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43E4DF35"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7B3520">
        <w:rPr>
          <w:rFonts w:ascii="Calibri" w:hAnsi="Calibri"/>
          <w:b/>
          <w:bCs/>
          <w:color w:val="auto"/>
          <w:sz w:val="32"/>
          <w:szCs w:val="32"/>
        </w:rPr>
        <w:t xml:space="preserve">Nirvana </w:t>
      </w:r>
      <w:r w:rsidR="00D3345E" w:rsidRPr="007B3520">
        <w:rPr>
          <w:rFonts w:ascii="Calibri" w:hAnsi="Calibri"/>
          <w:b/>
          <w:bCs/>
          <w:color w:val="auto"/>
          <w:sz w:val="32"/>
          <w:szCs w:val="32"/>
        </w:rPr>
        <w:t>Development</w:t>
      </w:r>
      <w:r w:rsidR="006A5A91" w:rsidRPr="007B3520">
        <w:rPr>
          <w:rFonts w:ascii="Calibri" w:hAnsi="Calibri"/>
          <w:b/>
          <w:bCs/>
          <w:color w:val="auto"/>
          <w:sz w:val="32"/>
          <w:szCs w:val="32"/>
        </w:rPr>
        <w:t xml:space="preserve"> </w:t>
      </w:r>
      <w:r w:rsidR="00B32562" w:rsidRPr="007B3520">
        <w:rPr>
          <w:rFonts w:ascii="Calibri" w:hAnsi="Calibri"/>
          <w:b/>
          <w:bCs/>
          <w:color w:val="auto"/>
          <w:sz w:val="32"/>
          <w:szCs w:val="32"/>
        </w:rPr>
        <w:t>Public Company Limited</w:t>
      </w:r>
    </w:p>
    <w:p w14:paraId="5C954070" w14:textId="5F134161"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B32562" w:rsidRPr="007B3520">
        <w:rPr>
          <w:rFonts w:ascii="Calibri" w:hAnsi="Calibri"/>
          <w:b/>
          <w:bCs/>
          <w:color w:val="auto"/>
          <w:sz w:val="32"/>
          <w:szCs w:val="32"/>
        </w:rPr>
        <w:t>and its subsidiaries</w:t>
      </w:r>
    </w:p>
    <w:p w14:paraId="64D5E453" w14:textId="77777777" w:rsidR="00B32562" w:rsidRPr="003C4453" w:rsidRDefault="00B32562" w:rsidP="00AF0801">
      <w:pPr>
        <w:pStyle w:val="BodyText"/>
        <w:jc w:val="center"/>
        <w:rPr>
          <w:rFonts w:ascii="Calibri" w:hAnsi="Calibri"/>
          <w:color w:val="auto"/>
          <w:sz w:val="40"/>
          <w:szCs w:val="40"/>
        </w:rPr>
      </w:pPr>
    </w:p>
    <w:p w14:paraId="3A72A45D" w14:textId="1BF7E423" w:rsidR="00A85237" w:rsidRDefault="00A85237" w:rsidP="006907B4">
      <w:pPr>
        <w:pStyle w:val="CoverTitle"/>
        <w:spacing w:line="240" w:lineRule="atLeast"/>
        <w:jc w:val="center"/>
        <w:rPr>
          <w:rFonts w:ascii="Calibri" w:hAnsi="Calibri"/>
          <w:spacing w:val="-3"/>
          <w:sz w:val="28"/>
          <w:szCs w:val="28"/>
        </w:rPr>
      </w:pPr>
      <w:r>
        <w:rPr>
          <w:rFonts w:ascii="Calibri" w:hAnsi="Calibri"/>
          <w:spacing w:val="-3"/>
          <w:sz w:val="28"/>
          <w:szCs w:val="28"/>
        </w:rPr>
        <w:t xml:space="preserve">Condensed interim </w:t>
      </w:r>
      <w:r w:rsidR="001742C8">
        <w:rPr>
          <w:rFonts w:ascii="Calibri" w:hAnsi="Calibri"/>
          <w:spacing w:val="-3"/>
          <w:sz w:val="28"/>
          <w:szCs w:val="28"/>
        </w:rPr>
        <w:t>financial statements</w:t>
      </w:r>
      <w:r w:rsidR="00516A2B">
        <w:rPr>
          <w:rFonts w:ascii="Calibri" w:hAnsi="Calibri"/>
          <w:spacing w:val="-3"/>
          <w:sz w:val="28"/>
          <w:szCs w:val="28"/>
        </w:rPr>
        <w:t xml:space="preserve">    </w:t>
      </w:r>
    </w:p>
    <w:p w14:paraId="6654013E" w14:textId="377EE879" w:rsidR="001072D1" w:rsidRPr="007B3520" w:rsidRDefault="008F0265" w:rsidP="001742C8">
      <w:pPr>
        <w:pStyle w:val="CoverTitle"/>
        <w:spacing w:line="240" w:lineRule="atLeast"/>
        <w:jc w:val="center"/>
        <w:rPr>
          <w:rFonts w:ascii="Calibri" w:hAnsi="Calibri"/>
          <w:spacing w:val="-3"/>
          <w:sz w:val="28"/>
          <w:szCs w:val="28"/>
        </w:rPr>
      </w:pPr>
      <w:r w:rsidRPr="007B3520">
        <w:rPr>
          <w:rFonts w:ascii="Calibri" w:hAnsi="Calibri"/>
          <w:spacing w:val="-3"/>
          <w:sz w:val="28"/>
          <w:szCs w:val="28"/>
        </w:rPr>
        <w:t>f</w:t>
      </w:r>
      <w:r w:rsidR="00681E43" w:rsidRPr="007B3520">
        <w:rPr>
          <w:rFonts w:ascii="Calibri" w:hAnsi="Calibri"/>
          <w:spacing w:val="-3"/>
          <w:sz w:val="28"/>
          <w:szCs w:val="28"/>
        </w:rPr>
        <w:t>or</w:t>
      </w:r>
      <w:r w:rsidR="000319F0" w:rsidRPr="007B3520">
        <w:rPr>
          <w:rFonts w:ascii="Calibri" w:hAnsi="Calibri"/>
          <w:spacing w:val="-3"/>
          <w:sz w:val="28"/>
          <w:szCs w:val="28"/>
        </w:rPr>
        <w:t xml:space="preserve"> the </w:t>
      </w:r>
      <w:r w:rsidR="004E2ECF">
        <w:rPr>
          <w:rFonts w:ascii="Calibri" w:hAnsi="Calibri" w:cs="Angsana New"/>
          <w:spacing w:val="-3"/>
          <w:sz w:val="28"/>
          <w:szCs w:val="28"/>
          <w:lang w:val="en-US" w:bidi="th-TH"/>
        </w:rPr>
        <w:t xml:space="preserve">three-month </w:t>
      </w:r>
      <w:r w:rsidR="00042C14">
        <w:rPr>
          <w:rFonts w:ascii="Calibri" w:hAnsi="Calibri" w:cs="Angsana New"/>
          <w:spacing w:val="-3"/>
          <w:sz w:val="28"/>
          <w:szCs w:val="28"/>
          <w:lang w:val="en-US" w:bidi="th-TH"/>
        </w:rPr>
        <w:t xml:space="preserve">and </w:t>
      </w:r>
      <w:r w:rsidR="002C023B">
        <w:rPr>
          <w:rFonts w:ascii="Calibri" w:hAnsi="Calibri" w:cs="Angsana New"/>
          <w:spacing w:val="-3"/>
          <w:sz w:val="28"/>
          <w:szCs w:val="28"/>
          <w:lang w:val="en-US" w:bidi="th-TH"/>
        </w:rPr>
        <w:t>nine</w:t>
      </w:r>
      <w:r w:rsidR="00042C14">
        <w:rPr>
          <w:rFonts w:ascii="Calibri" w:hAnsi="Calibri" w:cs="Angsana New"/>
          <w:spacing w:val="-3"/>
          <w:sz w:val="28"/>
          <w:szCs w:val="28"/>
          <w:lang w:val="en-US" w:bidi="th-TH"/>
        </w:rPr>
        <w:t xml:space="preserve">-month </w:t>
      </w:r>
      <w:r w:rsidR="004E2ECF">
        <w:rPr>
          <w:rFonts w:ascii="Calibri" w:hAnsi="Calibri" w:cs="Angsana New"/>
          <w:spacing w:val="-3"/>
          <w:sz w:val="28"/>
          <w:szCs w:val="28"/>
          <w:lang w:val="en-US" w:bidi="th-TH"/>
        </w:rPr>
        <w:t>period</w:t>
      </w:r>
      <w:r w:rsidR="00042C14">
        <w:rPr>
          <w:rFonts w:ascii="Calibri" w:hAnsi="Calibri" w:cs="Angsana New"/>
          <w:spacing w:val="-3"/>
          <w:sz w:val="28"/>
          <w:szCs w:val="28"/>
          <w:lang w:val="en-US" w:bidi="th-TH"/>
        </w:rPr>
        <w:t>s</w:t>
      </w:r>
      <w:r w:rsidR="006907B4" w:rsidRPr="007B3520">
        <w:rPr>
          <w:rFonts w:ascii="Calibri" w:hAnsi="Calibri" w:cs="Angsana New"/>
          <w:spacing w:val="-3"/>
          <w:sz w:val="28"/>
          <w:szCs w:val="28"/>
          <w:lang w:val="en-US" w:bidi="th-TH"/>
        </w:rPr>
        <w:t xml:space="preserve"> </w:t>
      </w:r>
      <w:r w:rsidRPr="007B3520">
        <w:rPr>
          <w:rFonts w:ascii="Calibri" w:hAnsi="Calibri"/>
          <w:spacing w:val="-3"/>
          <w:sz w:val="28"/>
          <w:szCs w:val="28"/>
        </w:rPr>
        <w:t>e</w:t>
      </w:r>
      <w:r w:rsidR="000F37CD" w:rsidRPr="007B3520">
        <w:rPr>
          <w:rFonts w:ascii="Calibri" w:hAnsi="Calibri"/>
          <w:spacing w:val="-3"/>
          <w:sz w:val="28"/>
          <w:szCs w:val="28"/>
        </w:rPr>
        <w:t>nded</w:t>
      </w:r>
      <w:r w:rsidR="001742C8">
        <w:rPr>
          <w:rFonts w:ascii="Calibri" w:hAnsi="Calibri"/>
          <w:spacing w:val="-3"/>
          <w:sz w:val="28"/>
          <w:szCs w:val="28"/>
        </w:rPr>
        <w:t xml:space="preserve"> </w:t>
      </w:r>
      <w:r w:rsidR="00042C14">
        <w:rPr>
          <w:rFonts w:ascii="Calibri" w:hAnsi="Calibri"/>
          <w:spacing w:val="-3"/>
          <w:sz w:val="28"/>
          <w:szCs w:val="28"/>
        </w:rPr>
        <w:t xml:space="preserve">30 </w:t>
      </w:r>
      <w:r w:rsidR="002C023B">
        <w:rPr>
          <w:rFonts w:ascii="Calibri" w:hAnsi="Calibri" w:cs="Angsana New"/>
          <w:spacing w:val="-3"/>
          <w:sz w:val="28"/>
          <w:szCs w:val="35"/>
          <w:lang w:val="en-US" w:bidi="th-TH"/>
        </w:rPr>
        <w:t>September</w:t>
      </w:r>
      <w:r w:rsidR="004E2ECF">
        <w:rPr>
          <w:rFonts w:ascii="Calibri" w:hAnsi="Calibri"/>
          <w:spacing w:val="-3"/>
          <w:sz w:val="28"/>
          <w:szCs w:val="28"/>
        </w:rPr>
        <w:t xml:space="preserve"> 202</w:t>
      </w:r>
      <w:r w:rsidR="00785AB0">
        <w:rPr>
          <w:rFonts w:ascii="Calibri" w:hAnsi="Calibri"/>
          <w:spacing w:val="-3"/>
          <w:sz w:val="28"/>
          <w:szCs w:val="28"/>
        </w:rPr>
        <w:t>4</w:t>
      </w:r>
    </w:p>
    <w:p w14:paraId="3FC0A52E" w14:textId="77777777" w:rsidR="001072D1" w:rsidRPr="007B3520" w:rsidRDefault="001072D1" w:rsidP="001072D1">
      <w:pPr>
        <w:pStyle w:val="CoverTitle"/>
        <w:spacing w:line="240" w:lineRule="atLeast"/>
        <w:jc w:val="center"/>
        <w:rPr>
          <w:rFonts w:ascii="Calibri" w:hAnsi="Calibri"/>
          <w:spacing w:val="-3"/>
          <w:sz w:val="28"/>
          <w:szCs w:val="28"/>
        </w:rPr>
      </w:pPr>
      <w:r w:rsidRPr="007B3520">
        <w:rPr>
          <w:rFonts w:ascii="Calibri" w:hAnsi="Calibri"/>
          <w:spacing w:val="-3"/>
          <w:sz w:val="28"/>
          <w:szCs w:val="28"/>
        </w:rPr>
        <w:t>and</w:t>
      </w:r>
    </w:p>
    <w:p w14:paraId="7F47A7FA" w14:textId="4E65AEDE" w:rsidR="004E2ECF" w:rsidRDefault="00516A2B" w:rsidP="004E2ECF">
      <w:pPr>
        <w:spacing w:line="240" w:lineRule="atLeast"/>
        <w:jc w:val="center"/>
        <w:rPr>
          <w:rFonts w:ascii="Calibri" w:hAnsi="Calibri"/>
          <w:spacing w:val="-3"/>
          <w:sz w:val="28"/>
          <w:szCs w:val="28"/>
        </w:rPr>
      </w:pPr>
      <w:r>
        <w:rPr>
          <w:rFonts w:ascii="Calibri" w:hAnsi="Calibri"/>
          <w:spacing w:val="-3"/>
          <w:sz w:val="28"/>
          <w:szCs w:val="28"/>
        </w:rPr>
        <w:t xml:space="preserve">      </w:t>
      </w:r>
      <w:r w:rsidR="001E7DBE" w:rsidRPr="007B3520">
        <w:rPr>
          <w:rFonts w:ascii="Calibri" w:hAnsi="Calibri"/>
          <w:spacing w:val="-3"/>
          <w:sz w:val="28"/>
          <w:szCs w:val="28"/>
        </w:rPr>
        <w:t>Independent auditor’s r</w:t>
      </w:r>
      <w:r w:rsidR="001072D1" w:rsidRPr="007B3520">
        <w:rPr>
          <w:rFonts w:ascii="Calibri" w:hAnsi="Calibri"/>
          <w:spacing w:val="-3"/>
          <w:sz w:val="28"/>
          <w:szCs w:val="28"/>
        </w:rPr>
        <w:t>eport</w:t>
      </w:r>
      <w:r w:rsidR="001E7DBE" w:rsidRPr="007B3520">
        <w:rPr>
          <w:rFonts w:ascii="Calibri" w:hAnsi="Calibri"/>
          <w:spacing w:val="-3"/>
          <w:sz w:val="28"/>
          <w:szCs w:val="28"/>
        </w:rPr>
        <w:t xml:space="preserve"> </w:t>
      </w:r>
    </w:p>
    <w:p w14:paraId="5C8DA0A3" w14:textId="3706111A" w:rsidR="004E2ECF" w:rsidRPr="004E2ECF" w:rsidRDefault="008E0746" w:rsidP="004E2ECF">
      <w:pPr>
        <w:spacing w:line="240" w:lineRule="atLeast"/>
        <w:jc w:val="center"/>
        <w:rPr>
          <w:rFonts w:ascii="Calibri" w:hAnsi="Calibri"/>
          <w:spacing w:val="-3"/>
          <w:sz w:val="28"/>
          <w:szCs w:val="28"/>
        </w:rPr>
        <w:sectPr w:rsidR="004E2ECF" w:rsidRPr="004E2ECF"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Pr>
          <w:rFonts w:ascii="Calibri" w:hAnsi="Calibri"/>
          <w:spacing w:val="-3"/>
          <w:sz w:val="28"/>
          <w:szCs w:val="28"/>
        </w:rPr>
        <w:t>o</w:t>
      </w:r>
      <w:r w:rsidR="004E2ECF">
        <w:rPr>
          <w:rFonts w:ascii="Calibri" w:hAnsi="Calibri"/>
          <w:spacing w:val="-3"/>
          <w:sz w:val="28"/>
          <w:szCs w:val="28"/>
        </w:rPr>
        <w:t>n review</w:t>
      </w:r>
      <w:r>
        <w:rPr>
          <w:rFonts w:ascii="Calibri" w:hAnsi="Calibri"/>
          <w:spacing w:val="-3"/>
          <w:sz w:val="28"/>
          <w:szCs w:val="28"/>
        </w:rPr>
        <w:t xml:space="preserve"> of interim financial information</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0E7F6A47" w:rsidR="00BF72DD"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 xml:space="preserve">Basis of preparation of the </w:t>
      </w:r>
      <w:r w:rsidR="006E586F">
        <w:rPr>
          <w:rFonts w:ascii="Calibri" w:hAnsi="Calibri" w:cs="Calibri"/>
          <w:sz w:val="22"/>
          <w:szCs w:val="22"/>
        </w:rPr>
        <w:t xml:space="preserve">interim </w:t>
      </w:r>
      <w:r w:rsidRPr="003C4453">
        <w:rPr>
          <w:rFonts w:ascii="Calibri" w:hAnsi="Calibri" w:cs="Calibri"/>
          <w:sz w:val="22"/>
          <w:szCs w:val="22"/>
        </w:rPr>
        <w:t>financial statements</w:t>
      </w:r>
    </w:p>
    <w:p w14:paraId="70CB0428" w14:textId="4E0001EA" w:rsidR="00BF72DD" w:rsidRPr="0035567C"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4C09FAB3" w14:textId="17ED2433" w:rsidR="00E3278A" w:rsidRDefault="00E3278A" w:rsidP="00E3278A">
      <w:pPr>
        <w:numPr>
          <w:ilvl w:val="0"/>
          <w:numId w:val="13"/>
        </w:numPr>
        <w:ind w:left="1440" w:hanging="1404"/>
        <w:rPr>
          <w:rFonts w:ascii="Calibri" w:hAnsi="Calibri" w:cs="Calibri"/>
          <w:sz w:val="22"/>
          <w:szCs w:val="22"/>
        </w:rPr>
      </w:pPr>
      <w:r>
        <w:rPr>
          <w:rFonts w:ascii="Calibri" w:hAnsi="Calibri" w:cs="Calibri"/>
          <w:sz w:val="22"/>
          <w:szCs w:val="22"/>
        </w:rPr>
        <w:t>Intangible</w:t>
      </w:r>
      <w:r w:rsidR="008546D6">
        <w:rPr>
          <w:rFonts w:ascii="Calibri" w:hAnsi="Calibri" w:cs="Calibri"/>
          <w:sz w:val="22"/>
          <w:szCs w:val="22"/>
        </w:rPr>
        <w:t xml:space="preserve"> assets</w:t>
      </w:r>
    </w:p>
    <w:p w14:paraId="01241094" w14:textId="5EC7858F" w:rsidR="003C3C48"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208ECAC7" w14:textId="0100C1B5" w:rsid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Income taxes</w:t>
      </w:r>
    </w:p>
    <w:p w14:paraId="048EE788" w14:textId="7526634A" w:rsidR="00B920A1" w:rsidRPr="008014EB" w:rsidRDefault="00B920A1" w:rsidP="008014EB">
      <w:pPr>
        <w:numPr>
          <w:ilvl w:val="0"/>
          <w:numId w:val="13"/>
        </w:numPr>
        <w:ind w:left="1440" w:hanging="1404"/>
        <w:rPr>
          <w:rFonts w:ascii="Calibri" w:hAnsi="Calibri" w:cs="Calibri"/>
          <w:sz w:val="22"/>
          <w:szCs w:val="22"/>
        </w:rPr>
      </w:pPr>
      <w:r>
        <w:rPr>
          <w:rFonts w:ascii="Calibri" w:hAnsi="Calibri" w:cs="Calibri"/>
          <w:sz w:val="22"/>
          <w:szCs w:val="22"/>
        </w:rPr>
        <w:t>Other income</w:t>
      </w:r>
    </w:p>
    <w:p w14:paraId="63FB92D4" w14:textId="04BFCAA0" w:rsidR="001C56D0" w:rsidRDefault="00945B19" w:rsidP="001C56D0">
      <w:pPr>
        <w:numPr>
          <w:ilvl w:val="0"/>
          <w:numId w:val="13"/>
        </w:numPr>
        <w:ind w:left="1440" w:hanging="1404"/>
        <w:rPr>
          <w:rFonts w:ascii="Calibri" w:hAnsi="Calibri" w:cs="Calibri"/>
          <w:sz w:val="22"/>
          <w:szCs w:val="22"/>
        </w:rPr>
      </w:pPr>
      <w:r>
        <w:rPr>
          <w:rFonts w:ascii="Calibri" w:hAnsi="Calibri" w:cs="Calibri"/>
          <w:sz w:val="22"/>
          <w:szCs w:val="22"/>
        </w:rPr>
        <w:t>E</w:t>
      </w:r>
      <w:r w:rsidR="001C56D0" w:rsidRPr="001C56D0">
        <w:rPr>
          <w:rFonts w:ascii="Calibri" w:hAnsi="Calibri" w:cs="Calibri"/>
          <w:sz w:val="22"/>
          <w:szCs w:val="22"/>
        </w:rPr>
        <w:t>arnings</w:t>
      </w:r>
      <w:r w:rsidR="00D52CE9">
        <w:rPr>
          <w:rFonts w:ascii="Calibri" w:hAnsi="Calibri" w:cs="Calibri"/>
          <w:sz w:val="22"/>
          <w:szCs w:val="22"/>
        </w:rPr>
        <w:t xml:space="preserve"> </w:t>
      </w:r>
      <w:r w:rsidR="001C56D0" w:rsidRPr="001C56D0">
        <w:rPr>
          <w:rFonts w:ascii="Calibri" w:hAnsi="Calibri" w:cs="Calibri"/>
          <w:sz w:val="22"/>
          <w:szCs w:val="22"/>
        </w:rPr>
        <w:t>per share</w:t>
      </w:r>
    </w:p>
    <w:p w14:paraId="2FB51351" w14:textId="2989BB4F" w:rsidR="00930999" w:rsidRDefault="00961A79" w:rsidP="00961A79">
      <w:pPr>
        <w:numPr>
          <w:ilvl w:val="0"/>
          <w:numId w:val="13"/>
        </w:numPr>
        <w:ind w:left="1440" w:hanging="1404"/>
        <w:rPr>
          <w:rFonts w:ascii="Calibri" w:hAnsi="Calibri" w:cs="Calibri"/>
          <w:sz w:val="22"/>
          <w:szCs w:val="22"/>
        </w:rPr>
      </w:pPr>
      <w:r w:rsidRPr="00BF21EA">
        <w:rPr>
          <w:rFonts w:ascii="Calibri" w:hAnsi="Calibri" w:cs="Calibri"/>
          <w:sz w:val="22"/>
          <w:szCs w:val="22"/>
        </w:rPr>
        <w:t>Segment information</w:t>
      </w:r>
    </w:p>
    <w:p w14:paraId="5B612348" w14:textId="09980CEC" w:rsidR="00042C14" w:rsidRPr="00961A79" w:rsidRDefault="00042C14" w:rsidP="00961A79">
      <w:pPr>
        <w:numPr>
          <w:ilvl w:val="0"/>
          <w:numId w:val="13"/>
        </w:numPr>
        <w:ind w:left="1440" w:hanging="1404"/>
        <w:rPr>
          <w:rFonts w:ascii="Calibri" w:hAnsi="Calibri" w:cs="Calibri"/>
          <w:sz w:val="22"/>
          <w:szCs w:val="22"/>
        </w:rPr>
      </w:pPr>
      <w:r>
        <w:rPr>
          <w:rFonts w:ascii="Calibri" w:hAnsi="Calibri" w:cs="Calibri"/>
          <w:sz w:val="22"/>
          <w:szCs w:val="22"/>
        </w:rPr>
        <w:t>Dividends</w:t>
      </w:r>
    </w:p>
    <w:p w14:paraId="09B36744" w14:textId="4D7FD001" w:rsidR="00F73228" w:rsidRPr="00F73228" w:rsidRDefault="00F73228" w:rsidP="00F73228">
      <w:pPr>
        <w:numPr>
          <w:ilvl w:val="0"/>
          <w:numId w:val="13"/>
        </w:numPr>
        <w:ind w:left="1440" w:hanging="1404"/>
        <w:rPr>
          <w:rFonts w:ascii="Calibri" w:hAnsi="Calibri" w:cs="Calibri"/>
          <w:sz w:val="22"/>
          <w:szCs w:val="22"/>
        </w:rPr>
      </w:pPr>
      <w:r w:rsidRPr="00F73228">
        <w:rPr>
          <w:rFonts w:ascii="Calibri" w:hAnsi="Calibri" w:cs="Calibri"/>
          <w:sz w:val="22"/>
          <w:szCs w:val="22"/>
        </w:rPr>
        <w:t>Commitments and contingent liabilities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527827">
          <w:headerReference w:type="default" r:id="rId15"/>
          <w:footerReference w:type="first" r:id="rId16"/>
          <w:pgSz w:w="11909" w:h="16834" w:code="9"/>
          <w:pgMar w:top="964" w:right="749" w:bottom="1077" w:left="1418" w:header="720" w:footer="720" w:gutter="0"/>
          <w:pgNumType w:start="11"/>
          <w:cols w:space="720"/>
          <w:titlePg/>
          <w:docGrid w:linePitch="272"/>
        </w:sectPr>
      </w:pPr>
    </w:p>
    <w:p w14:paraId="0AA58D9D" w14:textId="077FEDDC" w:rsidR="00B32562" w:rsidRPr="003C4453" w:rsidRDefault="00144B2E" w:rsidP="008E7391">
      <w:pPr>
        <w:spacing w:line="240" w:lineRule="atLeast"/>
        <w:ind w:left="547"/>
        <w:rPr>
          <w:rFonts w:ascii="Calibri" w:hAnsi="Calibri" w:cs="Calibri"/>
          <w:sz w:val="22"/>
          <w:szCs w:val="22"/>
        </w:rPr>
      </w:pPr>
      <w:r w:rsidRPr="00144B2E">
        <w:rPr>
          <w:rFonts w:ascii="Calibri" w:hAnsi="Calibri" w:cs="Calibri"/>
          <w:sz w:val="22"/>
          <w:szCs w:val="22"/>
        </w:rPr>
        <w:lastRenderedPageBreak/>
        <w:t xml:space="preserve">These notes form an integral part of the </w:t>
      </w:r>
      <w:r w:rsidR="00A11222">
        <w:rPr>
          <w:rFonts w:ascii="Calibri" w:hAnsi="Calibri" w:cs="Calibri"/>
          <w:sz w:val="22"/>
          <w:szCs w:val="22"/>
        </w:rPr>
        <w:t xml:space="preserve">interim </w:t>
      </w:r>
      <w:r w:rsidRPr="00144B2E">
        <w:rPr>
          <w:rFonts w:ascii="Calibri" w:hAnsi="Calibri" w:cs="Calibri"/>
          <w:sz w:val="22"/>
          <w:szCs w:val="22"/>
        </w:rPr>
        <w:t>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4A7A8DE5"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w:t>
      </w:r>
      <w:r w:rsidR="00F32857">
        <w:rPr>
          <w:rFonts w:ascii="Calibri" w:hAnsi="Calibri" w:cs="Calibri"/>
          <w:sz w:val="22"/>
          <w:szCs w:val="22"/>
        </w:rPr>
        <w:t xml:space="preserve"> interim</w:t>
      </w:r>
      <w:r w:rsidRPr="003C4453">
        <w:rPr>
          <w:rFonts w:ascii="Calibri" w:hAnsi="Calibri" w:cs="Calibri"/>
          <w:sz w:val="22"/>
          <w:szCs w:val="22"/>
        </w:rPr>
        <w:t xml:space="preserve"> financial statements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of the</w:t>
      </w:r>
      <w:r w:rsidR="00FB6164">
        <w:rPr>
          <w:rFonts w:ascii="Calibri" w:hAnsi="Calibri" w:cs="Calibri"/>
          <w:sz w:val="22"/>
          <w:szCs w:val="22"/>
        </w:rPr>
        <w:t xml:space="preserve"> </w:t>
      </w:r>
      <w:r w:rsidR="00061F27" w:rsidRPr="003C4453">
        <w:rPr>
          <w:rFonts w:ascii="Calibri" w:hAnsi="Calibri" w:cs="Calibri"/>
          <w:sz w:val="22"/>
          <w:szCs w:val="22"/>
        </w:rPr>
        <w:t xml:space="preserve">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D610FB" w:rsidRPr="005C0AAB">
        <w:rPr>
          <w:rFonts w:ascii="Calibri" w:hAnsi="Calibri" w:cstheme="minorBidi"/>
          <w:sz w:val="22"/>
          <w:szCs w:val="22"/>
        </w:rPr>
        <w:t>7</w:t>
      </w:r>
      <w:r w:rsidR="00087966" w:rsidRPr="005C0AAB">
        <w:rPr>
          <w:rFonts w:ascii="Calibri" w:hAnsi="Calibri" w:cstheme="minorBidi"/>
          <w:sz w:val="22"/>
          <w:szCs w:val="22"/>
        </w:rPr>
        <w:t xml:space="preserve"> November</w:t>
      </w:r>
      <w:r w:rsidR="00F32857" w:rsidRPr="005C0AAB">
        <w:rPr>
          <w:rFonts w:ascii="Calibri" w:hAnsi="Calibri" w:cstheme="minorBidi"/>
          <w:sz w:val="22"/>
          <w:szCs w:val="22"/>
        </w:rPr>
        <w:t xml:space="preserve"> 2024</w:t>
      </w:r>
      <w:r w:rsidR="00070B9F" w:rsidRPr="005C0AAB">
        <w:rPr>
          <w:rFonts w:ascii="Calibri" w:hAnsi="Calibri" w:cs="Calibri"/>
          <w:sz w:val="22"/>
          <w:szCs w:val="22"/>
        </w:rPr>
        <w:t>.</w:t>
      </w:r>
    </w:p>
    <w:p w14:paraId="7933577A" w14:textId="77777777" w:rsidR="0049767B" w:rsidRPr="003C4453" w:rsidRDefault="0049767B" w:rsidP="00812900">
      <w:pPr>
        <w:pStyle w:val="BodyTextIndent"/>
        <w:ind w:left="0"/>
        <w:rPr>
          <w:rFonts w:ascii="Calibri" w:hAnsi="Calibri" w:cs="Calibri"/>
          <w:b/>
          <w:bCs/>
          <w:sz w:val="22"/>
          <w:szCs w:val="22"/>
        </w:rPr>
      </w:pPr>
    </w:p>
    <w:p w14:paraId="41AFD1EA"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343/351 Prasert Manukit Road, Nuanchan Sub-district, Buengkum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50C1BD91" w14:textId="09B9FAFC" w:rsidR="002D012D" w:rsidRDefault="00EC2F21" w:rsidP="005D4871">
      <w:pPr>
        <w:spacing w:line="240" w:lineRule="atLeast"/>
        <w:ind w:left="547"/>
        <w:jc w:val="thaiDistribute"/>
        <w:rPr>
          <w:rFonts w:ascii="Calibri" w:hAnsi="Calibri" w:cs="Calibri"/>
          <w:sz w:val="22"/>
          <w:szCs w:val="22"/>
        </w:rPr>
      </w:pPr>
      <w:r w:rsidRPr="00EC2F21">
        <w:rPr>
          <w:rFonts w:ascii="Calibri" w:hAnsi="Calibri" w:cs="Calibri"/>
          <w:sz w:val="22"/>
          <w:szCs w:val="22"/>
        </w:rPr>
        <w:t xml:space="preserve">The Company has </w:t>
      </w:r>
      <w:r w:rsidR="005D4871" w:rsidRPr="005D4871">
        <w:rPr>
          <w:rFonts w:ascii="Calibri" w:hAnsi="Calibri" w:cs="Calibri"/>
          <w:sz w:val="22"/>
          <w:szCs w:val="22"/>
        </w:rPr>
        <w:t>change</w:t>
      </w:r>
      <w:r w:rsidR="00E00A96">
        <w:rPr>
          <w:rFonts w:ascii="Calibri" w:hAnsi="Calibri" w:cs="Calibri"/>
          <w:sz w:val="22"/>
          <w:szCs w:val="22"/>
        </w:rPr>
        <w:t>d</w:t>
      </w:r>
      <w:r w:rsidR="005D4871" w:rsidRPr="005D4871">
        <w:rPr>
          <w:rFonts w:ascii="Calibri" w:hAnsi="Calibri" w:cs="Calibri"/>
          <w:sz w:val="22"/>
          <w:szCs w:val="22"/>
        </w:rPr>
        <w:t xml:space="preserve"> of</w:t>
      </w:r>
      <w:r w:rsidR="00E00A96">
        <w:rPr>
          <w:rFonts w:ascii="Calibri" w:hAnsi="Calibri" w:cs="Calibri"/>
          <w:sz w:val="22"/>
          <w:szCs w:val="22"/>
        </w:rPr>
        <w:t xml:space="preserve"> the</w:t>
      </w:r>
      <w:r w:rsidR="005D4871" w:rsidRPr="005D4871">
        <w:rPr>
          <w:rFonts w:ascii="Calibri" w:hAnsi="Calibri" w:cs="Calibri"/>
          <w:sz w:val="22"/>
          <w:szCs w:val="22"/>
        </w:rPr>
        <w:t xml:space="preserve"> Company’s name from former name Nirvana Daii Public Company Limited to Nirvana Development Public Company Limited, and registration of the aforementioned chang</w:t>
      </w:r>
      <w:r w:rsidR="00D754CD">
        <w:rPr>
          <w:rFonts w:ascii="Calibri" w:hAnsi="Calibri" w:cs="Calibri"/>
          <w:sz w:val="22"/>
          <w:szCs w:val="22"/>
        </w:rPr>
        <w:t>ing</w:t>
      </w:r>
      <w:r w:rsidR="005D4871" w:rsidRPr="005D4871">
        <w:rPr>
          <w:rFonts w:ascii="Calibri" w:hAnsi="Calibri" w:cs="Calibri"/>
          <w:sz w:val="22"/>
          <w:szCs w:val="22"/>
        </w:rPr>
        <w:t xml:space="preserve"> with the Ministry of Commerce on 24 April 2023.</w:t>
      </w:r>
    </w:p>
    <w:p w14:paraId="47068222" w14:textId="77777777" w:rsidR="005D4871" w:rsidRPr="00F65A24" w:rsidRDefault="005D4871" w:rsidP="005D487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in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3BAEFE8D" w:rsidR="006F104B" w:rsidRPr="003C4453" w:rsidRDefault="006F104B" w:rsidP="006F104B">
      <w:pPr>
        <w:spacing w:line="240" w:lineRule="atLeast"/>
        <w:ind w:left="540"/>
        <w:jc w:val="thaiDistribute"/>
        <w:rPr>
          <w:rFonts w:ascii="Calibri" w:hAnsi="Calibri" w:cs="Calibri"/>
          <w:spacing w:val="-4"/>
          <w:sz w:val="22"/>
          <w:szCs w:val="22"/>
        </w:rPr>
      </w:pPr>
      <w:r w:rsidRPr="00C30BEB">
        <w:rPr>
          <w:rFonts w:ascii="Calibri" w:hAnsi="Calibri" w:cs="Calibri"/>
          <w:spacing w:val="-4"/>
          <w:sz w:val="22"/>
          <w:szCs w:val="22"/>
        </w:rPr>
        <w:t>Details of the</w:t>
      </w:r>
      <w:r w:rsidR="00094125" w:rsidRPr="00C30BEB">
        <w:rPr>
          <w:rFonts w:ascii="Calibri" w:hAnsi="Calibri" w:cs="Calibri"/>
          <w:spacing w:val="-4"/>
          <w:sz w:val="22"/>
          <w:szCs w:val="22"/>
        </w:rPr>
        <w:t xml:space="preserve"> </w:t>
      </w:r>
      <w:r w:rsidR="001C074D" w:rsidRPr="00C30BEB">
        <w:rPr>
          <w:rFonts w:ascii="Calibri" w:hAnsi="Calibri" w:cs="Calibri"/>
          <w:spacing w:val="-4"/>
          <w:sz w:val="22"/>
          <w:szCs w:val="22"/>
        </w:rPr>
        <w:t>subsidiaries and</w:t>
      </w:r>
      <w:r w:rsidR="00D47307" w:rsidRPr="00C30BEB">
        <w:rPr>
          <w:rFonts w:ascii="Calibri" w:hAnsi="Calibri" w:cs="Calibri"/>
          <w:spacing w:val="-4"/>
          <w:sz w:val="22"/>
          <w:szCs w:val="22"/>
        </w:rPr>
        <w:t xml:space="preserve"> joint venture</w:t>
      </w:r>
      <w:r w:rsidR="00A77251" w:rsidRPr="00C30BEB">
        <w:rPr>
          <w:rFonts w:ascii="Calibri" w:hAnsi="Calibri" w:cs="Calibri"/>
          <w:spacing w:val="-4"/>
          <w:sz w:val="22"/>
          <w:szCs w:val="22"/>
        </w:rPr>
        <w:t>s</w:t>
      </w:r>
      <w:r w:rsidRPr="00C30BEB">
        <w:rPr>
          <w:rFonts w:ascii="Calibri" w:hAnsi="Calibri" w:cs="Calibri"/>
          <w:spacing w:val="-4"/>
          <w:sz w:val="22"/>
          <w:szCs w:val="22"/>
        </w:rPr>
        <w:t xml:space="preserve"> as at </w:t>
      </w:r>
      <w:r w:rsidR="00E5472B">
        <w:rPr>
          <w:rFonts w:ascii="Calibri" w:hAnsi="Calibri" w:cs="Calibri"/>
          <w:spacing w:val="-4"/>
          <w:sz w:val="22"/>
          <w:szCs w:val="22"/>
        </w:rPr>
        <w:t xml:space="preserve">30 </w:t>
      </w:r>
      <w:r w:rsidR="000819B3">
        <w:rPr>
          <w:rFonts w:ascii="Calibri" w:hAnsi="Calibri" w:cs="Calibri"/>
          <w:spacing w:val="-4"/>
          <w:sz w:val="22"/>
          <w:szCs w:val="22"/>
        </w:rPr>
        <w:t>September</w:t>
      </w:r>
      <w:r w:rsidR="00EF08D3" w:rsidRPr="00C30BEB">
        <w:rPr>
          <w:rFonts w:ascii="Calibri" w:hAnsi="Calibri" w:cs="Calibri"/>
          <w:spacing w:val="-4"/>
          <w:sz w:val="22"/>
          <w:szCs w:val="22"/>
        </w:rPr>
        <w:t xml:space="preserve"> 2024</w:t>
      </w:r>
      <w:r w:rsidR="00070B9F" w:rsidRPr="00C30BEB">
        <w:rPr>
          <w:rFonts w:ascii="Calibri" w:hAnsi="Calibri" w:cs="Calibri"/>
          <w:spacing w:val="-4"/>
          <w:sz w:val="22"/>
          <w:szCs w:val="22"/>
        </w:rPr>
        <w:t xml:space="preserve"> </w:t>
      </w:r>
      <w:r w:rsidR="00D12F2E" w:rsidRPr="00C30BEB">
        <w:rPr>
          <w:rFonts w:ascii="Calibri" w:hAnsi="Calibri" w:cs="Browallia New"/>
          <w:spacing w:val="-4"/>
          <w:sz w:val="22"/>
          <w:szCs w:val="28"/>
        </w:rPr>
        <w:t xml:space="preserve">and </w:t>
      </w:r>
      <w:r w:rsidR="00EF08D3" w:rsidRPr="00C30BEB">
        <w:rPr>
          <w:rFonts w:ascii="Calibri" w:hAnsi="Calibri" w:cs="Calibri"/>
          <w:spacing w:val="-4"/>
          <w:sz w:val="22"/>
          <w:szCs w:val="22"/>
        </w:rPr>
        <w:t>31 December 2023</w:t>
      </w:r>
      <w:r w:rsidR="00070B9F" w:rsidRPr="00C30BEB">
        <w:rPr>
          <w:rFonts w:ascii="Calibri" w:hAnsi="Calibri" w:cs="Calibri"/>
          <w:spacing w:val="-4"/>
          <w:sz w:val="22"/>
          <w:szCs w:val="22"/>
        </w:rPr>
        <w:t xml:space="preserve"> </w:t>
      </w:r>
      <w:r w:rsidRPr="00C30BEB">
        <w:rPr>
          <w:rFonts w:ascii="Calibri" w:hAnsi="Calibri" w:cs="Calibri"/>
          <w:spacing w:val="-4"/>
          <w:sz w:val="22"/>
          <w:szCs w:val="22"/>
        </w:rPr>
        <w:t>ar</w:t>
      </w:r>
      <w:r w:rsidR="007D53AE" w:rsidRPr="00C30BEB">
        <w:rPr>
          <w:rFonts w:ascii="Calibri" w:hAnsi="Calibri" w:cs="Calibri"/>
          <w:spacing w:val="-4"/>
          <w:sz w:val="22"/>
          <w:szCs w:val="22"/>
        </w:rPr>
        <w:t xml:space="preserve">e given in notes </w:t>
      </w:r>
      <w:r w:rsidR="003F5349" w:rsidRPr="00C30BEB">
        <w:rPr>
          <w:rFonts w:ascii="Calibri" w:hAnsi="Calibri" w:cstheme="minorBidi"/>
          <w:spacing w:val="-4"/>
          <w:sz w:val="22"/>
          <w:szCs w:val="22"/>
        </w:rPr>
        <w:t>3</w:t>
      </w:r>
      <w:r w:rsidR="004E60D3" w:rsidRPr="00C30BEB">
        <w:rPr>
          <w:rFonts w:ascii="Calibri" w:hAnsi="Calibri" w:cs="Cordia New"/>
          <w:spacing w:val="-4"/>
          <w:sz w:val="22"/>
          <w:szCs w:val="22"/>
        </w:rPr>
        <w:t>,</w:t>
      </w:r>
      <w:r w:rsidR="00E07224" w:rsidRPr="00C30BEB">
        <w:rPr>
          <w:rFonts w:ascii="Calibri" w:hAnsi="Calibri" w:cs="Calibri"/>
          <w:spacing w:val="-4"/>
          <w:sz w:val="22"/>
          <w:szCs w:val="22"/>
        </w:rPr>
        <w:t xml:space="preserve"> </w:t>
      </w:r>
      <w:r w:rsidR="003F5349" w:rsidRPr="00C30BEB">
        <w:rPr>
          <w:rFonts w:ascii="Calibri" w:hAnsi="Calibri" w:cs="Calibri"/>
          <w:spacing w:val="-4"/>
          <w:sz w:val="22"/>
          <w:szCs w:val="22"/>
        </w:rPr>
        <w:t>7</w:t>
      </w:r>
      <w:r w:rsidR="004E60D3" w:rsidRPr="00C30BEB">
        <w:rPr>
          <w:rFonts w:ascii="Calibri" w:hAnsi="Calibri" w:cs="Calibri"/>
          <w:spacing w:val="-4"/>
          <w:sz w:val="22"/>
          <w:szCs w:val="22"/>
        </w:rPr>
        <w:t xml:space="preserve"> and </w:t>
      </w:r>
      <w:r w:rsidR="003F5349" w:rsidRPr="00C30BEB">
        <w:rPr>
          <w:rFonts w:ascii="Calibri" w:hAnsi="Calibri" w:cs="Calibri"/>
          <w:spacing w:val="-4"/>
          <w:sz w:val="22"/>
          <w:szCs w:val="22"/>
        </w:rPr>
        <w:t>8</w:t>
      </w:r>
      <w:r w:rsidR="004E60D3" w:rsidRPr="00C30BEB">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Basis of preparation of the</w:t>
      </w:r>
      <w:r w:rsidR="00B22B7E" w:rsidRPr="00D46423">
        <w:rPr>
          <w:rFonts w:ascii="Calibri" w:eastAsia="Arial Unicode MS" w:hAnsi="Calibri" w:cs="Calibri"/>
          <w:b/>
          <w:bCs/>
          <w:sz w:val="22"/>
          <w:szCs w:val="22"/>
        </w:rPr>
        <w:t xml:space="preserve"> interim</w:t>
      </w:r>
      <w:r w:rsidRPr="00D46423">
        <w:rPr>
          <w:rFonts w:ascii="Calibri" w:eastAsia="Arial Unicode MS" w:hAnsi="Calibri" w:cs="Calibri"/>
          <w:b/>
          <w:bCs/>
          <w:sz w:val="22"/>
          <w:szCs w:val="22"/>
        </w:rPr>
        <w:t xml:space="preserve"> financial statements </w:t>
      </w:r>
    </w:p>
    <w:p w14:paraId="68A5325C" w14:textId="77777777" w:rsidR="00B32562" w:rsidRPr="00D46423" w:rsidRDefault="00B32562" w:rsidP="00FB60D1">
      <w:pPr>
        <w:rPr>
          <w:rFonts w:ascii="Calibri" w:hAnsi="Calibri" w:cs="Calibri"/>
          <w:sz w:val="22"/>
          <w:szCs w:val="22"/>
        </w:rPr>
      </w:pPr>
    </w:p>
    <w:p w14:paraId="2489EC95" w14:textId="77777777" w:rsidR="00B32562" w:rsidRPr="00D46423" w:rsidRDefault="00B32562" w:rsidP="00E629C9">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01E7B72F" w:rsidR="00CA4CE2" w:rsidRDefault="002D70F3" w:rsidP="00CA4CE2">
      <w:pPr>
        <w:pStyle w:val="BodyText"/>
        <w:ind w:left="576"/>
        <w:rPr>
          <w:rFonts w:ascii="Calibri" w:hAnsi="Calibri" w:cs="Calibri"/>
          <w:sz w:val="22"/>
          <w:szCs w:val="22"/>
        </w:rPr>
      </w:pPr>
      <w:r w:rsidRPr="002D70F3">
        <w:rPr>
          <w:rFonts w:ascii="Calibri" w:hAnsi="Calibri" w:cs="Calibr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Default="002D70F3" w:rsidP="00CA4CE2">
      <w:pPr>
        <w:pStyle w:val="BodyText"/>
        <w:ind w:left="576"/>
        <w:rPr>
          <w:rFonts w:ascii="Calibri" w:hAnsi="Calibri" w:cs="Calibri"/>
          <w:sz w:val="22"/>
          <w:szCs w:val="22"/>
        </w:rPr>
      </w:pPr>
    </w:p>
    <w:p w14:paraId="0C4FA9F1" w14:textId="25C88B36" w:rsidR="002D70F3" w:rsidRDefault="00440843" w:rsidP="00A017AB">
      <w:pPr>
        <w:pStyle w:val="BodyText"/>
        <w:ind w:left="576"/>
        <w:rPr>
          <w:rFonts w:ascii="Calibri" w:hAnsi="Calibri" w:cs="Calibri"/>
          <w:sz w:val="22"/>
          <w:szCs w:val="22"/>
        </w:rPr>
      </w:pPr>
      <w:r w:rsidRPr="00440843">
        <w:rPr>
          <w:rFonts w:ascii="Calibri" w:hAnsi="Calibri" w:cs="Calibri"/>
          <w:sz w:val="22"/>
          <w:szCs w:val="22"/>
        </w:rPr>
        <w:t>The interim financial statements are prepared to provide additional information to the financial statements for the year ended 31 December 202</w:t>
      </w:r>
      <w:r>
        <w:rPr>
          <w:rFonts w:ascii="Calibri" w:hAnsi="Calibri" w:cs="Calibri"/>
          <w:sz w:val="22"/>
          <w:szCs w:val="22"/>
        </w:rPr>
        <w:t>3</w:t>
      </w:r>
      <w:r w:rsidRPr="00440843">
        <w:rPr>
          <w:rFonts w:ascii="Calibri" w:hAnsi="Calibri" w:cs="Calibri"/>
          <w:sz w:val="22"/>
          <w:szCs w:val="22"/>
        </w:rPr>
        <w:t>.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ascii="Calibri" w:hAnsi="Calibri" w:cs="Calibri"/>
          <w:sz w:val="22"/>
          <w:szCs w:val="22"/>
        </w:rPr>
        <w:t>3</w:t>
      </w:r>
      <w:r w:rsidRPr="00440843">
        <w:rPr>
          <w:rFonts w:ascii="Calibri" w:hAnsi="Calibri" w:cs="Calibri"/>
          <w:sz w:val="22"/>
          <w:szCs w:val="22"/>
        </w:rPr>
        <w:t>.</w:t>
      </w:r>
    </w:p>
    <w:p w14:paraId="7AA29509" w14:textId="77777777" w:rsidR="00A017AB" w:rsidRDefault="00A017AB" w:rsidP="00A017AB">
      <w:pPr>
        <w:pStyle w:val="BodyText"/>
        <w:ind w:left="576"/>
        <w:rPr>
          <w:rFonts w:ascii="Calibri" w:hAnsi="Calibri" w:cs="Calibri"/>
          <w:sz w:val="22"/>
          <w:szCs w:val="22"/>
        </w:rPr>
      </w:pPr>
    </w:p>
    <w:p w14:paraId="0D4484EE" w14:textId="7DA003B7" w:rsidR="00A017AB" w:rsidRDefault="00A017AB" w:rsidP="00A017AB">
      <w:pPr>
        <w:pStyle w:val="BodyText"/>
        <w:ind w:left="576"/>
        <w:rPr>
          <w:rFonts w:ascii="Calibri" w:hAnsi="Calibri" w:cs="Calibri"/>
          <w:sz w:val="22"/>
          <w:szCs w:val="22"/>
        </w:rPr>
      </w:pPr>
      <w:r w:rsidRPr="00A017AB">
        <w:rPr>
          <w:rFonts w:ascii="Calibri" w:hAnsi="Calibri" w:cs="Calibr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1D2CEACF" w14:textId="77777777" w:rsidR="00D537E9" w:rsidRDefault="00D537E9" w:rsidP="00A017AB">
      <w:pPr>
        <w:pStyle w:val="BodyText"/>
        <w:ind w:left="576"/>
        <w:rPr>
          <w:rFonts w:ascii="Calibri" w:hAnsi="Calibri" w:cs="Calibri"/>
          <w:sz w:val="22"/>
          <w:szCs w:val="22"/>
        </w:rPr>
      </w:pPr>
    </w:p>
    <w:p w14:paraId="1EABED08" w14:textId="77777777" w:rsidR="00D537E9" w:rsidRDefault="00D537E9" w:rsidP="00A017AB">
      <w:pPr>
        <w:pStyle w:val="BodyText"/>
        <w:ind w:left="576"/>
        <w:rPr>
          <w:rFonts w:ascii="Calibri" w:hAnsi="Calibri" w:cs="Calibri"/>
          <w:sz w:val="22"/>
          <w:szCs w:val="22"/>
        </w:rPr>
      </w:pPr>
    </w:p>
    <w:p w14:paraId="55C37E74" w14:textId="77777777" w:rsidR="00D537E9" w:rsidRDefault="00D537E9" w:rsidP="00A017AB">
      <w:pPr>
        <w:pStyle w:val="BodyText"/>
        <w:ind w:left="576"/>
        <w:rPr>
          <w:rFonts w:ascii="Calibri" w:hAnsi="Calibri" w:cs="Calibri"/>
          <w:sz w:val="22"/>
          <w:szCs w:val="22"/>
        </w:rPr>
      </w:pPr>
    </w:p>
    <w:p w14:paraId="1F56E1A4" w14:textId="77777777" w:rsidR="00D537E9" w:rsidRDefault="00D537E9" w:rsidP="00A017AB">
      <w:pPr>
        <w:pStyle w:val="BodyText"/>
        <w:ind w:left="576"/>
        <w:rPr>
          <w:rFonts w:ascii="Calibri" w:hAnsi="Calibri" w:cs="Calibri"/>
          <w:sz w:val="22"/>
          <w:szCs w:val="22"/>
        </w:rPr>
      </w:pPr>
    </w:p>
    <w:p w14:paraId="215A1D86" w14:textId="77777777" w:rsidR="00D537E9" w:rsidRDefault="00D537E9" w:rsidP="00A017AB">
      <w:pPr>
        <w:pStyle w:val="BodyText"/>
        <w:ind w:left="576"/>
        <w:rPr>
          <w:rFonts w:ascii="Calibri" w:hAnsi="Calibri" w:cs="Calibri"/>
          <w:sz w:val="22"/>
          <w:szCs w:val="22"/>
        </w:rPr>
      </w:pPr>
    </w:p>
    <w:p w14:paraId="3005C3FC" w14:textId="77777777" w:rsidR="00D537E9" w:rsidRDefault="00D537E9" w:rsidP="00A017AB">
      <w:pPr>
        <w:pStyle w:val="BodyText"/>
        <w:ind w:left="576"/>
        <w:rPr>
          <w:rFonts w:ascii="Calibri" w:hAnsi="Calibri" w:cs="Calibri"/>
          <w:sz w:val="22"/>
          <w:szCs w:val="22"/>
        </w:rPr>
      </w:pPr>
    </w:p>
    <w:p w14:paraId="728628EB" w14:textId="77777777" w:rsidR="00D537E9" w:rsidRDefault="00D537E9" w:rsidP="00A017AB">
      <w:pPr>
        <w:pStyle w:val="BodyText"/>
        <w:ind w:left="576"/>
        <w:rPr>
          <w:rFonts w:ascii="Calibri" w:hAnsi="Calibri" w:cs="Calibri"/>
          <w:sz w:val="22"/>
          <w:szCs w:val="22"/>
        </w:rPr>
      </w:pPr>
    </w:p>
    <w:p w14:paraId="71246DF0" w14:textId="77777777" w:rsidR="00D537E9" w:rsidRDefault="00D537E9" w:rsidP="00A017AB">
      <w:pPr>
        <w:pStyle w:val="BodyText"/>
        <w:ind w:left="576"/>
        <w:rPr>
          <w:rFonts w:ascii="Calibri" w:hAnsi="Calibri" w:cs="Calibri"/>
          <w:sz w:val="22"/>
          <w:szCs w:val="22"/>
        </w:rPr>
      </w:pPr>
    </w:p>
    <w:p w14:paraId="6A0E8AAA" w14:textId="77777777" w:rsidR="00CA4CE2" w:rsidRDefault="00CA4CE2" w:rsidP="00CA4CE2">
      <w:pPr>
        <w:pStyle w:val="BodyText"/>
        <w:ind w:left="576"/>
        <w:rPr>
          <w:rFonts w:ascii="Calibri" w:hAnsi="Calibri" w:cs="Calibri"/>
          <w:color w:val="auto"/>
          <w:sz w:val="22"/>
          <w:szCs w:val="22"/>
        </w:rPr>
      </w:pPr>
    </w:p>
    <w:p w14:paraId="1C84AAD9" w14:textId="4A01AC7A" w:rsidR="007355AE" w:rsidRPr="00495928" w:rsidRDefault="001F0291" w:rsidP="00CA4CE2">
      <w:pPr>
        <w:pStyle w:val="BodyText"/>
        <w:ind w:left="576"/>
        <w:rPr>
          <w:rFonts w:ascii="Calibri" w:hAnsi="Calibri" w:cs="Browallia New"/>
          <w:b/>
          <w:bCs/>
          <w:i/>
          <w:iCs/>
          <w:color w:val="auto"/>
          <w:sz w:val="22"/>
          <w:szCs w:val="28"/>
        </w:rPr>
      </w:pPr>
      <w:r w:rsidRPr="001F0291">
        <w:rPr>
          <w:rFonts w:ascii="Calibri" w:hAnsi="Calibri" w:cs="Calibri"/>
          <w:b/>
          <w:bCs/>
          <w:i/>
          <w:iCs/>
          <w:color w:val="auto"/>
          <w:sz w:val="22"/>
          <w:szCs w:val="22"/>
        </w:rPr>
        <w:lastRenderedPageBreak/>
        <w:t xml:space="preserve">Financial reporting standards that became effective in the current </w:t>
      </w:r>
      <w:r w:rsidR="00495928">
        <w:rPr>
          <w:rFonts w:ascii="Calibri" w:hAnsi="Calibri" w:cs="Browallia New"/>
          <w:b/>
          <w:bCs/>
          <w:i/>
          <w:iCs/>
          <w:color w:val="auto"/>
          <w:sz w:val="22"/>
          <w:szCs w:val="28"/>
        </w:rPr>
        <w:t>period</w:t>
      </w:r>
    </w:p>
    <w:p w14:paraId="5C889242" w14:textId="77777777" w:rsidR="001F0291" w:rsidRPr="003C4453" w:rsidRDefault="001F0291" w:rsidP="00CA4CE2">
      <w:pPr>
        <w:pStyle w:val="BodyText"/>
        <w:ind w:left="576"/>
        <w:rPr>
          <w:rFonts w:ascii="Calibri" w:hAnsi="Calibri" w:cs="Calibri"/>
          <w:color w:val="auto"/>
          <w:sz w:val="22"/>
          <w:szCs w:val="22"/>
        </w:rPr>
      </w:pPr>
    </w:p>
    <w:p w14:paraId="212F6EED" w14:textId="47AA8ED1" w:rsidR="00094125" w:rsidRDefault="00BE1C2C" w:rsidP="00CA4CE2">
      <w:pPr>
        <w:pStyle w:val="BodyText"/>
        <w:ind w:left="540"/>
        <w:rPr>
          <w:rFonts w:ascii="Calibri" w:hAnsi="Calibri" w:cs="Calibri"/>
          <w:sz w:val="22"/>
          <w:szCs w:val="22"/>
        </w:rPr>
      </w:pPr>
      <w:r>
        <w:rPr>
          <w:rFonts w:ascii="Calibri" w:hAnsi="Calibri" w:cs="Calibri"/>
          <w:sz w:val="22"/>
          <w:szCs w:val="22"/>
        </w:rPr>
        <w:t>The revised financial reporting standards, which are effective for annual accounting periods begin</w:t>
      </w:r>
      <w:r w:rsidR="008801E7">
        <w:rPr>
          <w:rFonts w:ascii="Calibri" w:hAnsi="Calibri" w:cs="Calibri"/>
          <w:sz w:val="22"/>
          <w:szCs w:val="22"/>
        </w:rPr>
        <w:t xml:space="preserve">ning on or after 1 January </w:t>
      </w:r>
      <w:r w:rsidR="00D537E9">
        <w:rPr>
          <w:rFonts w:ascii="Calibri" w:hAnsi="Calibri" w:cs="Calibri"/>
          <w:sz w:val="22"/>
          <w:szCs w:val="22"/>
        </w:rPr>
        <w:t>2024</w:t>
      </w:r>
      <w:r w:rsidR="007C0D7A">
        <w:rPr>
          <w:rFonts w:ascii="Calibri" w:hAnsi="Calibri" w:cstheme="minorBidi" w:hint="cs"/>
          <w:sz w:val="22"/>
          <w:szCs w:val="22"/>
          <w:cs/>
        </w:rPr>
        <w:t xml:space="preserve"> </w:t>
      </w:r>
      <w:r w:rsidR="008801E7">
        <w:rPr>
          <w:rFonts w:ascii="Calibri" w:hAnsi="Calibri" w:cs="Calibri"/>
          <w:sz w:val="22"/>
          <w:szCs w:val="22"/>
        </w:rPr>
        <w:t>do not have any significant impact on the Group’s financial stat</w:t>
      </w:r>
      <w:r w:rsidR="00BD1A14">
        <w:rPr>
          <w:rFonts w:ascii="Calibri" w:hAnsi="Calibri" w:cs="Calibri"/>
          <w:sz w:val="22"/>
          <w:szCs w:val="22"/>
        </w:rPr>
        <w:t>ements.</w:t>
      </w:r>
    </w:p>
    <w:p w14:paraId="3F003E33" w14:textId="77777777" w:rsidR="002C7C1B" w:rsidRDefault="002C7C1B" w:rsidP="00CA4CE2">
      <w:pPr>
        <w:pStyle w:val="BodyText"/>
        <w:ind w:left="540"/>
        <w:rPr>
          <w:rFonts w:ascii="Calibri" w:hAnsi="Calibri" w:cs="Calibri"/>
          <w:sz w:val="22"/>
          <w:szCs w:val="22"/>
        </w:rPr>
      </w:pPr>
    </w:p>
    <w:p w14:paraId="2847EA9E" w14:textId="354EF233" w:rsidR="00CB23BA" w:rsidRPr="00CB23BA" w:rsidRDefault="00CB23BA" w:rsidP="00CB23BA">
      <w:pPr>
        <w:pStyle w:val="BodyText"/>
        <w:ind w:left="540"/>
        <w:jc w:val="thaiDistribute"/>
        <w:rPr>
          <w:rFonts w:ascii="Calibri" w:hAnsi="Calibri" w:cs="Calibri"/>
          <w:b/>
          <w:bCs/>
          <w:i/>
          <w:iCs/>
          <w:sz w:val="22"/>
          <w:szCs w:val="22"/>
        </w:rPr>
      </w:pPr>
      <w:r w:rsidRPr="00CB23BA">
        <w:rPr>
          <w:rFonts w:ascii="Calibri" w:hAnsi="Calibri" w:cs="Calibri"/>
          <w:b/>
          <w:bCs/>
          <w:i/>
          <w:iCs/>
          <w:sz w:val="22"/>
          <w:szCs w:val="22"/>
        </w:rPr>
        <w:t xml:space="preserve">Financial reporting standards that will become effective for fiscal years beginning on or after </w:t>
      </w:r>
      <w:r>
        <w:rPr>
          <w:rFonts w:ascii="Calibri" w:hAnsi="Calibri" w:cs="Calibri"/>
          <w:b/>
          <w:bCs/>
          <w:i/>
          <w:iCs/>
          <w:sz w:val="22"/>
          <w:szCs w:val="22"/>
        </w:rPr>
        <w:br/>
      </w:r>
      <w:r w:rsidRPr="00CB23BA">
        <w:rPr>
          <w:rFonts w:ascii="Calibri" w:hAnsi="Calibri" w:cs="Calibri"/>
          <w:b/>
          <w:bCs/>
          <w:i/>
          <w:iCs/>
          <w:sz w:val="22"/>
          <w:szCs w:val="22"/>
        </w:rPr>
        <w:t>1 January 2025</w:t>
      </w:r>
    </w:p>
    <w:p w14:paraId="6A0065B8" w14:textId="77777777" w:rsidR="00CB23BA" w:rsidRPr="00CB23BA" w:rsidRDefault="00CB23BA" w:rsidP="00CB23BA">
      <w:pPr>
        <w:pStyle w:val="BodyText"/>
        <w:ind w:left="540"/>
        <w:rPr>
          <w:rFonts w:ascii="Calibri" w:hAnsi="Calibri" w:cs="Calibri"/>
          <w:sz w:val="22"/>
          <w:szCs w:val="22"/>
        </w:rPr>
      </w:pPr>
    </w:p>
    <w:p w14:paraId="2C4B3822" w14:textId="63B68BEE" w:rsidR="00CB23BA" w:rsidRPr="00CB23BA" w:rsidRDefault="00CB23BA" w:rsidP="00CB23BA">
      <w:pPr>
        <w:pStyle w:val="BodyText"/>
        <w:ind w:left="540"/>
        <w:rPr>
          <w:rFonts w:ascii="Calibri" w:hAnsi="Calibri" w:cs="Calibri"/>
          <w:sz w:val="22"/>
          <w:szCs w:val="22"/>
        </w:rPr>
      </w:pPr>
      <w:r w:rsidRPr="00CB23BA">
        <w:rPr>
          <w:rFonts w:ascii="Calibri" w:hAnsi="Calibri" w:cs="Calibri"/>
          <w:sz w:val="22"/>
          <w:szCs w:val="22"/>
        </w:rPr>
        <w:t>The Federation of Accounting Professions issued a number of revised financial reporting standards, which are effective for fiscal years beginning on or after 1 January 202</w:t>
      </w:r>
      <w:r>
        <w:rPr>
          <w:rFonts w:ascii="Calibri" w:hAnsi="Calibri" w:cs="Calibri"/>
          <w:sz w:val="22"/>
          <w:szCs w:val="22"/>
        </w:rPr>
        <w:t>5</w:t>
      </w:r>
      <w:r w:rsidRPr="00CB23BA">
        <w:rPr>
          <w:rFonts w:ascii="Calibri" w:hAnsi="Calibri" w:cs="Calibri"/>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CB54698" w14:textId="77777777" w:rsidR="00CB23BA" w:rsidRPr="00CB23BA" w:rsidRDefault="00CB23BA" w:rsidP="00CB23BA">
      <w:pPr>
        <w:pStyle w:val="BodyText"/>
        <w:ind w:left="540"/>
        <w:rPr>
          <w:rFonts w:ascii="Calibri" w:hAnsi="Calibri" w:cs="Calibri"/>
          <w:sz w:val="22"/>
          <w:szCs w:val="22"/>
        </w:rPr>
      </w:pPr>
    </w:p>
    <w:p w14:paraId="63095DE3" w14:textId="5B43A650" w:rsidR="002C7C1B" w:rsidRDefault="00CB23BA" w:rsidP="00CB23BA">
      <w:pPr>
        <w:pStyle w:val="BodyText"/>
        <w:ind w:left="540"/>
        <w:rPr>
          <w:rFonts w:ascii="Calibri" w:hAnsi="Calibri" w:cs="Calibri"/>
          <w:sz w:val="22"/>
          <w:szCs w:val="22"/>
        </w:rPr>
      </w:pPr>
      <w:r w:rsidRPr="00CB23BA">
        <w:rPr>
          <w:rFonts w:ascii="Calibri" w:hAnsi="Calibri" w:cs="Calibri"/>
          <w:sz w:val="22"/>
          <w:szCs w:val="22"/>
        </w:rPr>
        <w:t xml:space="preserve">The Group’s management is currently assessing the impact </w:t>
      </w:r>
      <w:r w:rsidR="004B0556">
        <w:rPr>
          <w:rFonts w:ascii="Calibri" w:hAnsi="Calibri" w:cs="Browallia New"/>
          <w:sz w:val="22"/>
          <w:szCs w:val="28"/>
        </w:rPr>
        <w:t>o</w:t>
      </w:r>
      <w:r w:rsidR="00846AFF">
        <w:rPr>
          <w:rFonts w:ascii="Calibri" w:hAnsi="Calibri" w:cs="Browallia New"/>
          <w:sz w:val="22"/>
          <w:szCs w:val="28"/>
        </w:rPr>
        <w:t>n</w:t>
      </w:r>
      <w:r w:rsidR="00B461BF">
        <w:rPr>
          <w:rFonts w:ascii="Calibri" w:hAnsi="Calibri" w:cs="Calibri"/>
          <w:sz w:val="22"/>
          <w:szCs w:val="22"/>
        </w:rPr>
        <w:t xml:space="preserve"> the financial statements</w:t>
      </w:r>
      <w:r w:rsidRPr="00CB23BA">
        <w:rPr>
          <w:rFonts w:ascii="Calibri" w:hAnsi="Calibri" w:cs="Calibri"/>
          <w:sz w:val="22"/>
          <w:szCs w:val="22"/>
        </w:rPr>
        <w:t xml:space="preserve"> </w:t>
      </w:r>
      <w:r w:rsidR="007463D5">
        <w:rPr>
          <w:rFonts w:ascii="Calibri" w:hAnsi="Calibri" w:cs="Calibri"/>
          <w:sz w:val="22"/>
          <w:szCs w:val="22"/>
        </w:rPr>
        <w:t>of</w:t>
      </w:r>
      <w:r w:rsidRPr="00CB23BA">
        <w:rPr>
          <w:rFonts w:ascii="Calibri" w:hAnsi="Calibri" w:cs="Calibri"/>
          <w:sz w:val="22"/>
          <w:szCs w:val="22"/>
        </w:rPr>
        <w:t xml:space="preserve"> these </w:t>
      </w:r>
      <w:r w:rsidR="00F908B8" w:rsidRPr="00F908B8">
        <w:rPr>
          <w:rFonts w:ascii="Calibri" w:hAnsi="Calibri" w:cs="Calibri"/>
          <w:sz w:val="22"/>
          <w:szCs w:val="22"/>
        </w:rPr>
        <w:t>revised financial reporting standards</w:t>
      </w:r>
      <w:r w:rsidRPr="00CB23BA">
        <w:rPr>
          <w:rFonts w:ascii="Calibri" w:hAnsi="Calibri" w:cs="Calibri"/>
          <w:sz w:val="22"/>
          <w:szCs w:val="22"/>
        </w:rPr>
        <w:t>.</w:t>
      </w:r>
    </w:p>
    <w:p w14:paraId="7D7D0B04" w14:textId="77777777" w:rsidR="003E3F3D" w:rsidRPr="00FD2387" w:rsidRDefault="003E3F3D" w:rsidP="00CC33C5">
      <w:pPr>
        <w:pStyle w:val="BodyText"/>
        <w:rPr>
          <w:rFonts w:ascii="Calibri" w:hAnsi="Calibri" w:cstheme="minorBidi"/>
          <w:sz w:val="22"/>
          <w:szCs w:val="22"/>
          <w:cs/>
        </w:rPr>
      </w:pPr>
    </w:p>
    <w:p w14:paraId="1B1DF1FF" w14:textId="7DCCF081" w:rsidR="00EE16D2" w:rsidRPr="005F3672" w:rsidRDefault="005F3672" w:rsidP="005F3672">
      <w:pPr>
        <w:pStyle w:val="BodyText"/>
        <w:numPr>
          <w:ilvl w:val="1"/>
          <w:numId w:val="11"/>
        </w:numPr>
        <w:ind w:left="567" w:hanging="567"/>
        <w:rPr>
          <w:rFonts w:ascii="Calibri" w:hAnsi="Calibri" w:cs="Calibri"/>
          <w:b/>
          <w:bCs/>
          <w:i/>
          <w:iCs/>
          <w:sz w:val="22"/>
          <w:szCs w:val="22"/>
        </w:rPr>
      </w:pPr>
      <w:r w:rsidRPr="005F3672">
        <w:rPr>
          <w:rFonts w:ascii="Calibri" w:hAnsi="Calibri" w:cs="Calibri"/>
          <w:b/>
          <w:bCs/>
          <w:i/>
          <w:iCs/>
          <w:sz w:val="22"/>
          <w:szCs w:val="22"/>
        </w:rPr>
        <w:t>Significant accounting policies</w:t>
      </w:r>
    </w:p>
    <w:p w14:paraId="66D988DE" w14:textId="77777777" w:rsidR="00EE16D2" w:rsidRDefault="00EE16D2" w:rsidP="00CA4CE2">
      <w:pPr>
        <w:pStyle w:val="BodyText"/>
        <w:ind w:left="540"/>
        <w:rPr>
          <w:rFonts w:ascii="Calibri" w:hAnsi="Calibri" w:cs="Cordia New"/>
          <w:sz w:val="22"/>
          <w:szCs w:val="22"/>
        </w:rPr>
      </w:pPr>
    </w:p>
    <w:p w14:paraId="581E1EAF" w14:textId="5057BAE1" w:rsidR="00B748CF" w:rsidRDefault="009E42E7" w:rsidP="0059467D">
      <w:pPr>
        <w:pStyle w:val="BodyText"/>
        <w:ind w:left="540"/>
        <w:rPr>
          <w:rFonts w:ascii="Calibri" w:hAnsi="Calibri" w:cs="Cordia New"/>
          <w:sz w:val="22"/>
          <w:szCs w:val="22"/>
        </w:rPr>
      </w:pPr>
      <w:r w:rsidRPr="009E42E7">
        <w:rPr>
          <w:rFonts w:ascii="Calibri" w:hAnsi="Calibri" w:cs="Cordia New"/>
          <w:sz w:val="22"/>
          <w:szCs w:val="22"/>
        </w:rPr>
        <w:t>The accounting policies used in the preparation of the interim financial information are consistent with those used in the annual financial statements for the year ended 31 December 202</w:t>
      </w:r>
      <w:r>
        <w:rPr>
          <w:rFonts w:ascii="Calibri" w:hAnsi="Calibri" w:cs="Cordia New"/>
          <w:sz w:val="22"/>
          <w:szCs w:val="22"/>
        </w:rPr>
        <w:t>3</w:t>
      </w:r>
      <w:r w:rsidR="00B016F0">
        <w:rPr>
          <w:rFonts w:ascii="Calibri" w:hAnsi="Calibri" w:cs="Cordia New"/>
          <w:sz w:val="22"/>
          <w:szCs w:val="22"/>
        </w:rPr>
        <w:t>.</w:t>
      </w:r>
    </w:p>
    <w:p w14:paraId="5291F90D" w14:textId="77777777" w:rsidR="0059467D" w:rsidRPr="003C4453" w:rsidRDefault="0059467D" w:rsidP="0059467D">
      <w:pPr>
        <w:pStyle w:val="BodyText"/>
        <w:ind w:left="540"/>
        <w:rPr>
          <w:rFonts w:ascii="Calibri" w:hAnsi="Calibri" w:cs="Calibri"/>
          <w:sz w:val="22"/>
          <w:szCs w:val="22"/>
        </w:rPr>
      </w:pPr>
    </w:p>
    <w:p w14:paraId="0CA4A80B" w14:textId="6CE19D31" w:rsidR="002602AC" w:rsidRDefault="002602AC" w:rsidP="00E629C9">
      <w:pPr>
        <w:pStyle w:val="BodyText"/>
        <w:numPr>
          <w:ilvl w:val="1"/>
          <w:numId w:val="11"/>
        </w:numPr>
        <w:ind w:left="567" w:hanging="567"/>
        <w:rPr>
          <w:rFonts w:ascii="Calibri" w:hAnsi="Calibri" w:cs="Calibri"/>
          <w:b/>
          <w:bCs/>
          <w:i/>
          <w:iCs/>
          <w:sz w:val="22"/>
          <w:szCs w:val="22"/>
        </w:rPr>
      </w:pPr>
      <w:r>
        <w:rPr>
          <w:rFonts w:ascii="Calibri" w:hAnsi="Calibri" w:cs="Calibri"/>
          <w:b/>
          <w:bCs/>
          <w:i/>
          <w:iCs/>
          <w:sz w:val="22"/>
          <w:szCs w:val="22"/>
        </w:rPr>
        <w:t>Basis of consolidation</w:t>
      </w:r>
    </w:p>
    <w:p w14:paraId="23414692" w14:textId="77777777" w:rsidR="002602AC" w:rsidRDefault="002602AC" w:rsidP="002602AC">
      <w:pPr>
        <w:pStyle w:val="BodyText"/>
        <w:ind w:left="567"/>
        <w:rPr>
          <w:rFonts w:ascii="Calibri" w:hAnsi="Calibri" w:cs="Calibri"/>
          <w:sz w:val="22"/>
          <w:szCs w:val="22"/>
        </w:rPr>
      </w:pPr>
    </w:p>
    <w:p w14:paraId="3374D22C" w14:textId="42FF0E43" w:rsidR="002602AC" w:rsidRDefault="00564DC7" w:rsidP="002602AC">
      <w:pPr>
        <w:pStyle w:val="BodyText"/>
        <w:ind w:left="567"/>
        <w:rPr>
          <w:rFonts w:ascii="Calibri" w:hAnsi="Calibri" w:cs="Calibri"/>
          <w:sz w:val="22"/>
          <w:szCs w:val="22"/>
        </w:rPr>
      </w:pPr>
      <w:r w:rsidRPr="00564DC7">
        <w:rPr>
          <w:rFonts w:ascii="Calibri" w:hAnsi="Calibri" w:cs="Calibri"/>
          <w:sz w:val="22"/>
          <w:szCs w:val="22"/>
        </w:rPr>
        <w:t xml:space="preserve">These interim consolidated financial statements include the financial statements of Nirvana </w:t>
      </w:r>
      <w:r>
        <w:rPr>
          <w:rFonts w:ascii="Calibri" w:hAnsi="Calibri" w:cs="Calibri"/>
          <w:sz w:val="22"/>
          <w:szCs w:val="22"/>
        </w:rPr>
        <w:t>Development</w:t>
      </w:r>
      <w:r w:rsidRPr="00564DC7">
        <w:rPr>
          <w:rFonts w:ascii="Calibri" w:hAnsi="Calibri" w:cs="Calibri"/>
          <w:sz w:val="22"/>
          <w:szCs w:val="22"/>
        </w:rPr>
        <w:t xml:space="preserve"> Public Company Limited (“the Company”) and its subsidiaries </w:t>
      </w:r>
      <w:r w:rsidR="007D48BA">
        <w:rPr>
          <w:rFonts w:ascii="Calibri" w:hAnsi="Calibri" w:cs="Calibri"/>
          <w:sz w:val="22"/>
          <w:szCs w:val="22"/>
        </w:rPr>
        <w:t>(“Sub</w:t>
      </w:r>
      <w:r w:rsidR="00D918B4">
        <w:rPr>
          <w:rFonts w:ascii="Calibri" w:hAnsi="Calibri" w:cs="Calibri"/>
          <w:sz w:val="22"/>
          <w:szCs w:val="22"/>
        </w:rPr>
        <w:t xml:space="preserve">sidiaries”) </w:t>
      </w:r>
      <w:r w:rsidRPr="00564DC7">
        <w:rPr>
          <w:rFonts w:ascii="Calibri" w:hAnsi="Calibri" w:cs="Calibri"/>
          <w:sz w:val="22"/>
          <w:szCs w:val="22"/>
        </w:rPr>
        <w:t>(together as “the Group”) and have been prepared on the same basis as that applied for the consolidated financial statements for the year ended 31 December 202</w:t>
      </w:r>
      <w:r w:rsidR="005C6D0C">
        <w:rPr>
          <w:rFonts w:ascii="Calibri" w:hAnsi="Calibri" w:cs="Calibri"/>
          <w:sz w:val="22"/>
          <w:szCs w:val="22"/>
        </w:rPr>
        <w:t>3</w:t>
      </w:r>
      <w:r w:rsidRPr="00564DC7">
        <w:rPr>
          <w:rFonts w:ascii="Calibri" w:hAnsi="Calibri" w:cs="Calibri"/>
          <w:sz w:val="22"/>
          <w:szCs w:val="22"/>
        </w:rPr>
        <w:t>.</w:t>
      </w:r>
    </w:p>
    <w:p w14:paraId="65EC4D09" w14:textId="77777777" w:rsidR="00564DC7" w:rsidRPr="002602AC" w:rsidRDefault="00564DC7" w:rsidP="002602AC">
      <w:pPr>
        <w:pStyle w:val="BodyText"/>
        <w:ind w:left="567"/>
        <w:rPr>
          <w:rFonts w:ascii="Calibri" w:hAnsi="Calibri" w:cs="Calibri"/>
          <w:sz w:val="22"/>
          <w:szCs w:val="22"/>
        </w:rPr>
      </w:pPr>
    </w:p>
    <w:p w14:paraId="168BFC90" w14:textId="2D72153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20820283" w14:textId="0EE1BF4A" w:rsidR="00A52581" w:rsidRPr="006C64D1" w:rsidRDefault="00F3447C" w:rsidP="006C64D1">
      <w:pPr>
        <w:pStyle w:val="BodyText"/>
        <w:ind w:left="540" w:hanging="540"/>
        <w:rPr>
          <w:rFonts w:ascii="Calibri" w:hAnsi="Calibri" w:cs="Calibri"/>
          <w:sz w:val="22"/>
          <w:szCs w:val="22"/>
        </w:rPr>
      </w:pPr>
      <w:r w:rsidRPr="003C4453">
        <w:rPr>
          <w:rFonts w:ascii="Calibri" w:hAnsi="Calibri" w:cs="Calibri"/>
          <w:b/>
          <w:bCs/>
          <w:sz w:val="22"/>
          <w:szCs w:val="22"/>
        </w:rPr>
        <w:tab/>
      </w:r>
      <w:r w:rsidR="007B5AD6" w:rsidRPr="007B5AD6">
        <w:rPr>
          <w:rFonts w:ascii="Calibri" w:hAnsi="Calibri" w:cs="Calibri"/>
          <w:sz w:val="22"/>
          <w:szCs w:val="22"/>
        </w:rPr>
        <w:t>The financial statements are presented in Thai Baht, which is the Group’s functional currency.</w:t>
      </w:r>
      <w:r w:rsidR="006C64D1">
        <w:rPr>
          <w:rFonts w:ascii="Calibri" w:hAnsi="Calibri" w:cs="Calibri"/>
          <w:sz w:val="22"/>
          <w:szCs w:val="22"/>
        </w:rPr>
        <w:t xml:space="preserve"> </w:t>
      </w:r>
      <w:r w:rsidR="007B5AD6" w:rsidRPr="007B5AD6">
        <w:rPr>
          <w:rFonts w:ascii="Calibri" w:hAnsi="Calibri" w:cs="Calibri"/>
          <w:sz w:val="22"/>
          <w:szCs w:val="22"/>
        </w:rPr>
        <w:t xml:space="preserve">All financial information presented in Thai Baht has been rounded in the notes to the financial statements to </w:t>
      </w:r>
      <w:r w:rsidR="005053C4">
        <w:rPr>
          <w:rFonts w:ascii="Calibri" w:hAnsi="Calibri" w:cs="Browallia New"/>
          <w:sz w:val="22"/>
          <w:szCs w:val="28"/>
        </w:rPr>
        <w:t>baht</w:t>
      </w:r>
      <w:r w:rsidR="007B5AD6" w:rsidRPr="007B5AD6">
        <w:rPr>
          <w:rFonts w:ascii="Calibri" w:hAnsi="Calibri" w:cs="Calibri"/>
          <w:sz w:val="22"/>
          <w:szCs w:val="22"/>
        </w:rPr>
        <w:t xml:space="preserve"> 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7D96A0A4" w14:textId="77777777" w:rsidR="00BB7490" w:rsidRPr="00BB7490" w:rsidRDefault="00BB7490" w:rsidP="00BB7490">
      <w:pPr>
        <w:pStyle w:val="BodyText"/>
        <w:ind w:left="540"/>
        <w:rPr>
          <w:rFonts w:ascii="Calibri" w:hAnsi="Calibri" w:cs="Calibri"/>
          <w:sz w:val="22"/>
          <w:szCs w:val="22"/>
        </w:rPr>
      </w:pPr>
      <w:r w:rsidRPr="00BB7490">
        <w:rPr>
          <w:rFonts w:ascii="Calibri" w:hAnsi="Calibri" w:cs="Calibri"/>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69D9D74" w14:textId="77777777" w:rsidR="00BB7490" w:rsidRPr="00BB7490" w:rsidRDefault="00BB7490" w:rsidP="00BB7490">
      <w:pPr>
        <w:pStyle w:val="BodyText"/>
        <w:rPr>
          <w:rFonts w:ascii="Calibri" w:hAnsi="Calibri" w:cs="Calibri"/>
          <w:sz w:val="22"/>
          <w:szCs w:val="22"/>
        </w:rPr>
      </w:pPr>
    </w:p>
    <w:p w14:paraId="2356FC11" w14:textId="1BA1A383" w:rsidR="001C120B" w:rsidRPr="00771389" w:rsidRDefault="00BB7490" w:rsidP="00771389">
      <w:pPr>
        <w:pStyle w:val="BodyText"/>
        <w:ind w:left="540"/>
        <w:rPr>
          <w:rFonts w:ascii="Calibri" w:hAnsi="Calibri" w:cs="Calibri"/>
          <w:sz w:val="22"/>
          <w:szCs w:val="22"/>
        </w:rPr>
      </w:pPr>
      <w:r w:rsidRPr="00BB7490">
        <w:rPr>
          <w:rFonts w:ascii="Calibri" w:hAnsi="Calibri" w:cs="Calibr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Pr>
          <w:rFonts w:ascii="Calibri" w:hAnsi="Calibri" w:cs="Calibri"/>
          <w:sz w:val="22"/>
          <w:szCs w:val="22"/>
        </w:rPr>
        <w:t>3</w:t>
      </w:r>
      <w:r w:rsidRPr="00BB7490">
        <w:rPr>
          <w:rFonts w:ascii="Calibri" w:hAnsi="Calibri" w:cs="Calibri"/>
          <w:sz w:val="22"/>
          <w:szCs w:val="22"/>
        </w:rPr>
        <w:t>.</w:t>
      </w:r>
    </w:p>
    <w:p w14:paraId="509BCD69" w14:textId="77777777" w:rsidR="00E12214" w:rsidRDefault="00E12214" w:rsidP="00CF3804">
      <w:pPr>
        <w:spacing w:line="240" w:lineRule="atLeast"/>
        <w:jc w:val="both"/>
        <w:rPr>
          <w:rFonts w:ascii="Calibri" w:eastAsia="Arial Unicode MS" w:hAnsi="Calibri" w:cstheme="minorBidi"/>
          <w:b/>
          <w:bCs/>
          <w:sz w:val="24"/>
          <w:szCs w:val="24"/>
        </w:rPr>
      </w:pPr>
    </w:p>
    <w:p w14:paraId="2EF203CB" w14:textId="77777777" w:rsidR="00CB23BA" w:rsidRDefault="00CB23BA" w:rsidP="00CF3804">
      <w:pPr>
        <w:spacing w:line="240" w:lineRule="atLeast"/>
        <w:jc w:val="both"/>
        <w:rPr>
          <w:rFonts w:ascii="Calibri" w:eastAsia="Arial Unicode MS" w:hAnsi="Calibri" w:cstheme="minorBidi"/>
          <w:b/>
          <w:bCs/>
          <w:sz w:val="24"/>
          <w:szCs w:val="24"/>
        </w:rPr>
      </w:pPr>
    </w:p>
    <w:p w14:paraId="2B51D84C" w14:textId="77777777" w:rsidR="00CB23BA" w:rsidRDefault="00CB23BA" w:rsidP="00CF3804">
      <w:pPr>
        <w:spacing w:line="240" w:lineRule="atLeast"/>
        <w:jc w:val="both"/>
        <w:rPr>
          <w:rFonts w:ascii="Calibri" w:eastAsia="Arial Unicode MS" w:hAnsi="Calibri" w:cstheme="minorBidi"/>
          <w:b/>
          <w:bCs/>
          <w:sz w:val="24"/>
          <w:szCs w:val="24"/>
        </w:rPr>
      </w:pPr>
    </w:p>
    <w:p w14:paraId="1E81EA54" w14:textId="77777777" w:rsidR="00CB23BA" w:rsidRDefault="00CB23BA" w:rsidP="00CF3804">
      <w:pPr>
        <w:spacing w:line="240" w:lineRule="atLeast"/>
        <w:jc w:val="both"/>
        <w:rPr>
          <w:rFonts w:ascii="Calibri" w:eastAsia="Arial Unicode MS" w:hAnsi="Calibri" w:cstheme="minorBidi"/>
          <w:b/>
          <w:bCs/>
          <w:sz w:val="24"/>
          <w:szCs w:val="24"/>
        </w:rPr>
      </w:pPr>
    </w:p>
    <w:p w14:paraId="24C1B0C2" w14:textId="77777777" w:rsidR="00CB23BA" w:rsidRPr="00E12214" w:rsidRDefault="00CB23BA" w:rsidP="00CF3804">
      <w:pPr>
        <w:spacing w:line="240" w:lineRule="atLeast"/>
        <w:jc w:val="both"/>
        <w:rPr>
          <w:rFonts w:ascii="Calibri" w:eastAsia="Arial Unicode MS" w:hAnsi="Calibri" w:cstheme="minorBidi"/>
          <w:b/>
          <w:bCs/>
          <w:sz w:val="24"/>
          <w:szCs w:val="24"/>
        </w:rPr>
      </w:pPr>
    </w:p>
    <w:p w14:paraId="782FFD28" w14:textId="48DA8C04" w:rsidR="00B32562" w:rsidRPr="004B7745"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B7745">
        <w:rPr>
          <w:rFonts w:ascii="Calibri" w:eastAsia="Arial Unicode MS" w:hAnsi="Calibri" w:cs="Calibri"/>
          <w:b/>
          <w:bCs/>
          <w:sz w:val="22"/>
          <w:szCs w:val="22"/>
        </w:rPr>
        <w:lastRenderedPageBreak/>
        <w:t>Related parties</w:t>
      </w:r>
      <w:r w:rsidR="00247D3E" w:rsidRPr="004B7745">
        <w:rPr>
          <w:rFonts w:ascii="Calibri" w:eastAsia="Arial Unicode MS" w:hAnsi="Calibri" w:cs="Calibri"/>
          <w:b/>
          <w:bCs/>
          <w:sz w:val="22"/>
          <w:szCs w:val="22"/>
        </w:rPr>
        <w:t xml:space="preserve"> </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1E017E50" w14:textId="36178DF5" w:rsidR="00DF60F2" w:rsidRDefault="00321EB1" w:rsidP="00F52ED8">
      <w:pPr>
        <w:ind w:left="540"/>
        <w:jc w:val="both"/>
        <w:rPr>
          <w:rFonts w:ascii="Calibri" w:hAnsi="Calibri" w:cs="Calibri"/>
          <w:spacing w:val="4"/>
          <w:sz w:val="22"/>
          <w:szCs w:val="22"/>
        </w:rPr>
      </w:pPr>
      <w:r w:rsidRPr="00321EB1">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124E5F8E" w14:textId="77777777" w:rsidR="00D537E9" w:rsidRPr="0072223A" w:rsidRDefault="00D537E9" w:rsidP="00D537E9">
      <w:pPr>
        <w:jc w:val="both"/>
        <w:rPr>
          <w:rFonts w:ascii="Calibri" w:hAnsi="Calibri" w:cstheme="minorBidi"/>
          <w:cs/>
        </w:rPr>
      </w:pPr>
    </w:p>
    <w:p w14:paraId="7779B5BB" w14:textId="1BC4B9A3" w:rsidR="00B32562" w:rsidRDefault="001353F5" w:rsidP="006B1DF2">
      <w:pPr>
        <w:ind w:left="540"/>
        <w:jc w:val="both"/>
        <w:rPr>
          <w:rFonts w:ascii="Calibri" w:hAnsi="Calibri" w:cs="Calibri"/>
          <w:sz w:val="22"/>
          <w:szCs w:val="22"/>
        </w:rPr>
      </w:pPr>
      <w:r w:rsidRPr="001353F5">
        <w:rPr>
          <w:rFonts w:ascii="Calibri" w:hAnsi="Calibri" w:cs="Calibri"/>
          <w:sz w:val="22"/>
          <w:szCs w:val="22"/>
        </w:rPr>
        <w:t>Relationships with</w:t>
      </w:r>
      <w:r w:rsidR="00963A0E">
        <w:rPr>
          <w:rFonts w:ascii="Calibri" w:hAnsi="Calibri" w:cs="Calibri"/>
          <w:sz w:val="22"/>
          <w:szCs w:val="22"/>
        </w:rPr>
        <w:t xml:space="preserve"> </w:t>
      </w:r>
      <w:r w:rsidRPr="001353F5">
        <w:rPr>
          <w:rFonts w:ascii="Calibri" w:hAnsi="Calibri" w:cs="Calibri"/>
          <w:sz w:val="22"/>
          <w:szCs w:val="22"/>
        </w:rPr>
        <w:t xml:space="preserve">subsidiaries and joint venture are </w:t>
      </w:r>
      <w:r w:rsidRPr="00C30BEB">
        <w:rPr>
          <w:rFonts w:ascii="Calibri" w:hAnsi="Calibri" w:cs="Calibri"/>
          <w:sz w:val="22"/>
          <w:szCs w:val="22"/>
        </w:rPr>
        <w:t xml:space="preserve">described in notes </w:t>
      </w:r>
      <w:r w:rsidR="00C30BEB" w:rsidRPr="00C30BEB">
        <w:rPr>
          <w:rFonts w:ascii="Calibri" w:hAnsi="Calibri" w:cs="Calibri"/>
          <w:sz w:val="22"/>
          <w:szCs w:val="22"/>
        </w:rPr>
        <w:t>7</w:t>
      </w:r>
      <w:r w:rsidRPr="00C30BEB">
        <w:rPr>
          <w:rFonts w:ascii="Calibri" w:hAnsi="Calibri" w:cs="Calibri"/>
          <w:sz w:val="22"/>
          <w:szCs w:val="22"/>
        </w:rPr>
        <w:t xml:space="preserve"> and </w:t>
      </w:r>
      <w:r w:rsidR="00C30BEB" w:rsidRPr="00C30BEB">
        <w:rPr>
          <w:rFonts w:ascii="Calibri" w:hAnsi="Calibri" w:cs="Calibri"/>
          <w:sz w:val="22"/>
          <w:szCs w:val="22"/>
        </w:rPr>
        <w:t>8</w:t>
      </w:r>
      <w:r w:rsidRPr="00C30BEB">
        <w:rPr>
          <w:rFonts w:ascii="Calibri" w:hAnsi="Calibri" w:cs="Calibri"/>
          <w:sz w:val="22"/>
          <w:szCs w:val="22"/>
        </w:rPr>
        <w:t>,</w:t>
      </w:r>
      <w:r w:rsidR="0076372E">
        <w:rPr>
          <w:rFonts w:ascii="Calibri" w:hAnsi="Calibri" w:cstheme="minorBidi" w:hint="cs"/>
          <w:sz w:val="22"/>
          <w:szCs w:val="22"/>
          <w:cs/>
        </w:rPr>
        <w:t xml:space="preserve"> </w:t>
      </w:r>
      <w:r w:rsidR="00D46A66">
        <w:rPr>
          <w:rFonts w:ascii="Calibri" w:hAnsi="Calibri" w:cs="Calibri"/>
          <w:sz w:val="22"/>
          <w:szCs w:val="22"/>
        </w:rPr>
        <w:t>r</w:t>
      </w:r>
      <w:r w:rsidRPr="001353F5">
        <w:rPr>
          <w:rFonts w:ascii="Calibri" w:hAnsi="Calibri" w:cs="Calibri"/>
          <w:sz w:val="22"/>
          <w:szCs w:val="22"/>
        </w:rPr>
        <w:t>elationships with management or other related parties were as follows:</w:t>
      </w:r>
    </w:p>
    <w:p w14:paraId="59D2A177" w14:textId="77777777" w:rsidR="001353F5" w:rsidRPr="003C445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3C4453" w14:paraId="26B614E4" w14:textId="77777777" w:rsidTr="0072223A">
        <w:trPr>
          <w:tblHeader/>
        </w:trPr>
        <w:tc>
          <w:tcPr>
            <w:tcW w:w="450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330"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72223A">
        <w:trPr>
          <w:trHeight w:val="674"/>
        </w:trPr>
        <w:tc>
          <w:tcPr>
            <w:tcW w:w="4500" w:type="dxa"/>
          </w:tcPr>
          <w:p w14:paraId="324C45D2" w14:textId="77777777" w:rsidR="00403D25" w:rsidRPr="003C4453" w:rsidRDefault="00B748CF" w:rsidP="00E86AAF">
            <w:pPr>
              <w:spacing w:line="240" w:lineRule="atLeast"/>
              <w:ind w:left="162" w:hanging="180"/>
              <w:rPr>
                <w:rFonts w:ascii="Calibri" w:hAnsi="Calibri" w:cs="Calibri"/>
                <w:sz w:val="22"/>
                <w:szCs w:val="22"/>
              </w:rPr>
            </w:pPr>
            <w:r w:rsidRPr="00B748CF">
              <w:rPr>
                <w:rFonts w:ascii="Calibri" w:hAnsi="Calibri" w:cs="Calibri"/>
                <w:sz w:val="22"/>
                <w:szCs w:val="22"/>
              </w:rPr>
              <w:t>Somwattana Group and Piyasombatkul Group</w:t>
            </w:r>
          </w:p>
        </w:tc>
        <w:tc>
          <w:tcPr>
            <w:tcW w:w="1620"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72223A">
        <w:trPr>
          <w:trHeight w:val="324"/>
        </w:trPr>
        <w:tc>
          <w:tcPr>
            <w:tcW w:w="450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0138B13" w14:textId="631A9C21"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Persons</w:t>
            </w:r>
            <w:r w:rsidR="003A228D">
              <w:rPr>
                <w:rFonts w:ascii="Calibri" w:hAnsi="Calibri" w:cstheme="minorBidi" w:hint="cs"/>
                <w:szCs w:val="22"/>
                <w:cs/>
              </w:rPr>
              <w:t xml:space="preserve"> </w:t>
            </w:r>
            <w:r w:rsidRPr="003C4453">
              <w:rPr>
                <w:rFonts w:ascii="Calibri" w:hAnsi="Calibri" w:cs="Calibri"/>
                <w:szCs w:val="22"/>
              </w:rPr>
              <w:t xml:space="preserve">having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72223A">
        <w:trPr>
          <w:trHeight w:val="80"/>
        </w:trPr>
        <w:tc>
          <w:tcPr>
            <w:tcW w:w="450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620"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72223A">
        <w:trPr>
          <w:trHeight w:val="80"/>
        </w:trPr>
        <w:tc>
          <w:tcPr>
            <w:tcW w:w="450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620"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72223A">
        <w:trPr>
          <w:trHeight w:val="80"/>
        </w:trPr>
        <w:tc>
          <w:tcPr>
            <w:tcW w:w="450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620"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72223A">
        <w:trPr>
          <w:trHeight w:val="80"/>
        </w:trPr>
        <w:tc>
          <w:tcPr>
            <w:tcW w:w="450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620"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72223A">
        <w:trPr>
          <w:trHeight w:val="80"/>
        </w:trPr>
        <w:tc>
          <w:tcPr>
            <w:tcW w:w="450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620"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72223A">
        <w:trPr>
          <w:trHeight w:val="80"/>
        </w:trPr>
        <w:tc>
          <w:tcPr>
            <w:tcW w:w="450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Qtech Products Co., Ltd.</w:t>
            </w:r>
          </w:p>
        </w:tc>
        <w:tc>
          <w:tcPr>
            <w:tcW w:w="1620"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72223A">
        <w:trPr>
          <w:trHeight w:val="80"/>
        </w:trPr>
        <w:tc>
          <w:tcPr>
            <w:tcW w:w="450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Atech Enterprise Co., Ltd.</w:t>
            </w:r>
          </w:p>
        </w:tc>
        <w:tc>
          <w:tcPr>
            <w:tcW w:w="1620"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72223A">
        <w:trPr>
          <w:trHeight w:val="80"/>
        </w:trPr>
        <w:tc>
          <w:tcPr>
            <w:tcW w:w="4500" w:type="dxa"/>
          </w:tcPr>
          <w:p w14:paraId="288B0D7F" w14:textId="7578FFEE" w:rsidR="00B748CF" w:rsidRPr="00B748CF" w:rsidRDefault="001C120B" w:rsidP="00D537E9">
            <w:pPr>
              <w:shd w:val="clear" w:color="auto" w:fill="FFFFFF"/>
              <w:spacing w:line="240" w:lineRule="atLeast"/>
              <w:ind w:left="168" w:hanging="188"/>
              <w:rPr>
                <w:rFonts w:ascii="Calibri" w:hAnsi="Calibri" w:cs="Calibri"/>
                <w:sz w:val="22"/>
                <w:szCs w:val="22"/>
              </w:rPr>
            </w:pPr>
            <w:r>
              <w:rPr>
                <w:rFonts w:ascii="Calibri" w:hAnsi="Calibri" w:cs="Calibri"/>
                <w:sz w:val="22"/>
                <w:szCs w:val="22"/>
              </w:rPr>
              <w:t>Extend property services Co., Ltd.</w:t>
            </w:r>
          </w:p>
        </w:tc>
        <w:tc>
          <w:tcPr>
            <w:tcW w:w="1620"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72223A">
        <w:trPr>
          <w:trHeight w:val="80"/>
        </w:trPr>
        <w:tc>
          <w:tcPr>
            <w:tcW w:w="450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620"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72223A">
        <w:trPr>
          <w:trHeight w:val="80"/>
        </w:trPr>
        <w:tc>
          <w:tcPr>
            <w:tcW w:w="450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620"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72223A">
        <w:trPr>
          <w:trHeight w:val="80"/>
        </w:trPr>
        <w:tc>
          <w:tcPr>
            <w:tcW w:w="450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620"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r w:rsidR="00243B96" w:rsidRPr="003C4453" w14:paraId="7E971034" w14:textId="77777777" w:rsidTr="0072223A">
        <w:trPr>
          <w:trHeight w:val="80"/>
        </w:trPr>
        <w:tc>
          <w:tcPr>
            <w:tcW w:w="4500" w:type="dxa"/>
          </w:tcPr>
          <w:p w14:paraId="19D843E9" w14:textId="6F590B81" w:rsidR="00243B96" w:rsidRPr="00B748CF" w:rsidRDefault="00243B96"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Related parties</w:t>
            </w:r>
          </w:p>
        </w:tc>
        <w:tc>
          <w:tcPr>
            <w:tcW w:w="1620" w:type="dxa"/>
          </w:tcPr>
          <w:p w14:paraId="18B207A1" w14:textId="62A6445C" w:rsidR="00243B96" w:rsidRPr="003C4453" w:rsidRDefault="00243B96" w:rsidP="00B748CF">
            <w:pPr>
              <w:pStyle w:val="block"/>
              <w:spacing w:after="0" w:line="240" w:lineRule="atLeast"/>
              <w:ind w:left="0"/>
              <w:jc w:val="center"/>
              <w:rPr>
                <w:rFonts w:ascii="Calibri" w:hAnsi="Calibri" w:cs="Calibri"/>
                <w:szCs w:val="22"/>
              </w:rPr>
            </w:pPr>
            <w:r>
              <w:rPr>
                <w:rFonts w:ascii="Calibri" w:hAnsi="Calibri" w:cs="Calibri"/>
                <w:szCs w:val="22"/>
              </w:rPr>
              <w:t>Thai</w:t>
            </w:r>
          </w:p>
        </w:tc>
        <w:tc>
          <w:tcPr>
            <w:tcW w:w="3330" w:type="dxa"/>
          </w:tcPr>
          <w:p w14:paraId="00DB77FF" w14:textId="0E99E9A9" w:rsidR="00243B96" w:rsidRPr="00B748CF"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 xml:space="preserve">Common </w:t>
            </w:r>
            <w:r w:rsidR="00BE2012" w:rsidRPr="00BE2012">
              <w:rPr>
                <w:rFonts w:ascii="Calibri" w:hAnsi="Calibri" w:cs="Calibri"/>
                <w:spacing w:val="-6"/>
                <w:szCs w:val="22"/>
                <w:lang w:val="en-US"/>
              </w:rPr>
              <w:t>director</w:t>
            </w:r>
          </w:p>
        </w:tc>
      </w:tr>
    </w:tbl>
    <w:p w14:paraId="3C56C4D8" w14:textId="77777777" w:rsidR="00DF60F2" w:rsidRPr="0072223A" w:rsidRDefault="00DF60F2" w:rsidP="00D3345E">
      <w:pPr>
        <w:pStyle w:val="block"/>
        <w:spacing w:after="0" w:line="240" w:lineRule="atLeast"/>
        <w:ind w:left="0"/>
        <w:jc w:val="both"/>
        <w:rPr>
          <w:rFonts w:ascii="Calibri" w:hAnsi="Calibri" w:cs="Calibri"/>
          <w:sz w:val="20"/>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The pricing policies for particular types of transactions are explained further below:</w:t>
      </w:r>
    </w:p>
    <w:p w14:paraId="145A307F" w14:textId="77777777" w:rsidR="00B32562" w:rsidRPr="0072223A"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3C4453" w14:paraId="14BFB78D" w14:textId="77777777" w:rsidTr="0072223A">
        <w:trPr>
          <w:trHeight w:val="243"/>
        </w:trPr>
        <w:tc>
          <w:tcPr>
            <w:tcW w:w="423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058"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72223A">
        <w:trPr>
          <w:trHeight w:val="243"/>
        </w:trPr>
        <w:tc>
          <w:tcPr>
            <w:tcW w:w="423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058"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BE2012" w:rsidRPr="003C4453" w14:paraId="71CE2724" w14:textId="77777777" w:rsidTr="0072223A">
        <w:trPr>
          <w:trHeight w:val="243"/>
        </w:trPr>
        <w:tc>
          <w:tcPr>
            <w:tcW w:w="4230" w:type="dxa"/>
          </w:tcPr>
          <w:p w14:paraId="724251B1" w14:textId="3D1860D4" w:rsidR="00BE2012" w:rsidRPr="00BE2012" w:rsidRDefault="00BE2012" w:rsidP="009D1856">
            <w:pPr>
              <w:spacing w:line="240" w:lineRule="atLeast"/>
              <w:ind w:left="7" w:hanging="27"/>
              <w:rPr>
                <w:rFonts w:ascii="Calibri" w:eastAsia="Arial Unicode MS" w:hAnsi="Calibri" w:cs="Browallia New"/>
                <w:sz w:val="22"/>
                <w:szCs w:val="28"/>
              </w:rPr>
            </w:pPr>
            <w:r>
              <w:rPr>
                <w:rFonts w:ascii="Calibri" w:eastAsia="Arial Unicode MS" w:hAnsi="Calibri" w:cs="Browallia New"/>
                <w:sz w:val="22"/>
                <w:szCs w:val="28"/>
              </w:rPr>
              <w:t>Rental and services</w:t>
            </w:r>
          </w:p>
        </w:tc>
        <w:tc>
          <w:tcPr>
            <w:tcW w:w="5058" w:type="dxa"/>
          </w:tcPr>
          <w:p w14:paraId="7544F73F" w14:textId="2EE07FFE" w:rsidR="00BE2012" w:rsidRDefault="00BE2012" w:rsidP="00E86AAF">
            <w:pPr>
              <w:spacing w:line="240" w:lineRule="atLeast"/>
              <w:ind w:left="162" w:hanging="180"/>
              <w:jc w:val="thaiDistribute"/>
              <w:rPr>
                <w:rFonts w:ascii="Calibri" w:hAnsi="Calibri" w:cs="Browallia New"/>
                <w:sz w:val="22"/>
                <w:szCs w:val="28"/>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406E64" w:rsidRPr="003C4453" w14:paraId="248388CC" w14:textId="77777777" w:rsidTr="0072223A">
        <w:trPr>
          <w:trHeight w:val="243"/>
        </w:trPr>
        <w:tc>
          <w:tcPr>
            <w:tcW w:w="423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058"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72223A">
        <w:trPr>
          <w:trHeight w:val="243"/>
        </w:trPr>
        <w:tc>
          <w:tcPr>
            <w:tcW w:w="423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058"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72223A">
        <w:trPr>
          <w:trHeight w:val="243"/>
        </w:trPr>
        <w:tc>
          <w:tcPr>
            <w:tcW w:w="423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058"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72223A">
        <w:trPr>
          <w:trHeight w:val="243"/>
        </w:trPr>
        <w:tc>
          <w:tcPr>
            <w:tcW w:w="423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058"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72223A">
        <w:trPr>
          <w:trHeight w:val="243"/>
        </w:trPr>
        <w:tc>
          <w:tcPr>
            <w:tcW w:w="4230" w:type="dxa"/>
          </w:tcPr>
          <w:p w14:paraId="71DB08E2" w14:textId="5EEC7015" w:rsidR="005722C6" w:rsidRPr="00083950" w:rsidRDefault="005722C6" w:rsidP="005722C6">
            <w:pPr>
              <w:spacing w:line="240" w:lineRule="atLeast"/>
              <w:ind w:left="7" w:hanging="27"/>
              <w:rPr>
                <w:rFonts w:ascii="Calibri" w:eastAsia="Arial Unicode MS" w:hAnsi="Calibri" w:cstheme="minorBidi"/>
                <w:sz w:val="22"/>
                <w:szCs w:val="22"/>
              </w:rPr>
            </w:pPr>
            <w:r w:rsidRPr="005722C6">
              <w:rPr>
                <w:rFonts w:ascii="Calibri" w:eastAsia="Arial Unicode MS" w:hAnsi="Calibri" w:cs="Calibri"/>
                <w:sz w:val="22"/>
                <w:szCs w:val="22"/>
              </w:rPr>
              <w:t>Sale management fee</w:t>
            </w:r>
            <w:r w:rsidR="00BE2012">
              <w:rPr>
                <w:rFonts w:ascii="Calibri" w:eastAsia="Arial Unicode MS" w:hAnsi="Calibri" w:cs="Calibri"/>
                <w:sz w:val="22"/>
                <w:szCs w:val="22"/>
              </w:rPr>
              <w:t xml:space="preserve"> and </w:t>
            </w:r>
            <w:r w:rsidR="00083950">
              <w:rPr>
                <w:rFonts w:ascii="Calibri" w:eastAsia="Arial Unicode MS" w:hAnsi="Calibri" w:cstheme="minorBidi"/>
                <w:sz w:val="22"/>
                <w:szCs w:val="22"/>
              </w:rPr>
              <w:t>commission</w:t>
            </w:r>
          </w:p>
        </w:tc>
        <w:tc>
          <w:tcPr>
            <w:tcW w:w="5058"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72223A">
        <w:trPr>
          <w:trHeight w:val="243"/>
        </w:trPr>
        <w:tc>
          <w:tcPr>
            <w:tcW w:w="423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058"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72223A">
        <w:trPr>
          <w:trHeight w:val="243"/>
        </w:trPr>
        <w:tc>
          <w:tcPr>
            <w:tcW w:w="4230" w:type="dxa"/>
          </w:tcPr>
          <w:p w14:paraId="417B054D" w14:textId="64A740BA"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Profit sharing from disposal of right on land</w:t>
            </w:r>
          </w:p>
        </w:tc>
        <w:tc>
          <w:tcPr>
            <w:tcW w:w="5058"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72223A">
        <w:trPr>
          <w:trHeight w:val="243"/>
        </w:trPr>
        <w:tc>
          <w:tcPr>
            <w:tcW w:w="423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058"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1A33BC23" w14:textId="77777777" w:rsidR="00D46A66" w:rsidRDefault="00D46A66" w:rsidP="0072223A">
      <w:pPr>
        <w:pStyle w:val="block"/>
        <w:spacing w:after="0" w:line="240" w:lineRule="atLeast"/>
        <w:ind w:left="540"/>
        <w:jc w:val="both"/>
        <w:rPr>
          <w:rFonts w:ascii="Calibri" w:hAnsi="Calibri" w:cs="Calibri"/>
          <w:szCs w:val="22"/>
        </w:rPr>
      </w:pPr>
    </w:p>
    <w:p w14:paraId="3893BE15" w14:textId="77777777" w:rsidR="00D46A66" w:rsidRDefault="00D46A66" w:rsidP="0072223A">
      <w:pPr>
        <w:pStyle w:val="block"/>
        <w:spacing w:after="0" w:line="240" w:lineRule="atLeast"/>
        <w:ind w:left="540"/>
        <w:jc w:val="both"/>
        <w:rPr>
          <w:rFonts w:ascii="Calibri" w:hAnsi="Calibri" w:cs="Calibri"/>
          <w:szCs w:val="22"/>
        </w:rPr>
      </w:pPr>
    </w:p>
    <w:p w14:paraId="51B29A3F" w14:textId="602B3A3B" w:rsidR="002A3E9B" w:rsidRDefault="00F87251" w:rsidP="0072223A">
      <w:pPr>
        <w:pStyle w:val="block"/>
        <w:spacing w:after="0" w:line="240" w:lineRule="atLeast"/>
        <w:ind w:left="540"/>
        <w:jc w:val="both"/>
        <w:rPr>
          <w:rFonts w:ascii="Calibri" w:hAnsi="Calibri" w:cs="Calibri"/>
          <w:szCs w:val="22"/>
        </w:rPr>
      </w:pPr>
      <w:r w:rsidRPr="00F87251">
        <w:rPr>
          <w:rFonts w:ascii="Calibri" w:hAnsi="Calibri" w:cs="Calibri"/>
          <w:szCs w:val="22"/>
        </w:rPr>
        <w:lastRenderedPageBreak/>
        <w:t xml:space="preserve">Significant transactions for the </w:t>
      </w:r>
      <w:r w:rsidR="00D46A66">
        <w:rPr>
          <w:rFonts w:ascii="Calibri" w:hAnsi="Calibri" w:cs="Calibri"/>
          <w:szCs w:val="22"/>
        </w:rPr>
        <w:t xml:space="preserve">three-month </w:t>
      </w:r>
      <w:r w:rsidR="00C074A0">
        <w:rPr>
          <w:rFonts w:ascii="Calibri" w:hAnsi="Calibri" w:cs="Calibri"/>
          <w:szCs w:val="22"/>
        </w:rPr>
        <w:t xml:space="preserve">and </w:t>
      </w:r>
      <w:r w:rsidR="007E2A1A">
        <w:rPr>
          <w:rFonts w:ascii="Calibri" w:hAnsi="Calibri" w:cs="Calibri"/>
          <w:szCs w:val="22"/>
        </w:rPr>
        <w:t>nine</w:t>
      </w:r>
      <w:r w:rsidR="00C074A0">
        <w:rPr>
          <w:rFonts w:ascii="Calibri" w:hAnsi="Calibri" w:cs="Calibri"/>
          <w:szCs w:val="22"/>
        </w:rPr>
        <w:t xml:space="preserve">-month </w:t>
      </w:r>
      <w:r w:rsidR="00D46A66">
        <w:rPr>
          <w:rFonts w:ascii="Calibri" w:hAnsi="Calibri" w:cs="Calibri"/>
          <w:szCs w:val="22"/>
        </w:rPr>
        <w:t>period</w:t>
      </w:r>
      <w:r w:rsidR="00530E63">
        <w:rPr>
          <w:rFonts w:ascii="Calibri" w:hAnsi="Calibri" w:cs="Calibri"/>
          <w:szCs w:val="22"/>
        </w:rPr>
        <w:t>s</w:t>
      </w:r>
      <w:r w:rsidRPr="00F87251">
        <w:rPr>
          <w:rFonts w:ascii="Calibri" w:hAnsi="Calibri" w:cs="Calibri"/>
          <w:szCs w:val="22"/>
        </w:rPr>
        <w:t xml:space="preserve"> </w:t>
      </w:r>
      <w:r w:rsidR="00514417">
        <w:rPr>
          <w:rFonts w:ascii="Calibri" w:hAnsi="Calibri" w:cs="Calibri"/>
          <w:szCs w:val="22"/>
        </w:rPr>
        <w:t xml:space="preserve">ended </w:t>
      </w:r>
      <w:r w:rsidR="004671E9">
        <w:rPr>
          <w:rFonts w:ascii="Calibri" w:hAnsi="Calibri" w:cs="Calibri"/>
          <w:szCs w:val="22"/>
        </w:rPr>
        <w:t xml:space="preserve">30 </w:t>
      </w:r>
      <w:r w:rsidR="00DB07CB">
        <w:rPr>
          <w:rFonts w:ascii="Calibri" w:hAnsi="Calibri" w:cs="Calibri"/>
          <w:szCs w:val="22"/>
        </w:rPr>
        <w:t>Sep</w:t>
      </w:r>
      <w:r w:rsidR="00E601D2">
        <w:rPr>
          <w:rFonts w:ascii="Calibri" w:hAnsi="Calibri" w:cs="Calibri"/>
          <w:szCs w:val="22"/>
        </w:rPr>
        <w:t>t</w:t>
      </w:r>
      <w:r w:rsidR="004671E9">
        <w:rPr>
          <w:rFonts w:ascii="Calibri" w:hAnsi="Calibri" w:cs="Calibri"/>
          <w:szCs w:val="22"/>
        </w:rPr>
        <w:t>e</w:t>
      </w:r>
      <w:r w:rsidR="00E601D2">
        <w:rPr>
          <w:rFonts w:ascii="Calibri" w:hAnsi="Calibri" w:cs="Calibri"/>
          <w:szCs w:val="22"/>
        </w:rPr>
        <w:t>mber</w:t>
      </w:r>
      <w:r w:rsidR="00D46A66">
        <w:rPr>
          <w:rFonts w:ascii="Calibri" w:hAnsi="Calibri" w:cs="Calibri"/>
          <w:szCs w:val="22"/>
        </w:rPr>
        <w:t xml:space="preserve"> 2024 and 2023</w:t>
      </w:r>
      <w:r w:rsidRPr="0072223A">
        <w:rPr>
          <w:rFonts w:ascii="Calibri" w:hAnsi="Calibri" w:cs="Calibri"/>
          <w:szCs w:val="22"/>
        </w:rPr>
        <w:t>,</w:t>
      </w:r>
      <w:r w:rsidRPr="00F87251">
        <w:rPr>
          <w:rFonts w:ascii="Calibri" w:hAnsi="Calibri" w:cs="Calibri"/>
          <w:szCs w:val="22"/>
        </w:rPr>
        <w:t xml:space="preserve"> with related parties were as follows:</w:t>
      </w:r>
    </w:p>
    <w:p w14:paraId="46D4D49F" w14:textId="77777777" w:rsidR="00F87251" w:rsidRPr="000A58ED"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3C4453" w14:paraId="3064431B" w14:textId="77777777" w:rsidTr="00493D1F">
        <w:trPr>
          <w:cantSplit/>
          <w:tblHeader/>
        </w:trPr>
        <w:tc>
          <w:tcPr>
            <w:tcW w:w="405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52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93D1F" w:rsidRPr="003C4453" w14:paraId="584EC4DF" w14:textId="77777777" w:rsidTr="00493D1F">
        <w:trPr>
          <w:cantSplit/>
          <w:tblHeader/>
        </w:trPr>
        <w:tc>
          <w:tcPr>
            <w:tcW w:w="4050" w:type="dxa"/>
          </w:tcPr>
          <w:p w14:paraId="4073185A" w14:textId="77777777" w:rsidR="00126528" w:rsidRDefault="00C02D06" w:rsidP="00C02D06">
            <w:pPr>
              <w:pStyle w:val="acctfourfigures"/>
              <w:spacing w:line="240" w:lineRule="atLeast"/>
              <w:ind w:right="-179"/>
              <w:rPr>
                <w:rFonts w:ascii="Calibri" w:hAnsi="Calibri" w:cstheme="minorBidi"/>
                <w:b/>
                <w:bCs/>
                <w:i/>
                <w:iCs/>
                <w:szCs w:val="28"/>
                <w:lang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E34AE2">
              <w:rPr>
                <w:rFonts w:ascii="Calibri" w:hAnsi="Calibri" w:cs="Browallia New"/>
                <w:b/>
                <w:bCs/>
                <w:i/>
                <w:iCs/>
                <w:szCs w:val="28"/>
                <w:lang w:val="en-US" w:bidi="th-TH"/>
              </w:rPr>
              <w:t>three-month period</w:t>
            </w:r>
            <w:r w:rsidRPr="003C4453">
              <w:rPr>
                <w:rFonts w:ascii="Calibri" w:hAnsi="Calibri" w:cs="Calibri"/>
                <w:b/>
                <w:bCs/>
                <w:i/>
                <w:iCs/>
                <w:szCs w:val="22"/>
              </w:rPr>
              <w:t xml:space="preserve"> ended </w:t>
            </w:r>
          </w:p>
          <w:p w14:paraId="116F1F47" w14:textId="19531186" w:rsidR="00C02D06" w:rsidRPr="003C4453" w:rsidRDefault="00C074A0" w:rsidP="00C02D06">
            <w:pPr>
              <w:pStyle w:val="acctfourfigures"/>
              <w:spacing w:line="240" w:lineRule="atLeast"/>
              <w:ind w:right="-179"/>
              <w:rPr>
                <w:rFonts w:ascii="Calibri" w:hAnsi="Calibri" w:cs="Cordia New"/>
                <w:b/>
                <w:bCs/>
                <w:i/>
                <w:iCs/>
                <w:szCs w:val="28"/>
                <w:lang w:val="en-US" w:bidi="th-TH"/>
              </w:rPr>
            </w:pPr>
            <w:r>
              <w:rPr>
                <w:rFonts w:ascii="Calibri" w:hAnsi="Calibri" w:cs="Calibri"/>
                <w:b/>
                <w:bCs/>
                <w:i/>
                <w:iCs/>
                <w:szCs w:val="22"/>
              </w:rPr>
              <w:t xml:space="preserve">30 </w:t>
            </w:r>
            <w:r w:rsidR="006E01ED">
              <w:rPr>
                <w:rFonts w:ascii="Calibri" w:hAnsi="Calibri" w:cs="Calibri"/>
                <w:b/>
                <w:bCs/>
                <w:i/>
                <w:iCs/>
                <w:szCs w:val="22"/>
              </w:rPr>
              <w:t>September</w:t>
            </w:r>
          </w:p>
        </w:tc>
        <w:tc>
          <w:tcPr>
            <w:tcW w:w="1170" w:type="dxa"/>
          </w:tcPr>
          <w:p w14:paraId="068DD5C8" w14:textId="77777777" w:rsidR="00126528" w:rsidRDefault="00126528" w:rsidP="00C02D06">
            <w:pPr>
              <w:pStyle w:val="acctmergecolhdg"/>
              <w:spacing w:line="240" w:lineRule="atLeast"/>
              <w:rPr>
                <w:rFonts w:ascii="Calibri" w:hAnsi="Calibri" w:cstheme="minorBidi"/>
                <w:b w:val="0"/>
                <w:bCs/>
                <w:szCs w:val="28"/>
                <w:lang w:bidi="th-TH"/>
              </w:rPr>
            </w:pPr>
          </w:p>
          <w:p w14:paraId="6F0FB0AB" w14:textId="5BC32BE6" w:rsidR="00C02D06" w:rsidRPr="002C1AD4" w:rsidRDefault="00C02D06" w:rsidP="00C02D06">
            <w:pPr>
              <w:pStyle w:val="acctmergecolhdg"/>
              <w:spacing w:line="240" w:lineRule="atLeast"/>
              <w:rPr>
                <w:rFonts w:ascii="Calibri" w:hAnsi="Calibri" w:cstheme="minorBidi"/>
                <w:b w:val="0"/>
                <w:bCs/>
                <w:szCs w:val="28"/>
                <w:lang w:val="en-US" w:bidi="th-TH"/>
              </w:rPr>
            </w:pPr>
            <w:r w:rsidRPr="003C4453">
              <w:rPr>
                <w:rFonts w:ascii="Calibri" w:hAnsi="Calibri" w:cs="Calibri"/>
                <w:b w:val="0"/>
                <w:bCs/>
                <w:szCs w:val="22"/>
              </w:rPr>
              <w:t>202</w:t>
            </w:r>
            <w:r w:rsidR="002C1AD4">
              <w:rPr>
                <w:rFonts w:ascii="Calibri" w:hAnsi="Calibri" w:cstheme="minorBidi"/>
                <w:b w:val="0"/>
                <w:bCs/>
                <w:szCs w:val="28"/>
                <w:lang w:val="en-US" w:bidi="th-TH"/>
              </w:rPr>
              <w:t>4</w:t>
            </w:r>
          </w:p>
        </w:tc>
        <w:tc>
          <w:tcPr>
            <w:tcW w:w="184"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166" w:type="dxa"/>
          </w:tcPr>
          <w:p w14:paraId="6521C13C" w14:textId="77777777" w:rsidR="00126528" w:rsidRDefault="00126528" w:rsidP="00C02D06">
            <w:pPr>
              <w:pStyle w:val="acctmergecolhdg"/>
              <w:spacing w:line="240" w:lineRule="atLeast"/>
              <w:rPr>
                <w:rFonts w:ascii="Calibri" w:hAnsi="Calibri" w:cstheme="minorBidi"/>
                <w:b w:val="0"/>
                <w:bCs/>
                <w:szCs w:val="28"/>
                <w:lang w:bidi="th-TH"/>
              </w:rPr>
            </w:pPr>
          </w:p>
          <w:p w14:paraId="4CB24B6F" w14:textId="268E8288"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3</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60" w:type="dxa"/>
          </w:tcPr>
          <w:p w14:paraId="058B19E5" w14:textId="77777777" w:rsidR="00126528" w:rsidRDefault="00126528" w:rsidP="00C02D06">
            <w:pPr>
              <w:pStyle w:val="acctmergecolhdg"/>
              <w:spacing w:line="240" w:lineRule="atLeast"/>
              <w:rPr>
                <w:rFonts w:ascii="Calibri" w:hAnsi="Calibri" w:cstheme="minorBidi"/>
                <w:b w:val="0"/>
                <w:bCs/>
                <w:szCs w:val="28"/>
                <w:lang w:bidi="th-TH"/>
              </w:rPr>
            </w:pPr>
          </w:p>
          <w:p w14:paraId="2264F941" w14:textId="5A003AA6"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4</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350" w:type="dxa"/>
          </w:tcPr>
          <w:p w14:paraId="281FAB10" w14:textId="77777777" w:rsidR="00126528" w:rsidRDefault="00126528" w:rsidP="00C02D06">
            <w:pPr>
              <w:pStyle w:val="acctmergecolhdg"/>
              <w:spacing w:line="240" w:lineRule="atLeast"/>
              <w:rPr>
                <w:rFonts w:ascii="Calibri" w:hAnsi="Calibri" w:cstheme="minorBidi"/>
                <w:b w:val="0"/>
                <w:bCs/>
                <w:szCs w:val="28"/>
                <w:lang w:bidi="th-TH"/>
              </w:rPr>
            </w:pPr>
          </w:p>
          <w:p w14:paraId="1B6A4E69" w14:textId="30B24774"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3</w:t>
            </w:r>
          </w:p>
        </w:tc>
      </w:tr>
      <w:tr w:rsidR="00C02D06" w:rsidRPr="003C4453" w14:paraId="4F2D2DAD" w14:textId="77777777" w:rsidTr="00493D1F">
        <w:trPr>
          <w:cantSplit/>
        </w:trPr>
        <w:tc>
          <w:tcPr>
            <w:tcW w:w="405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93D1F" w:rsidRPr="003C4453" w14:paraId="1D5E551A" w14:textId="77777777" w:rsidTr="00493D1F">
        <w:trPr>
          <w:cantSplit/>
        </w:trPr>
        <w:tc>
          <w:tcPr>
            <w:tcW w:w="4050" w:type="dxa"/>
          </w:tcPr>
          <w:p w14:paraId="133E34D2" w14:textId="77777777" w:rsidR="00C02D06" w:rsidRPr="00A2114E" w:rsidRDefault="00C02D06" w:rsidP="00F22CA8">
            <w:pPr>
              <w:spacing w:line="240" w:lineRule="atLeast"/>
              <w:ind w:left="552" w:hanging="540"/>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493D1F" w:rsidRPr="003C4453" w14:paraId="07B7274E" w14:textId="77777777" w:rsidTr="00493D1F">
        <w:trPr>
          <w:cantSplit/>
          <w:trHeight w:val="197"/>
        </w:trPr>
        <w:tc>
          <w:tcPr>
            <w:tcW w:w="4050" w:type="dxa"/>
          </w:tcPr>
          <w:p w14:paraId="46F38BAE" w14:textId="3A576CD8" w:rsidR="00A65FE4" w:rsidRPr="00030945" w:rsidRDefault="005709D7" w:rsidP="00174281">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084265C2" w14:textId="658A3A51"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6468B41"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166" w:type="dxa"/>
          </w:tcPr>
          <w:p w14:paraId="0B593D45" w14:textId="03BA5033" w:rsidR="00A65FE4"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260" w:type="dxa"/>
          </w:tcPr>
          <w:p w14:paraId="2B63F530" w14:textId="055E45FE" w:rsidR="00A65FE4" w:rsidRPr="0039114F" w:rsidRDefault="00A03961"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900,000</w:t>
            </w:r>
          </w:p>
        </w:tc>
        <w:tc>
          <w:tcPr>
            <w:tcW w:w="180" w:type="dxa"/>
          </w:tcPr>
          <w:p w14:paraId="34C1FECA"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350" w:type="dxa"/>
          </w:tcPr>
          <w:p w14:paraId="115868BF" w14:textId="42834F44" w:rsidR="00A65FE4" w:rsidRPr="00FF4980" w:rsidRDefault="00E601D2"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900,000</w:t>
            </w:r>
          </w:p>
        </w:tc>
      </w:tr>
      <w:tr w:rsidR="00493D1F" w:rsidRPr="003C4453" w14:paraId="234D9E14" w14:textId="77777777" w:rsidTr="00493D1F">
        <w:trPr>
          <w:cantSplit/>
        </w:trPr>
        <w:tc>
          <w:tcPr>
            <w:tcW w:w="4050" w:type="dxa"/>
          </w:tcPr>
          <w:p w14:paraId="10A770CC" w14:textId="2A8425FF" w:rsidR="00A65FE4" w:rsidRPr="00030945" w:rsidRDefault="00CB549D" w:rsidP="00A65FE4">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029F09F8" w14:textId="02EC28D2"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4E29F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66" w:type="dxa"/>
          </w:tcPr>
          <w:p w14:paraId="13AD9FEA" w14:textId="1DA36BE7" w:rsidR="00A65FE4" w:rsidRPr="0039114F" w:rsidRDefault="007A1471" w:rsidP="00672D54">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60" w:type="dxa"/>
          </w:tcPr>
          <w:p w14:paraId="550174D2" w14:textId="566A263A" w:rsidR="00A65FE4" w:rsidRPr="00A65FE4" w:rsidRDefault="00F827C2"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52,242,045</w:t>
            </w:r>
          </w:p>
        </w:tc>
        <w:tc>
          <w:tcPr>
            <w:tcW w:w="180" w:type="dxa"/>
          </w:tcPr>
          <w:p w14:paraId="33EB8BD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350" w:type="dxa"/>
          </w:tcPr>
          <w:p w14:paraId="6E613C27" w14:textId="29E14875" w:rsidR="00A65FE4" w:rsidRPr="00614B41" w:rsidRDefault="00E601D2"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72,781,500</w:t>
            </w:r>
          </w:p>
        </w:tc>
      </w:tr>
      <w:tr w:rsidR="00493D1F" w:rsidRPr="003C4453" w14:paraId="5833F75A" w14:textId="77777777" w:rsidTr="00493D1F">
        <w:trPr>
          <w:cantSplit/>
        </w:trPr>
        <w:tc>
          <w:tcPr>
            <w:tcW w:w="4050" w:type="dxa"/>
          </w:tcPr>
          <w:p w14:paraId="70420FE9" w14:textId="5A4C75E3" w:rsidR="00C84EAD" w:rsidRPr="00D62CD4" w:rsidRDefault="00C84EAD" w:rsidP="00C84EAD">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31694A5E" w14:textId="38E6A947"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F56C134"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2E3EC58D" w14:textId="216F3950"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23ADD020" w14:textId="47C35F5F" w:rsidR="00C84EAD" w:rsidRPr="0039114F" w:rsidRDefault="00F827C2"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3,509,935</w:t>
            </w:r>
          </w:p>
        </w:tc>
        <w:tc>
          <w:tcPr>
            <w:tcW w:w="180" w:type="dxa"/>
          </w:tcPr>
          <w:p w14:paraId="5E161698"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106D9D30" w14:textId="72F4380C" w:rsidR="00C84EAD" w:rsidRPr="00614B41" w:rsidRDefault="00E601D2"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6,112,054</w:t>
            </w:r>
          </w:p>
        </w:tc>
      </w:tr>
      <w:tr w:rsidR="00493D1F" w:rsidRPr="003C4453" w14:paraId="2AF4CE84" w14:textId="77777777" w:rsidTr="00493D1F">
        <w:trPr>
          <w:cantSplit/>
        </w:trPr>
        <w:tc>
          <w:tcPr>
            <w:tcW w:w="4050" w:type="dxa"/>
          </w:tcPr>
          <w:p w14:paraId="0B3327B8" w14:textId="154304BF" w:rsidR="00C84EAD" w:rsidRPr="00FB792B" w:rsidRDefault="00C84EAD" w:rsidP="00C84EAD">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4487663B" w14:textId="03F8C9FD"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1969BB9B"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084ED871" w14:textId="42F674F9"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3D22431"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3FC34E08" w14:textId="1FCC58F4" w:rsidR="00C84EAD" w:rsidRPr="0039114F" w:rsidRDefault="00F827C2"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63,370,764</w:t>
            </w:r>
          </w:p>
        </w:tc>
        <w:tc>
          <w:tcPr>
            <w:tcW w:w="180" w:type="dxa"/>
          </w:tcPr>
          <w:p w14:paraId="429567C4"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78BAA264" w14:textId="2136B01E" w:rsidR="00C84EAD" w:rsidRPr="00614B41" w:rsidRDefault="00E601D2"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61,764,796</w:t>
            </w:r>
          </w:p>
        </w:tc>
      </w:tr>
      <w:tr w:rsidR="00CD2E4C" w:rsidRPr="003C4453" w14:paraId="2839B917" w14:textId="77777777" w:rsidTr="00493D1F">
        <w:trPr>
          <w:cantSplit/>
        </w:trPr>
        <w:tc>
          <w:tcPr>
            <w:tcW w:w="4050" w:type="dxa"/>
          </w:tcPr>
          <w:p w14:paraId="7B103A16" w14:textId="3149A04E" w:rsidR="00CD2E4C" w:rsidRPr="00C12CA8" w:rsidRDefault="00CD2E4C" w:rsidP="00CD2E4C">
            <w:pPr>
              <w:spacing w:line="240" w:lineRule="atLeast"/>
              <w:rPr>
                <w:rFonts w:ascii="Calibri" w:hAnsi="Calibri" w:cs="Calibri"/>
                <w:sz w:val="22"/>
                <w:szCs w:val="22"/>
              </w:rPr>
            </w:pPr>
            <w:r w:rsidRPr="00C54901">
              <w:rPr>
                <w:rFonts w:ascii="Calibri" w:hAnsi="Calibri" w:cs="Calibri"/>
                <w:sz w:val="22"/>
                <w:szCs w:val="22"/>
              </w:rPr>
              <w:t>Cost of construction of property</w:t>
            </w:r>
          </w:p>
        </w:tc>
        <w:tc>
          <w:tcPr>
            <w:tcW w:w="1170" w:type="dxa"/>
          </w:tcPr>
          <w:p w14:paraId="389146BE" w14:textId="77777777" w:rsidR="00CD2E4C" w:rsidRDefault="00CD2E4C" w:rsidP="00CD2E4C">
            <w:pPr>
              <w:pStyle w:val="BodyText"/>
              <w:tabs>
                <w:tab w:val="decimal" w:pos="636"/>
              </w:tabs>
              <w:ind w:left="-79" w:right="-79"/>
              <w:jc w:val="thaiDistribute"/>
              <w:rPr>
                <w:rFonts w:ascii="Calibri" w:hAnsi="Calibri" w:cs="Calibri"/>
                <w:sz w:val="22"/>
                <w:szCs w:val="22"/>
              </w:rPr>
            </w:pPr>
          </w:p>
        </w:tc>
        <w:tc>
          <w:tcPr>
            <w:tcW w:w="184" w:type="dxa"/>
          </w:tcPr>
          <w:p w14:paraId="3853BE77"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tcPr>
          <w:p w14:paraId="7FBEB418" w14:textId="77777777" w:rsidR="00CD2E4C" w:rsidRDefault="00CD2E4C" w:rsidP="00CD2E4C">
            <w:pPr>
              <w:pStyle w:val="BodyText"/>
              <w:tabs>
                <w:tab w:val="decimal" w:pos="642"/>
              </w:tabs>
              <w:ind w:left="-79" w:right="-79"/>
              <w:jc w:val="left"/>
              <w:rPr>
                <w:rFonts w:ascii="Calibri" w:hAnsi="Calibri" w:cs="Calibri"/>
                <w:sz w:val="22"/>
                <w:szCs w:val="22"/>
              </w:rPr>
            </w:pPr>
          </w:p>
        </w:tc>
        <w:tc>
          <w:tcPr>
            <w:tcW w:w="180" w:type="dxa"/>
          </w:tcPr>
          <w:p w14:paraId="520FE6E4"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260" w:type="dxa"/>
          </w:tcPr>
          <w:p w14:paraId="4719A181" w14:textId="48B3AE36" w:rsidR="00CD2E4C" w:rsidRPr="0039114F" w:rsidRDefault="004B6E97" w:rsidP="004B6E97">
            <w:pPr>
              <w:pStyle w:val="BodyText"/>
              <w:tabs>
                <w:tab w:val="decimal" w:pos="1086"/>
              </w:tabs>
              <w:ind w:left="-79" w:right="-79"/>
              <w:jc w:val="left"/>
              <w:rPr>
                <w:rFonts w:ascii="Calibri" w:hAnsi="Calibri" w:cs="Calibri"/>
                <w:sz w:val="22"/>
                <w:szCs w:val="22"/>
              </w:rPr>
            </w:pPr>
            <w:r>
              <w:rPr>
                <w:rFonts w:ascii="Calibri" w:hAnsi="Calibri" w:cs="Calibri"/>
                <w:sz w:val="22"/>
                <w:szCs w:val="22"/>
              </w:rPr>
              <w:t>1,199,025</w:t>
            </w:r>
          </w:p>
        </w:tc>
        <w:tc>
          <w:tcPr>
            <w:tcW w:w="180" w:type="dxa"/>
          </w:tcPr>
          <w:p w14:paraId="3D55A230" w14:textId="77777777" w:rsidR="00CD2E4C" w:rsidRPr="0039114F" w:rsidRDefault="00CD2E4C" w:rsidP="00CD2E4C">
            <w:pPr>
              <w:pStyle w:val="BodyText"/>
              <w:tabs>
                <w:tab w:val="decimal" w:pos="1014"/>
              </w:tabs>
              <w:ind w:left="-79" w:right="-79"/>
              <w:jc w:val="left"/>
              <w:rPr>
                <w:rFonts w:ascii="Calibri" w:hAnsi="Calibri" w:cs="Calibri"/>
                <w:sz w:val="22"/>
                <w:szCs w:val="22"/>
              </w:rPr>
            </w:pPr>
          </w:p>
        </w:tc>
        <w:tc>
          <w:tcPr>
            <w:tcW w:w="1350" w:type="dxa"/>
          </w:tcPr>
          <w:p w14:paraId="193BDA7D" w14:textId="1ECE7397" w:rsidR="00CD2E4C" w:rsidRPr="00CD2E4C" w:rsidRDefault="00CD2E4C" w:rsidP="00CD2E4C">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CD2E4C" w:rsidRPr="003C4453" w14:paraId="3BF5A497" w14:textId="77777777" w:rsidTr="00493D1F">
        <w:trPr>
          <w:cantSplit/>
        </w:trPr>
        <w:tc>
          <w:tcPr>
            <w:tcW w:w="4050" w:type="dxa"/>
          </w:tcPr>
          <w:p w14:paraId="71DAD307" w14:textId="7B8A4D8C" w:rsidR="00CD2E4C" w:rsidRPr="00FF4980" w:rsidRDefault="00CD2E4C" w:rsidP="00CD2E4C">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72DEA2E2" w14:textId="45B263BB" w:rsidR="00CD2E4C" w:rsidRPr="0039114F" w:rsidRDefault="00CD2E4C" w:rsidP="00CD2E4C">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21BB54E"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tcPr>
          <w:p w14:paraId="5C075F41" w14:textId="2F3A2AD7" w:rsidR="00CD2E4C" w:rsidRPr="0039114F" w:rsidRDefault="00CD2E4C" w:rsidP="00CD2E4C">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1DE2C5D"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260" w:type="dxa"/>
          </w:tcPr>
          <w:p w14:paraId="6358A6E7" w14:textId="588D8A6E" w:rsidR="00CD2E4C" w:rsidRPr="0039114F" w:rsidRDefault="004B6E97" w:rsidP="00CD2E4C">
            <w:pPr>
              <w:pStyle w:val="BodyText"/>
              <w:tabs>
                <w:tab w:val="decimal" w:pos="1086"/>
              </w:tabs>
              <w:ind w:left="-79" w:right="-79"/>
              <w:jc w:val="left"/>
              <w:rPr>
                <w:rFonts w:ascii="Calibri" w:hAnsi="Calibri" w:cs="Calibri"/>
                <w:sz w:val="22"/>
                <w:szCs w:val="22"/>
              </w:rPr>
            </w:pPr>
            <w:r>
              <w:rPr>
                <w:rFonts w:ascii="Calibri" w:hAnsi="Calibri" w:cs="Calibri"/>
                <w:sz w:val="22"/>
                <w:szCs w:val="22"/>
              </w:rPr>
              <w:t>8,025,238</w:t>
            </w:r>
          </w:p>
        </w:tc>
        <w:tc>
          <w:tcPr>
            <w:tcW w:w="180" w:type="dxa"/>
          </w:tcPr>
          <w:p w14:paraId="5B07D1D2" w14:textId="77777777" w:rsidR="00CD2E4C" w:rsidRPr="0039114F" w:rsidRDefault="00CD2E4C" w:rsidP="00CD2E4C">
            <w:pPr>
              <w:pStyle w:val="BodyText"/>
              <w:tabs>
                <w:tab w:val="decimal" w:pos="1014"/>
              </w:tabs>
              <w:ind w:left="-79" w:right="-79"/>
              <w:jc w:val="left"/>
              <w:rPr>
                <w:rFonts w:ascii="Calibri" w:hAnsi="Calibri" w:cs="Calibri"/>
                <w:sz w:val="22"/>
                <w:szCs w:val="22"/>
              </w:rPr>
            </w:pPr>
          </w:p>
        </w:tc>
        <w:tc>
          <w:tcPr>
            <w:tcW w:w="1350" w:type="dxa"/>
          </w:tcPr>
          <w:p w14:paraId="56094053" w14:textId="5F1A658D" w:rsidR="00CD2E4C" w:rsidRPr="00614B41" w:rsidRDefault="00CD2E4C" w:rsidP="00CD2E4C">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8,671,062</w:t>
            </w:r>
          </w:p>
        </w:tc>
      </w:tr>
      <w:tr w:rsidR="00CD2E4C" w:rsidRPr="003C4453" w14:paraId="0E73FC8E" w14:textId="77777777" w:rsidTr="00493D1F">
        <w:trPr>
          <w:cantSplit/>
        </w:trPr>
        <w:tc>
          <w:tcPr>
            <w:tcW w:w="4050" w:type="dxa"/>
          </w:tcPr>
          <w:p w14:paraId="70344FFD" w14:textId="6C6099E4" w:rsidR="00CD2E4C" w:rsidRPr="001F1956" w:rsidRDefault="00CD2E4C" w:rsidP="00CD2E4C">
            <w:pPr>
              <w:spacing w:line="240" w:lineRule="atLeast"/>
              <w:rPr>
                <w:rFonts w:ascii="Calibri" w:hAnsi="Calibri" w:cs="Calibri"/>
                <w:sz w:val="22"/>
                <w:szCs w:val="22"/>
              </w:rPr>
            </w:pPr>
            <w:r>
              <w:rPr>
                <w:rFonts w:ascii="Calibri" w:hAnsi="Calibri" w:cs="Calibri"/>
                <w:sz w:val="22"/>
                <w:szCs w:val="22"/>
              </w:rPr>
              <w:t>Other expenses</w:t>
            </w:r>
          </w:p>
        </w:tc>
        <w:tc>
          <w:tcPr>
            <w:tcW w:w="1170" w:type="dxa"/>
          </w:tcPr>
          <w:p w14:paraId="21ED90D4" w14:textId="50FCBAA3" w:rsidR="00CD2E4C" w:rsidRDefault="00CD2E4C" w:rsidP="00CD2E4C">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31D9C87E"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tcPr>
          <w:p w14:paraId="0AED5B73" w14:textId="0A90CDF8" w:rsidR="00CD2E4C" w:rsidRDefault="00CD2E4C" w:rsidP="00CD2E4C">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4ED9FDCE"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260" w:type="dxa"/>
          </w:tcPr>
          <w:p w14:paraId="1BEA9610" w14:textId="490494B9" w:rsidR="00CD2E4C" w:rsidRPr="0039114F" w:rsidRDefault="004B6E97" w:rsidP="004B6E97">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tcPr>
          <w:p w14:paraId="118BAF91" w14:textId="77777777" w:rsidR="00CD2E4C" w:rsidRPr="0039114F" w:rsidRDefault="00CD2E4C" w:rsidP="00CD2E4C">
            <w:pPr>
              <w:pStyle w:val="BodyText"/>
              <w:tabs>
                <w:tab w:val="decimal" w:pos="1014"/>
              </w:tabs>
              <w:ind w:left="-79" w:right="-79"/>
              <w:jc w:val="left"/>
              <w:rPr>
                <w:rFonts w:ascii="Calibri" w:hAnsi="Calibri" w:cs="Calibri"/>
                <w:sz w:val="22"/>
                <w:szCs w:val="22"/>
              </w:rPr>
            </w:pPr>
          </w:p>
        </w:tc>
        <w:tc>
          <w:tcPr>
            <w:tcW w:w="1350" w:type="dxa"/>
          </w:tcPr>
          <w:p w14:paraId="36DB19A7" w14:textId="7F99F6B8" w:rsidR="00CD2E4C" w:rsidRDefault="00CD2E4C" w:rsidP="00CD2E4C">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76,161</w:t>
            </w:r>
          </w:p>
        </w:tc>
      </w:tr>
      <w:tr w:rsidR="00CD2E4C" w:rsidRPr="003C4453" w14:paraId="7DA325F7" w14:textId="77777777" w:rsidTr="00493D1F">
        <w:trPr>
          <w:cantSplit/>
        </w:trPr>
        <w:tc>
          <w:tcPr>
            <w:tcW w:w="4050" w:type="dxa"/>
          </w:tcPr>
          <w:p w14:paraId="5D56CFE6" w14:textId="77777777" w:rsidR="00CD2E4C" w:rsidRPr="00D62CD4" w:rsidRDefault="00CD2E4C" w:rsidP="00CD2E4C">
            <w:pPr>
              <w:spacing w:line="240" w:lineRule="atLeast"/>
              <w:rPr>
                <w:rFonts w:ascii="Calibri" w:hAnsi="Calibri" w:cs="Calibri"/>
                <w:sz w:val="22"/>
                <w:szCs w:val="22"/>
              </w:rPr>
            </w:pPr>
          </w:p>
        </w:tc>
        <w:tc>
          <w:tcPr>
            <w:tcW w:w="1170" w:type="dxa"/>
          </w:tcPr>
          <w:p w14:paraId="667288E3" w14:textId="77777777" w:rsidR="00CD2E4C" w:rsidRPr="0039114F" w:rsidRDefault="00CD2E4C" w:rsidP="00CD2E4C">
            <w:pPr>
              <w:pStyle w:val="BodyText"/>
              <w:tabs>
                <w:tab w:val="decimal" w:pos="749"/>
              </w:tabs>
              <w:ind w:left="-79" w:right="-79"/>
              <w:jc w:val="left"/>
              <w:rPr>
                <w:rFonts w:ascii="Calibri" w:hAnsi="Calibri" w:cs="Calibri"/>
                <w:sz w:val="22"/>
                <w:szCs w:val="22"/>
              </w:rPr>
            </w:pPr>
          </w:p>
        </w:tc>
        <w:tc>
          <w:tcPr>
            <w:tcW w:w="184" w:type="dxa"/>
          </w:tcPr>
          <w:p w14:paraId="52FA609A"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tcPr>
          <w:p w14:paraId="6A58E29D" w14:textId="77777777" w:rsidR="00CD2E4C" w:rsidRPr="0039114F" w:rsidRDefault="00CD2E4C" w:rsidP="00CD2E4C">
            <w:pPr>
              <w:pStyle w:val="BodyText"/>
              <w:tabs>
                <w:tab w:val="decimal" w:pos="623"/>
              </w:tabs>
              <w:ind w:left="-79" w:right="-79"/>
              <w:jc w:val="left"/>
              <w:rPr>
                <w:rFonts w:ascii="Calibri" w:hAnsi="Calibri" w:cs="Calibri"/>
                <w:sz w:val="22"/>
                <w:szCs w:val="22"/>
              </w:rPr>
            </w:pPr>
          </w:p>
        </w:tc>
        <w:tc>
          <w:tcPr>
            <w:tcW w:w="180" w:type="dxa"/>
          </w:tcPr>
          <w:p w14:paraId="6EFA85BC"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260" w:type="dxa"/>
          </w:tcPr>
          <w:p w14:paraId="1BE9824C" w14:textId="77777777" w:rsidR="00CD2E4C" w:rsidRPr="0039114F" w:rsidRDefault="00CD2E4C" w:rsidP="00CD2E4C">
            <w:pPr>
              <w:pStyle w:val="BodyText"/>
              <w:tabs>
                <w:tab w:val="decimal" w:pos="1086"/>
              </w:tabs>
              <w:ind w:left="-79" w:right="-79"/>
              <w:jc w:val="left"/>
              <w:rPr>
                <w:rFonts w:ascii="Calibri" w:hAnsi="Calibri" w:cs="Calibri"/>
                <w:sz w:val="22"/>
                <w:szCs w:val="22"/>
              </w:rPr>
            </w:pPr>
          </w:p>
        </w:tc>
        <w:tc>
          <w:tcPr>
            <w:tcW w:w="180" w:type="dxa"/>
          </w:tcPr>
          <w:p w14:paraId="683860F8"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350" w:type="dxa"/>
            <w:vAlign w:val="bottom"/>
          </w:tcPr>
          <w:p w14:paraId="55ECEF3F" w14:textId="77777777" w:rsidR="00CD2E4C" w:rsidRPr="00614B41" w:rsidRDefault="00CD2E4C" w:rsidP="00CD2E4C">
            <w:pPr>
              <w:pStyle w:val="BodyText"/>
              <w:tabs>
                <w:tab w:val="decimal" w:pos="1176"/>
              </w:tabs>
              <w:ind w:left="-79" w:right="-79"/>
              <w:jc w:val="thaiDistribute"/>
              <w:rPr>
                <w:rFonts w:ascii="Calibri" w:hAnsi="Calibri" w:cstheme="minorBidi"/>
                <w:sz w:val="22"/>
                <w:szCs w:val="22"/>
              </w:rPr>
            </w:pPr>
          </w:p>
        </w:tc>
      </w:tr>
      <w:tr w:rsidR="00CD2E4C" w:rsidRPr="003C4453" w14:paraId="1D17E8DC" w14:textId="77777777" w:rsidTr="00493D1F">
        <w:trPr>
          <w:cantSplit/>
        </w:trPr>
        <w:tc>
          <w:tcPr>
            <w:tcW w:w="4050" w:type="dxa"/>
          </w:tcPr>
          <w:p w14:paraId="28FDAC76" w14:textId="77777777" w:rsidR="00CD2E4C" w:rsidRPr="00D62CD4" w:rsidRDefault="00CD2E4C" w:rsidP="00CD2E4C">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6CDE40A" w14:textId="77777777" w:rsidR="00CD2E4C" w:rsidRPr="0039114F" w:rsidRDefault="00CD2E4C" w:rsidP="00CD2E4C">
            <w:pPr>
              <w:pStyle w:val="BodyText"/>
              <w:tabs>
                <w:tab w:val="decimal" w:pos="668"/>
              </w:tabs>
              <w:ind w:left="-79" w:right="-79"/>
              <w:jc w:val="left"/>
              <w:rPr>
                <w:rFonts w:ascii="Calibri" w:hAnsi="Calibri" w:cs="Calibri"/>
                <w:sz w:val="22"/>
                <w:szCs w:val="22"/>
              </w:rPr>
            </w:pPr>
          </w:p>
        </w:tc>
        <w:tc>
          <w:tcPr>
            <w:tcW w:w="184" w:type="dxa"/>
          </w:tcPr>
          <w:p w14:paraId="43B21DD0"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vAlign w:val="bottom"/>
          </w:tcPr>
          <w:p w14:paraId="232E87A9" w14:textId="77777777" w:rsidR="00CD2E4C" w:rsidRPr="0039114F" w:rsidRDefault="00CD2E4C" w:rsidP="00CD2E4C">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CD2E4C" w:rsidRPr="0039114F" w:rsidRDefault="00CD2E4C" w:rsidP="00CD2E4C">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CD2E4C" w:rsidRPr="00614B41" w:rsidRDefault="00CD2E4C" w:rsidP="00CD2E4C">
            <w:pPr>
              <w:pStyle w:val="BodyText"/>
              <w:tabs>
                <w:tab w:val="decimal" w:pos="1176"/>
              </w:tabs>
              <w:ind w:left="-79" w:right="-79"/>
              <w:jc w:val="thaiDistribute"/>
              <w:rPr>
                <w:rFonts w:ascii="Calibri" w:hAnsi="Calibri" w:cstheme="minorBidi"/>
                <w:sz w:val="22"/>
                <w:szCs w:val="22"/>
              </w:rPr>
            </w:pPr>
          </w:p>
        </w:tc>
      </w:tr>
      <w:tr w:rsidR="00CD2E4C" w:rsidRPr="003C4453" w14:paraId="0534F072" w14:textId="77777777" w:rsidTr="00493D1F">
        <w:trPr>
          <w:cantSplit/>
        </w:trPr>
        <w:tc>
          <w:tcPr>
            <w:tcW w:w="4050" w:type="dxa"/>
          </w:tcPr>
          <w:p w14:paraId="0CFD99FE" w14:textId="5C26CDF8" w:rsidR="00CD2E4C" w:rsidRPr="00030945" w:rsidRDefault="00CD2E4C" w:rsidP="00CD2E4C">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7809523A" w14:textId="6E9BBDE2" w:rsidR="00CD2E4C" w:rsidRDefault="00800F29" w:rsidP="00CD2E4C">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655,342</w:t>
            </w:r>
          </w:p>
        </w:tc>
        <w:tc>
          <w:tcPr>
            <w:tcW w:w="184" w:type="dxa"/>
            <w:vAlign w:val="bottom"/>
          </w:tcPr>
          <w:p w14:paraId="18A47AAD"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vAlign w:val="bottom"/>
          </w:tcPr>
          <w:p w14:paraId="7902FF35" w14:textId="5D65F3A6" w:rsidR="00CD2E4C" w:rsidRDefault="00CD2E4C" w:rsidP="00CD2E4C">
            <w:pPr>
              <w:pStyle w:val="BodyText"/>
              <w:tabs>
                <w:tab w:val="decimal" w:pos="1008"/>
              </w:tabs>
              <w:ind w:left="-79" w:right="-79"/>
              <w:jc w:val="left"/>
              <w:rPr>
                <w:rFonts w:ascii="Calibri" w:hAnsi="Calibri" w:cs="Calibri"/>
                <w:sz w:val="22"/>
                <w:szCs w:val="22"/>
              </w:rPr>
            </w:pPr>
            <w:r>
              <w:rPr>
                <w:rFonts w:ascii="Calibri" w:hAnsi="Calibri" w:cs="Calibri"/>
                <w:sz w:val="22"/>
                <w:szCs w:val="22"/>
              </w:rPr>
              <w:t>21,918</w:t>
            </w:r>
          </w:p>
        </w:tc>
        <w:tc>
          <w:tcPr>
            <w:tcW w:w="180" w:type="dxa"/>
            <w:vAlign w:val="bottom"/>
          </w:tcPr>
          <w:p w14:paraId="03059596"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60F6C4B6" w:rsidR="00CD2E4C" w:rsidRDefault="00800F29" w:rsidP="00CD2E4C">
            <w:pPr>
              <w:pStyle w:val="BodyText"/>
              <w:tabs>
                <w:tab w:val="decimal" w:pos="1086"/>
              </w:tabs>
              <w:ind w:left="-79" w:right="-79"/>
              <w:jc w:val="left"/>
              <w:rPr>
                <w:rFonts w:ascii="Calibri" w:hAnsi="Calibri" w:cs="Calibri"/>
                <w:sz w:val="22"/>
                <w:szCs w:val="22"/>
              </w:rPr>
            </w:pPr>
            <w:r>
              <w:rPr>
                <w:rFonts w:ascii="Calibri" w:hAnsi="Calibri" w:cs="Calibri"/>
                <w:sz w:val="22"/>
                <w:szCs w:val="22"/>
              </w:rPr>
              <w:t>655,342</w:t>
            </w:r>
          </w:p>
        </w:tc>
        <w:tc>
          <w:tcPr>
            <w:tcW w:w="180" w:type="dxa"/>
            <w:vAlign w:val="bottom"/>
          </w:tcPr>
          <w:p w14:paraId="564171D7" w14:textId="77777777" w:rsidR="00CD2E4C" w:rsidRPr="0039114F" w:rsidRDefault="00CD2E4C" w:rsidP="00CD2E4C">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48D87797" w:rsidR="00CD2E4C" w:rsidRPr="00614B41" w:rsidRDefault="00CD2E4C" w:rsidP="00CD2E4C">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21,918</w:t>
            </w:r>
          </w:p>
        </w:tc>
      </w:tr>
      <w:tr w:rsidR="00CD2E4C" w:rsidRPr="003C4453" w14:paraId="2A38F768" w14:textId="77777777" w:rsidTr="00493D1F">
        <w:trPr>
          <w:cantSplit/>
        </w:trPr>
        <w:tc>
          <w:tcPr>
            <w:tcW w:w="4050" w:type="dxa"/>
          </w:tcPr>
          <w:p w14:paraId="65BE17F6" w14:textId="3AD52C66" w:rsidR="00CD2E4C" w:rsidRPr="00030945" w:rsidRDefault="00CD2E4C" w:rsidP="00CD2E4C">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vAlign w:val="bottom"/>
          </w:tcPr>
          <w:p w14:paraId="48AA143B" w14:textId="47A121ED" w:rsidR="00CD2E4C" w:rsidRDefault="00800F29" w:rsidP="00CD2E4C">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600,000</w:t>
            </w:r>
          </w:p>
        </w:tc>
        <w:tc>
          <w:tcPr>
            <w:tcW w:w="184" w:type="dxa"/>
            <w:vAlign w:val="bottom"/>
          </w:tcPr>
          <w:p w14:paraId="3FD6E96F"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vAlign w:val="bottom"/>
          </w:tcPr>
          <w:p w14:paraId="32C62489" w14:textId="38D5D0E8" w:rsidR="00CD2E4C" w:rsidRDefault="00CD2E4C" w:rsidP="00CD2E4C">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674741B"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6C9735EE" w14:textId="4E18381A" w:rsidR="00CD2E4C" w:rsidRDefault="00800F29" w:rsidP="00CD2E4C">
            <w:pPr>
              <w:pStyle w:val="BodyText"/>
              <w:tabs>
                <w:tab w:val="decimal" w:pos="1086"/>
              </w:tabs>
              <w:ind w:left="-79" w:right="-79"/>
              <w:jc w:val="left"/>
              <w:rPr>
                <w:rFonts w:ascii="Calibri" w:hAnsi="Calibri" w:cs="Calibri"/>
                <w:sz w:val="22"/>
                <w:szCs w:val="22"/>
              </w:rPr>
            </w:pPr>
            <w:r>
              <w:rPr>
                <w:rFonts w:ascii="Calibri" w:hAnsi="Calibri" w:cs="Calibri"/>
                <w:sz w:val="22"/>
                <w:szCs w:val="22"/>
              </w:rPr>
              <w:t>600,000</w:t>
            </w:r>
          </w:p>
        </w:tc>
        <w:tc>
          <w:tcPr>
            <w:tcW w:w="180" w:type="dxa"/>
            <w:vAlign w:val="bottom"/>
          </w:tcPr>
          <w:p w14:paraId="7FFCCAB1" w14:textId="77777777" w:rsidR="00CD2E4C" w:rsidRPr="0039114F" w:rsidRDefault="00CD2E4C" w:rsidP="00CD2E4C">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1FF8E369" w14:textId="69074813" w:rsidR="00CD2E4C" w:rsidRPr="00614B41" w:rsidRDefault="00CD2E4C" w:rsidP="00CD2E4C">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CD2E4C" w:rsidRPr="003C4453" w14:paraId="65A11240" w14:textId="77777777" w:rsidTr="00493D1F">
        <w:trPr>
          <w:cantSplit/>
          <w:trHeight w:val="87"/>
        </w:trPr>
        <w:tc>
          <w:tcPr>
            <w:tcW w:w="4050" w:type="dxa"/>
          </w:tcPr>
          <w:p w14:paraId="7736C259" w14:textId="77777777" w:rsidR="00CD2E4C" w:rsidRPr="00D62CD4" w:rsidRDefault="00CD2E4C" w:rsidP="00CD2E4C">
            <w:pPr>
              <w:spacing w:line="240" w:lineRule="atLeast"/>
              <w:rPr>
                <w:rFonts w:ascii="Calibri" w:hAnsi="Calibri" w:cs="Calibri"/>
                <w:sz w:val="22"/>
                <w:szCs w:val="22"/>
              </w:rPr>
            </w:pPr>
          </w:p>
        </w:tc>
        <w:tc>
          <w:tcPr>
            <w:tcW w:w="1170" w:type="dxa"/>
            <w:vAlign w:val="bottom"/>
          </w:tcPr>
          <w:p w14:paraId="0ACABAA9" w14:textId="77777777" w:rsidR="00CD2E4C" w:rsidRPr="0039114F" w:rsidRDefault="00CD2E4C" w:rsidP="00CD2E4C">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CD2E4C" w:rsidRPr="0039114F" w:rsidRDefault="00CD2E4C" w:rsidP="00CD2E4C">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CD2E4C" w:rsidRPr="0039114F" w:rsidRDefault="00CD2E4C" w:rsidP="00CD2E4C">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CD2E4C" w:rsidRPr="0039114F" w:rsidRDefault="00CD2E4C" w:rsidP="00CD2E4C">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CD2E4C" w:rsidRPr="00614B41" w:rsidRDefault="00CD2E4C" w:rsidP="00CD2E4C">
            <w:pPr>
              <w:pStyle w:val="BodyText"/>
              <w:tabs>
                <w:tab w:val="decimal" w:pos="1176"/>
              </w:tabs>
              <w:ind w:left="-79" w:right="-79"/>
              <w:jc w:val="thaiDistribute"/>
              <w:rPr>
                <w:rFonts w:ascii="Calibri" w:hAnsi="Calibri" w:cstheme="minorBidi"/>
                <w:sz w:val="22"/>
                <w:szCs w:val="22"/>
              </w:rPr>
            </w:pPr>
          </w:p>
        </w:tc>
      </w:tr>
      <w:tr w:rsidR="00CD2E4C" w:rsidRPr="003C4453" w14:paraId="33404C51" w14:textId="77777777" w:rsidTr="00493D1F">
        <w:trPr>
          <w:cantSplit/>
        </w:trPr>
        <w:tc>
          <w:tcPr>
            <w:tcW w:w="4050" w:type="dxa"/>
          </w:tcPr>
          <w:p w14:paraId="6F46129D" w14:textId="77777777" w:rsidR="00CD2E4C" w:rsidRPr="00D62CD4" w:rsidRDefault="00CD2E4C" w:rsidP="00CD2E4C">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6E450A6B" w14:textId="77777777" w:rsidR="00CD2E4C" w:rsidRPr="0039114F" w:rsidRDefault="00CD2E4C" w:rsidP="00CD2E4C">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166" w:type="dxa"/>
            <w:vAlign w:val="center"/>
          </w:tcPr>
          <w:p w14:paraId="42447ACB" w14:textId="77777777" w:rsidR="00CD2E4C" w:rsidRPr="0039114F" w:rsidRDefault="00CD2E4C" w:rsidP="00CD2E4C">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CD2E4C" w:rsidRPr="0039114F" w:rsidRDefault="00CD2E4C" w:rsidP="00CD2E4C">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CD2E4C" w:rsidRPr="0039114F" w:rsidRDefault="00CD2E4C" w:rsidP="00CD2E4C">
            <w:pPr>
              <w:pStyle w:val="BodyText"/>
              <w:tabs>
                <w:tab w:val="decimal" w:pos="893"/>
              </w:tabs>
              <w:ind w:left="-79" w:right="-79"/>
              <w:jc w:val="left"/>
              <w:rPr>
                <w:rFonts w:ascii="Calibri" w:hAnsi="Calibri" w:cs="Calibri"/>
                <w:sz w:val="22"/>
                <w:szCs w:val="22"/>
              </w:rPr>
            </w:pPr>
          </w:p>
        </w:tc>
        <w:tc>
          <w:tcPr>
            <w:tcW w:w="1350" w:type="dxa"/>
            <w:vAlign w:val="center"/>
          </w:tcPr>
          <w:p w14:paraId="6584D084" w14:textId="77777777" w:rsidR="00CD2E4C" w:rsidRPr="00614B41" w:rsidRDefault="00CD2E4C" w:rsidP="00CD2E4C">
            <w:pPr>
              <w:pStyle w:val="BodyText"/>
              <w:tabs>
                <w:tab w:val="decimal" w:pos="1176"/>
              </w:tabs>
              <w:ind w:left="-79" w:right="-79"/>
              <w:jc w:val="thaiDistribute"/>
              <w:rPr>
                <w:rFonts w:ascii="Calibri" w:hAnsi="Calibri" w:cstheme="minorBidi"/>
                <w:sz w:val="22"/>
                <w:szCs w:val="22"/>
              </w:rPr>
            </w:pPr>
          </w:p>
        </w:tc>
      </w:tr>
      <w:tr w:rsidR="00CD2E4C" w:rsidRPr="003C4453" w14:paraId="07E444D0" w14:textId="77777777" w:rsidTr="00493D1F">
        <w:trPr>
          <w:cantSplit/>
        </w:trPr>
        <w:tc>
          <w:tcPr>
            <w:tcW w:w="4050" w:type="dxa"/>
          </w:tcPr>
          <w:p w14:paraId="36442948" w14:textId="20B6DE6A" w:rsidR="00CD2E4C" w:rsidRPr="00D62CD4" w:rsidRDefault="00CD2E4C" w:rsidP="00CD2E4C">
            <w:pPr>
              <w:spacing w:line="240" w:lineRule="atLeast"/>
              <w:rPr>
                <w:rFonts w:ascii="Calibri" w:hAnsi="Calibri" w:cs="Calibri"/>
                <w:sz w:val="22"/>
                <w:szCs w:val="22"/>
              </w:rPr>
            </w:pPr>
            <w:r>
              <w:rPr>
                <w:rFonts w:ascii="Calibri" w:hAnsi="Calibri" w:cs="Calibri"/>
                <w:sz w:val="22"/>
                <w:szCs w:val="22"/>
              </w:rPr>
              <w:t>Revenue from sale goods</w:t>
            </w:r>
          </w:p>
        </w:tc>
        <w:tc>
          <w:tcPr>
            <w:tcW w:w="1170" w:type="dxa"/>
            <w:vAlign w:val="bottom"/>
          </w:tcPr>
          <w:p w14:paraId="6FF0791C" w14:textId="5B08AE68" w:rsidR="00CD2E4C" w:rsidRPr="00614B41" w:rsidRDefault="00EB29A4" w:rsidP="00CD2E4C">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5,998,921</w:t>
            </w:r>
          </w:p>
        </w:tc>
        <w:tc>
          <w:tcPr>
            <w:tcW w:w="184" w:type="dxa"/>
            <w:vAlign w:val="bottom"/>
          </w:tcPr>
          <w:p w14:paraId="77630BB9"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7668E6DA" w:rsidR="00CD2E4C" w:rsidRPr="00255DA2" w:rsidRDefault="00CD2E4C" w:rsidP="00CD2E4C">
            <w:pPr>
              <w:pStyle w:val="BodyText"/>
              <w:tabs>
                <w:tab w:val="decimal" w:pos="1008"/>
              </w:tabs>
              <w:ind w:left="-79" w:right="-79"/>
              <w:jc w:val="left"/>
              <w:rPr>
                <w:rFonts w:ascii="Calibri" w:hAnsi="Calibri" w:cs="Calibri"/>
                <w:sz w:val="22"/>
                <w:szCs w:val="22"/>
              </w:rPr>
            </w:pPr>
            <w:r>
              <w:rPr>
                <w:rFonts w:ascii="Calibri" w:hAnsi="Calibri" w:cs="Calibri"/>
                <w:sz w:val="22"/>
                <w:szCs w:val="22"/>
              </w:rPr>
              <w:t>236,014</w:t>
            </w:r>
          </w:p>
        </w:tc>
        <w:tc>
          <w:tcPr>
            <w:tcW w:w="180" w:type="dxa"/>
            <w:vAlign w:val="bottom"/>
          </w:tcPr>
          <w:p w14:paraId="13E7756A"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69A99B48" w:rsidR="00CD2E4C" w:rsidRPr="00EB29A4" w:rsidRDefault="009720A1" w:rsidP="00EB29A4">
            <w:pPr>
              <w:pStyle w:val="BodyText"/>
              <w:tabs>
                <w:tab w:val="decimal" w:pos="726"/>
              </w:tabs>
              <w:ind w:left="-79" w:right="-79"/>
              <w:jc w:val="left"/>
              <w:rPr>
                <w:rFonts w:ascii="Calibri" w:hAnsi="Calibri" w:cs="Calibri"/>
                <w:sz w:val="22"/>
                <w:szCs w:val="22"/>
              </w:rPr>
            </w:pPr>
            <w:r w:rsidRPr="00EB29A4">
              <w:rPr>
                <w:rFonts w:ascii="Calibri" w:hAnsi="Calibri" w:cs="Calibri"/>
                <w:sz w:val="22"/>
                <w:szCs w:val="22"/>
              </w:rPr>
              <w:t>-</w:t>
            </w:r>
          </w:p>
        </w:tc>
        <w:tc>
          <w:tcPr>
            <w:tcW w:w="180" w:type="dxa"/>
            <w:vAlign w:val="bottom"/>
          </w:tcPr>
          <w:p w14:paraId="0027AF37"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001B728D" w:rsidR="00CD2E4C" w:rsidRPr="00614B41" w:rsidRDefault="00CD2E4C" w:rsidP="00CD2E4C">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CD2E4C" w:rsidRPr="003C4453" w14:paraId="2AD5B089" w14:textId="77777777" w:rsidTr="00493D1F">
        <w:trPr>
          <w:cantSplit/>
        </w:trPr>
        <w:tc>
          <w:tcPr>
            <w:tcW w:w="4050" w:type="dxa"/>
          </w:tcPr>
          <w:p w14:paraId="3BB96B7F" w14:textId="1D1CF978" w:rsidR="00CD2E4C" w:rsidRPr="00030945" w:rsidRDefault="00CD2E4C" w:rsidP="00CD2E4C">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535DCE03" w14:textId="7717AAB6" w:rsidR="00CD2E4C" w:rsidRPr="00614B41" w:rsidRDefault="00EB29A4" w:rsidP="00EB29A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vAlign w:val="bottom"/>
          </w:tcPr>
          <w:p w14:paraId="50B531FD"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166" w:type="dxa"/>
            <w:vAlign w:val="bottom"/>
          </w:tcPr>
          <w:p w14:paraId="524B9C23" w14:textId="3CA2910E" w:rsidR="00CD2E4C" w:rsidRPr="00255DA2" w:rsidRDefault="00CD2E4C" w:rsidP="00CD2E4C">
            <w:pPr>
              <w:pStyle w:val="BodyText"/>
              <w:tabs>
                <w:tab w:val="decimal" w:pos="1008"/>
              </w:tabs>
              <w:ind w:left="-79" w:right="-79"/>
              <w:jc w:val="left"/>
              <w:rPr>
                <w:rFonts w:ascii="Calibri" w:hAnsi="Calibri" w:cs="Calibri"/>
                <w:sz w:val="22"/>
                <w:szCs w:val="22"/>
              </w:rPr>
            </w:pPr>
            <w:r>
              <w:rPr>
                <w:rFonts w:ascii="Calibri" w:hAnsi="Calibri" w:cs="Calibri"/>
                <w:sz w:val="22"/>
                <w:szCs w:val="22"/>
              </w:rPr>
              <w:t>140,214</w:t>
            </w:r>
          </w:p>
        </w:tc>
        <w:tc>
          <w:tcPr>
            <w:tcW w:w="180" w:type="dxa"/>
            <w:vAlign w:val="bottom"/>
          </w:tcPr>
          <w:p w14:paraId="39B1D3C4"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7615D300" w14:textId="2AB717C9" w:rsidR="00CD2E4C" w:rsidRPr="00EB29A4" w:rsidRDefault="009720A1" w:rsidP="00EB29A4">
            <w:pPr>
              <w:pStyle w:val="BodyText"/>
              <w:tabs>
                <w:tab w:val="decimal" w:pos="726"/>
              </w:tabs>
              <w:ind w:left="-79" w:right="-79"/>
              <w:jc w:val="left"/>
              <w:rPr>
                <w:rFonts w:ascii="Calibri" w:hAnsi="Calibri" w:cs="Calibri"/>
                <w:sz w:val="22"/>
                <w:szCs w:val="22"/>
              </w:rPr>
            </w:pPr>
            <w:r w:rsidRPr="00EB29A4">
              <w:rPr>
                <w:rFonts w:ascii="Calibri" w:hAnsi="Calibri" w:cs="Calibri"/>
                <w:sz w:val="22"/>
                <w:szCs w:val="22"/>
              </w:rPr>
              <w:t>-</w:t>
            </w:r>
          </w:p>
        </w:tc>
        <w:tc>
          <w:tcPr>
            <w:tcW w:w="180" w:type="dxa"/>
            <w:vAlign w:val="bottom"/>
          </w:tcPr>
          <w:p w14:paraId="3E4CAE2C"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350" w:type="dxa"/>
            <w:vAlign w:val="bottom"/>
          </w:tcPr>
          <w:p w14:paraId="1EC29B8A" w14:textId="22967DFB" w:rsidR="00CD2E4C" w:rsidRPr="00614B41" w:rsidRDefault="00CD2E4C" w:rsidP="00CD2E4C">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94,714</w:t>
            </w:r>
          </w:p>
        </w:tc>
      </w:tr>
      <w:tr w:rsidR="00CD2E4C" w:rsidRPr="003C4453" w14:paraId="6A27ACD8" w14:textId="77777777" w:rsidTr="00493D1F">
        <w:trPr>
          <w:cantSplit/>
        </w:trPr>
        <w:tc>
          <w:tcPr>
            <w:tcW w:w="4050" w:type="dxa"/>
          </w:tcPr>
          <w:p w14:paraId="35B52165" w14:textId="3CF1BC01" w:rsidR="00CD2E4C" w:rsidRPr="00203AC1" w:rsidRDefault="00CD2E4C" w:rsidP="00CD2E4C">
            <w:pPr>
              <w:spacing w:line="240" w:lineRule="atLeast"/>
              <w:rPr>
                <w:rFonts w:ascii="Calibri" w:hAnsi="Calibri" w:cs="Calibri"/>
                <w:sz w:val="22"/>
                <w:szCs w:val="22"/>
              </w:rPr>
            </w:pPr>
            <w:r w:rsidRPr="00C54901">
              <w:rPr>
                <w:rFonts w:ascii="Calibri" w:hAnsi="Calibri" w:cs="Calibri"/>
                <w:sz w:val="22"/>
                <w:szCs w:val="22"/>
              </w:rPr>
              <w:t>Cost of construction of property</w:t>
            </w:r>
          </w:p>
        </w:tc>
        <w:tc>
          <w:tcPr>
            <w:tcW w:w="1170" w:type="dxa"/>
            <w:vAlign w:val="bottom"/>
          </w:tcPr>
          <w:p w14:paraId="00CEE1B5" w14:textId="20B9B2ED" w:rsidR="00CD2E4C" w:rsidRPr="00614B41" w:rsidRDefault="00EB29A4" w:rsidP="00CD2E4C">
            <w:pPr>
              <w:pStyle w:val="BodyText"/>
              <w:tabs>
                <w:tab w:val="decimal" w:pos="996"/>
              </w:tabs>
              <w:ind w:right="-79"/>
              <w:jc w:val="thaiDistribute"/>
              <w:rPr>
                <w:rFonts w:ascii="Calibri" w:hAnsi="Calibri" w:cs="Calibri"/>
                <w:sz w:val="22"/>
                <w:szCs w:val="22"/>
              </w:rPr>
            </w:pPr>
            <w:r>
              <w:rPr>
                <w:rFonts w:ascii="Calibri" w:hAnsi="Calibri" w:cs="Calibri"/>
                <w:sz w:val="22"/>
                <w:szCs w:val="22"/>
              </w:rPr>
              <w:t>795,734</w:t>
            </w:r>
          </w:p>
        </w:tc>
        <w:tc>
          <w:tcPr>
            <w:tcW w:w="184" w:type="dxa"/>
            <w:vAlign w:val="bottom"/>
          </w:tcPr>
          <w:p w14:paraId="1BB59CAC"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5CBABEEB" w:rsidR="00CD2E4C" w:rsidRPr="00255DA2" w:rsidRDefault="00CD2E4C" w:rsidP="00CD2E4C">
            <w:pPr>
              <w:pStyle w:val="BodyText"/>
              <w:tabs>
                <w:tab w:val="decimal" w:pos="1008"/>
              </w:tabs>
              <w:ind w:left="-79" w:right="-79"/>
              <w:jc w:val="left"/>
              <w:rPr>
                <w:rFonts w:ascii="Calibri" w:hAnsi="Calibri" w:cs="Calibri"/>
                <w:sz w:val="22"/>
                <w:szCs w:val="22"/>
              </w:rPr>
            </w:pPr>
            <w:r>
              <w:rPr>
                <w:rFonts w:ascii="Calibri" w:hAnsi="Calibri" w:cs="Calibri"/>
                <w:sz w:val="22"/>
                <w:szCs w:val="22"/>
              </w:rPr>
              <w:t>2,667,741</w:t>
            </w:r>
          </w:p>
        </w:tc>
        <w:tc>
          <w:tcPr>
            <w:tcW w:w="180" w:type="dxa"/>
            <w:vAlign w:val="bottom"/>
          </w:tcPr>
          <w:p w14:paraId="678C0F8C"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19BCEA78" w:rsidR="00CD2E4C" w:rsidRPr="0039114F" w:rsidRDefault="00EB29A4" w:rsidP="00EB29A4">
            <w:pPr>
              <w:pStyle w:val="BodyText"/>
              <w:tabs>
                <w:tab w:val="decimal" w:pos="1086"/>
              </w:tabs>
              <w:ind w:left="-79" w:right="-79"/>
              <w:jc w:val="left"/>
              <w:rPr>
                <w:rFonts w:ascii="Calibri" w:hAnsi="Calibri" w:cs="Calibri"/>
                <w:sz w:val="22"/>
                <w:szCs w:val="22"/>
              </w:rPr>
            </w:pPr>
            <w:r>
              <w:rPr>
                <w:rFonts w:ascii="Calibri" w:hAnsi="Calibri" w:cs="Calibri"/>
                <w:sz w:val="22"/>
                <w:szCs w:val="22"/>
              </w:rPr>
              <w:t>55,249</w:t>
            </w:r>
          </w:p>
        </w:tc>
        <w:tc>
          <w:tcPr>
            <w:tcW w:w="180" w:type="dxa"/>
            <w:vAlign w:val="bottom"/>
          </w:tcPr>
          <w:p w14:paraId="64FAF14C"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175153ED" w:rsidR="00CD2E4C" w:rsidRPr="00614B41" w:rsidRDefault="00CD2E4C" w:rsidP="00CD2E4C">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144,334</w:t>
            </w:r>
          </w:p>
        </w:tc>
      </w:tr>
      <w:tr w:rsidR="00CD2E4C" w:rsidRPr="003C4453" w14:paraId="6DA03658" w14:textId="77777777" w:rsidTr="00493D1F">
        <w:trPr>
          <w:cantSplit/>
        </w:trPr>
        <w:tc>
          <w:tcPr>
            <w:tcW w:w="4050" w:type="dxa"/>
          </w:tcPr>
          <w:p w14:paraId="6C27EAC6" w14:textId="539A149E" w:rsidR="00CD2E4C" w:rsidRPr="00FD6DDF" w:rsidRDefault="00CD2E4C" w:rsidP="00CD2E4C">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5266A391" w14:textId="14A91A00" w:rsidR="00CD2E4C" w:rsidRPr="00614B41" w:rsidRDefault="00EB29A4" w:rsidP="00CD2E4C">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830,959</w:t>
            </w:r>
          </w:p>
        </w:tc>
        <w:tc>
          <w:tcPr>
            <w:tcW w:w="184" w:type="dxa"/>
            <w:vAlign w:val="bottom"/>
          </w:tcPr>
          <w:p w14:paraId="469DD268"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033B12DE" w:rsidR="00CD2E4C" w:rsidRDefault="00CD2E4C" w:rsidP="00CD2E4C">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3C3D974"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6362730C" w:rsidR="00CD2E4C" w:rsidRPr="0039114F" w:rsidRDefault="00EB29A4" w:rsidP="00CD2E4C">
            <w:pPr>
              <w:pStyle w:val="BodyText"/>
              <w:tabs>
                <w:tab w:val="decimal" w:pos="1086"/>
              </w:tabs>
              <w:ind w:left="-79" w:right="-79"/>
              <w:jc w:val="left"/>
              <w:rPr>
                <w:rFonts w:ascii="Calibri" w:hAnsi="Calibri" w:cs="Calibri"/>
                <w:sz w:val="22"/>
                <w:szCs w:val="22"/>
              </w:rPr>
            </w:pPr>
            <w:r>
              <w:rPr>
                <w:rFonts w:ascii="Calibri" w:hAnsi="Calibri" w:cs="Calibri"/>
                <w:sz w:val="22"/>
                <w:szCs w:val="22"/>
              </w:rPr>
              <w:t>830,959</w:t>
            </w:r>
          </w:p>
        </w:tc>
        <w:tc>
          <w:tcPr>
            <w:tcW w:w="180" w:type="dxa"/>
            <w:vAlign w:val="bottom"/>
          </w:tcPr>
          <w:p w14:paraId="3856F769"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260D7607" w:rsidR="00CD2E4C" w:rsidRPr="00614B41" w:rsidRDefault="00CD2E4C" w:rsidP="00CD2E4C">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CD2E4C" w:rsidRPr="003C4453" w14:paraId="0C06CD5F" w14:textId="77777777" w:rsidTr="00493D1F">
        <w:trPr>
          <w:cantSplit/>
        </w:trPr>
        <w:tc>
          <w:tcPr>
            <w:tcW w:w="4050" w:type="dxa"/>
          </w:tcPr>
          <w:p w14:paraId="2DAFB0A1" w14:textId="71777611" w:rsidR="00CD2E4C" w:rsidRDefault="00CD2E4C" w:rsidP="00CD2E4C">
            <w:pPr>
              <w:spacing w:line="240" w:lineRule="atLeast"/>
              <w:rPr>
                <w:rFonts w:ascii="Calibri" w:hAnsi="Calibri" w:cs="Calibri"/>
                <w:sz w:val="22"/>
                <w:szCs w:val="22"/>
              </w:rPr>
            </w:pPr>
            <w:r>
              <w:rPr>
                <w:rFonts w:ascii="Calibri" w:hAnsi="Calibri" w:cs="Calibri"/>
                <w:sz w:val="22"/>
                <w:szCs w:val="22"/>
              </w:rPr>
              <w:t>Other expenses</w:t>
            </w:r>
          </w:p>
        </w:tc>
        <w:tc>
          <w:tcPr>
            <w:tcW w:w="1170" w:type="dxa"/>
            <w:vAlign w:val="bottom"/>
          </w:tcPr>
          <w:p w14:paraId="4817D7BF" w14:textId="08AD2CD0" w:rsidR="00CD2E4C" w:rsidRDefault="00EB29A4" w:rsidP="00CD2E4C">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213,553</w:t>
            </w:r>
          </w:p>
        </w:tc>
        <w:tc>
          <w:tcPr>
            <w:tcW w:w="184" w:type="dxa"/>
            <w:vAlign w:val="bottom"/>
          </w:tcPr>
          <w:p w14:paraId="55BC8A42"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166" w:type="dxa"/>
            <w:vAlign w:val="bottom"/>
          </w:tcPr>
          <w:p w14:paraId="3D10F7F1" w14:textId="0C4F8BCB" w:rsidR="00CD2E4C" w:rsidRDefault="00CD2E4C" w:rsidP="00CD2E4C">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F04BCF4"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1C5C5" w14:textId="52E46F4C" w:rsidR="00CD2E4C" w:rsidRPr="0039114F" w:rsidRDefault="00EB29A4" w:rsidP="00EB29A4">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219CC3FA"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350" w:type="dxa"/>
            <w:vAlign w:val="bottom"/>
          </w:tcPr>
          <w:p w14:paraId="16170425" w14:textId="6D75B698" w:rsidR="00CD2E4C" w:rsidRPr="00614B41" w:rsidRDefault="00CD2E4C" w:rsidP="00CD2E4C">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CD2E4C" w:rsidRPr="003C4453" w14:paraId="5601153A" w14:textId="77777777" w:rsidTr="00493D1F">
        <w:trPr>
          <w:cantSplit/>
          <w:trHeight w:val="137"/>
        </w:trPr>
        <w:tc>
          <w:tcPr>
            <w:tcW w:w="4050" w:type="dxa"/>
          </w:tcPr>
          <w:p w14:paraId="5B30993D" w14:textId="77777777" w:rsidR="00CD2E4C" w:rsidRPr="003C4453" w:rsidRDefault="00CD2E4C" w:rsidP="00CD2E4C">
            <w:pPr>
              <w:spacing w:line="240" w:lineRule="atLeast"/>
              <w:rPr>
                <w:rFonts w:ascii="Calibri" w:hAnsi="Calibri" w:cs="Calibri"/>
                <w:sz w:val="22"/>
                <w:szCs w:val="22"/>
              </w:rPr>
            </w:pPr>
          </w:p>
        </w:tc>
        <w:tc>
          <w:tcPr>
            <w:tcW w:w="1170" w:type="dxa"/>
          </w:tcPr>
          <w:p w14:paraId="7273959A" w14:textId="77777777" w:rsidR="00CD2E4C" w:rsidRPr="00614B41" w:rsidRDefault="00CD2E4C" w:rsidP="00CD2E4C">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2B298FB2" w14:textId="77777777" w:rsidR="00CD2E4C" w:rsidRPr="00614B41" w:rsidRDefault="00CD2E4C" w:rsidP="00CD2E4C">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CD2E4C" w:rsidRPr="0039114F" w:rsidRDefault="00CD2E4C" w:rsidP="00CD2E4C">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CD2E4C" w:rsidRPr="0039114F" w:rsidRDefault="00CD2E4C" w:rsidP="00CD2E4C">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center"/>
          </w:tcPr>
          <w:p w14:paraId="33FB97F3" w14:textId="77777777" w:rsidR="00CD2E4C" w:rsidRPr="00614B41" w:rsidRDefault="00CD2E4C" w:rsidP="00CD2E4C">
            <w:pPr>
              <w:pStyle w:val="BodyText"/>
              <w:tabs>
                <w:tab w:val="decimal" w:pos="1176"/>
              </w:tabs>
              <w:ind w:left="-79" w:right="-79"/>
              <w:jc w:val="thaiDistribute"/>
              <w:rPr>
                <w:rFonts w:ascii="Calibri" w:hAnsi="Calibri" w:cstheme="minorBidi"/>
                <w:sz w:val="22"/>
                <w:szCs w:val="22"/>
              </w:rPr>
            </w:pPr>
          </w:p>
        </w:tc>
      </w:tr>
      <w:tr w:rsidR="00CD2E4C" w:rsidRPr="003C4453" w14:paraId="073B23DA" w14:textId="77777777" w:rsidTr="00493D1F">
        <w:trPr>
          <w:cantSplit/>
        </w:trPr>
        <w:tc>
          <w:tcPr>
            <w:tcW w:w="4050" w:type="dxa"/>
          </w:tcPr>
          <w:p w14:paraId="029824A5" w14:textId="77777777" w:rsidR="00CD2E4C" w:rsidRPr="003C4453" w:rsidRDefault="00CD2E4C" w:rsidP="00CD2E4C">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21C287DD" w14:textId="77777777" w:rsidR="00CD2E4C" w:rsidRPr="00614B41" w:rsidRDefault="00CD2E4C" w:rsidP="00CD2E4C">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2294D27D" w14:textId="77777777" w:rsidR="00CD2E4C" w:rsidRPr="00614B41" w:rsidRDefault="00CD2E4C" w:rsidP="00CD2E4C">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CD2E4C" w:rsidRPr="0039114F" w:rsidRDefault="00CD2E4C" w:rsidP="00CD2E4C">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rPr>
            </w:pPr>
          </w:p>
        </w:tc>
        <w:tc>
          <w:tcPr>
            <w:tcW w:w="1350" w:type="dxa"/>
            <w:vAlign w:val="center"/>
          </w:tcPr>
          <w:p w14:paraId="4D6A6F42" w14:textId="77777777" w:rsidR="00CD2E4C" w:rsidRPr="00614B41" w:rsidRDefault="00CD2E4C" w:rsidP="00CD2E4C">
            <w:pPr>
              <w:pStyle w:val="BodyText"/>
              <w:tabs>
                <w:tab w:val="decimal" w:pos="1176"/>
              </w:tabs>
              <w:ind w:left="-79" w:right="-79"/>
              <w:jc w:val="thaiDistribute"/>
              <w:rPr>
                <w:rFonts w:ascii="Calibri" w:hAnsi="Calibri" w:cstheme="minorBidi"/>
                <w:sz w:val="22"/>
                <w:szCs w:val="22"/>
              </w:rPr>
            </w:pPr>
          </w:p>
        </w:tc>
      </w:tr>
      <w:tr w:rsidR="00CD2E4C" w:rsidRPr="003C4453" w14:paraId="10B0100A" w14:textId="77777777" w:rsidTr="00493D1F">
        <w:trPr>
          <w:cantSplit/>
        </w:trPr>
        <w:tc>
          <w:tcPr>
            <w:tcW w:w="4050" w:type="dxa"/>
          </w:tcPr>
          <w:p w14:paraId="02DB12C1" w14:textId="77777777" w:rsidR="00CD2E4C" w:rsidRPr="000643EB" w:rsidRDefault="00CD2E4C" w:rsidP="00CD2E4C">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96B1E34" w14:textId="1BAC2418" w:rsidR="00CD2E4C" w:rsidRPr="0039114F" w:rsidRDefault="00B62AD3" w:rsidP="00CD2E4C">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6,188,441</w:t>
            </w:r>
          </w:p>
        </w:tc>
        <w:tc>
          <w:tcPr>
            <w:tcW w:w="184" w:type="dxa"/>
            <w:vAlign w:val="bottom"/>
          </w:tcPr>
          <w:p w14:paraId="0D726B31"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3F0C4404" w:rsidR="00CD2E4C" w:rsidRPr="0039114F" w:rsidRDefault="00CD2E4C" w:rsidP="00CD2E4C">
            <w:pPr>
              <w:pStyle w:val="BodyText"/>
              <w:tabs>
                <w:tab w:val="decimal" w:pos="1008"/>
              </w:tabs>
              <w:ind w:left="-79" w:right="-79"/>
              <w:jc w:val="left"/>
              <w:rPr>
                <w:rFonts w:ascii="Calibri" w:hAnsi="Calibri" w:cs="Calibri"/>
                <w:sz w:val="22"/>
                <w:szCs w:val="22"/>
              </w:rPr>
            </w:pPr>
            <w:r>
              <w:rPr>
                <w:rFonts w:ascii="Calibri" w:hAnsi="Calibri" w:cs="Calibri"/>
                <w:sz w:val="22"/>
                <w:szCs w:val="22"/>
              </w:rPr>
              <w:t>7,461,401</w:t>
            </w:r>
          </w:p>
        </w:tc>
        <w:tc>
          <w:tcPr>
            <w:tcW w:w="180" w:type="dxa"/>
            <w:vAlign w:val="bottom"/>
          </w:tcPr>
          <w:p w14:paraId="475ADD07"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13FCD19C" w:rsidR="00CD2E4C" w:rsidRPr="000643EB" w:rsidRDefault="00EB29A4" w:rsidP="00CD2E4C">
            <w:pPr>
              <w:pStyle w:val="BodyText"/>
              <w:tabs>
                <w:tab w:val="decimal" w:pos="1086"/>
              </w:tabs>
              <w:ind w:left="-79" w:right="-79"/>
              <w:jc w:val="left"/>
              <w:rPr>
                <w:rFonts w:ascii="Calibri" w:hAnsi="Calibri" w:cs="Calibri"/>
                <w:sz w:val="22"/>
                <w:szCs w:val="22"/>
                <w:cs/>
              </w:rPr>
            </w:pPr>
            <w:r>
              <w:rPr>
                <w:rFonts w:ascii="Calibri" w:hAnsi="Calibri" w:cs="Calibri"/>
                <w:sz w:val="22"/>
                <w:szCs w:val="22"/>
              </w:rPr>
              <w:t>6,188,441</w:t>
            </w:r>
          </w:p>
        </w:tc>
        <w:tc>
          <w:tcPr>
            <w:tcW w:w="180" w:type="dxa"/>
            <w:vAlign w:val="bottom"/>
          </w:tcPr>
          <w:p w14:paraId="7B8DAE23"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6398896C" w:rsidR="00CD2E4C" w:rsidRPr="00614B41" w:rsidRDefault="00CD2E4C" w:rsidP="00CD2E4C">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7,461,401</w:t>
            </w:r>
          </w:p>
        </w:tc>
      </w:tr>
      <w:tr w:rsidR="00CD2E4C" w:rsidRPr="003C4453" w14:paraId="323A5A18" w14:textId="77777777" w:rsidTr="00493D1F">
        <w:trPr>
          <w:cantSplit/>
        </w:trPr>
        <w:tc>
          <w:tcPr>
            <w:tcW w:w="4050" w:type="dxa"/>
          </w:tcPr>
          <w:p w14:paraId="4D6409C7" w14:textId="77777777" w:rsidR="00CD2E4C" w:rsidRPr="000643EB" w:rsidRDefault="00CD2E4C" w:rsidP="00CD2E4C">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11D7EF56" w14:textId="6AB118DD" w:rsidR="00CD2E4C" w:rsidRPr="0039114F" w:rsidRDefault="00B62AD3" w:rsidP="00CD2E4C">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395,207</w:t>
            </w:r>
          </w:p>
        </w:tc>
        <w:tc>
          <w:tcPr>
            <w:tcW w:w="184" w:type="dxa"/>
            <w:vAlign w:val="bottom"/>
          </w:tcPr>
          <w:p w14:paraId="24057A21"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255216EC" w:rsidR="00CD2E4C" w:rsidRPr="0039114F" w:rsidRDefault="00CD2E4C" w:rsidP="00CD2E4C">
            <w:pPr>
              <w:pStyle w:val="BodyText"/>
              <w:tabs>
                <w:tab w:val="decimal" w:pos="1008"/>
              </w:tabs>
              <w:ind w:left="-79" w:right="-79"/>
              <w:jc w:val="left"/>
              <w:rPr>
                <w:rFonts w:ascii="Calibri" w:hAnsi="Calibri" w:cs="Calibri"/>
                <w:sz w:val="22"/>
                <w:szCs w:val="22"/>
              </w:rPr>
            </w:pPr>
            <w:r>
              <w:rPr>
                <w:rFonts w:ascii="Calibri" w:hAnsi="Calibri" w:cs="Calibri"/>
                <w:sz w:val="22"/>
                <w:szCs w:val="22"/>
              </w:rPr>
              <w:t>510,298</w:t>
            </w:r>
          </w:p>
        </w:tc>
        <w:tc>
          <w:tcPr>
            <w:tcW w:w="180" w:type="dxa"/>
            <w:vAlign w:val="bottom"/>
          </w:tcPr>
          <w:p w14:paraId="6BA5FC65" w14:textId="77777777" w:rsidR="00CD2E4C" w:rsidRPr="0039114F" w:rsidRDefault="00CD2E4C" w:rsidP="00CD2E4C">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37A21B7B" w:rsidR="00CD2E4C" w:rsidRPr="000643EB" w:rsidRDefault="00EB29A4" w:rsidP="00CD2E4C">
            <w:pPr>
              <w:pStyle w:val="BodyText"/>
              <w:tabs>
                <w:tab w:val="decimal" w:pos="1086"/>
              </w:tabs>
              <w:ind w:left="-79" w:right="-79"/>
              <w:jc w:val="left"/>
              <w:rPr>
                <w:rFonts w:ascii="Calibri" w:hAnsi="Calibri" w:cs="Calibri"/>
                <w:sz w:val="22"/>
                <w:szCs w:val="22"/>
              </w:rPr>
            </w:pPr>
            <w:r>
              <w:rPr>
                <w:rFonts w:ascii="Calibri" w:hAnsi="Calibri" w:cs="Calibri"/>
                <w:sz w:val="22"/>
                <w:szCs w:val="22"/>
              </w:rPr>
              <w:t>395,207</w:t>
            </w:r>
          </w:p>
        </w:tc>
        <w:tc>
          <w:tcPr>
            <w:tcW w:w="180" w:type="dxa"/>
            <w:vAlign w:val="bottom"/>
          </w:tcPr>
          <w:p w14:paraId="34E0EF57" w14:textId="77777777" w:rsidR="00CD2E4C" w:rsidRPr="0039114F" w:rsidRDefault="00CD2E4C" w:rsidP="00CD2E4C">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7BEB5F8C" w:rsidR="00CD2E4C" w:rsidRPr="00614B41" w:rsidRDefault="00CD2E4C" w:rsidP="00CD2E4C">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510,298</w:t>
            </w:r>
          </w:p>
        </w:tc>
      </w:tr>
      <w:tr w:rsidR="00CD2E4C" w:rsidRPr="003C4453" w14:paraId="7E794D01" w14:textId="77777777">
        <w:trPr>
          <w:cantSplit/>
        </w:trPr>
        <w:tc>
          <w:tcPr>
            <w:tcW w:w="4050" w:type="dxa"/>
          </w:tcPr>
          <w:p w14:paraId="039F1F18" w14:textId="77777777" w:rsidR="00CD2E4C" w:rsidRPr="000643EB" w:rsidRDefault="00CD2E4C" w:rsidP="00CD2E4C">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3DC9FDFA" w:rsidR="00CD2E4C" w:rsidRPr="00614B41" w:rsidRDefault="00CD2E4C" w:rsidP="00CD2E4C">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CD2E4C" w:rsidRPr="0039114F" w:rsidRDefault="00CD2E4C" w:rsidP="00CD2E4C">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CD2E4C" w:rsidRPr="00614B41" w:rsidRDefault="00CD2E4C" w:rsidP="00CD2E4C">
            <w:pPr>
              <w:pStyle w:val="BodyText"/>
              <w:tabs>
                <w:tab w:val="decimal" w:pos="1086"/>
              </w:tabs>
              <w:ind w:right="-79"/>
              <w:jc w:val="left"/>
              <w:rPr>
                <w:rFonts w:ascii="Calibri" w:hAnsi="Calibri" w:cs="Calibri"/>
                <w:sz w:val="22"/>
                <w:szCs w:val="22"/>
              </w:rPr>
            </w:pPr>
          </w:p>
        </w:tc>
        <w:tc>
          <w:tcPr>
            <w:tcW w:w="180" w:type="dxa"/>
            <w:vAlign w:val="bottom"/>
          </w:tcPr>
          <w:p w14:paraId="2D71FF03" w14:textId="77777777" w:rsidR="00CD2E4C" w:rsidRPr="0039114F" w:rsidRDefault="00CD2E4C" w:rsidP="00CD2E4C">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3FE38C55" w:rsidR="00CD2E4C" w:rsidRPr="00614B41" w:rsidRDefault="00CD2E4C" w:rsidP="00CD2E4C">
            <w:pPr>
              <w:pStyle w:val="BodyText"/>
              <w:tabs>
                <w:tab w:val="decimal" w:pos="1176"/>
              </w:tabs>
              <w:ind w:left="-79" w:right="-79"/>
              <w:jc w:val="thaiDistribute"/>
              <w:rPr>
                <w:rFonts w:ascii="Calibri" w:hAnsi="Calibri" w:cstheme="minorBidi"/>
                <w:sz w:val="22"/>
                <w:szCs w:val="22"/>
              </w:rPr>
            </w:pPr>
          </w:p>
        </w:tc>
      </w:tr>
      <w:tr w:rsidR="00CD2E4C" w:rsidRPr="003C4453" w14:paraId="50B4669F" w14:textId="77777777" w:rsidTr="00493D1F">
        <w:trPr>
          <w:cantSplit/>
          <w:trHeight w:val="287"/>
        </w:trPr>
        <w:tc>
          <w:tcPr>
            <w:tcW w:w="4050" w:type="dxa"/>
          </w:tcPr>
          <w:p w14:paraId="0E8C1800" w14:textId="77777777" w:rsidR="00CD2E4C" w:rsidRPr="003C4453" w:rsidRDefault="00CD2E4C" w:rsidP="00CD2E4C">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2F817C90" w14:textId="690121AC" w:rsidR="00CD2E4C" w:rsidRPr="00493D1F" w:rsidRDefault="00B62AD3" w:rsidP="00CD2E4C">
            <w:pPr>
              <w:pStyle w:val="BodyText"/>
              <w:tabs>
                <w:tab w:val="decimal" w:pos="996"/>
              </w:tabs>
              <w:ind w:left="-79" w:right="-79"/>
              <w:jc w:val="thaiDistribute"/>
              <w:rPr>
                <w:rFonts w:ascii="Calibri" w:hAnsi="Calibri" w:cs="Calibri"/>
                <w:b/>
                <w:bCs/>
                <w:sz w:val="22"/>
                <w:szCs w:val="22"/>
                <w:cs/>
              </w:rPr>
            </w:pPr>
            <w:r>
              <w:rPr>
                <w:rFonts w:ascii="Calibri" w:hAnsi="Calibri" w:cs="Calibri"/>
                <w:b/>
                <w:bCs/>
                <w:sz w:val="22"/>
                <w:szCs w:val="22"/>
              </w:rPr>
              <w:t>6,583,648</w:t>
            </w:r>
          </w:p>
        </w:tc>
        <w:tc>
          <w:tcPr>
            <w:tcW w:w="184" w:type="dxa"/>
            <w:vAlign w:val="bottom"/>
          </w:tcPr>
          <w:p w14:paraId="15945B82" w14:textId="77777777" w:rsidR="00CD2E4C" w:rsidRPr="00493D1F" w:rsidRDefault="00CD2E4C" w:rsidP="00CD2E4C">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3E82241B" w:rsidR="00CD2E4C" w:rsidRPr="00493D1F" w:rsidRDefault="00CD2E4C" w:rsidP="00CD2E4C">
            <w:pPr>
              <w:pStyle w:val="BodyText"/>
              <w:tabs>
                <w:tab w:val="decimal" w:pos="1008"/>
              </w:tabs>
              <w:ind w:left="-79" w:right="-79"/>
              <w:jc w:val="left"/>
              <w:rPr>
                <w:rFonts w:ascii="Calibri" w:hAnsi="Calibri" w:cs="Calibri"/>
                <w:b/>
                <w:bCs/>
                <w:sz w:val="22"/>
                <w:szCs w:val="22"/>
              </w:rPr>
            </w:pPr>
            <w:r>
              <w:rPr>
                <w:rFonts w:ascii="Calibri" w:hAnsi="Calibri" w:cs="Calibri"/>
                <w:b/>
                <w:bCs/>
                <w:sz w:val="22"/>
                <w:szCs w:val="22"/>
              </w:rPr>
              <w:t>7,971,699</w:t>
            </w:r>
          </w:p>
        </w:tc>
        <w:tc>
          <w:tcPr>
            <w:tcW w:w="180" w:type="dxa"/>
            <w:vAlign w:val="bottom"/>
          </w:tcPr>
          <w:p w14:paraId="1D311337" w14:textId="77777777" w:rsidR="00CD2E4C" w:rsidRPr="00493D1F" w:rsidRDefault="00CD2E4C" w:rsidP="00CD2E4C">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5E8BF52C" w:rsidR="00CD2E4C" w:rsidRPr="00493D1F" w:rsidRDefault="00B62AD3" w:rsidP="00CD2E4C">
            <w:pPr>
              <w:pStyle w:val="BodyText"/>
              <w:tabs>
                <w:tab w:val="decimal" w:pos="1086"/>
              </w:tabs>
              <w:ind w:left="-79" w:right="-79"/>
              <w:jc w:val="left"/>
              <w:rPr>
                <w:rFonts w:ascii="Calibri" w:hAnsi="Calibri" w:cs="Calibri"/>
                <w:b/>
                <w:bCs/>
                <w:sz w:val="22"/>
                <w:szCs w:val="22"/>
                <w:cs/>
              </w:rPr>
            </w:pPr>
            <w:r>
              <w:rPr>
                <w:rFonts w:ascii="Calibri" w:hAnsi="Calibri" w:cs="Calibri"/>
                <w:b/>
                <w:bCs/>
                <w:sz w:val="22"/>
                <w:szCs w:val="22"/>
              </w:rPr>
              <w:t>6,583,648</w:t>
            </w:r>
          </w:p>
        </w:tc>
        <w:tc>
          <w:tcPr>
            <w:tcW w:w="180" w:type="dxa"/>
            <w:vAlign w:val="bottom"/>
          </w:tcPr>
          <w:p w14:paraId="6519A39E" w14:textId="77777777" w:rsidR="00CD2E4C" w:rsidRPr="00493D1F" w:rsidRDefault="00CD2E4C" w:rsidP="00CD2E4C">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73FDF34C" w:rsidR="00CD2E4C" w:rsidRPr="00493D1F" w:rsidRDefault="00CD2E4C" w:rsidP="00CD2E4C">
            <w:pPr>
              <w:pStyle w:val="BodyText"/>
              <w:tabs>
                <w:tab w:val="decimal" w:pos="1176"/>
              </w:tabs>
              <w:ind w:left="-79" w:right="-79"/>
              <w:jc w:val="thaiDistribute"/>
              <w:rPr>
                <w:rFonts w:ascii="Calibri" w:hAnsi="Calibri" w:cstheme="minorBidi"/>
                <w:b/>
                <w:bCs/>
                <w:sz w:val="22"/>
                <w:szCs w:val="22"/>
                <w:cs/>
              </w:rPr>
            </w:pPr>
            <w:r>
              <w:rPr>
                <w:rFonts w:ascii="Calibri" w:hAnsi="Calibri" w:cstheme="minorBidi"/>
                <w:b/>
                <w:bCs/>
                <w:sz w:val="22"/>
                <w:szCs w:val="22"/>
              </w:rPr>
              <w:t>7,971,699</w:t>
            </w:r>
          </w:p>
        </w:tc>
      </w:tr>
    </w:tbl>
    <w:p w14:paraId="33D1C9D7" w14:textId="77777777" w:rsidR="002D022A" w:rsidRDefault="002D022A" w:rsidP="002D022A">
      <w:pPr>
        <w:jc w:val="both"/>
        <w:rPr>
          <w:rFonts w:ascii="Calibri" w:hAnsi="Calibri" w:cs="Calibri"/>
          <w:sz w:val="22"/>
          <w:szCs w:val="22"/>
        </w:rPr>
      </w:pPr>
    </w:p>
    <w:p w14:paraId="2BB4B541" w14:textId="77777777" w:rsidR="0045731B" w:rsidRDefault="0045731B" w:rsidP="002D022A">
      <w:pPr>
        <w:jc w:val="both"/>
        <w:rPr>
          <w:rFonts w:ascii="Calibri" w:hAnsi="Calibri" w:cs="Calibri"/>
          <w:sz w:val="22"/>
          <w:szCs w:val="22"/>
        </w:rPr>
      </w:pPr>
    </w:p>
    <w:p w14:paraId="127F68F8" w14:textId="77777777" w:rsidR="0045731B" w:rsidRDefault="0045731B" w:rsidP="002D022A">
      <w:pPr>
        <w:jc w:val="both"/>
        <w:rPr>
          <w:rFonts w:ascii="Calibri" w:hAnsi="Calibri" w:cs="Calibri"/>
          <w:sz w:val="22"/>
          <w:szCs w:val="22"/>
        </w:rPr>
      </w:pPr>
    </w:p>
    <w:p w14:paraId="14767A54" w14:textId="77777777" w:rsidR="0045731B" w:rsidRDefault="0045731B" w:rsidP="002D022A">
      <w:pPr>
        <w:jc w:val="both"/>
        <w:rPr>
          <w:rFonts w:ascii="Calibri" w:hAnsi="Calibri" w:cs="Calibri"/>
          <w:sz w:val="22"/>
          <w:szCs w:val="22"/>
        </w:rPr>
      </w:pPr>
    </w:p>
    <w:p w14:paraId="46D6C856" w14:textId="77777777" w:rsidR="0045731B" w:rsidRDefault="0045731B" w:rsidP="002D022A">
      <w:pPr>
        <w:jc w:val="both"/>
        <w:rPr>
          <w:rFonts w:ascii="Calibri" w:hAnsi="Calibri" w:cs="Calibri"/>
          <w:sz w:val="22"/>
          <w:szCs w:val="22"/>
        </w:rPr>
      </w:pPr>
    </w:p>
    <w:p w14:paraId="2F3E173B" w14:textId="77777777" w:rsidR="0045731B" w:rsidRDefault="0045731B" w:rsidP="002D022A">
      <w:pPr>
        <w:jc w:val="both"/>
        <w:rPr>
          <w:rFonts w:ascii="Calibri" w:hAnsi="Calibri" w:cs="Calibri"/>
          <w:sz w:val="22"/>
          <w:szCs w:val="22"/>
        </w:rPr>
      </w:pPr>
    </w:p>
    <w:p w14:paraId="40DFF7C7" w14:textId="77777777" w:rsidR="0045731B" w:rsidRDefault="0045731B" w:rsidP="002D022A">
      <w:pPr>
        <w:jc w:val="both"/>
        <w:rPr>
          <w:rFonts w:ascii="Calibri" w:hAnsi="Calibri" w:cs="Calibri"/>
          <w:sz w:val="22"/>
          <w:szCs w:val="22"/>
        </w:rPr>
      </w:pPr>
    </w:p>
    <w:p w14:paraId="5E857518" w14:textId="77777777" w:rsidR="0045731B" w:rsidRDefault="0045731B" w:rsidP="002D022A">
      <w:pPr>
        <w:jc w:val="both"/>
        <w:rPr>
          <w:rFonts w:ascii="Calibri" w:hAnsi="Calibri" w:cs="Calibri"/>
          <w:sz w:val="22"/>
          <w:szCs w:val="22"/>
        </w:rPr>
      </w:pPr>
    </w:p>
    <w:p w14:paraId="6DD4DCB8" w14:textId="77777777" w:rsidR="0045731B" w:rsidRDefault="0045731B" w:rsidP="002D022A">
      <w:pPr>
        <w:jc w:val="both"/>
        <w:rPr>
          <w:rFonts w:ascii="Calibri" w:hAnsi="Calibri" w:cs="Calibri"/>
          <w:sz w:val="22"/>
          <w:szCs w:val="22"/>
        </w:rPr>
      </w:pPr>
    </w:p>
    <w:p w14:paraId="0079372B" w14:textId="77777777" w:rsidR="0045731B" w:rsidRDefault="0045731B" w:rsidP="002D022A">
      <w:pPr>
        <w:jc w:val="both"/>
        <w:rPr>
          <w:rFonts w:ascii="Calibri" w:hAnsi="Calibri" w:cs="Calibri"/>
          <w:sz w:val="22"/>
          <w:szCs w:val="22"/>
        </w:rPr>
      </w:pPr>
    </w:p>
    <w:p w14:paraId="2EB48BF9" w14:textId="77777777" w:rsidR="0045731B" w:rsidRDefault="0045731B" w:rsidP="002D022A">
      <w:pPr>
        <w:jc w:val="both"/>
        <w:rPr>
          <w:rFonts w:ascii="Calibri" w:hAnsi="Calibri" w:cs="Calibri"/>
          <w:sz w:val="22"/>
          <w:szCs w:val="22"/>
        </w:rPr>
      </w:pPr>
    </w:p>
    <w:p w14:paraId="15F9C7CF" w14:textId="77777777" w:rsidR="0045731B" w:rsidRDefault="0045731B" w:rsidP="002D022A">
      <w:pPr>
        <w:jc w:val="both"/>
        <w:rPr>
          <w:rFonts w:ascii="Calibri" w:hAnsi="Calibri" w:cs="Calibri"/>
          <w:sz w:val="22"/>
          <w:szCs w:val="22"/>
        </w:rPr>
      </w:pPr>
    </w:p>
    <w:p w14:paraId="183BA2B7" w14:textId="77777777" w:rsidR="0045731B" w:rsidRDefault="0045731B" w:rsidP="002D022A">
      <w:pPr>
        <w:jc w:val="both"/>
        <w:rPr>
          <w:rFonts w:ascii="Calibri" w:hAnsi="Calibri" w:cs="Calibri"/>
          <w:sz w:val="22"/>
          <w:szCs w:val="22"/>
        </w:rPr>
      </w:pPr>
    </w:p>
    <w:p w14:paraId="587A814C" w14:textId="77777777" w:rsidR="0045731B" w:rsidRDefault="0045731B" w:rsidP="002D022A">
      <w:pPr>
        <w:jc w:val="both"/>
        <w:rPr>
          <w:rFonts w:ascii="Calibri" w:hAnsi="Calibri" w:cs="Calibri"/>
          <w:sz w:val="22"/>
          <w:szCs w:val="22"/>
        </w:rPr>
      </w:pPr>
    </w:p>
    <w:p w14:paraId="58171F79" w14:textId="77777777" w:rsidR="0045731B" w:rsidRDefault="0045731B" w:rsidP="002D022A">
      <w:pPr>
        <w:jc w:val="both"/>
        <w:rPr>
          <w:rFonts w:ascii="Calibri" w:hAnsi="Calibri" w:cs="Calibr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45731B" w:rsidRPr="003C4453" w14:paraId="43659F43" w14:textId="77777777">
        <w:trPr>
          <w:cantSplit/>
          <w:tblHeader/>
        </w:trPr>
        <w:tc>
          <w:tcPr>
            <w:tcW w:w="4050" w:type="dxa"/>
          </w:tcPr>
          <w:p w14:paraId="515AA218" w14:textId="77777777" w:rsidR="0045731B" w:rsidRPr="003C4453" w:rsidRDefault="0045731B">
            <w:pPr>
              <w:spacing w:line="240" w:lineRule="atLeast"/>
              <w:rPr>
                <w:rFonts w:ascii="Calibri" w:hAnsi="Calibri" w:cs="Calibri"/>
                <w:i/>
                <w:iCs/>
                <w:sz w:val="22"/>
                <w:szCs w:val="22"/>
              </w:rPr>
            </w:pPr>
            <w:r w:rsidRPr="003C4453">
              <w:rPr>
                <w:rFonts w:ascii="Calibri" w:hAnsi="Calibri" w:cs="Calibri"/>
                <w:sz w:val="22"/>
                <w:szCs w:val="22"/>
              </w:rPr>
              <w:lastRenderedPageBreak/>
              <w:br w:type="page"/>
            </w:r>
          </w:p>
        </w:tc>
        <w:tc>
          <w:tcPr>
            <w:tcW w:w="2520" w:type="dxa"/>
            <w:gridSpan w:val="3"/>
          </w:tcPr>
          <w:p w14:paraId="1D094B10" w14:textId="77777777" w:rsidR="0045731B" w:rsidRPr="003C4453" w:rsidRDefault="0045731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8915E36" w14:textId="77777777" w:rsidR="0045731B" w:rsidRPr="003C4453" w:rsidRDefault="004573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BD7F656" w14:textId="77777777" w:rsidR="0045731B" w:rsidRPr="003C4453" w:rsidRDefault="0045731B">
            <w:pPr>
              <w:pStyle w:val="acctmergecolhdg"/>
              <w:spacing w:line="240" w:lineRule="atLeast"/>
              <w:rPr>
                <w:rFonts w:ascii="Calibri" w:hAnsi="Calibri" w:cs="Calibri"/>
                <w:b w:val="0"/>
                <w:bCs/>
                <w:szCs w:val="22"/>
              </w:rPr>
            </w:pPr>
          </w:p>
        </w:tc>
        <w:tc>
          <w:tcPr>
            <w:tcW w:w="2790" w:type="dxa"/>
            <w:gridSpan w:val="3"/>
          </w:tcPr>
          <w:p w14:paraId="37122E57" w14:textId="77777777" w:rsidR="0045731B" w:rsidRPr="003C4453" w:rsidRDefault="0045731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F888510" w14:textId="77777777" w:rsidR="0045731B" w:rsidRPr="003C4453" w:rsidRDefault="004573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5731B" w:rsidRPr="003C4453" w14:paraId="1ADBE3FC" w14:textId="77777777">
        <w:trPr>
          <w:cantSplit/>
          <w:tblHeader/>
        </w:trPr>
        <w:tc>
          <w:tcPr>
            <w:tcW w:w="4050" w:type="dxa"/>
          </w:tcPr>
          <w:p w14:paraId="2C9BAF1F" w14:textId="0025076F" w:rsidR="0045731B" w:rsidRDefault="0045731B">
            <w:pPr>
              <w:pStyle w:val="acctfourfigures"/>
              <w:spacing w:line="240" w:lineRule="atLeast"/>
              <w:ind w:right="-179"/>
              <w:rPr>
                <w:rFonts w:ascii="Calibri" w:hAnsi="Calibri" w:cstheme="minorBidi"/>
                <w:b/>
                <w:bCs/>
                <w:i/>
                <w:iCs/>
                <w:szCs w:val="28"/>
                <w:lang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780140">
              <w:rPr>
                <w:rFonts w:ascii="Calibri" w:hAnsi="Calibri" w:cs="Browallia New"/>
                <w:b/>
                <w:bCs/>
                <w:i/>
                <w:iCs/>
                <w:szCs w:val="28"/>
                <w:lang w:val="en-US" w:bidi="th-TH"/>
              </w:rPr>
              <w:t>nine</w:t>
            </w:r>
            <w:r>
              <w:rPr>
                <w:rFonts w:ascii="Calibri" w:hAnsi="Calibri" w:cs="Browallia New"/>
                <w:b/>
                <w:bCs/>
                <w:i/>
                <w:iCs/>
                <w:szCs w:val="28"/>
                <w:lang w:val="en-US" w:bidi="th-TH"/>
              </w:rPr>
              <w:t>-month period</w:t>
            </w:r>
            <w:r w:rsidRPr="003C4453">
              <w:rPr>
                <w:rFonts w:ascii="Calibri" w:hAnsi="Calibri" w:cs="Calibri"/>
                <w:b/>
                <w:bCs/>
                <w:i/>
                <w:iCs/>
                <w:szCs w:val="22"/>
              </w:rPr>
              <w:t xml:space="preserve"> ended </w:t>
            </w:r>
          </w:p>
          <w:p w14:paraId="6B9A13AC" w14:textId="3C058642" w:rsidR="0045731B" w:rsidRPr="003C4453" w:rsidRDefault="0045731B">
            <w:pPr>
              <w:pStyle w:val="acctfourfigures"/>
              <w:spacing w:line="240" w:lineRule="atLeast"/>
              <w:ind w:right="-179"/>
              <w:rPr>
                <w:rFonts w:ascii="Calibri" w:hAnsi="Calibri" w:cs="Cordia New"/>
                <w:b/>
                <w:bCs/>
                <w:i/>
                <w:iCs/>
                <w:szCs w:val="28"/>
                <w:lang w:val="en-US" w:bidi="th-TH"/>
              </w:rPr>
            </w:pPr>
            <w:r>
              <w:rPr>
                <w:rFonts w:ascii="Calibri" w:hAnsi="Calibri" w:cs="Calibri"/>
                <w:b/>
                <w:bCs/>
                <w:i/>
                <w:iCs/>
                <w:szCs w:val="22"/>
              </w:rPr>
              <w:t xml:space="preserve">30 </w:t>
            </w:r>
            <w:r w:rsidR="00780140">
              <w:rPr>
                <w:rFonts w:ascii="Calibri" w:hAnsi="Calibri" w:cs="Calibri"/>
                <w:b/>
                <w:bCs/>
                <w:i/>
                <w:iCs/>
                <w:szCs w:val="22"/>
              </w:rPr>
              <w:t>September</w:t>
            </w:r>
          </w:p>
        </w:tc>
        <w:tc>
          <w:tcPr>
            <w:tcW w:w="1170" w:type="dxa"/>
          </w:tcPr>
          <w:p w14:paraId="10F19E68" w14:textId="77777777" w:rsidR="0045731B" w:rsidRDefault="0045731B">
            <w:pPr>
              <w:pStyle w:val="acctmergecolhdg"/>
              <w:spacing w:line="240" w:lineRule="atLeast"/>
              <w:rPr>
                <w:rFonts w:ascii="Calibri" w:hAnsi="Calibri" w:cstheme="minorBidi"/>
                <w:b w:val="0"/>
                <w:bCs/>
                <w:szCs w:val="28"/>
                <w:lang w:bidi="th-TH"/>
              </w:rPr>
            </w:pPr>
          </w:p>
          <w:p w14:paraId="2056A512" w14:textId="77777777" w:rsidR="0045731B" w:rsidRPr="002C1AD4" w:rsidRDefault="0045731B">
            <w:pPr>
              <w:pStyle w:val="acctmergecolhdg"/>
              <w:spacing w:line="240" w:lineRule="atLeast"/>
              <w:rPr>
                <w:rFonts w:ascii="Calibri" w:hAnsi="Calibri" w:cstheme="minorBidi"/>
                <w:b w:val="0"/>
                <w:bCs/>
                <w:szCs w:val="28"/>
                <w:lang w:val="en-US" w:bidi="th-TH"/>
              </w:rPr>
            </w:pPr>
            <w:r w:rsidRPr="003C4453">
              <w:rPr>
                <w:rFonts w:ascii="Calibri" w:hAnsi="Calibri" w:cs="Calibri"/>
                <w:b w:val="0"/>
                <w:bCs/>
                <w:szCs w:val="22"/>
              </w:rPr>
              <w:t>202</w:t>
            </w:r>
            <w:r>
              <w:rPr>
                <w:rFonts w:ascii="Calibri" w:hAnsi="Calibri" w:cstheme="minorBidi"/>
                <w:b w:val="0"/>
                <w:bCs/>
                <w:szCs w:val="28"/>
                <w:lang w:val="en-US" w:bidi="th-TH"/>
              </w:rPr>
              <w:t>4</w:t>
            </w:r>
          </w:p>
        </w:tc>
        <w:tc>
          <w:tcPr>
            <w:tcW w:w="184" w:type="dxa"/>
          </w:tcPr>
          <w:p w14:paraId="37075A3D" w14:textId="77777777" w:rsidR="0045731B" w:rsidRPr="003C4453" w:rsidRDefault="0045731B">
            <w:pPr>
              <w:pStyle w:val="acctmergecolhdg"/>
              <w:spacing w:line="240" w:lineRule="atLeast"/>
              <w:rPr>
                <w:rFonts w:ascii="Calibri" w:hAnsi="Calibri" w:cs="Calibri"/>
                <w:b w:val="0"/>
                <w:bCs/>
                <w:szCs w:val="22"/>
              </w:rPr>
            </w:pPr>
          </w:p>
        </w:tc>
        <w:tc>
          <w:tcPr>
            <w:tcW w:w="1166" w:type="dxa"/>
          </w:tcPr>
          <w:p w14:paraId="301DA091" w14:textId="77777777" w:rsidR="0045731B" w:rsidRDefault="0045731B">
            <w:pPr>
              <w:pStyle w:val="acctmergecolhdg"/>
              <w:spacing w:line="240" w:lineRule="atLeast"/>
              <w:rPr>
                <w:rFonts w:ascii="Calibri" w:hAnsi="Calibri" w:cstheme="minorBidi"/>
                <w:b w:val="0"/>
                <w:bCs/>
                <w:szCs w:val="28"/>
                <w:lang w:bidi="th-TH"/>
              </w:rPr>
            </w:pPr>
          </w:p>
          <w:p w14:paraId="7BA59C4F" w14:textId="77777777" w:rsidR="0045731B" w:rsidRPr="003C4453" w:rsidRDefault="0045731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B6A8766" w14:textId="77777777" w:rsidR="0045731B" w:rsidRPr="003C4453" w:rsidRDefault="0045731B">
            <w:pPr>
              <w:pStyle w:val="acctmergecolhdg"/>
              <w:spacing w:line="240" w:lineRule="atLeast"/>
              <w:rPr>
                <w:rFonts w:ascii="Calibri" w:hAnsi="Calibri" w:cs="Calibri"/>
                <w:b w:val="0"/>
                <w:bCs/>
                <w:szCs w:val="22"/>
              </w:rPr>
            </w:pPr>
          </w:p>
        </w:tc>
        <w:tc>
          <w:tcPr>
            <w:tcW w:w="1260" w:type="dxa"/>
          </w:tcPr>
          <w:p w14:paraId="60D921E7" w14:textId="77777777" w:rsidR="0045731B" w:rsidRDefault="0045731B">
            <w:pPr>
              <w:pStyle w:val="acctmergecolhdg"/>
              <w:spacing w:line="240" w:lineRule="atLeast"/>
              <w:rPr>
                <w:rFonts w:ascii="Calibri" w:hAnsi="Calibri" w:cstheme="minorBidi"/>
                <w:b w:val="0"/>
                <w:bCs/>
                <w:szCs w:val="28"/>
                <w:lang w:bidi="th-TH"/>
              </w:rPr>
            </w:pPr>
          </w:p>
          <w:p w14:paraId="04F6908F" w14:textId="77777777" w:rsidR="0045731B" w:rsidRPr="003C4453" w:rsidRDefault="0045731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tcPr>
          <w:p w14:paraId="0214782C" w14:textId="77777777" w:rsidR="0045731B" w:rsidRPr="003C4453" w:rsidRDefault="0045731B">
            <w:pPr>
              <w:pStyle w:val="acctmergecolhdg"/>
              <w:spacing w:line="240" w:lineRule="atLeast"/>
              <w:rPr>
                <w:rFonts w:ascii="Calibri" w:hAnsi="Calibri" w:cs="Calibri"/>
                <w:b w:val="0"/>
                <w:bCs/>
                <w:szCs w:val="22"/>
              </w:rPr>
            </w:pPr>
          </w:p>
        </w:tc>
        <w:tc>
          <w:tcPr>
            <w:tcW w:w="1350" w:type="dxa"/>
          </w:tcPr>
          <w:p w14:paraId="6652E8A1" w14:textId="77777777" w:rsidR="0045731B" w:rsidRDefault="0045731B">
            <w:pPr>
              <w:pStyle w:val="acctmergecolhdg"/>
              <w:spacing w:line="240" w:lineRule="atLeast"/>
              <w:rPr>
                <w:rFonts w:ascii="Calibri" w:hAnsi="Calibri" w:cstheme="minorBidi"/>
                <w:b w:val="0"/>
                <w:bCs/>
                <w:szCs w:val="28"/>
                <w:lang w:bidi="th-TH"/>
              </w:rPr>
            </w:pPr>
          </w:p>
          <w:p w14:paraId="15B34E9F" w14:textId="77777777" w:rsidR="0045731B" w:rsidRPr="003C4453" w:rsidRDefault="0045731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45731B" w:rsidRPr="003C4453" w14:paraId="7F6B680A" w14:textId="77777777">
        <w:trPr>
          <w:cantSplit/>
        </w:trPr>
        <w:tc>
          <w:tcPr>
            <w:tcW w:w="4050" w:type="dxa"/>
          </w:tcPr>
          <w:p w14:paraId="00C5F332" w14:textId="77777777" w:rsidR="0045731B" w:rsidRPr="003C4453" w:rsidRDefault="0045731B">
            <w:pPr>
              <w:spacing w:line="240" w:lineRule="atLeast"/>
              <w:rPr>
                <w:rFonts w:ascii="Calibri" w:hAnsi="Calibri" w:cs="Calibri"/>
                <w:b/>
                <w:bCs/>
                <w:i/>
                <w:iCs/>
                <w:sz w:val="22"/>
                <w:szCs w:val="22"/>
              </w:rPr>
            </w:pPr>
          </w:p>
        </w:tc>
        <w:tc>
          <w:tcPr>
            <w:tcW w:w="5490" w:type="dxa"/>
            <w:gridSpan w:val="7"/>
          </w:tcPr>
          <w:p w14:paraId="450F84EE" w14:textId="77777777" w:rsidR="0045731B" w:rsidRPr="003C4453" w:rsidRDefault="0045731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5731B" w:rsidRPr="003C4453" w14:paraId="7F692818" w14:textId="77777777">
        <w:trPr>
          <w:cantSplit/>
        </w:trPr>
        <w:tc>
          <w:tcPr>
            <w:tcW w:w="4050" w:type="dxa"/>
          </w:tcPr>
          <w:p w14:paraId="56833B2C" w14:textId="77777777" w:rsidR="0045731B" w:rsidRPr="00A2114E" w:rsidRDefault="0045731B">
            <w:pPr>
              <w:spacing w:line="240" w:lineRule="atLeast"/>
              <w:ind w:left="552" w:hanging="540"/>
              <w:rPr>
                <w:rFonts w:ascii="Calibri" w:hAnsi="Calibri" w:cs="Cordia New"/>
                <w:b/>
                <w:bCs/>
                <w:i/>
                <w:iCs/>
                <w:sz w:val="22"/>
                <w:szCs w:val="22"/>
                <w:cs/>
              </w:rPr>
            </w:pPr>
            <w:r w:rsidRPr="003C4453">
              <w:rPr>
                <w:rFonts w:ascii="Calibri" w:hAnsi="Calibri" w:cs="Calibri"/>
                <w:b/>
                <w:bCs/>
                <w:i/>
                <w:iCs/>
                <w:sz w:val="22"/>
                <w:szCs w:val="22"/>
              </w:rPr>
              <w:t>Subsidiaries</w:t>
            </w:r>
            <w:r>
              <w:rPr>
                <w:rFonts w:ascii="Calibri" w:hAnsi="Calibri" w:cs="Calibri"/>
                <w:b/>
                <w:bCs/>
                <w:i/>
                <w:iCs/>
                <w:sz w:val="22"/>
                <w:szCs w:val="22"/>
              </w:rPr>
              <w:t xml:space="preserve"> (eliminated from consolidated financial statements)</w:t>
            </w:r>
          </w:p>
        </w:tc>
        <w:tc>
          <w:tcPr>
            <w:tcW w:w="1170" w:type="dxa"/>
          </w:tcPr>
          <w:p w14:paraId="0381E46D" w14:textId="77777777" w:rsidR="0045731B" w:rsidRPr="004C307F" w:rsidRDefault="0045731B">
            <w:pPr>
              <w:pStyle w:val="BodyText"/>
              <w:tabs>
                <w:tab w:val="decimal" w:pos="668"/>
              </w:tabs>
              <w:ind w:left="-79" w:right="-79"/>
              <w:jc w:val="left"/>
              <w:rPr>
                <w:rFonts w:ascii="Calibri" w:hAnsi="Calibri" w:cs="Calibri"/>
                <w:sz w:val="22"/>
                <w:szCs w:val="22"/>
              </w:rPr>
            </w:pPr>
          </w:p>
        </w:tc>
        <w:tc>
          <w:tcPr>
            <w:tcW w:w="184" w:type="dxa"/>
          </w:tcPr>
          <w:p w14:paraId="2924CA1E" w14:textId="77777777" w:rsidR="0045731B" w:rsidRPr="004C307F" w:rsidRDefault="0045731B">
            <w:pPr>
              <w:pStyle w:val="BodyText"/>
              <w:tabs>
                <w:tab w:val="decimal" w:pos="893"/>
              </w:tabs>
              <w:ind w:left="-79" w:right="-79"/>
              <w:jc w:val="left"/>
              <w:rPr>
                <w:rFonts w:ascii="Calibri" w:hAnsi="Calibri" w:cs="Calibri"/>
                <w:sz w:val="22"/>
                <w:szCs w:val="22"/>
              </w:rPr>
            </w:pPr>
          </w:p>
        </w:tc>
        <w:tc>
          <w:tcPr>
            <w:tcW w:w="1166" w:type="dxa"/>
          </w:tcPr>
          <w:p w14:paraId="036AB44C" w14:textId="77777777" w:rsidR="0045731B" w:rsidRPr="004C307F" w:rsidRDefault="0045731B">
            <w:pPr>
              <w:pStyle w:val="BodyText"/>
              <w:tabs>
                <w:tab w:val="decimal" w:pos="668"/>
              </w:tabs>
              <w:ind w:left="-79" w:right="-79"/>
              <w:jc w:val="left"/>
              <w:rPr>
                <w:rFonts w:ascii="Calibri" w:hAnsi="Calibri" w:cs="Calibri"/>
                <w:sz w:val="22"/>
                <w:szCs w:val="22"/>
              </w:rPr>
            </w:pPr>
          </w:p>
        </w:tc>
        <w:tc>
          <w:tcPr>
            <w:tcW w:w="180" w:type="dxa"/>
          </w:tcPr>
          <w:p w14:paraId="2F938175" w14:textId="77777777" w:rsidR="0045731B" w:rsidRPr="004C307F" w:rsidRDefault="0045731B">
            <w:pPr>
              <w:pStyle w:val="BodyText"/>
              <w:tabs>
                <w:tab w:val="decimal" w:pos="893"/>
              </w:tabs>
              <w:ind w:left="-79" w:right="-79"/>
              <w:jc w:val="left"/>
              <w:rPr>
                <w:rFonts w:ascii="Calibri" w:hAnsi="Calibri" w:cs="Calibri"/>
                <w:sz w:val="22"/>
                <w:szCs w:val="22"/>
              </w:rPr>
            </w:pPr>
          </w:p>
        </w:tc>
        <w:tc>
          <w:tcPr>
            <w:tcW w:w="1260" w:type="dxa"/>
          </w:tcPr>
          <w:p w14:paraId="48DA21AC" w14:textId="77777777" w:rsidR="0045731B" w:rsidRPr="004C307F" w:rsidRDefault="0045731B">
            <w:pPr>
              <w:pStyle w:val="BodyText"/>
              <w:tabs>
                <w:tab w:val="decimal" w:pos="893"/>
              </w:tabs>
              <w:ind w:left="-79" w:right="-79"/>
              <w:jc w:val="left"/>
              <w:rPr>
                <w:rFonts w:ascii="Calibri" w:hAnsi="Calibri" w:cs="Calibri"/>
                <w:sz w:val="22"/>
                <w:szCs w:val="22"/>
              </w:rPr>
            </w:pPr>
          </w:p>
        </w:tc>
        <w:tc>
          <w:tcPr>
            <w:tcW w:w="180" w:type="dxa"/>
          </w:tcPr>
          <w:p w14:paraId="734A97DA" w14:textId="77777777" w:rsidR="0045731B" w:rsidRPr="003C4453" w:rsidRDefault="0045731B">
            <w:pPr>
              <w:pStyle w:val="BodyText"/>
              <w:tabs>
                <w:tab w:val="decimal" w:pos="893"/>
              </w:tabs>
              <w:ind w:left="-79" w:right="-79"/>
              <w:jc w:val="left"/>
              <w:rPr>
                <w:rFonts w:ascii="Calibri" w:hAnsi="Calibri" w:cs="Calibri"/>
                <w:sz w:val="22"/>
                <w:szCs w:val="22"/>
              </w:rPr>
            </w:pPr>
          </w:p>
        </w:tc>
        <w:tc>
          <w:tcPr>
            <w:tcW w:w="1350" w:type="dxa"/>
          </w:tcPr>
          <w:p w14:paraId="0FB07445" w14:textId="77777777" w:rsidR="0045731B" w:rsidRPr="003C4453" w:rsidRDefault="0045731B">
            <w:pPr>
              <w:pStyle w:val="BodyText"/>
              <w:tabs>
                <w:tab w:val="decimal" w:pos="893"/>
              </w:tabs>
              <w:ind w:left="-79" w:right="-79"/>
              <w:jc w:val="left"/>
              <w:rPr>
                <w:rFonts w:ascii="Calibri" w:hAnsi="Calibri" w:cs="Calibri"/>
                <w:sz w:val="22"/>
                <w:szCs w:val="22"/>
              </w:rPr>
            </w:pPr>
          </w:p>
        </w:tc>
      </w:tr>
      <w:tr w:rsidR="0045731B" w:rsidRPr="003C4453" w14:paraId="743113B2" w14:textId="77777777">
        <w:trPr>
          <w:cantSplit/>
          <w:trHeight w:val="197"/>
        </w:trPr>
        <w:tc>
          <w:tcPr>
            <w:tcW w:w="4050" w:type="dxa"/>
          </w:tcPr>
          <w:p w14:paraId="0034274B" w14:textId="77777777" w:rsidR="0045731B" w:rsidRPr="00030945" w:rsidRDefault="0045731B">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6BD42469" w14:textId="77777777" w:rsidR="0045731B" w:rsidRPr="0039114F" w:rsidRDefault="0045731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485CAE1"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166" w:type="dxa"/>
          </w:tcPr>
          <w:p w14:paraId="5BC4EFD4" w14:textId="77777777" w:rsidR="0045731B" w:rsidRPr="0039114F" w:rsidRDefault="0045731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D318CE8"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260" w:type="dxa"/>
          </w:tcPr>
          <w:p w14:paraId="60F7618B" w14:textId="6AA96C09" w:rsidR="0045731B" w:rsidRPr="0039114F" w:rsidRDefault="00B62AD3">
            <w:pPr>
              <w:pStyle w:val="BodyText"/>
              <w:tabs>
                <w:tab w:val="decimal" w:pos="1086"/>
              </w:tabs>
              <w:ind w:left="-79" w:right="-79"/>
              <w:jc w:val="left"/>
              <w:rPr>
                <w:rFonts w:ascii="Calibri" w:hAnsi="Calibri" w:cs="Calibri"/>
                <w:sz w:val="22"/>
                <w:szCs w:val="22"/>
              </w:rPr>
            </w:pPr>
            <w:r>
              <w:rPr>
                <w:rFonts w:ascii="Calibri" w:hAnsi="Calibri" w:cs="Calibri"/>
                <w:sz w:val="22"/>
                <w:szCs w:val="22"/>
              </w:rPr>
              <w:t>2,700,000</w:t>
            </w:r>
          </w:p>
        </w:tc>
        <w:tc>
          <w:tcPr>
            <w:tcW w:w="180" w:type="dxa"/>
          </w:tcPr>
          <w:p w14:paraId="0D65F35B"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350" w:type="dxa"/>
          </w:tcPr>
          <w:p w14:paraId="1B35A614" w14:textId="2924999D" w:rsidR="0045731B" w:rsidRPr="00FF4980" w:rsidRDefault="005E0557">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w:t>
            </w:r>
            <w:r w:rsidR="00BB7BAE">
              <w:rPr>
                <w:rFonts w:ascii="Calibri" w:hAnsi="Calibri" w:cstheme="minorBidi"/>
                <w:sz w:val="22"/>
                <w:szCs w:val="22"/>
              </w:rPr>
              <w:t>,470,000</w:t>
            </w:r>
          </w:p>
        </w:tc>
      </w:tr>
      <w:tr w:rsidR="0045731B" w:rsidRPr="003C4453" w14:paraId="39D468DF" w14:textId="77777777">
        <w:trPr>
          <w:cantSplit/>
        </w:trPr>
        <w:tc>
          <w:tcPr>
            <w:tcW w:w="4050" w:type="dxa"/>
          </w:tcPr>
          <w:p w14:paraId="19CD89FA" w14:textId="77777777" w:rsidR="0045731B" w:rsidRPr="00030945" w:rsidRDefault="0045731B">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7D330E76" w14:textId="77777777" w:rsidR="0045731B" w:rsidRPr="0039114F" w:rsidRDefault="0045731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BED27C"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166" w:type="dxa"/>
          </w:tcPr>
          <w:p w14:paraId="759D9E35" w14:textId="77777777" w:rsidR="0045731B" w:rsidRPr="0039114F" w:rsidRDefault="0045731B">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3ACB5C2D"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260" w:type="dxa"/>
          </w:tcPr>
          <w:p w14:paraId="269C0D2E" w14:textId="0ECECA2A" w:rsidR="0045731B" w:rsidRPr="00A65FE4" w:rsidRDefault="00B62AD3">
            <w:pPr>
              <w:pStyle w:val="BodyText"/>
              <w:tabs>
                <w:tab w:val="decimal" w:pos="1086"/>
              </w:tabs>
              <w:ind w:left="-79" w:right="-79"/>
              <w:jc w:val="left"/>
              <w:rPr>
                <w:rFonts w:ascii="Calibri" w:hAnsi="Calibri" w:cs="Calibri"/>
                <w:sz w:val="22"/>
                <w:szCs w:val="22"/>
              </w:rPr>
            </w:pPr>
            <w:r>
              <w:rPr>
                <w:rFonts w:ascii="Calibri" w:hAnsi="Calibri" w:cs="Calibri"/>
                <w:sz w:val="22"/>
                <w:szCs w:val="22"/>
              </w:rPr>
              <w:t>148,087,178</w:t>
            </w:r>
          </w:p>
        </w:tc>
        <w:tc>
          <w:tcPr>
            <w:tcW w:w="180" w:type="dxa"/>
          </w:tcPr>
          <w:p w14:paraId="4BB26797"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350" w:type="dxa"/>
          </w:tcPr>
          <w:p w14:paraId="163CE972" w14:textId="04F25E40" w:rsidR="0045731B" w:rsidRPr="00614B41" w:rsidRDefault="00BB7BAE">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133,339,500</w:t>
            </w:r>
          </w:p>
        </w:tc>
      </w:tr>
      <w:tr w:rsidR="0045731B" w:rsidRPr="003C4453" w14:paraId="115FB91A" w14:textId="77777777">
        <w:trPr>
          <w:cantSplit/>
        </w:trPr>
        <w:tc>
          <w:tcPr>
            <w:tcW w:w="4050" w:type="dxa"/>
          </w:tcPr>
          <w:p w14:paraId="24C7FE2B" w14:textId="77777777" w:rsidR="0045731B" w:rsidRPr="00D62CD4" w:rsidRDefault="0045731B">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276E7238" w14:textId="77777777" w:rsidR="0045731B" w:rsidRPr="0039114F" w:rsidRDefault="0045731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53208378"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166" w:type="dxa"/>
          </w:tcPr>
          <w:p w14:paraId="2160641E" w14:textId="77777777" w:rsidR="0045731B" w:rsidRPr="0039114F" w:rsidRDefault="0045731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09ED9E5B"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260" w:type="dxa"/>
          </w:tcPr>
          <w:p w14:paraId="7BE0B929" w14:textId="6F66A5C8" w:rsidR="0045731B" w:rsidRPr="0039114F" w:rsidRDefault="00B62AD3">
            <w:pPr>
              <w:pStyle w:val="BodyText"/>
              <w:tabs>
                <w:tab w:val="decimal" w:pos="1086"/>
              </w:tabs>
              <w:ind w:left="-79" w:right="-79"/>
              <w:jc w:val="left"/>
              <w:rPr>
                <w:rFonts w:ascii="Calibri" w:hAnsi="Calibri" w:cs="Calibri"/>
                <w:sz w:val="22"/>
                <w:szCs w:val="22"/>
              </w:rPr>
            </w:pPr>
            <w:r>
              <w:rPr>
                <w:rFonts w:ascii="Calibri" w:hAnsi="Calibri" w:cs="Calibri"/>
                <w:sz w:val="22"/>
                <w:szCs w:val="22"/>
              </w:rPr>
              <w:t>9,316,725</w:t>
            </w:r>
          </w:p>
        </w:tc>
        <w:tc>
          <w:tcPr>
            <w:tcW w:w="180" w:type="dxa"/>
          </w:tcPr>
          <w:p w14:paraId="772C4B42" w14:textId="77777777" w:rsidR="0045731B" w:rsidRPr="0039114F" w:rsidRDefault="0045731B">
            <w:pPr>
              <w:pStyle w:val="BodyText"/>
              <w:tabs>
                <w:tab w:val="decimal" w:pos="1014"/>
              </w:tabs>
              <w:ind w:left="-79" w:right="-79"/>
              <w:jc w:val="left"/>
              <w:rPr>
                <w:rFonts w:ascii="Calibri" w:hAnsi="Calibri" w:cs="Calibri"/>
                <w:sz w:val="22"/>
                <w:szCs w:val="22"/>
              </w:rPr>
            </w:pPr>
          </w:p>
        </w:tc>
        <w:tc>
          <w:tcPr>
            <w:tcW w:w="1350" w:type="dxa"/>
          </w:tcPr>
          <w:p w14:paraId="79501C6F" w14:textId="50B88485" w:rsidR="0045731B" w:rsidRPr="00614B41" w:rsidRDefault="00BB7BAE">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14,226,441</w:t>
            </w:r>
          </w:p>
        </w:tc>
      </w:tr>
      <w:tr w:rsidR="0045731B" w:rsidRPr="003C4453" w14:paraId="6961CA6C" w14:textId="77777777">
        <w:trPr>
          <w:cantSplit/>
        </w:trPr>
        <w:tc>
          <w:tcPr>
            <w:tcW w:w="4050" w:type="dxa"/>
          </w:tcPr>
          <w:p w14:paraId="204CC7C7" w14:textId="77777777" w:rsidR="0045731B" w:rsidRPr="00FB792B" w:rsidRDefault="0045731B">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3C98F303" w14:textId="77777777" w:rsidR="0045731B" w:rsidRPr="0039114F" w:rsidRDefault="0045731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52AF8C23"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166" w:type="dxa"/>
          </w:tcPr>
          <w:p w14:paraId="339FF095" w14:textId="77777777" w:rsidR="0045731B" w:rsidRPr="0039114F" w:rsidRDefault="0045731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19DD641D"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260" w:type="dxa"/>
          </w:tcPr>
          <w:p w14:paraId="5D567A29" w14:textId="6F6F4297" w:rsidR="0045731B" w:rsidRPr="0039114F" w:rsidRDefault="0060396D">
            <w:pPr>
              <w:pStyle w:val="BodyText"/>
              <w:tabs>
                <w:tab w:val="decimal" w:pos="1086"/>
              </w:tabs>
              <w:ind w:left="-79" w:right="-79"/>
              <w:jc w:val="left"/>
              <w:rPr>
                <w:rFonts w:ascii="Calibri" w:hAnsi="Calibri" w:cs="Calibri"/>
                <w:sz w:val="22"/>
                <w:szCs w:val="22"/>
              </w:rPr>
            </w:pPr>
            <w:r>
              <w:rPr>
                <w:rFonts w:ascii="Calibri" w:hAnsi="Calibri" w:cs="Calibri"/>
                <w:sz w:val="22"/>
                <w:szCs w:val="22"/>
              </w:rPr>
              <w:t>191,646,283</w:t>
            </w:r>
          </w:p>
        </w:tc>
        <w:tc>
          <w:tcPr>
            <w:tcW w:w="180" w:type="dxa"/>
          </w:tcPr>
          <w:p w14:paraId="599957A0" w14:textId="77777777" w:rsidR="0045731B" w:rsidRPr="0039114F" w:rsidRDefault="0045731B">
            <w:pPr>
              <w:pStyle w:val="BodyText"/>
              <w:tabs>
                <w:tab w:val="decimal" w:pos="1014"/>
              </w:tabs>
              <w:ind w:left="-79" w:right="-79"/>
              <w:jc w:val="left"/>
              <w:rPr>
                <w:rFonts w:ascii="Calibri" w:hAnsi="Calibri" w:cs="Calibri"/>
                <w:sz w:val="22"/>
                <w:szCs w:val="22"/>
              </w:rPr>
            </w:pPr>
          </w:p>
        </w:tc>
        <w:tc>
          <w:tcPr>
            <w:tcW w:w="1350" w:type="dxa"/>
          </w:tcPr>
          <w:p w14:paraId="6AC38212" w14:textId="687C393B" w:rsidR="0045731B" w:rsidRPr="00614B41" w:rsidRDefault="00BB7BAE">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193,306,231</w:t>
            </w:r>
          </w:p>
        </w:tc>
      </w:tr>
      <w:tr w:rsidR="008A776D" w:rsidRPr="003C4453" w14:paraId="62862F3F" w14:textId="77777777">
        <w:trPr>
          <w:cantSplit/>
        </w:trPr>
        <w:tc>
          <w:tcPr>
            <w:tcW w:w="4050" w:type="dxa"/>
          </w:tcPr>
          <w:p w14:paraId="34006DF9" w14:textId="1111B026" w:rsidR="008A776D" w:rsidRPr="005B59E5" w:rsidRDefault="008A776D">
            <w:pPr>
              <w:spacing w:line="240" w:lineRule="atLeast"/>
              <w:rPr>
                <w:rFonts w:ascii="Calibri" w:hAnsi="Calibri" w:cs="Calibri"/>
                <w:sz w:val="22"/>
                <w:szCs w:val="22"/>
              </w:rPr>
            </w:pPr>
            <w:r>
              <w:rPr>
                <w:rFonts w:ascii="Calibri" w:hAnsi="Calibri" w:cs="Calibri"/>
                <w:sz w:val="22"/>
                <w:szCs w:val="22"/>
              </w:rPr>
              <w:t>Dividend income</w:t>
            </w:r>
          </w:p>
        </w:tc>
        <w:tc>
          <w:tcPr>
            <w:tcW w:w="1170" w:type="dxa"/>
          </w:tcPr>
          <w:p w14:paraId="0F87B12B" w14:textId="1607527B" w:rsidR="008A776D" w:rsidRDefault="008A776D">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3A46B94" w14:textId="77777777" w:rsidR="008A776D" w:rsidRPr="0039114F" w:rsidRDefault="008A776D">
            <w:pPr>
              <w:pStyle w:val="BodyText"/>
              <w:tabs>
                <w:tab w:val="decimal" w:pos="893"/>
              </w:tabs>
              <w:ind w:left="-79" w:right="-79"/>
              <w:jc w:val="left"/>
              <w:rPr>
                <w:rFonts w:ascii="Calibri" w:hAnsi="Calibri" w:cs="Calibri"/>
                <w:sz w:val="22"/>
                <w:szCs w:val="22"/>
              </w:rPr>
            </w:pPr>
          </w:p>
        </w:tc>
        <w:tc>
          <w:tcPr>
            <w:tcW w:w="1166" w:type="dxa"/>
          </w:tcPr>
          <w:p w14:paraId="35BFE602" w14:textId="31F3E378" w:rsidR="008A776D" w:rsidRDefault="008A776D">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1DE79B04" w14:textId="77777777" w:rsidR="008A776D" w:rsidRPr="0039114F" w:rsidRDefault="008A776D">
            <w:pPr>
              <w:pStyle w:val="BodyText"/>
              <w:tabs>
                <w:tab w:val="decimal" w:pos="893"/>
              </w:tabs>
              <w:ind w:left="-79" w:right="-79"/>
              <w:jc w:val="left"/>
              <w:rPr>
                <w:rFonts w:ascii="Calibri" w:hAnsi="Calibri" w:cs="Calibri"/>
                <w:sz w:val="22"/>
                <w:szCs w:val="22"/>
              </w:rPr>
            </w:pPr>
          </w:p>
        </w:tc>
        <w:tc>
          <w:tcPr>
            <w:tcW w:w="1260" w:type="dxa"/>
          </w:tcPr>
          <w:p w14:paraId="5932BC72" w14:textId="736A461C" w:rsidR="008A776D" w:rsidRPr="0039114F" w:rsidRDefault="0060396D">
            <w:pPr>
              <w:pStyle w:val="BodyText"/>
              <w:tabs>
                <w:tab w:val="decimal" w:pos="1086"/>
              </w:tabs>
              <w:ind w:left="-79" w:right="-79"/>
              <w:jc w:val="left"/>
              <w:rPr>
                <w:rFonts w:ascii="Calibri" w:hAnsi="Calibri" w:cs="Calibri"/>
                <w:sz w:val="22"/>
                <w:szCs w:val="22"/>
              </w:rPr>
            </w:pPr>
            <w:r>
              <w:rPr>
                <w:rFonts w:ascii="Calibri" w:hAnsi="Calibri" w:cs="Calibri"/>
                <w:sz w:val="22"/>
                <w:szCs w:val="22"/>
              </w:rPr>
              <w:t>609,999,600</w:t>
            </w:r>
          </w:p>
        </w:tc>
        <w:tc>
          <w:tcPr>
            <w:tcW w:w="180" w:type="dxa"/>
          </w:tcPr>
          <w:p w14:paraId="0A745302" w14:textId="77777777" w:rsidR="008A776D" w:rsidRPr="0039114F" w:rsidRDefault="008A776D">
            <w:pPr>
              <w:pStyle w:val="BodyText"/>
              <w:tabs>
                <w:tab w:val="decimal" w:pos="1014"/>
              </w:tabs>
              <w:ind w:left="-79" w:right="-79"/>
              <w:jc w:val="left"/>
              <w:rPr>
                <w:rFonts w:ascii="Calibri" w:hAnsi="Calibri" w:cs="Calibri"/>
                <w:sz w:val="22"/>
                <w:szCs w:val="22"/>
              </w:rPr>
            </w:pPr>
          </w:p>
        </w:tc>
        <w:tc>
          <w:tcPr>
            <w:tcW w:w="1350" w:type="dxa"/>
          </w:tcPr>
          <w:p w14:paraId="2BA1354A" w14:textId="2674358E" w:rsidR="008A776D" w:rsidRPr="00614B41" w:rsidRDefault="00BB7BAE">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178,279,729</w:t>
            </w:r>
          </w:p>
        </w:tc>
      </w:tr>
      <w:tr w:rsidR="0045731B" w:rsidRPr="003C4453" w14:paraId="2E997BD2" w14:textId="77777777">
        <w:trPr>
          <w:cantSplit/>
        </w:trPr>
        <w:tc>
          <w:tcPr>
            <w:tcW w:w="4050" w:type="dxa"/>
          </w:tcPr>
          <w:p w14:paraId="679F81ED" w14:textId="77777777" w:rsidR="0045731B" w:rsidRPr="00D95B4E" w:rsidRDefault="0045731B">
            <w:pPr>
              <w:spacing w:line="240" w:lineRule="atLeast"/>
              <w:rPr>
                <w:rFonts w:ascii="Calibri" w:hAnsi="Calibri" w:cs="Calibri"/>
                <w:sz w:val="22"/>
                <w:szCs w:val="22"/>
              </w:rPr>
            </w:pPr>
            <w:r w:rsidRPr="00C12CA8">
              <w:rPr>
                <w:rFonts w:ascii="Calibri" w:hAnsi="Calibri" w:cs="Calibri"/>
                <w:sz w:val="22"/>
                <w:szCs w:val="22"/>
              </w:rPr>
              <w:t>Sale management fee</w:t>
            </w:r>
            <w:r w:rsidRPr="00513747">
              <w:rPr>
                <w:rFonts w:ascii="Calibri" w:hAnsi="Calibri" w:cs="Calibri"/>
                <w:sz w:val="22"/>
                <w:szCs w:val="22"/>
                <w:vertAlign w:val="superscript"/>
              </w:rPr>
              <w:t>(1)</w:t>
            </w:r>
          </w:p>
        </w:tc>
        <w:tc>
          <w:tcPr>
            <w:tcW w:w="1170" w:type="dxa"/>
          </w:tcPr>
          <w:p w14:paraId="6D484221" w14:textId="77777777" w:rsidR="0045731B" w:rsidRPr="0039114F" w:rsidRDefault="0045731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081DCE73"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166" w:type="dxa"/>
          </w:tcPr>
          <w:p w14:paraId="7A85B8F6" w14:textId="77777777" w:rsidR="0045731B" w:rsidRPr="0039114F" w:rsidRDefault="0045731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715B57E" w14:textId="77777777" w:rsidR="0045731B" w:rsidRPr="0039114F" w:rsidRDefault="0045731B">
            <w:pPr>
              <w:pStyle w:val="BodyText"/>
              <w:tabs>
                <w:tab w:val="decimal" w:pos="893"/>
              </w:tabs>
              <w:ind w:left="-79" w:right="-79"/>
              <w:jc w:val="left"/>
              <w:rPr>
                <w:rFonts w:ascii="Calibri" w:hAnsi="Calibri" w:cs="Calibri"/>
                <w:sz w:val="22"/>
                <w:szCs w:val="22"/>
              </w:rPr>
            </w:pPr>
          </w:p>
        </w:tc>
        <w:tc>
          <w:tcPr>
            <w:tcW w:w="1260" w:type="dxa"/>
          </w:tcPr>
          <w:p w14:paraId="16E093FE" w14:textId="7FDB81C7" w:rsidR="0045731B" w:rsidRPr="0039114F" w:rsidRDefault="0060396D">
            <w:pPr>
              <w:pStyle w:val="BodyText"/>
              <w:tabs>
                <w:tab w:val="decimal" w:pos="1086"/>
              </w:tabs>
              <w:ind w:left="-79" w:right="-79"/>
              <w:jc w:val="left"/>
              <w:rPr>
                <w:rFonts w:ascii="Calibri" w:hAnsi="Calibri" w:cs="Calibri"/>
                <w:sz w:val="22"/>
                <w:szCs w:val="22"/>
              </w:rPr>
            </w:pPr>
            <w:r>
              <w:rPr>
                <w:rFonts w:ascii="Calibri" w:hAnsi="Calibri" w:cs="Calibri"/>
                <w:sz w:val="22"/>
                <w:szCs w:val="22"/>
              </w:rPr>
              <w:t>177,000</w:t>
            </w:r>
          </w:p>
        </w:tc>
        <w:tc>
          <w:tcPr>
            <w:tcW w:w="180" w:type="dxa"/>
          </w:tcPr>
          <w:p w14:paraId="409A3C6F" w14:textId="77777777" w:rsidR="0045731B" w:rsidRPr="0039114F" w:rsidRDefault="0045731B">
            <w:pPr>
              <w:pStyle w:val="BodyText"/>
              <w:tabs>
                <w:tab w:val="decimal" w:pos="1014"/>
              </w:tabs>
              <w:ind w:left="-79" w:right="-79"/>
              <w:jc w:val="left"/>
              <w:rPr>
                <w:rFonts w:ascii="Calibri" w:hAnsi="Calibri" w:cs="Calibri"/>
                <w:sz w:val="22"/>
                <w:szCs w:val="22"/>
              </w:rPr>
            </w:pPr>
          </w:p>
        </w:tc>
        <w:tc>
          <w:tcPr>
            <w:tcW w:w="1350" w:type="dxa"/>
          </w:tcPr>
          <w:p w14:paraId="780D3AE6" w14:textId="2FA3E43E" w:rsidR="0045731B" w:rsidRPr="00614B41" w:rsidRDefault="00BB7BAE">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2,010,695</w:t>
            </w:r>
          </w:p>
        </w:tc>
      </w:tr>
      <w:tr w:rsidR="00DD52A4" w:rsidRPr="003C4453" w14:paraId="11F15224" w14:textId="77777777">
        <w:trPr>
          <w:cantSplit/>
        </w:trPr>
        <w:tc>
          <w:tcPr>
            <w:tcW w:w="4050" w:type="dxa"/>
          </w:tcPr>
          <w:p w14:paraId="56B273C2" w14:textId="5D82343B" w:rsidR="00DD52A4" w:rsidRPr="00C12CA8" w:rsidRDefault="00DD52A4" w:rsidP="00DD52A4">
            <w:pPr>
              <w:spacing w:line="240" w:lineRule="atLeast"/>
              <w:rPr>
                <w:rFonts w:ascii="Calibri" w:hAnsi="Calibri" w:cs="Calibri"/>
                <w:sz w:val="22"/>
                <w:szCs w:val="22"/>
              </w:rPr>
            </w:pPr>
            <w:r w:rsidRPr="00C54901">
              <w:rPr>
                <w:rFonts w:ascii="Calibri" w:hAnsi="Calibri" w:cs="Calibri"/>
                <w:sz w:val="22"/>
                <w:szCs w:val="22"/>
              </w:rPr>
              <w:t>Cost of construction of property</w:t>
            </w:r>
          </w:p>
        </w:tc>
        <w:tc>
          <w:tcPr>
            <w:tcW w:w="1170" w:type="dxa"/>
          </w:tcPr>
          <w:p w14:paraId="170FD08A" w14:textId="77777777" w:rsidR="00DD52A4" w:rsidRDefault="00DD52A4" w:rsidP="00DD52A4">
            <w:pPr>
              <w:pStyle w:val="BodyText"/>
              <w:tabs>
                <w:tab w:val="decimal" w:pos="636"/>
              </w:tabs>
              <w:ind w:left="-79" w:right="-79"/>
              <w:jc w:val="thaiDistribute"/>
              <w:rPr>
                <w:rFonts w:ascii="Calibri" w:hAnsi="Calibri" w:cs="Calibri"/>
                <w:sz w:val="22"/>
                <w:szCs w:val="22"/>
              </w:rPr>
            </w:pPr>
          </w:p>
        </w:tc>
        <w:tc>
          <w:tcPr>
            <w:tcW w:w="184" w:type="dxa"/>
          </w:tcPr>
          <w:p w14:paraId="54C009A9"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tcPr>
          <w:p w14:paraId="663F75D4" w14:textId="77777777" w:rsidR="00DD52A4" w:rsidRDefault="00DD52A4" w:rsidP="00DD52A4">
            <w:pPr>
              <w:pStyle w:val="BodyText"/>
              <w:tabs>
                <w:tab w:val="decimal" w:pos="642"/>
              </w:tabs>
              <w:ind w:left="-79" w:right="-79"/>
              <w:jc w:val="left"/>
              <w:rPr>
                <w:rFonts w:ascii="Calibri" w:hAnsi="Calibri" w:cs="Calibri"/>
                <w:sz w:val="22"/>
                <w:szCs w:val="22"/>
              </w:rPr>
            </w:pPr>
          </w:p>
        </w:tc>
        <w:tc>
          <w:tcPr>
            <w:tcW w:w="180" w:type="dxa"/>
          </w:tcPr>
          <w:p w14:paraId="2B983343"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260" w:type="dxa"/>
          </w:tcPr>
          <w:p w14:paraId="08F364BD" w14:textId="281D291A" w:rsidR="00DD52A4" w:rsidRDefault="00DD52A4"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1,199,025</w:t>
            </w:r>
          </w:p>
        </w:tc>
        <w:tc>
          <w:tcPr>
            <w:tcW w:w="180" w:type="dxa"/>
          </w:tcPr>
          <w:p w14:paraId="7C6C6080" w14:textId="77777777" w:rsidR="00DD52A4" w:rsidRPr="0039114F" w:rsidRDefault="00DD52A4" w:rsidP="00DD52A4">
            <w:pPr>
              <w:pStyle w:val="BodyText"/>
              <w:tabs>
                <w:tab w:val="decimal" w:pos="1014"/>
              </w:tabs>
              <w:ind w:left="-79" w:right="-79"/>
              <w:jc w:val="left"/>
              <w:rPr>
                <w:rFonts w:ascii="Calibri" w:hAnsi="Calibri" w:cs="Calibri"/>
                <w:sz w:val="22"/>
                <w:szCs w:val="22"/>
              </w:rPr>
            </w:pPr>
          </w:p>
        </w:tc>
        <w:tc>
          <w:tcPr>
            <w:tcW w:w="1350" w:type="dxa"/>
          </w:tcPr>
          <w:p w14:paraId="64BF1764" w14:textId="00193084" w:rsidR="00DD52A4" w:rsidRDefault="00DD52A4" w:rsidP="00DD52A4">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DD52A4" w:rsidRPr="003C4453" w14:paraId="15AE6E0E" w14:textId="77777777">
        <w:trPr>
          <w:cantSplit/>
        </w:trPr>
        <w:tc>
          <w:tcPr>
            <w:tcW w:w="4050" w:type="dxa"/>
          </w:tcPr>
          <w:p w14:paraId="51300147" w14:textId="77777777" w:rsidR="00DD52A4" w:rsidRPr="00FF4980" w:rsidRDefault="00DD52A4" w:rsidP="00DD52A4">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39ADE067" w14:textId="77777777" w:rsidR="00DD52A4" w:rsidRPr="0039114F" w:rsidRDefault="00DD52A4" w:rsidP="00DD52A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5E86A090"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tcPr>
          <w:p w14:paraId="6DCAA9A6" w14:textId="77777777" w:rsidR="00DD52A4" w:rsidRPr="0039114F" w:rsidRDefault="00DD52A4" w:rsidP="00DD52A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12DB3061"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260" w:type="dxa"/>
          </w:tcPr>
          <w:p w14:paraId="7DDBC271" w14:textId="3F9BA969" w:rsidR="00DD52A4" w:rsidRPr="0039114F" w:rsidRDefault="00DD52A4"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37,628,155</w:t>
            </w:r>
          </w:p>
        </w:tc>
        <w:tc>
          <w:tcPr>
            <w:tcW w:w="180" w:type="dxa"/>
          </w:tcPr>
          <w:p w14:paraId="72BF54A5" w14:textId="77777777" w:rsidR="00DD52A4" w:rsidRPr="0039114F" w:rsidRDefault="00DD52A4" w:rsidP="00DD52A4">
            <w:pPr>
              <w:pStyle w:val="BodyText"/>
              <w:tabs>
                <w:tab w:val="decimal" w:pos="1014"/>
              </w:tabs>
              <w:ind w:left="-79" w:right="-79"/>
              <w:jc w:val="left"/>
              <w:rPr>
                <w:rFonts w:ascii="Calibri" w:hAnsi="Calibri" w:cs="Calibri"/>
                <w:sz w:val="22"/>
                <w:szCs w:val="22"/>
              </w:rPr>
            </w:pPr>
          </w:p>
        </w:tc>
        <w:tc>
          <w:tcPr>
            <w:tcW w:w="1350" w:type="dxa"/>
          </w:tcPr>
          <w:p w14:paraId="311F37DA" w14:textId="04D9CD3A" w:rsidR="00DD52A4" w:rsidRPr="00614B41" w:rsidRDefault="00DD52A4" w:rsidP="00DD52A4">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24,125,124</w:t>
            </w:r>
          </w:p>
        </w:tc>
      </w:tr>
      <w:tr w:rsidR="00DD52A4" w:rsidRPr="003C4453" w14:paraId="3D4DC541" w14:textId="77777777">
        <w:trPr>
          <w:cantSplit/>
        </w:trPr>
        <w:tc>
          <w:tcPr>
            <w:tcW w:w="4050" w:type="dxa"/>
          </w:tcPr>
          <w:p w14:paraId="5FC0C9FA" w14:textId="77777777" w:rsidR="00DD52A4" w:rsidRPr="001F1956" w:rsidRDefault="00DD52A4" w:rsidP="00DD52A4">
            <w:pPr>
              <w:spacing w:line="240" w:lineRule="atLeast"/>
              <w:rPr>
                <w:rFonts w:ascii="Calibri" w:hAnsi="Calibri" w:cs="Calibri"/>
                <w:sz w:val="22"/>
                <w:szCs w:val="22"/>
              </w:rPr>
            </w:pPr>
            <w:r>
              <w:rPr>
                <w:rFonts w:ascii="Calibri" w:hAnsi="Calibri" w:cs="Calibri"/>
                <w:sz w:val="22"/>
                <w:szCs w:val="22"/>
              </w:rPr>
              <w:t>Other expenses</w:t>
            </w:r>
          </w:p>
        </w:tc>
        <w:tc>
          <w:tcPr>
            <w:tcW w:w="1170" w:type="dxa"/>
          </w:tcPr>
          <w:p w14:paraId="0211732F" w14:textId="77777777" w:rsidR="00DD52A4" w:rsidRDefault="00DD52A4" w:rsidP="00DD52A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27C931C"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tcPr>
          <w:p w14:paraId="30248C7D" w14:textId="77777777" w:rsidR="00DD52A4" w:rsidRDefault="00DD52A4" w:rsidP="00DD52A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052E76CC"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260" w:type="dxa"/>
          </w:tcPr>
          <w:p w14:paraId="62902C5A" w14:textId="526F238F" w:rsidR="00DD52A4" w:rsidRPr="0039114F" w:rsidRDefault="00DD52A4"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45,251</w:t>
            </w:r>
          </w:p>
        </w:tc>
        <w:tc>
          <w:tcPr>
            <w:tcW w:w="180" w:type="dxa"/>
          </w:tcPr>
          <w:p w14:paraId="50025408" w14:textId="77777777" w:rsidR="00DD52A4" w:rsidRPr="0039114F" w:rsidRDefault="00DD52A4" w:rsidP="00DD52A4">
            <w:pPr>
              <w:pStyle w:val="BodyText"/>
              <w:tabs>
                <w:tab w:val="decimal" w:pos="1014"/>
              </w:tabs>
              <w:ind w:left="-79" w:right="-79"/>
              <w:jc w:val="left"/>
              <w:rPr>
                <w:rFonts w:ascii="Calibri" w:hAnsi="Calibri" w:cs="Calibri"/>
                <w:sz w:val="22"/>
                <w:szCs w:val="22"/>
              </w:rPr>
            </w:pPr>
          </w:p>
        </w:tc>
        <w:tc>
          <w:tcPr>
            <w:tcW w:w="1350" w:type="dxa"/>
          </w:tcPr>
          <w:p w14:paraId="045EA0DC" w14:textId="2A1EA671" w:rsidR="00DD52A4" w:rsidRDefault="00DD52A4" w:rsidP="00DD52A4">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123,348</w:t>
            </w:r>
          </w:p>
        </w:tc>
      </w:tr>
      <w:tr w:rsidR="00DD52A4" w:rsidRPr="003C4453" w14:paraId="4C6E76A7" w14:textId="77777777">
        <w:trPr>
          <w:cantSplit/>
        </w:trPr>
        <w:tc>
          <w:tcPr>
            <w:tcW w:w="4050" w:type="dxa"/>
          </w:tcPr>
          <w:p w14:paraId="6B952454" w14:textId="77777777" w:rsidR="00DD52A4" w:rsidRPr="00D62CD4" w:rsidRDefault="00DD52A4" w:rsidP="00DD52A4">
            <w:pPr>
              <w:spacing w:line="240" w:lineRule="atLeast"/>
              <w:rPr>
                <w:rFonts w:ascii="Calibri" w:hAnsi="Calibri" w:cs="Calibri"/>
                <w:sz w:val="22"/>
                <w:szCs w:val="22"/>
              </w:rPr>
            </w:pPr>
          </w:p>
        </w:tc>
        <w:tc>
          <w:tcPr>
            <w:tcW w:w="1170" w:type="dxa"/>
          </w:tcPr>
          <w:p w14:paraId="539FA2ED" w14:textId="77777777" w:rsidR="00DD52A4" w:rsidRPr="0039114F" w:rsidRDefault="00DD52A4" w:rsidP="00DD52A4">
            <w:pPr>
              <w:pStyle w:val="BodyText"/>
              <w:tabs>
                <w:tab w:val="decimal" w:pos="749"/>
              </w:tabs>
              <w:ind w:left="-79" w:right="-79"/>
              <w:jc w:val="left"/>
              <w:rPr>
                <w:rFonts w:ascii="Calibri" w:hAnsi="Calibri" w:cs="Calibri"/>
                <w:sz w:val="22"/>
                <w:szCs w:val="22"/>
              </w:rPr>
            </w:pPr>
          </w:p>
        </w:tc>
        <w:tc>
          <w:tcPr>
            <w:tcW w:w="184" w:type="dxa"/>
          </w:tcPr>
          <w:p w14:paraId="2E3A340B"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tcPr>
          <w:p w14:paraId="09EB4A97" w14:textId="77777777" w:rsidR="00DD52A4" w:rsidRPr="0039114F" w:rsidRDefault="00DD52A4" w:rsidP="00DD52A4">
            <w:pPr>
              <w:pStyle w:val="BodyText"/>
              <w:tabs>
                <w:tab w:val="decimal" w:pos="623"/>
              </w:tabs>
              <w:ind w:left="-79" w:right="-79"/>
              <w:jc w:val="left"/>
              <w:rPr>
                <w:rFonts w:ascii="Calibri" w:hAnsi="Calibri" w:cs="Calibri"/>
                <w:sz w:val="22"/>
                <w:szCs w:val="22"/>
              </w:rPr>
            </w:pPr>
          </w:p>
        </w:tc>
        <w:tc>
          <w:tcPr>
            <w:tcW w:w="180" w:type="dxa"/>
          </w:tcPr>
          <w:p w14:paraId="22992600"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260" w:type="dxa"/>
          </w:tcPr>
          <w:p w14:paraId="685388BE" w14:textId="77777777" w:rsidR="00DD52A4" w:rsidRPr="0039114F" w:rsidRDefault="00DD52A4" w:rsidP="00DD52A4">
            <w:pPr>
              <w:pStyle w:val="BodyText"/>
              <w:tabs>
                <w:tab w:val="decimal" w:pos="1086"/>
              </w:tabs>
              <w:ind w:left="-79" w:right="-79"/>
              <w:jc w:val="left"/>
              <w:rPr>
                <w:rFonts w:ascii="Calibri" w:hAnsi="Calibri" w:cs="Calibri"/>
                <w:sz w:val="22"/>
                <w:szCs w:val="22"/>
              </w:rPr>
            </w:pPr>
          </w:p>
        </w:tc>
        <w:tc>
          <w:tcPr>
            <w:tcW w:w="180" w:type="dxa"/>
          </w:tcPr>
          <w:p w14:paraId="67B1CA72"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350" w:type="dxa"/>
            <w:vAlign w:val="bottom"/>
          </w:tcPr>
          <w:p w14:paraId="2AB0670F" w14:textId="77777777" w:rsidR="00DD52A4" w:rsidRPr="00614B41" w:rsidRDefault="00DD52A4" w:rsidP="00DD52A4">
            <w:pPr>
              <w:pStyle w:val="BodyText"/>
              <w:tabs>
                <w:tab w:val="decimal" w:pos="1176"/>
              </w:tabs>
              <w:ind w:left="-79" w:right="-79"/>
              <w:jc w:val="thaiDistribute"/>
              <w:rPr>
                <w:rFonts w:ascii="Calibri" w:hAnsi="Calibri" w:cstheme="minorBidi"/>
                <w:sz w:val="22"/>
                <w:szCs w:val="22"/>
              </w:rPr>
            </w:pPr>
          </w:p>
        </w:tc>
      </w:tr>
      <w:tr w:rsidR="00DD52A4" w:rsidRPr="003C4453" w14:paraId="010B7E4A" w14:textId="77777777">
        <w:trPr>
          <w:cantSplit/>
        </w:trPr>
        <w:tc>
          <w:tcPr>
            <w:tcW w:w="4050" w:type="dxa"/>
          </w:tcPr>
          <w:p w14:paraId="44CAB418" w14:textId="77777777" w:rsidR="00DD52A4" w:rsidRPr="00D62CD4" w:rsidRDefault="00DD52A4" w:rsidP="00DD52A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F6BC4E0" w14:textId="77777777" w:rsidR="00DD52A4" w:rsidRPr="0039114F" w:rsidRDefault="00DD52A4" w:rsidP="00DD52A4">
            <w:pPr>
              <w:pStyle w:val="BodyText"/>
              <w:tabs>
                <w:tab w:val="decimal" w:pos="668"/>
              </w:tabs>
              <w:ind w:left="-79" w:right="-79"/>
              <w:jc w:val="left"/>
              <w:rPr>
                <w:rFonts w:ascii="Calibri" w:hAnsi="Calibri" w:cs="Calibri"/>
                <w:sz w:val="22"/>
                <w:szCs w:val="22"/>
              </w:rPr>
            </w:pPr>
          </w:p>
        </w:tc>
        <w:tc>
          <w:tcPr>
            <w:tcW w:w="184" w:type="dxa"/>
          </w:tcPr>
          <w:p w14:paraId="546C9C24"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vAlign w:val="bottom"/>
          </w:tcPr>
          <w:p w14:paraId="65AEF7F4" w14:textId="77777777" w:rsidR="00DD52A4" w:rsidRPr="0039114F" w:rsidRDefault="00DD52A4" w:rsidP="00DD52A4">
            <w:pPr>
              <w:pStyle w:val="BodyText"/>
              <w:tabs>
                <w:tab w:val="decimal" w:pos="668"/>
              </w:tabs>
              <w:ind w:left="-79" w:right="-79"/>
              <w:jc w:val="left"/>
              <w:rPr>
                <w:rFonts w:ascii="Calibri" w:hAnsi="Calibri" w:cs="Calibri"/>
                <w:sz w:val="22"/>
                <w:szCs w:val="22"/>
              </w:rPr>
            </w:pPr>
          </w:p>
        </w:tc>
        <w:tc>
          <w:tcPr>
            <w:tcW w:w="180" w:type="dxa"/>
            <w:vAlign w:val="bottom"/>
          </w:tcPr>
          <w:p w14:paraId="046B348B"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260" w:type="dxa"/>
            <w:vAlign w:val="bottom"/>
          </w:tcPr>
          <w:p w14:paraId="1FCB775D" w14:textId="77777777" w:rsidR="00DD52A4" w:rsidRPr="0039114F" w:rsidRDefault="00DD52A4" w:rsidP="00DD52A4">
            <w:pPr>
              <w:pStyle w:val="BodyText"/>
              <w:tabs>
                <w:tab w:val="decimal" w:pos="1086"/>
              </w:tabs>
              <w:ind w:left="-79" w:right="-79"/>
              <w:jc w:val="left"/>
              <w:rPr>
                <w:rFonts w:ascii="Calibri" w:hAnsi="Calibri" w:cs="Calibri"/>
                <w:sz w:val="22"/>
                <w:szCs w:val="22"/>
              </w:rPr>
            </w:pPr>
          </w:p>
        </w:tc>
        <w:tc>
          <w:tcPr>
            <w:tcW w:w="180" w:type="dxa"/>
            <w:vAlign w:val="bottom"/>
          </w:tcPr>
          <w:p w14:paraId="5BAEED78"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350" w:type="dxa"/>
            <w:vAlign w:val="bottom"/>
          </w:tcPr>
          <w:p w14:paraId="60D907C2" w14:textId="77777777" w:rsidR="00DD52A4" w:rsidRPr="00614B41" w:rsidRDefault="00DD52A4" w:rsidP="00DD52A4">
            <w:pPr>
              <w:pStyle w:val="BodyText"/>
              <w:tabs>
                <w:tab w:val="decimal" w:pos="1176"/>
              </w:tabs>
              <w:ind w:left="-79" w:right="-79"/>
              <w:jc w:val="thaiDistribute"/>
              <w:rPr>
                <w:rFonts w:ascii="Calibri" w:hAnsi="Calibri" w:cstheme="minorBidi"/>
                <w:sz w:val="22"/>
                <w:szCs w:val="22"/>
              </w:rPr>
            </w:pPr>
          </w:p>
        </w:tc>
      </w:tr>
      <w:tr w:rsidR="00DD52A4" w:rsidRPr="003C4453" w14:paraId="1DC8509B" w14:textId="77777777">
        <w:trPr>
          <w:cantSplit/>
        </w:trPr>
        <w:tc>
          <w:tcPr>
            <w:tcW w:w="4050" w:type="dxa"/>
          </w:tcPr>
          <w:p w14:paraId="30F88412" w14:textId="77777777" w:rsidR="00DD52A4" w:rsidRPr="00030945" w:rsidRDefault="00DD52A4" w:rsidP="00DD52A4">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48EF804E" w14:textId="78382E21" w:rsidR="00DD52A4" w:rsidRDefault="00DD52A4"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1,598,904</w:t>
            </w:r>
          </w:p>
        </w:tc>
        <w:tc>
          <w:tcPr>
            <w:tcW w:w="184" w:type="dxa"/>
            <w:vAlign w:val="bottom"/>
          </w:tcPr>
          <w:p w14:paraId="271A068B"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vAlign w:val="bottom"/>
          </w:tcPr>
          <w:p w14:paraId="2C79C855" w14:textId="08309FB7" w:rsidR="00DD52A4" w:rsidRDefault="00DD52A4" w:rsidP="00DD52A4">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21,918</w:t>
            </w:r>
          </w:p>
        </w:tc>
        <w:tc>
          <w:tcPr>
            <w:tcW w:w="180" w:type="dxa"/>
            <w:vAlign w:val="bottom"/>
          </w:tcPr>
          <w:p w14:paraId="57072371"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47E79997" w14:textId="74E4997F" w:rsidR="00DD52A4" w:rsidRDefault="00DD52A4"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1,598,904</w:t>
            </w:r>
          </w:p>
        </w:tc>
        <w:tc>
          <w:tcPr>
            <w:tcW w:w="180" w:type="dxa"/>
            <w:vAlign w:val="bottom"/>
          </w:tcPr>
          <w:p w14:paraId="1AFC1325" w14:textId="77777777" w:rsidR="00DD52A4" w:rsidRPr="0039114F" w:rsidRDefault="00DD52A4" w:rsidP="00DD52A4">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53772B63" w14:textId="4CB76AFE" w:rsidR="00DD52A4" w:rsidRPr="00614B41" w:rsidRDefault="00DD52A4" w:rsidP="00DD52A4">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21,918</w:t>
            </w:r>
          </w:p>
        </w:tc>
      </w:tr>
      <w:tr w:rsidR="00DD52A4" w:rsidRPr="003C4453" w14:paraId="4978A6A0" w14:textId="77777777">
        <w:trPr>
          <w:cantSplit/>
        </w:trPr>
        <w:tc>
          <w:tcPr>
            <w:tcW w:w="4050" w:type="dxa"/>
          </w:tcPr>
          <w:p w14:paraId="00DB128C" w14:textId="39B6EFD5" w:rsidR="00DD52A4" w:rsidRPr="00030945" w:rsidRDefault="00DD52A4" w:rsidP="00DD52A4">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vAlign w:val="bottom"/>
          </w:tcPr>
          <w:p w14:paraId="6F633BDB" w14:textId="66A2534C" w:rsidR="00DD52A4" w:rsidRPr="00AC3A95" w:rsidRDefault="00DD52A4" w:rsidP="00DD52A4">
            <w:pPr>
              <w:pStyle w:val="BodyText"/>
              <w:tabs>
                <w:tab w:val="decimal" w:pos="996"/>
              </w:tabs>
              <w:ind w:left="-79" w:right="-79"/>
              <w:jc w:val="thaiDistribute"/>
              <w:rPr>
                <w:rFonts w:ascii="Calibri" w:hAnsi="Calibri" w:cstheme="minorBidi"/>
                <w:sz w:val="22"/>
                <w:szCs w:val="22"/>
                <w:cs/>
              </w:rPr>
            </w:pPr>
            <w:r>
              <w:rPr>
                <w:rFonts w:ascii="Calibri" w:hAnsi="Calibri" w:cs="Calibri"/>
                <w:sz w:val="22"/>
                <w:szCs w:val="22"/>
              </w:rPr>
              <w:t>1,800,000</w:t>
            </w:r>
          </w:p>
        </w:tc>
        <w:tc>
          <w:tcPr>
            <w:tcW w:w="184" w:type="dxa"/>
            <w:vAlign w:val="bottom"/>
          </w:tcPr>
          <w:p w14:paraId="4CFC26D6"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vAlign w:val="bottom"/>
          </w:tcPr>
          <w:p w14:paraId="006AC2E0" w14:textId="0AF6726E" w:rsidR="00DD52A4" w:rsidRDefault="00DD52A4" w:rsidP="00DD52A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AC2CAC4"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3DE98E4E" w14:textId="55D69558" w:rsidR="00DD52A4" w:rsidRDefault="00DD52A4"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1,800,000</w:t>
            </w:r>
          </w:p>
        </w:tc>
        <w:tc>
          <w:tcPr>
            <w:tcW w:w="180" w:type="dxa"/>
            <w:vAlign w:val="bottom"/>
          </w:tcPr>
          <w:p w14:paraId="44052828" w14:textId="77777777" w:rsidR="00DD52A4" w:rsidRPr="0039114F" w:rsidRDefault="00DD52A4" w:rsidP="00DD52A4">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14E25236" w14:textId="413846B3" w:rsidR="00DD52A4" w:rsidRPr="00614B41" w:rsidRDefault="00DD52A4" w:rsidP="00DD52A4">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DD52A4" w:rsidRPr="003C4453" w14:paraId="5FAC4AAC" w14:textId="77777777">
        <w:trPr>
          <w:cantSplit/>
          <w:trHeight w:val="87"/>
        </w:trPr>
        <w:tc>
          <w:tcPr>
            <w:tcW w:w="4050" w:type="dxa"/>
          </w:tcPr>
          <w:p w14:paraId="28C90368" w14:textId="77777777" w:rsidR="00DD52A4" w:rsidRPr="00D62CD4" w:rsidRDefault="00DD52A4" w:rsidP="00DD52A4">
            <w:pPr>
              <w:spacing w:line="240" w:lineRule="atLeast"/>
              <w:rPr>
                <w:rFonts w:ascii="Calibri" w:hAnsi="Calibri" w:cs="Calibri"/>
                <w:sz w:val="22"/>
                <w:szCs w:val="22"/>
              </w:rPr>
            </w:pPr>
          </w:p>
        </w:tc>
        <w:tc>
          <w:tcPr>
            <w:tcW w:w="1170" w:type="dxa"/>
            <w:vAlign w:val="bottom"/>
          </w:tcPr>
          <w:p w14:paraId="42946FFE" w14:textId="77777777" w:rsidR="00DD52A4" w:rsidRPr="0039114F" w:rsidRDefault="00DD52A4" w:rsidP="00DD52A4">
            <w:pPr>
              <w:pStyle w:val="BodyText"/>
              <w:tabs>
                <w:tab w:val="decimal" w:pos="996"/>
              </w:tabs>
              <w:ind w:left="-79" w:right="-79"/>
              <w:jc w:val="thaiDistribute"/>
              <w:rPr>
                <w:rFonts w:ascii="Calibri" w:hAnsi="Calibri" w:cs="Calibri"/>
                <w:sz w:val="22"/>
                <w:szCs w:val="22"/>
              </w:rPr>
            </w:pPr>
          </w:p>
        </w:tc>
        <w:tc>
          <w:tcPr>
            <w:tcW w:w="184" w:type="dxa"/>
            <w:vAlign w:val="bottom"/>
          </w:tcPr>
          <w:p w14:paraId="53993A7D"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vAlign w:val="bottom"/>
          </w:tcPr>
          <w:p w14:paraId="3865B7BC" w14:textId="77777777" w:rsidR="00DD52A4" w:rsidRPr="0039114F" w:rsidRDefault="00DD52A4" w:rsidP="00DD52A4">
            <w:pPr>
              <w:pStyle w:val="BodyText"/>
              <w:tabs>
                <w:tab w:val="decimal" w:pos="623"/>
              </w:tabs>
              <w:ind w:left="-79" w:right="-79"/>
              <w:jc w:val="left"/>
              <w:rPr>
                <w:rFonts w:ascii="Calibri" w:hAnsi="Calibri" w:cs="Calibri"/>
                <w:sz w:val="22"/>
                <w:szCs w:val="22"/>
              </w:rPr>
            </w:pPr>
          </w:p>
        </w:tc>
        <w:tc>
          <w:tcPr>
            <w:tcW w:w="180" w:type="dxa"/>
            <w:vAlign w:val="bottom"/>
          </w:tcPr>
          <w:p w14:paraId="31467779"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77621E11" w14:textId="77777777" w:rsidR="00DD52A4" w:rsidRPr="0039114F" w:rsidRDefault="00DD52A4" w:rsidP="00DD52A4">
            <w:pPr>
              <w:pStyle w:val="BodyText"/>
              <w:tabs>
                <w:tab w:val="decimal" w:pos="1086"/>
              </w:tabs>
              <w:ind w:left="-79" w:right="-79"/>
              <w:jc w:val="left"/>
              <w:rPr>
                <w:rFonts w:ascii="Calibri" w:hAnsi="Calibri" w:cs="Calibri"/>
                <w:sz w:val="22"/>
                <w:szCs w:val="22"/>
              </w:rPr>
            </w:pPr>
          </w:p>
        </w:tc>
        <w:tc>
          <w:tcPr>
            <w:tcW w:w="180" w:type="dxa"/>
            <w:vAlign w:val="bottom"/>
          </w:tcPr>
          <w:p w14:paraId="0A286C76" w14:textId="77777777" w:rsidR="00DD52A4" w:rsidRPr="0039114F" w:rsidRDefault="00DD52A4" w:rsidP="00DD52A4">
            <w:pPr>
              <w:pStyle w:val="BodyText"/>
              <w:tabs>
                <w:tab w:val="decimal" w:pos="578"/>
              </w:tabs>
              <w:ind w:left="-79" w:right="-79"/>
              <w:jc w:val="left"/>
              <w:rPr>
                <w:rFonts w:ascii="Calibri" w:hAnsi="Calibri" w:cs="Calibri"/>
                <w:sz w:val="22"/>
                <w:szCs w:val="22"/>
              </w:rPr>
            </w:pPr>
          </w:p>
        </w:tc>
        <w:tc>
          <w:tcPr>
            <w:tcW w:w="1350" w:type="dxa"/>
            <w:vAlign w:val="bottom"/>
          </w:tcPr>
          <w:p w14:paraId="4BD5AF20" w14:textId="77777777" w:rsidR="00DD52A4" w:rsidRPr="00614B41" w:rsidRDefault="00DD52A4" w:rsidP="00DD52A4">
            <w:pPr>
              <w:pStyle w:val="BodyText"/>
              <w:tabs>
                <w:tab w:val="decimal" w:pos="1176"/>
              </w:tabs>
              <w:ind w:left="-79" w:right="-79"/>
              <w:jc w:val="thaiDistribute"/>
              <w:rPr>
                <w:rFonts w:ascii="Calibri" w:hAnsi="Calibri" w:cstheme="minorBidi"/>
                <w:sz w:val="22"/>
                <w:szCs w:val="22"/>
              </w:rPr>
            </w:pPr>
          </w:p>
        </w:tc>
      </w:tr>
      <w:tr w:rsidR="00DD52A4" w:rsidRPr="003C4453" w14:paraId="6EFBAD1B" w14:textId="77777777">
        <w:trPr>
          <w:cantSplit/>
        </w:trPr>
        <w:tc>
          <w:tcPr>
            <w:tcW w:w="4050" w:type="dxa"/>
          </w:tcPr>
          <w:p w14:paraId="6FB97F79" w14:textId="77777777" w:rsidR="00DD52A4" w:rsidRPr="00D62CD4" w:rsidRDefault="00DD52A4" w:rsidP="00DD52A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3A5C40BD" w14:textId="77777777" w:rsidR="00DD52A4" w:rsidRPr="0039114F" w:rsidRDefault="00DD52A4" w:rsidP="00DD52A4">
            <w:pPr>
              <w:pStyle w:val="BodyText"/>
              <w:tabs>
                <w:tab w:val="decimal" w:pos="996"/>
              </w:tabs>
              <w:ind w:left="-79" w:right="-79"/>
              <w:jc w:val="thaiDistribute"/>
              <w:rPr>
                <w:rFonts w:ascii="Calibri" w:hAnsi="Calibri" w:cs="Calibri"/>
                <w:sz w:val="22"/>
                <w:szCs w:val="22"/>
              </w:rPr>
            </w:pPr>
          </w:p>
        </w:tc>
        <w:tc>
          <w:tcPr>
            <w:tcW w:w="184" w:type="dxa"/>
            <w:vAlign w:val="bottom"/>
          </w:tcPr>
          <w:p w14:paraId="002C6F33"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vAlign w:val="center"/>
          </w:tcPr>
          <w:p w14:paraId="43B2B784" w14:textId="77777777" w:rsidR="00DD52A4" w:rsidRPr="0039114F" w:rsidRDefault="00DD52A4" w:rsidP="00DD52A4">
            <w:pPr>
              <w:pStyle w:val="BodyText"/>
              <w:tabs>
                <w:tab w:val="decimal" w:pos="623"/>
              </w:tabs>
              <w:ind w:left="-79" w:right="-79"/>
              <w:jc w:val="left"/>
              <w:rPr>
                <w:rFonts w:ascii="Calibri" w:hAnsi="Calibri" w:cs="Calibri"/>
                <w:sz w:val="22"/>
                <w:szCs w:val="22"/>
              </w:rPr>
            </w:pPr>
          </w:p>
        </w:tc>
        <w:tc>
          <w:tcPr>
            <w:tcW w:w="180" w:type="dxa"/>
            <w:vAlign w:val="bottom"/>
          </w:tcPr>
          <w:p w14:paraId="3A372171"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260" w:type="dxa"/>
            <w:vAlign w:val="bottom"/>
          </w:tcPr>
          <w:p w14:paraId="700AAFC9" w14:textId="77777777" w:rsidR="00DD52A4" w:rsidRPr="0039114F" w:rsidRDefault="00DD52A4" w:rsidP="00DD52A4">
            <w:pPr>
              <w:pStyle w:val="BodyText"/>
              <w:tabs>
                <w:tab w:val="decimal" w:pos="1086"/>
              </w:tabs>
              <w:ind w:left="-79" w:right="-79"/>
              <w:jc w:val="left"/>
              <w:rPr>
                <w:rFonts w:ascii="Calibri" w:hAnsi="Calibri" w:cs="Calibri"/>
                <w:sz w:val="22"/>
                <w:szCs w:val="22"/>
              </w:rPr>
            </w:pPr>
          </w:p>
        </w:tc>
        <w:tc>
          <w:tcPr>
            <w:tcW w:w="180" w:type="dxa"/>
            <w:vAlign w:val="bottom"/>
          </w:tcPr>
          <w:p w14:paraId="650693A6"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350" w:type="dxa"/>
            <w:vAlign w:val="center"/>
          </w:tcPr>
          <w:p w14:paraId="485B3B38" w14:textId="77777777" w:rsidR="00DD52A4" w:rsidRPr="00614B41" w:rsidRDefault="00DD52A4" w:rsidP="00DD52A4">
            <w:pPr>
              <w:pStyle w:val="BodyText"/>
              <w:tabs>
                <w:tab w:val="decimal" w:pos="1176"/>
              </w:tabs>
              <w:ind w:left="-79" w:right="-79"/>
              <w:jc w:val="thaiDistribute"/>
              <w:rPr>
                <w:rFonts w:ascii="Calibri" w:hAnsi="Calibri" w:cstheme="minorBidi"/>
                <w:sz w:val="22"/>
                <w:szCs w:val="22"/>
              </w:rPr>
            </w:pPr>
          </w:p>
        </w:tc>
      </w:tr>
      <w:tr w:rsidR="00DD52A4" w:rsidRPr="003C4453" w14:paraId="404EAD13" w14:textId="77777777">
        <w:trPr>
          <w:cantSplit/>
        </w:trPr>
        <w:tc>
          <w:tcPr>
            <w:tcW w:w="4050" w:type="dxa"/>
          </w:tcPr>
          <w:p w14:paraId="482CD5E0" w14:textId="77777777" w:rsidR="00DD52A4" w:rsidRPr="00A76EAF" w:rsidRDefault="00DD52A4" w:rsidP="00DD52A4">
            <w:pPr>
              <w:spacing w:line="240" w:lineRule="atLeast"/>
              <w:rPr>
                <w:rFonts w:ascii="Calibri" w:eastAsia="Arial Unicode MS" w:hAnsi="Calibri" w:cs="Browallia New"/>
                <w:b/>
                <w:bCs/>
                <w:i/>
                <w:iCs/>
                <w:sz w:val="22"/>
                <w:szCs w:val="28"/>
              </w:rPr>
            </w:pPr>
            <w:r>
              <w:rPr>
                <w:rFonts w:ascii="Calibri" w:hAnsi="Calibri" w:cs="Calibri"/>
                <w:sz w:val="22"/>
                <w:szCs w:val="22"/>
              </w:rPr>
              <w:t xml:space="preserve">Revenue from sale </w:t>
            </w:r>
            <w:r>
              <w:rPr>
                <w:rFonts w:ascii="Calibri" w:hAnsi="Calibri" w:cs="Browallia New"/>
                <w:sz w:val="22"/>
                <w:szCs w:val="28"/>
              </w:rPr>
              <w:t>goods</w:t>
            </w:r>
          </w:p>
        </w:tc>
        <w:tc>
          <w:tcPr>
            <w:tcW w:w="1170" w:type="dxa"/>
            <w:vAlign w:val="bottom"/>
          </w:tcPr>
          <w:p w14:paraId="7B15CFF5" w14:textId="368AE07A" w:rsidR="00DD52A4" w:rsidRPr="0039114F" w:rsidRDefault="00B6756D" w:rsidP="00B675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5,998,921</w:t>
            </w:r>
          </w:p>
        </w:tc>
        <w:tc>
          <w:tcPr>
            <w:tcW w:w="184" w:type="dxa"/>
            <w:vAlign w:val="bottom"/>
          </w:tcPr>
          <w:p w14:paraId="0ED7E530"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166" w:type="dxa"/>
            <w:vAlign w:val="center"/>
          </w:tcPr>
          <w:p w14:paraId="0B802D98" w14:textId="5C59212A" w:rsidR="00DD52A4" w:rsidRPr="0039114F" w:rsidRDefault="00DD52A4" w:rsidP="00DD52A4">
            <w:pPr>
              <w:pStyle w:val="BodyText"/>
              <w:tabs>
                <w:tab w:val="decimal" w:pos="1008"/>
              </w:tabs>
              <w:ind w:left="-79" w:right="-79"/>
              <w:jc w:val="left"/>
              <w:rPr>
                <w:rFonts w:ascii="Calibri" w:hAnsi="Calibri" w:cs="Calibri"/>
                <w:sz w:val="22"/>
                <w:szCs w:val="22"/>
              </w:rPr>
            </w:pPr>
            <w:r>
              <w:rPr>
                <w:rFonts w:ascii="Calibri" w:hAnsi="Calibri" w:cs="Calibri"/>
                <w:sz w:val="22"/>
                <w:szCs w:val="22"/>
              </w:rPr>
              <w:t>297,719</w:t>
            </w:r>
          </w:p>
        </w:tc>
        <w:tc>
          <w:tcPr>
            <w:tcW w:w="180" w:type="dxa"/>
            <w:vAlign w:val="bottom"/>
          </w:tcPr>
          <w:p w14:paraId="4F61DAD0"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260" w:type="dxa"/>
            <w:vAlign w:val="bottom"/>
          </w:tcPr>
          <w:p w14:paraId="7814390C" w14:textId="68A5C3F2" w:rsidR="00DD52A4" w:rsidRPr="00AC3A95" w:rsidRDefault="00AC3A95" w:rsidP="00DD52A4">
            <w:pPr>
              <w:pStyle w:val="BodyText"/>
              <w:tabs>
                <w:tab w:val="decimal" w:pos="726"/>
              </w:tabs>
              <w:ind w:left="-79" w:right="-79"/>
              <w:jc w:val="left"/>
              <w:rPr>
                <w:rFonts w:ascii="Calibri" w:hAnsi="Calibri" w:cstheme="minorBidi"/>
                <w:sz w:val="22"/>
                <w:szCs w:val="22"/>
              </w:rPr>
            </w:pPr>
            <w:r>
              <w:rPr>
                <w:rFonts w:ascii="Calibri" w:hAnsi="Calibri" w:cstheme="minorBidi"/>
                <w:sz w:val="22"/>
                <w:szCs w:val="22"/>
              </w:rPr>
              <w:t>-</w:t>
            </w:r>
          </w:p>
        </w:tc>
        <w:tc>
          <w:tcPr>
            <w:tcW w:w="180" w:type="dxa"/>
            <w:vAlign w:val="bottom"/>
          </w:tcPr>
          <w:p w14:paraId="3ADD793F" w14:textId="77777777" w:rsidR="00DD52A4" w:rsidRPr="0039114F" w:rsidRDefault="00DD52A4" w:rsidP="00DD52A4">
            <w:pPr>
              <w:pStyle w:val="BodyText"/>
              <w:tabs>
                <w:tab w:val="decimal" w:pos="893"/>
              </w:tabs>
              <w:ind w:left="-79" w:right="-79"/>
              <w:jc w:val="left"/>
              <w:rPr>
                <w:rFonts w:ascii="Calibri" w:hAnsi="Calibri" w:cs="Calibri"/>
                <w:sz w:val="22"/>
                <w:szCs w:val="22"/>
              </w:rPr>
            </w:pPr>
          </w:p>
        </w:tc>
        <w:tc>
          <w:tcPr>
            <w:tcW w:w="1350" w:type="dxa"/>
            <w:vAlign w:val="center"/>
          </w:tcPr>
          <w:p w14:paraId="5D813157" w14:textId="2B52CCB7" w:rsidR="00DD52A4" w:rsidRPr="00614B41" w:rsidRDefault="00DD52A4" w:rsidP="00DD52A4">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DD52A4" w:rsidRPr="003C4453" w14:paraId="4C113AF2" w14:textId="77777777">
        <w:trPr>
          <w:cantSplit/>
        </w:trPr>
        <w:tc>
          <w:tcPr>
            <w:tcW w:w="4050" w:type="dxa"/>
          </w:tcPr>
          <w:p w14:paraId="25527CE8" w14:textId="77777777" w:rsidR="00DD52A4" w:rsidRPr="00030945" w:rsidRDefault="00DD52A4" w:rsidP="00DD52A4">
            <w:pPr>
              <w:spacing w:line="240" w:lineRule="atLeast"/>
              <w:rPr>
                <w:rFonts w:ascii="Calibri" w:hAnsi="Calibri" w:cs="Calibri"/>
                <w:sz w:val="22"/>
                <w:szCs w:val="22"/>
              </w:rPr>
            </w:pPr>
            <w:r>
              <w:rPr>
                <w:rFonts w:ascii="Calibri" w:hAnsi="Calibri" w:cs="Calibri"/>
                <w:sz w:val="22"/>
                <w:szCs w:val="22"/>
              </w:rPr>
              <w:t>Revenue from construction contract</w:t>
            </w:r>
          </w:p>
        </w:tc>
        <w:tc>
          <w:tcPr>
            <w:tcW w:w="1170" w:type="dxa"/>
            <w:vAlign w:val="bottom"/>
          </w:tcPr>
          <w:p w14:paraId="688EA34D" w14:textId="0A958DFA" w:rsidR="00DD52A4" w:rsidRPr="0039114F" w:rsidRDefault="00B6756D"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101,149</w:t>
            </w:r>
          </w:p>
        </w:tc>
        <w:tc>
          <w:tcPr>
            <w:tcW w:w="184" w:type="dxa"/>
            <w:vAlign w:val="bottom"/>
          </w:tcPr>
          <w:p w14:paraId="431BA4B4"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166" w:type="dxa"/>
            <w:vAlign w:val="bottom"/>
          </w:tcPr>
          <w:p w14:paraId="168A5E2B" w14:textId="625A3248" w:rsidR="00DD52A4" w:rsidRPr="00255DA2" w:rsidRDefault="00DD52A4" w:rsidP="00DD52A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54B43C1"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43731C6E" w14:textId="3A5B034A" w:rsidR="00DD52A4" w:rsidRPr="0039114F" w:rsidRDefault="00AC3A95" w:rsidP="00DD52A4">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2166F38"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350" w:type="dxa"/>
            <w:vAlign w:val="bottom"/>
          </w:tcPr>
          <w:p w14:paraId="21B58738" w14:textId="2284458D" w:rsidR="00DD52A4" w:rsidRPr="00614B41" w:rsidRDefault="00DD52A4" w:rsidP="00DD52A4">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DD52A4" w:rsidRPr="003C4453" w14:paraId="773925FF" w14:textId="77777777">
        <w:trPr>
          <w:cantSplit/>
        </w:trPr>
        <w:tc>
          <w:tcPr>
            <w:tcW w:w="4050" w:type="dxa"/>
          </w:tcPr>
          <w:p w14:paraId="4C0F3A51" w14:textId="77777777" w:rsidR="00DD52A4" w:rsidRPr="00D62CD4" w:rsidRDefault="00DD52A4" w:rsidP="00DD52A4">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7F3D1E8C" w14:textId="653CF509" w:rsidR="00DD52A4" w:rsidRPr="00614B41" w:rsidRDefault="00B6756D"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96,314</w:t>
            </w:r>
          </w:p>
        </w:tc>
        <w:tc>
          <w:tcPr>
            <w:tcW w:w="184" w:type="dxa"/>
            <w:vAlign w:val="bottom"/>
          </w:tcPr>
          <w:p w14:paraId="66C9DAFE"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166" w:type="dxa"/>
            <w:vAlign w:val="bottom"/>
          </w:tcPr>
          <w:p w14:paraId="68E31F1B" w14:textId="1E9A5797" w:rsidR="00DD52A4" w:rsidRPr="00255DA2" w:rsidRDefault="00DD52A4" w:rsidP="00DD52A4">
            <w:pPr>
              <w:pStyle w:val="BodyText"/>
              <w:tabs>
                <w:tab w:val="decimal" w:pos="1008"/>
              </w:tabs>
              <w:ind w:left="-79" w:right="-79"/>
              <w:jc w:val="left"/>
              <w:rPr>
                <w:rFonts w:ascii="Calibri" w:hAnsi="Calibri" w:cs="Calibri"/>
                <w:sz w:val="22"/>
                <w:szCs w:val="22"/>
              </w:rPr>
            </w:pPr>
            <w:r>
              <w:rPr>
                <w:rFonts w:ascii="Calibri" w:hAnsi="Calibri" w:cs="Calibri"/>
                <w:sz w:val="22"/>
                <w:szCs w:val="22"/>
              </w:rPr>
              <w:t>318,509</w:t>
            </w:r>
          </w:p>
        </w:tc>
        <w:tc>
          <w:tcPr>
            <w:tcW w:w="180" w:type="dxa"/>
            <w:vAlign w:val="bottom"/>
          </w:tcPr>
          <w:p w14:paraId="6C2D5108"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218A9446" w14:textId="7F905D0E" w:rsidR="00DD52A4" w:rsidRPr="0039114F" w:rsidRDefault="00AC3A95"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43,931</w:t>
            </w:r>
          </w:p>
        </w:tc>
        <w:tc>
          <w:tcPr>
            <w:tcW w:w="180" w:type="dxa"/>
            <w:vAlign w:val="bottom"/>
          </w:tcPr>
          <w:p w14:paraId="5C66F85A"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350" w:type="dxa"/>
            <w:vAlign w:val="bottom"/>
          </w:tcPr>
          <w:p w14:paraId="75527400" w14:textId="3CA029A9" w:rsidR="00DD52A4" w:rsidRPr="00614B41" w:rsidRDefault="00DD52A4" w:rsidP="00DD52A4">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239,009</w:t>
            </w:r>
          </w:p>
        </w:tc>
      </w:tr>
      <w:tr w:rsidR="00DD52A4" w:rsidRPr="003C4453" w14:paraId="6C942602" w14:textId="77777777">
        <w:trPr>
          <w:cantSplit/>
        </w:trPr>
        <w:tc>
          <w:tcPr>
            <w:tcW w:w="4050" w:type="dxa"/>
          </w:tcPr>
          <w:p w14:paraId="6673AD88" w14:textId="2A22665B" w:rsidR="00DD52A4" w:rsidRPr="00203AC1" w:rsidRDefault="00DD52A4" w:rsidP="00DD52A4">
            <w:pPr>
              <w:spacing w:line="240" w:lineRule="atLeast"/>
              <w:rPr>
                <w:rFonts w:ascii="Calibri" w:hAnsi="Calibri" w:cs="Calibri"/>
                <w:sz w:val="22"/>
                <w:szCs w:val="22"/>
              </w:rPr>
            </w:pPr>
            <w:r w:rsidRPr="00C54901">
              <w:rPr>
                <w:rFonts w:ascii="Calibri" w:hAnsi="Calibri" w:cs="Calibri"/>
                <w:sz w:val="22"/>
                <w:szCs w:val="22"/>
              </w:rPr>
              <w:t>Cost of construction of property</w:t>
            </w:r>
          </w:p>
        </w:tc>
        <w:tc>
          <w:tcPr>
            <w:tcW w:w="1170" w:type="dxa"/>
            <w:vAlign w:val="bottom"/>
          </w:tcPr>
          <w:p w14:paraId="7ED52B05" w14:textId="2546C58B" w:rsidR="00DD52A4" w:rsidRPr="00614B41" w:rsidRDefault="00B6756D"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4,784,680</w:t>
            </w:r>
          </w:p>
        </w:tc>
        <w:tc>
          <w:tcPr>
            <w:tcW w:w="184" w:type="dxa"/>
            <w:vAlign w:val="bottom"/>
          </w:tcPr>
          <w:p w14:paraId="52E05F3E"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166" w:type="dxa"/>
            <w:vAlign w:val="bottom"/>
          </w:tcPr>
          <w:p w14:paraId="04B2B441" w14:textId="15C54C04" w:rsidR="00DD52A4" w:rsidRPr="00255DA2" w:rsidRDefault="00DD52A4" w:rsidP="00DD52A4">
            <w:pPr>
              <w:pStyle w:val="BodyText"/>
              <w:tabs>
                <w:tab w:val="decimal" w:pos="1008"/>
              </w:tabs>
              <w:ind w:left="-79" w:right="-79"/>
              <w:jc w:val="left"/>
              <w:rPr>
                <w:rFonts w:ascii="Calibri" w:hAnsi="Calibri" w:cs="Calibri"/>
                <w:sz w:val="22"/>
                <w:szCs w:val="22"/>
              </w:rPr>
            </w:pPr>
            <w:r>
              <w:rPr>
                <w:rFonts w:ascii="Calibri" w:hAnsi="Calibri" w:cs="Calibri"/>
                <w:sz w:val="22"/>
                <w:szCs w:val="22"/>
              </w:rPr>
              <w:t>11,908,000</w:t>
            </w:r>
          </w:p>
        </w:tc>
        <w:tc>
          <w:tcPr>
            <w:tcW w:w="180" w:type="dxa"/>
            <w:vAlign w:val="bottom"/>
          </w:tcPr>
          <w:p w14:paraId="56B9D636"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325BC317" w14:textId="0E17F900" w:rsidR="00DD52A4" w:rsidRPr="0039114F" w:rsidRDefault="00AC3A95"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409,500</w:t>
            </w:r>
          </w:p>
        </w:tc>
        <w:tc>
          <w:tcPr>
            <w:tcW w:w="180" w:type="dxa"/>
            <w:vAlign w:val="bottom"/>
          </w:tcPr>
          <w:p w14:paraId="05580B4C"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350" w:type="dxa"/>
            <w:vAlign w:val="bottom"/>
          </w:tcPr>
          <w:p w14:paraId="1DB61018" w14:textId="2B1A9B3A" w:rsidR="00DD52A4" w:rsidRPr="00614B41" w:rsidRDefault="00DD52A4" w:rsidP="00DD52A4">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268,277</w:t>
            </w:r>
          </w:p>
        </w:tc>
      </w:tr>
      <w:tr w:rsidR="00DD52A4" w:rsidRPr="003C4453" w14:paraId="4F4A3FDD" w14:textId="77777777">
        <w:trPr>
          <w:cantSplit/>
        </w:trPr>
        <w:tc>
          <w:tcPr>
            <w:tcW w:w="4050" w:type="dxa"/>
          </w:tcPr>
          <w:p w14:paraId="0A830AE6" w14:textId="77777777" w:rsidR="00DD52A4" w:rsidRPr="00FD6DDF" w:rsidRDefault="00DD52A4" w:rsidP="00DD52A4">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6045C9E2" w14:textId="4829E3DC" w:rsidR="00DD52A4" w:rsidRPr="00614B41" w:rsidRDefault="00B6756D"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2,206,849</w:t>
            </w:r>
          </w:p>
        </w:tc>
        <w:tc>
          <w:tcPr>
            <w:tcW w:w="184" w:type="dxa"/>
            <w:vAlign w:val="bottom"/>
          </w:tcPr>
          <w:p w14:paraId="705EC302"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166" w:type="dxa"/>
            <w:vAlign w:val="bottom"/>
          </w:tcPr>
          <w:p w14:paraId="7E6C10BE" w14:textId="4D01E854" w:rsidR="00DD52A4" w:rsidRDefault="00DD52A4" w:rsidP="00DD52A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2CB5451"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1D6E74AE" w14:textId="6C214524" w:rsidR="00DD52A4" w:rsidRPr="0039114F" w:rsidRDefault="00AC3A95"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2,206,849</w:t>
            </w:r>
          </w:p>
        </w:tc>
        <w:tc>
          <w:tcPr>
            <w:tcW w:w="180" w:type="dxa"/>
            <w:vAlign w:val="bottom"/>
          </w:tcPr>
          <w:p w14:paraId="317EF51A"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350" w:type="dxa"/>
            <w:vAlign w:val="bottom"/>
          </w:tcPr>
          <w:p w14:paraId="6E8DC1A1" w14:textId="36C1D2CB" w:rsidR="00DD52A4" w:rsidRPr="00614B41" w:rsidRDefault="00DD52A4" w:rsidP="00DD52A4">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DD52A4" w:rsidRPr="003C4453" w14:paraId="24208719" w14:textId="77777777">
        <w:trPr>
          <w:cantSplit/>
        </w:trPr>
        <w:tc>
          <w:tcPr>
            <w:tcW w:w="4050" w:type="dxa"/>
          </w:tcPr>
          <w:p w14:paraId="3C80CFE3" w14:textId="459F8687" w:rsidR="00DD52A4" w:rsidRDefault="00DD52A4" w:rsidP="00DD52A4">
            <w:pPr>
              <w:spacing w:line="240" w:lineRule="atLeast"/>
              <w:rPr>
                <w:rFonts w:ascii="Calibri" w:hAnsi="Calibri" w:cs="Calibri"/>
                <w:sz w:val="22"/>
                <w:szCs w:val="22"/>
              </w:rPr>
            </w:pPr>
            <w:r>
              <w:rPr>
                <w:rFonts w:ascii="Calibri" w:hAnsi="Calibri" w:cs="Calibri"/>
                <w:sz w:val="22"/>
                <w:szCs w:val="22"/>
              </w:rPr>
              <w:t>Other expenses</w:t>
            </w:r>
          </w:p>
        </w:tc>
        <w:tc>
          <w:tcPr>
            <w:tcW w:w="1170" w:type="dxa"/>
            <w:vAlign w:val="bottom"/>
          </w:tcPr>
          <w:p w14:paraId="34B4144D" w14:textId="67CEBE56" w:rsidR="00DD52A4" w:rsidRPr="00614B41" w:rsidRDefault="00B6756D"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259,053</w:t>
            </w:r>
          </w:p>
        </w:tc>
        <w:tc>
          <w:tcPr>
            <w:tcW w:w="184" w:type="dxa"/>
            <w:vAlign w:val="bottom"/>
          </w:tcPr>
          <w:p w14:paraId="7B7BA9D5"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166" w:type="dxa"/>
            <w:vAlign w:val="bottom"/>
          </w:tcPr>
          <w:p w14:paraId="522F44BE" w14:textId="5D3AC52A" w:rsidR="00DD52A4" w:rsidRDefault="00DD52A4" w:rsidP="00DD52A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A6D0A4E"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44315802" w14:textId="1E7A0475" w:rsidR="00DD52A4" w:rsidRPr="0039114F" w:rsidRDefault="00AC3A95"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45,500</w:t>
            </w:r>
          </w:p>
        </w:tc>
        <w:tc>
          <w:tcPr>
            <w:tcW w:w="180" w:type="dxa"/>
            <w:vAlign w:val="bottom"/>
          </w:tcPr>
          <w:p w14:paraId="340A205D"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350" w:type="dxa"/>
            <w:vAlign w:val="bottom"/>
          </w:tcPr>
          <w:p w14:paraId="03886F3F" w14:textId="44C07D9A" w:rsidR="00DD52A4" w:rsidRPr="00614B41" w:rsidRDefault="00DD52A4" w:rsidP="00DD52A4">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DD52A4" w:rsidRPr="003C4453" w14:paraId="546A3632" w14:textId="77777777">
        <w:trPr>
          <w:cantSplit/>
          <w:trHeight w:val="137"/>
        </w:trPr>
        <w:tc>
          <w:tcPr>
            <w:tcW w:w="4050" w:type="dxa"/>
          </w:tcPr>
          <w:p w14:paraId="6E80DD38" w14:textId="77777777" w:rsidR="00DD52A4" w:rsidRPr="003C4453" w:rsidRDefault="00DD52A4" w:rsidP="00DD52A4">
            <w:pPr>
              <w:spacing w:line="240" w:lineRule="atLeast"/>
              <w:rPr>
                <w:rFonts w:ascii="Calibri" w:hAnsi="Calibri" w:cs="Calibri"/>
                <w:sz w:val="22"/>
                <w:szCs w:val="22"/>
              </w:rPr>
            </w:pPr>
          </w:p>
        </w:tc>
        <w:tc>
          <w:tcPr>
            <w:tcW w:w="1170" w:type="dxa"/>
          </w:tcPr>
          <w:p w14:paraId="60B3A8AD" w14:textId="77777777" w:rsidR="00DD52A4" w:rsidRPr="00614B41" w:rsidRDefault="00DD52A4" w:rsidP="00DD52A4">
            <w:pPr>
              <w:pStyle w:val="BodyText"/>
              <w:tabs>
                <w:tab w:val="decimal" w:pos="996"/>
              </w:tabs>
              <w:ind w:left="-79" w:right="-79"/>
              <w:jc w:val="thaiDistribute"/>
              <w:rPr>
                <w:rFonts w:ascii="Calibri" w:hAnsi="Calibri" w:cs="Calibri"/>
                <w:sz w:val="22"/>
                <w:szCs w:val="22"/>
              </w:rPr>
            </w:pPr>
          </w:p>
        </w:tc>
        <w:tc>
          <w:tcPr>
            <w:tcW w:w="184" w:type="dxa"/>
          </w:tcPr>
          <w:p w14:paraId="675ACE16"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21A108A5" w14:textId="77777777" w:rsidR="00DD52A4" w:rsidRPr="00614B41" w:rsidRDefault="00DD52A4" w:rsidP="00DD52A4">
            <w:pPr>
              <w:pStyle w:val="BodyText"/>
              <w:tabs>
                <w:tab w:val="decimal" w:pos="1008"/>
              </w:tabs>
              <w:ind w:left="-79" w:right="-79"/>
              <w:jc w:val="left"/>
              <w:rPr>
                <w:rFonts w:ascii="Calibri" w:hAnsi="Calibri" w:cs="Calibri"/>
                <w:sz w:val="22"/>
                <w:szCs w:val="22"/>
              </w:rPr>
            </w:pPr>
          </w:p>
        </w:tc>
        <w:tc>
          <w:tcPr>
            <w:tcW w:w="180" w:type="dxa"/>
            <w:vAlign w:val="bottom"/>
          </w:tcPr>
          <w:p w14:paraId="39D575F0" w14:textId="77777777" w:rsidR="00DD52A4" w:rsidRPr="0039114F" w:rsidRDefault="00DD52A4" w:rsidP="00DD52A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4D1A436A" w14:textId="77777777" w:rsidR="00DD52A4" w:rsidRPr="0039114F" w:rsidRDefault="00DD52A4" w:rsidP="00DD52A4">
            <w:pPr>
              <w:pStyle w:val="BodyText"/>
              <w:tabs>
                <w:tab w:val="decimal" w:pos="1086"/>
              </w:tabs>
              <w:ind w:left="-79" w:right="-79"/>
              <w:jc w:val="left"/>
              <w:rPr>
                <w:rFonts w:ascii="Calibri" w:hAnsi="Calibri" w:cs="Calibri"/>
                <w:sz w:val="22"/>
                <w:szCs w:val="22"/>
              </w:rPr>
            </w:pPr>
          </w:p>
        </w:tc>
        <w:tc>
          <w:tcPr>
            <w:tcW w:w="180" w:type="dxa"/>
            <w:vAlign w:val="bottom"/>
          </w:tcPr>
          <w:p w14:paraId="03992170"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center"/>
          </w:tcPr>
          <w:p w14:paraId="24A476B1" w14:textId="77777777" w:rsidR="00DD52A4" w:rsidRPr="00614B41" w:rsidRDefault="00DD52A4" w:rsidP="00DD52A4">
            <w:pPr>
              <w:pStyle w:val="BodyText"/>
              <w:tabs>
                <w:tab w:val="decimal" w:pos="1176"/>
              </w:tabs>
              <w:ind w:left="-79" w:right="-79"/>
              <w:jc w:val="thaiDistribute"/>
              <w:rPr>
                <w:rFonts w:ascii="Calibri" w:hAnsi="Calibri" w:cstheme="minorBidi"/>
                <w:sz w:val="22"/>
                <w:szCs w:val="22"/>
              </w:rPr>
            </w:pPr>
          </w:p>
        </w:tc>
      </w:tr>
      <w:tr w:rsidR="00DD52A4" w:rsidRPr="003C4453" w14:paraId="6B805190" w14:textId="77777777">
        <w:trPr>
          <w:cantSplit/>
        </w:trPr>
        <w:tc>
          <w:tcPr>
            <w:tcW w:w="4050" w:type="dxa"/>
          </w:tcPr>
          <w:p w14:paraId="09AE0A76" w14:textId="77777777" w:rsidR="00DD52A4" w:rsidRPr="003C4453" w:rsidRDefault="00DD52A4" w:rsidP="00DD52A4">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74D412BA" w14:textId="77777777" w:rsidR="00DD52A4" w:rsidRPr="00614B41" w:rsidRDefault="00DD52A4" w:rsidP="00DD52A4">
            <w:pPr>
              <w:pStyle w:val="BodyText"/>
              <w:tabs>
                <w:tab w:val="decimal" w:pos="996"/>
              </w:tabs>
              <w:ind w:left="-79" w:right="-79"/>
              <w:jc w:val="thaiDistribute"/>
              <w:rPr>
                <w:rFonts w:ascii="Calibri" w:hAnsi="Calibri" w:cs="Calibri"/>
                <w:sz w:val="22"/>
                <w:szCs w:val="22"/>
              </w:rPr>
            </w:pPr>
          </w:p>
        </w:tc>
        <w:tc>
          <w:tcPr>
            <w:tcW w:w="184" w:type="dxa"/>
          </w:tcPr>
          <w:p w14:paraId="06DF5CD0"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41F85920" w14:textId="77777777" w:rsidR="00DD52A4" w:rsidRPr="00614B41" w:rsidRDefault="00DD52A4" w:rsidP="00DD52A4">
            <w:pPr>
              <w:pStyle w:val="BodyText"/>
              <w:tabs>
                <w:tab w:val="decimal" w:pos="1008"/>
              </w:tabs>
              <w:ind w:left="-79" w:right="-79"/>
              <w:jc w:val="left"/>
              <w:rPr>
                <w:rFonts w:ascii="Calibri" w:hAnsi="Calibri" w:cs="Calibri"/>
                <w:sz w:val="22"/>
                <w:szCs w:val="22"/>
              </w:rPr>
            </w:pPr>
          </w:p>
        </w:tc>
        <w:tc>
          <w:tcPr>
            <w:tcW w:w="180" w:type="dxa"/>
            <w:vAlign w:val="bottom"/>
          </w:tcPr>
          <w:p w14:paraId="6F7FF7FD"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1B599D2C" w14:textId="77777777" w:rsidR="00DD52A4" w:rsidRPr="0039114F" w:rsidRDefault="00DD52A4" w:rsidP="00DD52A4">
            <w:pPr>
              <w:pStyle w:val="BodyText"/>
              <w:tabs>
                <w:tab w:val="decimal" w:pos="1086"/>
              </w:tabs>
              <w:ind w:left="-79" w:right="-79"/>
              <w:jc w:val="left"/>
              <w:rPr>
                <w:rFonts w:ascii="Calibri" w:hAnsi="Calibri" w:cs="Calibri"/>
                <w:sz w:val="22"/>
                <w:szCs w:val="22"/>
              </w:rPr>
            </w:pPr>
          </w:p>
        </w:tc>
        <w:tc>
          <w:tcPr>
            <w:tcW w:w="180" w:type="dxa"/>
            <w:vAlign w:val="bottom"/>
          </w:tcPr>
          <w:p w14:paraId="57EF68FD"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rPr>
            </w:pPr>
          </w:p>
        </w:tc>
        <w:tc>
          <w:tcPr>
            <w:tcW w:w="1350" w:type="dxa"/>
            <w:vAlign w:val="center"/>
          </w:tcPr>
          <w:p w14:paraId="169BA11B" w14:textId="77777777" w:rsidR="00DD52A4" w:rsidRPr="00614B41" w:rsidRDefault="00DD52A4" w:rsidP="00DD52A4">
            <w:pPr>
              <w:pStyle w:val="BodyText"/>
              <w:tabs>
                <w:tab w:val="decimal" w:pos="1176"/>
              </w:tabs>
              <w:ind w:left="-79" w:right="-79"/>
              <w:jc w:val="thaiDistribute"/>
              <w:rPr>
                <w:rFonts w:ascii="Calibri" w:hAnsi="Calibri" w:cstheme="minorBidi"/>
                <w:sz w:val="22"/>
                <w:szCs w:val="22"/>
              </w:rPr>
            </w:pPr>
          </w:p>
        </w:tc>
      </w:tr>
      <w:tr w:rsidR="00DD52A4" w:rsidRPr="003C4453" w14:paraId="3C660CED" w14:textId="77777777">
        <w:trPr>
          <w:cantSplit/>
        </w:trPr>
        <w:tc>
          <w:tcPr>
            <w:tcW w:w="4050" w:type="dxa"/>
          </w:tcPr>
          <w:p w14:paraId="34C5E977" w14:textId="77777777" w:rsidR="00DD52A4" w:rsidRPr="000643EB" w:rsidRDefault="00DD52A4" w:rsidP="00DD52A4">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79A404A" w14:textId="096BC20E" w:rsidR="00DD52A4" w:rsidRPr="0039114F" w:rsidRDefault="00B6756D"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19,137,497</w:t>
            </w:r>
          </w:p>
        </w:tc>
        <w:tc>
          <w:tcPr>
            <w:tcW w:w="184" w:type="dxa"/>
            <w:vAlign w:val="bottom"/>
          </w:tcPr>
          <w:p w14:paraId="63A12A5A"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166" w:type="dxa"/>
            <w:vAlign w:val="bottom"/>
          </w:tcPr>
          <w:p w14:paraId="38E2A5DF" w14:textId="169BAFE0" w:rsidR="00DD52A4" w:rsidRPr="0039114F" w:rsidRDefault="00DD52A4" w:rsidP="00DD52A4">
            <w:pPr>
              <w:pStyle w:val="BodyText"/>
              <w:tabs>
                <w:tab w:val="decimal" w:pos="1008"/>
              </w:tabs>
              <w:ind w:left="-79" w:right="-79"/>
              <w:jc w:val="left"/>
              <w:rPr>
                <w:rFonts w:ascii="Calibri" w:hAnsi="Calibri" w:cs="Calibri"/>
                <w:sz w:val="22"/>
                <w:szCs w:val="22"/>
              </w:rPr>
            </w:pPr>
            <w:r>
              <w:rPr>
                <w:rFonts w:ascii="Calibri" w:hAnsi="Calibri" w:cs="Calibri"/>
                <w:sz w:val="22"/>
                <w:szCs w:val="22"/>
              </w:rPr>
              <w:t>23,768,337</w:t>
            </w:r>
          </w:p>
        </w:tc>
        <w:tc>
          <w:tcPr>
            <w:tcW w:w="180" w:type="dxa"/>
            <w:vAlign w:val="bottom"/>
          </w:tcPr>
          <w:p w14:paraId="6A023A6B"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vAlign w:val="bottom"/>
          </w:tcPr>
          <w:p w14:paraId="728815FA" w14:textId="1555E871" w:rsidR="00DD52A4" w:rsidRPr="000643EB" w:rsidRDefault="00B6756D" w:rsidP="00DD52A4">
            <w:pPr>
              <w:pStyle w:val="BodyText"/>
              <w:tabs>
                <w:tab w:val="decimal" w:pos="1086"/>
              </w:tabs>
              <w:ind w:left="-79" w:right="-79"/>
              <w:jc w:val="left"/>
              <w:rPr>
                <w:rFonts w:ascii="Calibri" w:hAnsi="Calibri" w:cs="Calibri"/>
                <w:sz w:val="22"/>
                <w:szCs w:val="22"/>
                <w:cs/>
              </w:rPr>
            </w:pPr>
            <w:r>
              <w:rPr>
                <w:rFonts w:ascii="Calibri" w:hAnsi="Calibri" w:cs="Calibri"/>
                <w:sz w:val="22"/>
                <w:szCs w:val="22"/>
              </w:rPr>
              <w:t>19,137,497</w:t>
            </w:r>
          </w:p>
        </w:tc>
        <w:tc>
          <w:tcPr>
            <w:tcW w:w="180" w:type="dxa"/>
            <w:vAlign w:val="bottom"/>
          </w:tcPr>
          <w:p w14:paraId="69C0025E"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350" w:type="dxa"/>
            <w:vAlign w:val="bottom"/>
          </w:tcPr>
          <w:p w14:paraId="0627B561" w14:textId="081EACEB" w:rsidR="00DD52A4" w:rsidRPr="00614B41" w:rsidRDefault="00DD52A4" w:rsidP="00DD52A4">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23,768,337</w:t>
            </w:r>
          </w:p>
        </w:tc>
      </w:tr>
      <w:tr w:rsidR="00DD52A4" w:rsidRPr="003C4453" w14:paraId="0F356E0E" w14:textId="77777777">
        <w:trPr>
          <w:cantSplit/>
        </w:trPr>
        <w:tc>
          <w:tcPr>
            <w:tcW w:w="4050" w:type="dxa"/>
          </w:tcPr>
          <w:p w14:paraId="320AACE6" w14:textId="77777777" w:rsidR="00DD52A4" w:rsidRPr="000643EB" w:rsidRDefault="00DD52A4" w:rsidP="00DD52A4">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5E97D45C" w14:textId="1EB9F3AC" w:rsidR="00DD52A4" w:rsidRPr="0039114F" w:rsidRDefault="00B6756D" w:rsidP="00DD52A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1,172,733</w:t>
            </w:r>
          </w:p>
        </w:tc>
        <w:tc>
          <w:tcPr>
            <w:tcW w:w="184" w:type="dxa"/>
            <w:vAlign w:val="bottom"/>
          </w:tcPr>
          <w:p w14:paraId="01BAC157"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7497DA01" w14:textId="13C54DBE" w:rsidR="00DD52A4" w:rsidRPr="0039114F" w:rsidRDefault="00DD52A4" w:rsidP="00DD52A4">
            <w:pPr>
              <w:pStyle w:val="BodyText"/>
              <w:tabs>
                <w:tab w:val="decimal" w:pos="1008"/>
              </w:tabs>
              <w:ind w:left="-79" w:right="-79"/>
              <w:jc w:val="left"/>
              <w:rPr>
                <w:rFonts w:ascii="Calibri" w:hAnsi="Calibri" w:cs="Calibri"/>
                <w:sz w:val="22"/>
                <w:szCs w:val="22"/>
              </w:rPr>
            </w:pPr>
            <w:r>
              <w:rPr>
                <w:rFonts w:ascii="Calibri" w:hAnsi="Calibri" w:cs="Calibri"/>
                <w:sz w:val="22"/>
                <w:szCs w:val="22"/>
              </w:rPr>
              <w:t>1,514,253</w:t>
            </w:r>
          </w:p>
        </w:tc>
        <w:tc>
          <w:tcPr>
            <w:tcW w:w="180" w:type="dxa"/>
            <w:vAlign w:val="bottom"/>
          </w:tcPr>
          <w:p w14:paraId="00934970" w14:textId="77777777" w:rsidR="00DD52A4" w:rsidRPr="0039114F" w:rsidRDefault="00DD52A4" w:rsidP="00DD52A4">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2D74F57A" w14:textId="7DB32C4C" w:rsidR="00DD52A4" w:rsidRPr="000643EB" w:rsidRDefault="00B6756D" w:rsidP="00DD52A4">
            <w:pPr>
              <w:pStyle w:val="BodyText"/>
              <w:tabs>
                <w:tab w:val="decimal" w:pos="1086"/>
              </w:tabs>
              <w:ind w:left="-79" w:right="-79"/>
              <w:jc w:val="left"/>
              <w:rPr>
                <w:rFonts w:ascii="Calibri" w:hAnsi="Calibri" w:cs="Calibri"/>
                <w:sz w:val="22"/>
                <w:szCs w:val="22"/>
              </w:rPr>
            </w:pPr>
            <w:r>
              <w:rPr>
                <w:rFonts w:ascii="Calibri" w:hAnsi="Calibri" w:cs="Calibri"/>
                <w:sz w:val="22"/>
                <w:szCs w:val="22"/>
              </w:rPr>
              <w:t>1,172,733</w:t>
            </w:r>
          </w:p>
        </w:tc>
        <w:tc>
          <w:tcPr>
            <w:tcW w:w="180" w:type="dxa"/>
            <w:vAlign w:val="bottom"/>
          </w:tcPr>
          <w:p w14:paraId="7AFA0E1A" w14:textId="77777777" w:rsidR="00DD52A4" w:rsidRPr="0039114F" w:rsidRDefault="00DD52A4" w:rsidP="00DD52A4">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65FBFD68" w14:textId="104880F9" w:rsidR="00DD52A4" w:rsidRPr="00614B41" w:rsidRDefault="00DD52A4" w:rsidP="00DD52A4">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1,514,253</w:t>
            </w:r>
          </w:p>
        </w:tc>
      </w:tr>
      <w:tr w:rsidR="00DD52A4" w:rsidRPr="003C4453" w14:paraId="0B0D49A7" w14:textId="77777777">
        <w:trPr>
          <w:cantSplit/>
        </w:trPr>
        <w:tc>
          <w:tcPr>
            <w:tcW w:w="4050" w:type="dxa"/>
          </w:tcPr>
          <w:p w14:paraId="0FCBB873" w14:textId="77777777" w:rsidR="00DD52A4" w:rsidRPr="000643EB" w:rsidRDefault="00DD52A4" w:rsidP="00DD52A4">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vAlign w:val="bottom"/>
          </w:tcPr>
          <w:p w14:paraId="156FD172" w14:textId="3C01B91C" w:rsidR="00DD52A4" w:rsidRPr="00614B41" w:rsidRDefault="00DD52A4" w:rsidP="00DD52A4">
            <w:pPr>
              <w:pStyle w:val="BodyText"/>
              <w:tabs>
                <w:tab w:val="decimal" w:pos="996"/>
              </w:tabs>
              <w:ind w:left="-79" w:right="-79"/>
              <w:jc w:val="thaiDistribute"/>
              <w:rPr>
                <w:rFonts w:ascii="Calibri" w:hAnsi="Calibri" w:cs="Calibri"/>
                <w:sz w:val="22"/>
                <w:szCs w:val="22"/>
                <w:cs/>
              </w:rPr>
            </w:pPr>
          </w:p>
        </w:tc>
        <w:tc>
          <w:tcPr>
            <w:tcW w:w="184" w:type="dxa"/>
          </w:tcPr>
          <w:p w14:paraId="7DC2C8B1"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349A3D0A" w14:textId="77777777" w:rsidR="00DD52A4" w:rsidRPr="0039114F" w:rsidRDefault="00DD52A4" w:rsidP="00DD52A4">
            <w:pPr>
              <w:pStyle w:val="BodyText"/>
              <w:tabs>
                <w:tab w:val="decimal" w:pos="1008"/>
              </w:tabs>
              <w:ind w:left="-79" w:right="-79"/>
              <w:jc w:val="left"/>
              <w:rPr>
                <w:rFonts w:ascii="Calibri" w:hAnsi="Calibri" w:cs="Calibri"/>
                <w:sz w:val="22"/>
                <w:szCs w:val="22"/>
              </w:rPr>
            </w:pPr>
          </w:p>
        </w:tc>
        <w:tc>
          <w:tcPr>
            <w:tcW w:w="180" w:type="dxa"/>
            <w:vAlign w:val="bottom"/>
          </w:tcPr>
          <w:p w14:paraId="1C248386"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3FD66BD2" w14:textId="77777777" w:rsidR="00DD52A4" w:rsidRPr="00614B41" w:rsidRDefault="00DD52A4" w:rsidP="00DD52A4">
            <w:pPr>
              <w:pStyle w:val="BodyText"/>
              <w:tabs>
                <w:tab w:val="decimal" w:pos="1086"/>
              </w:tabs>
              <w:ind w:right="-79"/>
              <w:jc w:val="left"/>
              <w:rPr>
                <w:rFonts w:ascii="Calibri" w:hAnsi="Calibri" w:cs="Calibri"/>
                <w:sz w:val="22"/>
                <w:szCs w:val="22"/>
              </w:rPr>
            </w:pPr>
          </w:p>
        </w:tc>
        <w:tc>
          <w:tcPr>
            <w:tcW w:w="180" w:type="dxa"/>
            <w:vAlign w:val="bottom"/>
          </w:tcPr>
          <w:p w14:paraId="1FF31D59" w14:textId="77777777" w:rsidR="00DD52A4" w:rsidRPr="0039114F" w:rsidRDefault="00DD52A4" w:rsidP="00DD52A4">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4CB9B2CD" w14:textId="77777777" w:rsidR="00DD52A4" w:rsidRPr="00614B41" w:rsidRDefault="00DD52A4" w:rsidP="00DD52A4">
            <w:pPr>
              <w:pStyle w:val="BodyText"/>
              <w:tabs>
                <w:tab w:val="decimal" w:pos="1176"/>
              </w:tabs>
              <w:ind w:left="-79" w:right="-79"/>
              <w:jc w:val="thaiDistribute"/>
              <w:rPr>
                <w:rFonts w:ascii="Calibri" w:hAnsi="Calibri" w:cstheme="minorBidi"/>
                <w:sz w:val="22"/>
                <w:szCs w:val="22"/>
              </w:rPr>
            </w:pPr>
          </w:p>
        </w:tc>
      </w:tr>
      <w:tr w:rsidR="00DD52A4" w:rsidRPr="003C4453" w14:paraId="6FEEDE40" w14:textId="77777777">
        <w:trPr>
          <w:cantSplit/>
          <w:trHeight w:val="287"/>
        </w:trPr>
        <w:tc>
          <w:tcPr>
            <w:tcW w:w="4050" w:type="dxa"/>
          </w:tcPr>
          <w:p w14:paraId="17CF43B8" w14:textId="77777777" w:rsidR="00DD52A4" w:rsidRPr="003C4453" w:rsidRDefault="00DD52A4" w:rsidP="00DD52A4">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0565983A" w14:textId="0DCA7223" w:rsidR="00DD52A4" w:rsidRPr="00493D1F" w:rsidRDefault="00B6756D" w:rsidP="00DD52A4">
            <w:pPr>
              <w:pStyle w:val="BodyText"/>
              <w:tabs>
                <w:tab w:val="decimal" w:pos="996"/>
              </w:tabs>
              <w:ind w:left="-79" w:right="-79"/>
              <w:jc w:val="thaiDistribute"/>
              <w:rPr>
                <w:rFonts w:ascii="Calibri" w:hAnsi="Calibri" w:cs="Calibri"/>
                <w:b/>
                <w:bCs/>
                <w:sz w:val="22"/>
                <w:szCs w:val="22"/>
                <w:cs/>
              </w:rPr>
            </w:pPr>
            <w:r>
              <w:rPr>
                <w:rFonts w:ascii="Calibri" w:hAnsi="Calibri" w:cs="Calibri"/>
                <w:b/>
                <w:bCs/>
                <w:sz w:val="22"/>
                <w:szCs w:val="22"/>
              </w:rPr>
              <w:t>20,310,230</w:t>
            </w:r>
          </w:p>
        </w:tc>
        <w:tc>
          <w:tcPr>
            <w:tcW w:w="184" w:type="dxa"/>
            <w:vAlign w:val="bottom"/>
          </w:tcPr>
          <w:p w14:paraId="258DAD42" w14:textId="77777777" w:rsidR="00DD52A4" w:rsidRPr="00493D1F" w:rsidRDefault="00DD52A4" w:rsidP="00DD52A4">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473C7BB1" w14:textId="0F9A938A" w:rsidR="00DD52A4" w:rsidRPr="00493D1F" w:rsidRDefault="00DD52A4" w:rsidP="00DD52A4">
            <w:pPr>
              <w:pStyle w:val="BodyText"/>
              <w:tabs>
                <w:tab w:val="decimal" w:pos="1008"/>
              </w:tabs>
              <w:ind w:left="-79" w:right="-79"/>
              <w:jc w:val="left"/>
              <w:rPr>
                <w:rFonts w:ascii="Calibri" w:hAnsi="Calibri" w:cs="Calibri"/>
                <w:b/>
                <w:bCs/>
                <w:sz w:val="22"/>
                <w:szCs w:val="22"/>
              </w:rPr>
            </w:pPr>
            <w:r>
              <w:rPr>
                <w:rFonts w:ascii="Calibri" w:hAnsi="Calibri" w:cs="Calibri"/>
                <w:b/>
                <w:bCs/>
                <w:sz w:val="22"/>
                <w:szCs w:val="22"/>
              </w:rPr>
              <w:t>25,282,590</w:t>
            </w:r>
          </w:p>
        </w:tc>
        <w:tc>
          <w:tcPr>
            <w:tcW w:w="180" w:type="dxa"/>
            <w:vAlign w:val="bottom"/>
          </w:tcPr>
          <w:p w14:paraId="76621069" w14:textId="77777777" w:rsidR="00DD52A4" w:rsidRPr="00493D1F" w:rsidRDefault="00DD52A4" w:rsidP="00DD52A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2B1C878E" w14:textId="6C9E00AD" w:rsidR="00DD52A4" w:rsidRPr="00493D1F" w:rsidRDefault="00B6756D" w:rsidP="00DD52A4">
            <w:pPr>
              <w:pStyle w:val="BodyText"/>
              <w:tabs>
                <w:tab w:val="decimal" w:pos="1086"/>
              </w:tabs>
              <w:ind w:left="-79" w:right="-79"/>
              <w:jc w:val="left"/>
              <w:rPr>
                <w:rFonts w:ascii="Calibri" w:hAnsi="Calibri" w:cs="Calibri"/>
                <w:b/>
                <w:bCs/>
                <w:sz w:val="22"/>
                <w:szCs w:val="22"/>
                <w:cs/>
              </w:rPr>
            </w:pPr>
            <w:r>
              <w:rPr>
                <w:rFonts w:ascii="Calibri" w:hAnsi="Calibri" w:cs="Calibri"/>
                <w:b/>
                <w:bCs/>
                <w:sz w:val="22"/>
                <w:szCs w:val="22"/>
              </w:rPr>
              <w:t>20,310,230</w:t>
            </w:r>
          </w:p>
        </w:tc>
        <w:tc>
          <w:tcPr>
            <w:tcW w:w="180" w:type="dxa"/>
            <w:vAlign w:val="bottom"/>
          </w:tcPr>
          <w:p w14:paraId="00890C5C" w14:textId="77777777" w:rsidR="00DD52A4" w:rsidRPr="00493D1F" w:rsidRDefault="00DD52A4" w:rsidP="00DD52A4">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4ABDA9F" w14:textId="5731D617" w:rsidR="00DD52A4" w:rsidRPr="00493D1F" w:rsidRDefault="00DD52A4" w:rsidP="00DD52A4">
            <w:pPr>
              <w:pStyle w:val="BodyText"/>
              <w:tabs>
                <w:tab w:val="decimal" w:pos="1176"/>
              </w:tabs>
              <w:ind w:left="-79" w:right="-79"/>
              <w:jc w:val="thaiDistribute"/>
              <w:rPr>
                <w:rFonts w:ascii="Calibri" w:hAnsi="Calibri" w:cstheme="minorBidi"/>
                <w:b/>
                <w:bCs/>
                <w:sz w:val="22"/>
                <w:szCs w:val="22"/>
                <w:cs/>
              </w:rPr>
            </w:pPr>
            <w:r>
              <w:rPr>
                <w:rFonts w:ascii="Calibri" w:hAnsi="Calibri" w:cstheme="minorBidi"/>
                <w:b/>
                <w:bCs/>
                <w:sz w:val="22"/>
                <w:szCs w:val="22"/>
              </w:rPr>
              <w:t>25,282,590</w:t>
            </w:r>
          </w:p>
        </w:tc>
      </w:tr>
    </w:tbl>
    <w:p w14:paraId="6C068649" w14:textId="77777777" w:rsidR="0045731B" w:rsidRDefault="0045731B" w:rsidP="002D022A">
      <w:pPr>
        <w:jc w:val="both"/>
        <w:rPr>
          <w:rFonts w:ascii="Calibri" w:hAnsi="Calibri" w:cs="Calibri"/>
          <w:sz w:val="22"/>
          <w:szCs w:val="22"/>
        </w:rPr>
      </w:pPr>
    </w:p>
    <w:p w14:paraId="0967EC6A" w14:textId="0D3BD3DB" w:rsidR="00AE438F" w:rsidRDefault="00AE438F" w:rsidP="00EE6B1C">
      <w:pPr>
        <w:tabs>
          <w:tab w:val="left" w:pos="810"/>
        </w:tabs>
        <w:ind w:left="810" w:hanging="270"/>
        <w:jc w:val="thaiDistribute"/>
        <w:rPr>
          <w:rFonts w:ascii="Calibri" w:hAnsi="Calibri" w:cs="Calibri"/>
          <w:sz w:val="22"/>
          <w:szCs w:val="22"/>
          <w:lang w:val="en-GB" w:bidi="ar-SA"/>
        </w:rPr>
      </w:pPr>
      <w:r w:rsidRPr="00AE438F">
        <w:rPr>
          <w:rFonts w:ascii="Calibri" w:hAnsi="Calibri" w:cs="Calibri"/>
          <w:sz w:val="22"/>
          <w:szCs w:val="22"/>
          <w:vertAlign w:val="superscript"/>
          <w:lang w:val="en-GB" w:bidi="ar-SA"/>
        </w:rPr>
        <w:t>(1)</w:t>
      </w:r>
      <w:r w:rsidRPr="00AE438F">
        <w:rPr>
          <w:rFonts w:ascii="Calibri" w:hAnsi="Calibri" w:cs="Calibri"/>
          <w:sz w:val="22"/>
          <w:szCs w:val="22"/>
          <w:lang w:val="en-GB" w:bidi="ar-SA"/>
        </w:rPr>
        <w:t xml:space="preserve"> </w:t>
      </w:r>
      <w:r>
        <w:rPr>
          <w:rFonts w:ascii="Calibri" w:hAnsi="Calibri" w:cs="Calibri"/>
          <w:sz w:val="22"/>
          <w:szCs w:val="22"/>
          <w:lang w:val="en-GB" w:bidi="ar-SA"/>
        </w:rPr>
        <w:tab/>
      </w:r>
      <w:r w:rsidRPr="00AE438F">
        <w:rPr>
          <w:rFonts w:ascii="Calibri" w:hAnsi="Calibri" w:cs="Calibri"/>
          <w:sz w:val="22"/>
          <w:szCs w:val="22"/>
          <w:lang w:val="en-GB" w:bidi="ar-SA"/>
        </w:rPr>
        <w:t xml:space="preserve">Services income is the revenue in which the Company provided managing services as an agent to negotiate with potential buyers and complete the transfer process for land sales </w:t>
      </w:r>
      <w:r w:rsidR="00EE6B1C">
        <w:rPr>
          <w:rFonts w:ascii="Calibri" w:hAnsi="Calibri" w:cs="Calibri"/>
          <w:sz w:val="22"/>
          <w:szCs w:val="22"/>
          <w:lang w:val="en-GB" w:bidi="ar-SA"/>
        </w:rPr>
        <w:t xml:space="preserve">and real estate sale </w:t>
      </w:r>
      <w:r w:rsidRPr="00AE438F">
        <w:rPr>
          <w:rFonts w:ascii="Calibri" w:hAnsi="Calibri" w:cs="Calibri"/>
          <w:sz w:val="22"/>
          <w:szCs w:val="22"/>
          <w:lang w:val="en-GB" w:bidi="ar-SA"/>
        </w:rPr>
        <w:t>on behalf of subsidiaries.</w:t>
      </w:r>
    </w:p>
    <w:p w14:paraId="44EEE1B2" w14:textId="77777777" w:rsidR="00A74A86" w:rsidRDefault="00A74A86" w:rsidP="008407D0">
      <w:pPr>
        <w:tabs>
          <w:tab w:val="left" w:pos="810"/>
        </w:tabs>
        <w:jc w:val="thaiDistribute"/>
        <w:rPr>
          <w:rFonts w:ascii="Calibri" w:hAnsi="Calibri" w:cs="Calibri"/>
          <w:sz w:val="22"/>
          <w:szCs w:val="22"/>
          <w:lang w:val="en-GB" w:bidi="ar-SA"/>
        </w:rPr>
      </w:pPr>
    </w:p>
    <w:p w14:paraId="524770F7" w14:textId="77777777" w:rsidR="008E3B58" w:rsidRDefault="008E3B58" w:rsidP="008407D0">
      <w:pPr>
        <w:tabs>
          <w:tab w:val="left" w:pos="810"/>
        </w:tabs>
        <w:jc w:val="thaiDistribute"/>
        <w:rPr>
          <w:rFonts w:ascii="Calibri" w:hAnsi="Calibri" w:cs="Calibri"/>
          <w:sz w:val="22"/>
          <w:szCs w:val="22"/>
          <w:lang w:val="en-GB" w:bidi="ar-SA"/>
        </w:rPr>
      </w:pPr>
    </w:p>
    <w:p w14:paraId="4D16B1B7" w14:textId="77777777" w:rsidR="008E3B58" w:rsidRDefault="008E3B58" w:rsidP="008407D0">
      <w:pPr>
        <w:tabs>
          <w:tab w:val="left" w:pos="810"/>
        </w:tabs>
        <w:jc w:val="thaiDistribute"/>
        <w:rPr>
          <w:rFonts w:ascii="Calibri" w:hAnsi="Calibri" w:cs="Calibri"/>
          <w:sz w:val="22"/>
          <w:szCs w:val="22"/>
          <w:lang w:val="en-GB" w:bidi="ar-SA"/>
        </w:rPr>
      </w:pPr>
    </w:p>
    <w:p w14:paraId="4BE40835" w14:textId="77777777" w:rsidR="008E3B58" w:rsidRDefault="008E3B58" w:rsidP="008407D0">
      <w:pPr>
        <w:tabs>
          <w:tab w:val="left" w:pos="810"/>
        </w:tabs>
        <w:jc w:val="thaiDistribute"/>
        <w:rPr>
          <w:rFonts w:ascii="Calibri" w:hAnsi="Calibri" w:cs="Calibri"/>
          <w:sz w:val="22"/>
          <w:szCs w:val="22"/>
          <w:lang w:val="en-GB" w:bidi="ar-SA"/>
        </w:rPr>
      </w:pPr>
    </w:p>
    <w:p w14:paraId="70C0A53B" w14:textId="77777777" w:rsidR="008E3B58" w:rsidRDefault="008E3B58" w:rsidP="008407D0">
      <w:pPr>
        <w:tabs>
          <w:tab w:val="left" w:pos="810"/>
        </w:tabs>
        <w:jc w:val="thaiDistribute"/>
        <w:rPr>
          <w:rFonts w:ascii="Calibri" w:hAnsi="Calibri" w:cs="Calibri"/>
          <w:sz w:val="22"/>
          <w:szCs w:val="22"/>
          <w:lang w:val="en-GB" w:bidi="ar-SA"/>
        </w:rPr>
      </w:pPr>
    </w:p>
    <w:p w14:paraId="0B6FEE35" w14:textId="77777777" w:rsidR="008E3B58" w:rsidRDefault="008E3B58" w:rsidP="008407D0">
      <w:pPr>
        <w:tabs>
          <w:tab w:val="left" w:pos="810"/>
        </w:tabs>
        <w:jc w:val="thaiDistribute"/>
        <w:rPr>
          <w:rFonts w:ascii="Calibri" w:hAnsi="Calibri" w:cs="Calibri"/>
          <w:sz w:val="22"/>
          <w:szCs w:val="22"/>
          <w:lang w:val="en-GB" w:bidi="ar-SA"/>
        </w:rPr>
      </w:pPr>
    </w:p>
    <w:p w14:paraId="32A95D52" w14:textId="77777777" w:rsidR="008E3B58" w:rsidRDefault="008E3B58" w:rsidP="008407D0">
      <w:pPr>
        <w:tabs>
          <w:tab w:val="left" w:pos="810"/>
        </w:tabs>
        <w:jc w:val="thaiDistribute"/>
        <w:rPr>
          <w:rFonts w:ascii="Calibri" w:hAnsi="Calibri" w:cs="Calibri"/>
          <w:sz w:val="22"/>
          <w:szCs w:val="22"/>
          <w:lang w:val="en-GB" w:bidi="ar-SA"/>
        </w:rPr>
      </w:pPr>
    </w:p>
    <w:p w14:paraId="60DC9C83" w14:textId="77777777" w:rsidR="008E3B58" w:rsidRDefault="008E3B58" w:rsidP="008407D0">
      <w:pPr>
        <w:tabs>
          <w:tab w:val="left" w:pos="810"/>
        </w:tabs>
        <w:jc w:val="thaiDistribute"/>
        <w:rPr>
          <w:rFonts w:ascii="Calibri" w:hAnsi="Calibri" w:cs="Calibri"/>
          <w:sz w:val="22"/>
          <w:szCs w:val="22"/>
          <w:lang w:val="en-GB" w:bidi="ar-SA"/>
        </w:rPr>
      </w:pPr>
    </w:p>
    <w:p w14:paraId="1DCCDC3D" w14:textId="77777777" w:rsidR="008E3B58" w:rsidRDefault="008E3B58" w:rsidP="008407D0">
      <w:pPr>
        <w:tabs>
          <w:tab w:val="left" w:pos="810"/>
        </w:tabs>
        <w:jc w:val="thaiDistribute"/>
        <w:rPr>
          <w:rFonts w:ascii="Calibri" w:hAnsi="Calibri" w:cs="Calibri"/>
          <w:sz w:val="22"/>
          <w:szCs w:val="22"/>
          <w:lang w:val="en-GB" w:bidi="ar-SA"/>
        </w:rPr>
      </w:pPr>
    </w:p>
    <w:p w14:paraId="7CFD3F70" w14:textId="77777777" w:rsidR="008E3B58" w:rsidRDefault="008E3B58" w:rsidP="008407D0">
      <w:pPr>
        <w:tabs>
          <w:tab w:val="left" w:pos="810"/>
        </w:tabs>
        <w:jc w:val="thaiDistribute"/>
        <w:rPr>
          <w:rFonts w:ascii="Calibri" w:hAnsi="Calibri" w:cs="Calibri"/>
          <w:sz w:val="22"/>
          <w:szCs w:val="22"/>
          <w:lang w:val="en-GB" w:bidi="ar-SA"/>
        </w:rPr>
      </w:pPr>
    </w:p>
    <w:p w14:paraId="7AAE4B4C" w14:textId="77777777" w:rsidR="008E3B58" w:rsidRDefault="008E3B58" w:rsidP="008407D0">
      <w:pPr>
        <w:tabs>
          <w:tab w:val="left" w:pos="810"/>
        </w:tabs>
        <w:jc w:val="thaiDistribute"/>
        <w:rPr>
          <w:rFonts w:ascii="Calibri" w:hAnsi="Calibri" w:cs="Calibri"/>
          <w:sz w:val="22"/>
          <w:szCs w:val="22"/>
          <w:lang w:val="en-GB" w:bidi="ar-SA"/>
        </w:rPr>
      </w:pPr>
    </w:p>
    <w:p w14:paraId="0334A274" w14:textId="77777777" w:rsidR="008E3B58" w:rsidRDefault="008E3B58" w:rsidP="008407D0">
      <w:pPr>
        <w:tabs>
          <w:tab w:val="left" w:pos="810"/>
        </w:tabs>
        <w:jc w:val="thaiDistribute"/>
        <w:rPr>
          <w:rFonts w:ascii="Calibri" w:hAnsi="Calibri" w:cs="Calibri"/>
          <w:sz w:val="22"/>
          <w:szCs w:val="22"/>
          <w:lang w:val="en-GB" w:bidi="ar-SA"/>
        </w:rPr>
      </w:pPr>
    </w:p>
    <w:p w14:paraId="2AD269ED" w14:textId="77777777" w:rsidR="008E3B58" w:rsidRDefault="008E3B58" w:rsidP="008407D0">
      <w:pPr>
        <w:tabs>
          <w:tab w:val="left" w:pos="810"/>
        </w:tabs>
        <w:jc w:val="thaiDistribute"/>
        <w:rPr>
          <w:rFonts w:ascii="Calibri" w:hAnsi="Calibri" w:cs="Calibri"/>
          <w:sz w:val="22"/>
          <w:szCs w:val="22"/>
          <w:lang w:val="en-GB" w:bidi="ar-SA"/>
        </w:rPr>
      </w:pPr>
    </w:p>
    <w:p w14:paraId="6ECFADAF" w14:textId="77777777" w:rsidR="008E3B58" w:rsidRDefault="008E3B58" w:rsidP="008407D0">
      <w:pPr>
        <w:tabs>
          <w:tab w:val="left" w:pos="810"/>
        </w:tabs>
        <w:jc w:val="thaiDistribute"/>
        <w:rPr>
          <w:rFonts w:ascii="Calibri" w:hAnsi="Calibri" w:cs="Calibri"/>
          <w:sz w:val="22"/>
          <w:szCs w:val="22"/>
          <w:lang w:val="en-GB" w:bidi="ar-SA"/>
        </w:rPr>
      </w:pPr>
    </w:p>
    <w:p w14:paraId="4CB05176" w14:textId="25074E01" w:rsidR="00AE438F" w:rsidRPr="00AE438F" w:rsidRDefault="000B1F36" w:rsidP="00AE438F">
      <w:pPr>
        <w:tabs>
          <w:tab w:val="left" w:pos="810"/>
        </w:tabs>
        <w:ind w:left="810" w:hanging="270"/>
        <w:jc w:val="thaiDistribute"/>
        <w:rPr>
          <w:rFonts w:ascii="Calibri" w:hAnsi="Calibri" w:cs="Calibri"/>
          <w:sz w:val="22"/>
          <w:szCs w:val="22"/>
          <w:lang w:val="en-GB" w:bidi="ar-SA"/>
        </w:rPr>
      </w:pPr>
      <w:r w:rsidRPr="000B1F36">
        <w:rPr>
          <w:rFonts w:ascii="Calibri" w:hAnsi="Calibri" w:cs="Calibri"/>
          <w:sz w:val="22"/>
          <w:szCs w:val="22"/>
          <w:lang w:val="en-GB" w:bidi="ar-SA"/>
        </w:rPr>
        <w:t xml:space="preserve">Balances as at </w:t>
      </w:r>
      <w:r w:rsidR="002E570D">
        <w:rPr>
          <w:rFonts w:ascii="Calibri" w:hAnsi="Calibri" w:cs="Calibri"/>
          <w:sz w:val="22"/>
          <w:szCs w:val="22"/>
          <w:lang w:val="en-GB" w:bidi="ar-SA"/>
        </w:rPr>
        <w:t>3</w:t>
      </w:r>
      <w:r w:rsidR="008E3B58">
        <w:rPr>
          <w:rFonts w:ascii="Calibri" w:hAnsi="Calibri" w:cs="Calibri"/>
          <w:sz w:val="22"/>
          <w:szCs w:val="22"/>
          <w:lang w:val="en-GB" w:bidi="ar-SA"/>
        </w:rPr>
        <w:t xml:space="preserve">0 </w:t>
      </w:r>
      <w:r w:rsidR="00FD4179">
        <w:rPr>
          <w:rFonts w:ascii="Calibri" w:hAnsi="Calibri" w:cs="Calibri"/>
          <w:sz w:val="22"/>
          <w:szCs w:val="22"/>
          <w:lang w:val="en-GB" w:bidi="ar-SA"/>
        </w:rPr>
        <w:t>September</w:t>
      </w:r>
      <w:r w:rsidR="008E3B58">
        <w:rPr>
          <w:rFonts w:ascii="Calibri" w:hAnsi="Calibri" w:cs="Calibri"/>
          <w:sz w:val="22"/>
          <w:szCs w:val="22"/>
          <w:lang w:val="en-GB" w:bidi="ar-SA"/>
        </w:rPr>
        <w:t xml:space="preserve"> </w:t>
      </w:r>
      <w:r w:rsidR="002E570D">
        <w:rPr>
          <w:rFonts w:ascii="Calibri" w:hAnsi="Calibri" w:cs="Calibri"/>
          <w:sz w:val="22"/>
          <w:szCs w:val="22"/>
          <w:lang w:val="en-GB" w:bidi="ar-SA"/>
        </w:rPr>
        <w:t xml:space="preserve">2024 and </w:t>
      </w:r>
      <w:r w:rsidRPr="000B1F36">
        <w:rPr>
          <w:rFonts w:ascii="Calibri" w:hAnsi="Calibri" w:cs="Calibri"/>
          <w:sz w:val="22"/>
          <w:szCs w:val="22"/>
          <w:lang w:val="en-GB" w:bidi="ar-SA"/>
        </w:rPr>
        <w:t xml:space="preserve">31 December </w:t>
      </w:r>
      <w:r>
        <w:rPr>
          <w:rFonts w:ascii="Calibri" w:hAnsi="Calibri" w:cs="Calibri"/>
          <w:sz w:val="22"/>
          <w:szCs w:val="22"/>
          <w:lang w:val="en-GB" w:bidi="ar-SA"/>
        </w:rPr>
        <w:t xml:space="preserve">2023, </w:t>
      </w:r>
      <w:r w:rsidRPr="000B1F36">
        <w:rPr>
          <w:rFonts w:ascii="Calibri" w:hAnsi="Calibri" w:cs="Calibri"/>
          <w:sz w:val="22"/>
          <w:szCs w:val="22"/>
          <w:lang w:val="en-GB" w:bidi="ar-SA"/>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440"/>
        <w:gridCol w:w="180"/>
        <w:gridCol w:w="1530"/>
      </w:tblGrid>
      <w:tr w:rsidR="002C1361" w:rsidRPr="003C4453" w14:paraId="3004B32A" w14:textId="77777777" w:rsidTr="00D628F2">
        <w:trPr>
          <w:cantSplit/>
          <w:trHeight w:val="187"/>
          <w:tblHeader/>
        </w:trPr>
        <w:tc>
          <w:tcPr>
            <w:tcW w:w="3420"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9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0"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E2996" w:rsidRPr="003C4453" w14:paraId="3E1AFBC4" w14:textId="77777777" w:rsidTr="00D628F2">
        <w:trPr>
          <w:cantSplit/>
          <w:trHeight w:val="187"/>
          <w:tblHeader/>
        </w:trPr>
        <w:tc>
          <w:tcPr>
            <w:tcW w:w="3420" w:type="dxa"/>
            <w:vAlign w:val="bottom"/>
          </w:tcPr>
          <w:p w14:paraId="0EAFB4F8" w14:textId="2455BB90" w:rsidR="00CE2996" w:rsidRPr="003C4453" w:rsidRDefault="00CE2996" w:rsidP="00CE2996">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350" w:type="dxa"/>
          </w:tcPr>
          <w:p w14:paraId="05BE3968" w14:textId="78AB2864" w:rsidR="00CE2996" w:rsidRPr="003C4453" w:rsidRDefault="008E3B58" w:rsidP="00D55738">
            <w:pPr>
              <w:pStyle w:val="acctmergecolhdg"/>
              <w:spacing w:line="240" w:lineRule="atLeast"/>
              <w:ind w:left="-78" w:right="-84"/>
              <w:rPr>
                <w:rFonts w:ascii="Calibri" w:hAnsi="Calibri" w:cs="Calibri"/>
                <w:b w:val="0"/>
                <w:bCs/>
                <w:szCs w:val="22"/>
              </w:rPr>
            </w:pPr>
            <w:r>
              <w:rPr>
                <w:rFonts w:ascii="Calibri" w:hAnsi="Calibri" w:cs="Calibri"/>
                <w:b w:val="0"/>
                <w:bCs/>
                <w:szCs w:val="22"/>
              </w:rPr>
              <w:t xml:space="preserve">30 </w:t>
            </w:r>
            <w:r w:rsidR="00D55738">
              <w:rPr>
                <w:rFonts w:ascii="Calibri" w:hAnsi="Calibri" w:cs="Calibri"/>
                <w:b w:val="0"/>
                <w:bCs/>
                <w:szCs w:val="22"/>
              </w:rPr>
              <w:t>September</w:t>
            </w:r>
          </w:p>
        </w:tc>
        <w:tc>
          <w:tcPr>
            <w:tcW w:w="180" w:type="dxa"/>
          </w:tcPr>
          <w:p w14:paraId="6DACFDCE"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2091BC6D" w14:textId="04C642AA" w:rsidR="00CE2996" w:rsidRPr="003C4453" w:rsidRDefault="00CE2996" w:rsidP="00CE2996">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11F66D5A"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0" w:type="dxa"/>
          </w:tcPr>
          <w:p w14:paraId="35CDE1AC" w14:textId="531DA936" w:rsidR="00CE2996" w:rsidRPr="003C4453" w:rsidRDefault="008E3B58" w:rsidP="00CE2996">
            <w:pPr>
              <w:pStyle w:val="acctmergecolhdg"/>
              <w:spacing w:line="240" w:lineRule="atLeast"/>
              <w:rPr>
                <w:rFonts w:ascii="Calibri" w:hAnsi="Calibri" w:cs="Calibri"/>
                <w:b w:val="0"/>
                <w:bCs/>
                <w:szCs w:val="22"/>
              </w:rPr>
            </w:pPr>
            <w:r>
              <w:rPr>
                <w:rFonts w:ascii="Calibri" w:hAnsi="Calibri" w:cs="Calibri"/>
                <w:b w:val="0"/>
                <w:bCs/>
                <w:szCs w:val="22"/>
              </w:rPr>
              <w:t xml:space="preserve">30 </w:t>
            </w:r>
            <w:r w:rsidR="00FD4179">
              <w:rPr>
                <w:rFonts w:ascii="Calibri" w:hAnsi="Calibri" w:cs="Calibri"/>
                <w:b w:val="0"/>
                <w:bCs/>
                <w:szCs w:val="22"/>
              </w:rPr>
              <w:t>September</w:t>
            </w:r>
          </w:p>
        </w:tc>
        <w:tc>
          <w:tcPr>
            <w:tcW w:w="180" w:type="dxa"/>
          </w:tcPr>
          <w:p w14:paraId="3657645E" w14:textId="77777777" w:rsidR="00CE2996" w:rsidRPr="003C4453" w:rsidRDefault="00CE2996" w:rsidP="00CE2996">
            <w:pPr>
              <w:pStyle w:val="acctmergecolhdg"/>
              <w:spacing w:line="240" w:lineRule="atLeast"/>
              <w:rPr>
                <w:rFonts w:ascii="Calibri" w:hAnsi="Calibri" w:cs="Calibri"/>
                <w:b w:val="0"/>
                <w:bCs/>
                <w:szCs w:val="22"/>
              </w:rPr>
            </w:pPr>
          </w:p>
        </w:tc>
        <w:tc>
          <w:tcPr>
            <w:tcW w:w="1530" w:type="dxa"/>
          </w:tcPr>
          <w:p w14:paraId="51B23EAB" w14:textId="174C5CA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CE2996" w:rsidRPr="003C4453" w14:paraId="1DDA0E41" w14:textId="77777777" w:rsidTr="00D628F2">
        <w:trPr>
          <w:cantSplit/>
          <w:trHeight w:val="187"/>
          <w:tblHeader/>
        </w:trPr>
        <w:tc>
          <w:tcPr>
            <w:tcW w:w="3420" w:type="dxa"/>
            <w:vAlign w:val="bottom"/>
          </w:tcPr>
          <w:p w14:paraId="43F1A34E" w14:textId="77777777" w:rsidR="00CE2996" w:rsidRPr="003C4453" w:rsidRDefault="00CE2996" w:rsidP="00CE2996">
            <w:pPr>
              <w:spacing w:line="240" w:lineRule="atLeast"/>
              <w:ind w:right="65"/>
              <w:rPr>
                <w:rFonts w:ascii="Calibri" w:eastAsia="Arial Unicode MS" w:hAnsi="Calibri" w:cs="Calibri"/>
                <w:b/>
                <w:bCs/>
                <w:i/>
                <w:iCs/>
                <w:sz w:val="22"/>
                <w:szCs w:val="22"/>
              </w:rPr>
            </w:pPr>
          </w:p>
        </w:tc>
        <w:tc>
          <w:tcPr>
            <w:tcW w:w="1350" w:type="dxa"/>
          </w:tcPr>
          <w:p w14:paraId="2812BD95" w14:textId="2CD4ACB1"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1FFB339"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798B9773" w14:textId="7D15A9C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7B3E1FD1"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0" w:type="dxa"/>
          </w:tcPr>
          <w:p w14:paraId="19579DAC" w14:textId="678AD4C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514895FE" w14:textId="77777777" w:rsidR="00CE2996" w:rsidRPr="003C4453" w:rsidRDefault="00CE2996" w:rsidP="00CE2996">
            <w:pPr>
              <w:pStyle w:val="acctmergecolhdg"/>
              <w:spacing w:line="240" w:lineRule="atLeast"/>
              <w:rPr>
                <w:rFonts w:ascii="Calibri" w:hAnsi="Calibri" w:cs="Calibri"/>
                <w:b w:val="0"/>
                <w:bCs/>
                <w:szCs w:val="22"/>
              </w:rPr>
            </w:pPr>
          </w:p>
        </w:tc>
        <w:tc>
          <w:tcPr>
            <w:tcW w:w="1530" w:type="dxa"/>
          </w:tcPr>
          <w:p w14:paraId="68AF0830" w14:textId="5411778F"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2C1361" w:rsidRPr="003C4453" w14:paraId="6BBCE00C" w14:textId="77777777" w:rsidTr="00D628F2">
        <w:trPr>
          <w:cantSplit/>
          <w:trHeight w:val="187"/>
        </w:trPr>
        <w:tc>
          <w:tcPr>
            <w:tcW w:w="3420"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D628F2">
        <w:trPr>
          <w:cantSplit/>
          <w:trHeight w:val="187"/>
        </w:trPr>
        <w:tc>
          <w:tcPr>
            <w:tcW w:w="4770"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2C1361" w:rsidRPr="003C4453" w14:paraId="49426195" w14:textId="77777777" w:rsidTr="00D628F2">
        <w:trPr>
          <w:cantSplit/>
          <w:trHeight w:val="187"/>
        </w:trPr>
        <w:tc>
          <w:tcPr>
            <w:tcW w:w="3420" w:type="dxa"/>
            <w:vAlign w:val="bottom"/>
          </w:tcPr>
          <w:p w14:paraId="1E39972E"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350" w:type="dxa"/>
            <w:vAlign w:val="center"/>
          </w:tcPr>
          <w:p w14:paraId="2269895E" w14:textId="217D50FE" w:rsidR="002C1361" w:rsidRPr="00A644CF" w:rsidRDefault="00B428D2" w:rsidP="00B51EA3">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20F32590" w:rsidR="002C1361" w:rsidRPr="00A644CF" w:rsidRDefault="00D52206" w:rsidP="00B51EA3">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506B78E"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16BE2FCB" w:rsidR="002C1361" w:rsidRPr="00B428D2" w:rsidRDefault="00B428D2" w:rsidP="002553A8">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4,500,000</w:t>
            </w:r>
          </w:p>
        </w:tc>
        <w:tc>
          <w:tcPr>
            <w:tcW w:w="180" w:type="dxa"/>
            <w:vAlign w:val="center"/>
          </w:tcPr>
          <w:p w14:paraId="5A7034B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2895B641" w:rsidR="002C1361" w:rsidRPr="00A644CF" w:rsidRDefault="00AB5EDD" w:rsidP="006821A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6,893,000</w:t>
            </w:r>
          </w:p>
        </w:tc>
      </w:tr>
      <w:tr w:rsidR="002C1361" w:rsidRPr="003C4453" w14:paraId="4789B4AB" w14:textId="77777777" w:rsidTr="00D628F2">
        <w:trPr>
          <w:cantSplit/>
          <w:trHeight w:val="187"/>
        </w:trPr>
        <w:tc>
          <w:tcPr>
            <w:tcW w:w="3420" w:type="dxa"/>
            <w:vAlign w:val="bottom"/>
          </w:tcPr>
          <w:p w14:paraId="12A669C6" w14:textId="7286BE39"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 xml:space="preserve">Related </w:t>
            </w:r>
            <w:r w:rsidR="002411F4">
              <w:rPr>
                <w:rFonts w:ascii="Calibri" w:eastAsia="Arial Unicode MS" w:hAnsi="Calibri" w:cs="Calibri"/>
                <w:b w:val="0"/>
                <w:bCs w:val="0"/>
                <w:color w:val="auto"/>
              </w:rPr>
              <w:t>companies</w:t>
            </w:r>
          </w:p>
        </w:tc>
        <w:tc>
          <w:tcPr>
            <w:tcW w:w="1350" w:type="dxa"/>
            <w:tcBorders>
              <w:bottom w:val="single" w:sz="4" w:space="0" w:color="auto"/>
            </w:tcBorders>
            <w:vAlign w:val="center"/>
          </w:tcPr>
          <w:p w14:paraId="15347FD6" w14:textId="2FCC5117" w:rsidR="002C1361" w:rsidRPr="00A644CF" w:rsidRDefault="00742D0E" w:rsidP="00336096">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5,186,657</w:t>
            </w:r>
          </w:p>
        </w:tc>
        <w:tc>
          <w:tcPr>
            <w:tcW w:w="180" w:type="dxa"/>
            <w:vAlign w:val="center"/>
          </w:tcPr>
          <w:p w14:paraId="1A190358"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0AA3957C" w:rsidR="002C1361" w:rsidRPr="00AB5EDD" w:rsidRDefault="00AB5EDD" w:rsidP="00AB5EDD">
            <w:pPr>
              <w:pStyle w:val="BodyText"/>
              <w:tabs>
                <w:tab w:val="decimal" w:pos="816"/>
              </w:tabs>
              <w:ind w:left="-79" w:right="-79"/>
              <w:jc w:val="left"/>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vAlign w:val="center"/>
          </w:tcPr>
          <w:p w14:paraId="002DF544"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193C4568" w:rsidR="002C1361" w:rsidRPr="00A644CF" w:rsidRDefault="00B428D2" w:rsidP="00435BA0">
            <w:pPr>
              <w:tabs>
                <w:tab w:val="decimal" w:pos="90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3156CDF4" w:rsidR="002C1361" w:rsidRPr="00A644CF" w:rsidRDefault="00D52206" w:rsidP="00DF387D">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DF9FA58" w14:textId="77777777" w:rsidTr="00D628F2">
        <w:trPr>
          <w:cantSplit/>
          <w:trHeight w:val="187"/>
        </w:trPr>
        <w:tc>
          <w:tcPr>
            <w:tcW w:w="3420" w:type="dxa"/>
            <w:vAlign w:val="bottom"/>
          </w:tcPr>
          <w:p w14:paraId="08E4DD11" w14:textId="77777777" w:rsidR="002C1361" w:rsidRPr="003C4453" w:rsidRDefault="002C1361" w:rsidP="00B51EA3">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4F017997" w14:textId="3FCEEC7C" w:rsidR="002C1361" w:rsidRPr="007B1E7C" w:rsidRDefault="00742D0E" w:rsidP="00336096">
            <w:pPr>
              <w:pStyle w:val="BodyText"/>
              <w:tabs>
                <w:tab w:val="decimal" w:pos="108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5,186,657</w:t>
            </w:r>
          </w:p>
        </w:tc>
        <w:tc>
          <w:tcPr>
            <w:tcW w:w="180" w:type="dxa"/>
            <w:vAlign w:val="center"/>
          </w:tcPr>
          <w:p w14:paraId="06A27A57" w14:textId="77777777" w:rsidR="002C1361" w:rsidRPr="007B1E7C" w:rsidRDefault="002C1361" w:rsidP="00B51EA3">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1E074A2F" w:rsidR="002C1361" w:rsidRPr="007B1E7C" w:rsidRDefault="00AB5EDD" w:rsidP="00AB5EDD">
            <w:pPr>
              <w:pStyle w:val="BodyText"/>
              <w:tabs>
                <w:tab w:val="decimal" w:pos="816"/>
              </w:tabs>
              <w:ind w:left="-79" w:right="-79"/>
              <w:jc w:val="left"/>
              <w:rPr>
                <w:rFonts w:ascii="Calibri" w:hAnsi="Calibri" w:cs="Calibri"/>
                <w:b/>
                <w:bCs/>
                <w:color w:val="auto"/>
                <w:sz w:val="22"/>
                <w:szCs w:val="22"/>
              </w:rPr>
            </w:pPr>
            <w:r>
              <w:rPr>
                <w:rFonts w:ascii="Calibri" w:hAnsi="Calibri" w:cs="Calibri"/>
                <w:b/>
                <w:bCs/>
                <w:color w:val="auto"/>
                <w:sz w:val="22"/>
                <w:szCs w:val="22"/>
              </w:rPr>
              <w:t>-</w:t>
            </w:r>
          </w:p>
        </w:tc>
        <w:tc>
          <w:tcPr>
            <w:tcW w:w="180" w:type="dxa"/>
            <w:vAlign w:val="center"/>
          </w:tcPr>
          <w:p w14:paraId="72B1661A"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0C9A961B" w:rsidR="002C1361" w:rsidRPr="007B1E7C" w:rsidRDefault="00B428D2"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4,500,000</w:t>
            </w:r>
          </w:p>
        </w:tc>
        <w:tc>
          <w:tcPr>
            <w:tcW w:w="180" w:type="dxa"/>
            <w:vAlign w:val="center"/>
          </w:tcPr>
          <w:p w14:paraId="12599392" w14:textId="77777777" w:rsidR="002C1361" w:rsidRPr="007B1E7C" w:rsidRDefault="002C1361" w:rsidP="00B51EA3">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0AAB45E5" w:rsidR="002C1361" w:rsidRPr="007B1E7C" w:rsidRDefault="00AB5EDD" w:rsidP="006821A4">
            <w:pPr>
              <w:tabs>
                <w:tab w:val="decimal" w:pos="1356"/>
              </w:tabs>
              <w:spacing w:line="240" w:lineRule="atLeast"/>
              <w:ind w:left="-124" w:right="11" w:hanging="169"/>
              <w:rPr>
                <w:rFonts w:ascii="Calibri" w:hAnsi="Calibri" w:cs="Calibri"/>
                <w:b/>
                <w:bCs/>
                <w:sz w:val="22"/>
                <w:szCs w:val="22"/>
              </w:rPr>
            </w:pPr>
            <w:r>
              <w:rPr>
                <w:rFonts w:ascii="Calibri" w:hAnsi="Calibri" w:cs="Calibri"/>
                <w:b/>
                <w:bCs/>
                <w:sz w:val="22"/>
                <w:szCs w:val="22"/>
              </w:rPr>
              <w:t>6,893,000</w:t>
            </w:r>
          </w:p>
        </w:tc>
      </w:tr>
      <w:tr w:rsidR="002C1361" w:rsidRPr="003C4453" w14:paraId="4A5C1E36" w14:textId="77777777" w:rsidTr="00D628F2">
        <w:trPr>
          <w:cantSplit/>
          <w:trHeight w:val="187"/>
        </w:trPr>
        <w:tc>
          <w:tcPr>
            <w:tcW w:w="3420" w:type="dxa"/>
            <w:vAlign w:val="bottom"/>
          </w:tcPr>
          <w:p w14:paraId="0A05D07F" w14:textId="77777777" w:rsidR="002C1361" w:rsidRPr="003C4453" w:rsidRDefault="002C1361" w:rsidP="00B51EA3">
            <w:pPr>
              <w:pStyle w:val="Heading1"/>
              <w:spacing w:line="240" w:lineRule="atLeast"/>
              <w:ind w:left="0" w:right="65"/>
              <w:jc w:val="left"/>
              <w:rPr>
                <w:rFonts w:ascii="Calibri" w:hAnsi="Calibri" w:cs="Calibri"/>
              </w:rPr>
            </w:pPr>
          </w:p>
        </w:tc>
        <w:tc>
          <w:tcPr>
            <w:tcW w:w="1350" w:type="dxa"/>
            <w:tcBorders>
              <w:top w:val="double" w:sz="4" w:space="0" w:color="auto"/>
            </w:tcBorders>
            <w:vAlign w:val="bottom"/>
          </w:tcPr>
          <w:p w14:paraId="1C1C5967"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Borders>
              <w:top w:val="double" w:sz="4" w:space="0" w:color="auto"/>
            </w:tcBorders>
          </w:tcPr>
          <w:p w14:paraId="339500C5"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764B5822"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Borders>
              <w:top w:val="double" w:sz="4" w:space="0" w:color="auto"/>
            </w:tcBorders>
          </w:tcPr>
          <w:p w14:paraId="438116FF"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34BB51D3" w14:textId="77777777" w:rsidTr="00D628F2">
        <w:trPr>
          <w:cantSplit/>
          <w:trHeight w:val="187"/>
        </w:trPr>
        <w:tc>
          <w:tcPr>
            <w:tcW w:w="3420" w:type="dxa"/>
            <w:vAlign w:val="bottom"/>
          </w:tcPr>
          <w:p w14:paraId="4AFFD4D5"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5394D9B4"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35D0DD44"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582EFBA0" w14:textId="77777777" w:rsidTr="00D628F2">
        <w:trPr>
          <w:cantSplit/>
          <w:trHeight w:val="187"/>
        </w:trPr>
        <w:tc>
          <w:tcPr>
            <w:tcW w:w="3420" w:type="dxa"/>
            <w:vAlign w:val="bottom"/>
          </w:tcPr>
          <w:p w14:paraId="113EDFF3"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34222E04" w14:textId="7A312E67" w:rsidR="002C1361" w:rsidRPr="00A644CF" w:rsidRDefault="002313BE"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57BFC32A" w:rsidR="002C1361" w:rsidRPr="00A644CF" w:rsidRDefault="006821A4"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7451B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46FAB397" w:rsidR="002C1361" w:rsidRPr="00A644CF" w:rsidRDefault="002313BE"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334,221,815</w:t>
            </w:r>
          </w:p>
        </w:tc>
        <w:tc>
          <w:tcPr>
            <w:tcW w:w="180" w:type="dxa"/>
            <w:vAlign w:val="center"/>
          </w:tcPr>
          <w:p w14:paraId="03E44620"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60B78BB3" w:rsidR="002C1361" w:rsidRPr="00A644CF" w:rsidRDefault="006821A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312,822,236</w:t>
            </w:r>
          </w:p>
        </w:tc>
      </w:tr>
      <w:tr w:rsidR="00435BA0" w:rsidRPr="003C4453" w14:paraId="6901C153" w14:textId="77777777" w:rsidTr="00D628F2">
        <w:trPr>
          <w:cantSplit/>
          <w:trHeight w:val="187"/>
        </w:trPr>
        <w:tc>
          <w:tcPr>
            <w:tcW w:w="3420" w:type="dxa"/>
            <w:vAlign w:val="bottom"/>
          </w:tcPr>
          <w:p w14:paraId="5513B555" w14:textId="7463A1BD" w:rsidR="00435BA0" w:rsidRPr="003C4453" w:rsidRDefault="00435BA0"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350" w:type="dxa"/>
            <w:vAlign w:val="center"/>
          </w:tcPr>
          <w:p w14:paraId="70206594" w14:textId="553A62FF" w:rsidR="00435BA0" w:rsidRPr="00A644CF" w:rsidRDefault="002313BE" w:rsidP="00964D84">
            <w:pPr>
              <w:pStyle w:val="BodyText"/>
              <w:tabs>
                <w:tab w:val="decimal" w:pos="1086"/>
              </w:tabs>
              <w:ind w:left="-79" w:right="-79"/>
              <w:jc w:val="left"/>
              <w:rPr>
                <w:rFonts w:ascii="Calibri" w:hAnsi="Calibri" w:cs="Calibri"/>
                <w:sz w:val="22"/>
                <w:szCs w:val="22"/>
              </w:rPr>
            </w:pPr>
            <w:r>
              <w:rPr>
                <w:rFonts w:ascii="Calibri" w:hAnsi="Calibri" w:cs="Calibri"/>
                <w:sz w:val="22"/>
                <w:szCs w:val="22"/>
              </w:rPr>
              <w:t>1,587,820</w:t>
            </w:r>
          </w:p>
        </w:tc>
        <w:tc>
          <w:tcPr>
            <w:tcW w:w="180" w:type="dxa"/>
            <w:vAlign w:val="center"/>
          </w:tcPr>
          <w:p w14:paraId="25E5C798" w14:textId="77777777" w:rsidR="00435BA0" w:rsidRPr="00A644CF" w:rsidRDefault="00435BA0" w:rsidP="00B51EA3">
            <w:pPr>
              <w:tabs>
                <w:tab w:val="decimal" w:pos="641"/>
              </w:tabs>
              <w:spacing w:line="240" w:lineRule="atLeast"/>
              <w:ind w:left="-124" w:right="11"/>
              <w:rPr>
                <w:rFonts w:ascii="Calibri" w:hAnsi="Calibri" w:cs="Calibri"/>
                <w:sz w:val="22"/>
                <w:szCs w:val="22"/>
              </w:rPr>
            </w:pPr>
          </w:p>
        </w:tc>
        <w:tc>
          <w:tcPr>
            <w:tcW w:w="1260" w:type="dxa"/>
            <w:vAlign w:val="center"/>
          </w:tcPr>
          <w:p w14:paraId="7B26CA30" w14:textId="47E47A0E" w:rsidR="00435BA0" w:rsidRDefault="00963A0E" w:rsidP="00963A0E">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c>
          <w:tcPr>
            <w:tcW w:w="180" w:type="dxa"/>
            <w:vAlign w:val="center"/>
          </w:tcPr>
          <w:p w14:paraId="1A278794" w14:textId="77777777" w:rsidR="00435BA0" w:rsidRPr="00A644CF" w:rsidRDefault="00435BA0"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79890138" w14:textId="1C62E2A7" w:rsidR="00435BA0" w:rsidRDefault="002313BE"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1,587,820</w:t>
            </w:r>
          </w:p>
        </w:tc>
        <w:tc>
          <w:tcPr>
            <w:tcW w:w="180" w:type="dxa"/>
            <w:vAlign w:val="center"/>
          </w:tcPr>
          <w:p w14:paraId="1800B3FD" w14:textId="77777777" w:rsidR="00435BA0" w:rsidRPr="00A644CF" w:rsidRDefault="00435BA0"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E05A116" w14:textId="7394439C" w:rsidR="00435BA0" w:rsidRDefault="00963A0E" w:rsidP="00963A0E">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r>
      <w:tr w:rsidR="00036748" w:rsidRPr="003C4453" w14:paraId="73400937" w14:textId="77777777" w:rsidTr="00D628F2">
        <w:trPr>
          <w:cantSplit/>
          <w:trHeight w:val="187"/>
        </w:trPr>
        <w:tc>
          <w:tcPr>
            <w:tcW w:w="3420" w:type="dxa"/>
            <w:vAlign w:val="bottom"/>
          </w:tcPr>
          <w:p w14:paraId="24532FC9" w14:textId="48713D44" w:rsidR="00036748" w:rsidRDefault="00036748"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w:t>
            </w:r>
          </w:p>
        </w:tc>
        <w:tc>
          <w:tcPr>
            <w:tcW w:w="1350" w:type="dxa"/>
            <w:vAlign w:val="center"/>
          </w:tcPr>
          <w:p w14:paraId="265D0352" w14:textId="67E08358" w:rsidR="00036748" w:rsidRDefault="00577459" w:rsidP="00964D84">
            <w:pPr>
              <w:pStyle w:val="BodyText"/>
              <w:tabs>
                <w:tab w:val="decimal" w:pos="1086"/>
              </w:tabs>
              <w:ind w:left="-79" w:right="-79"/>
              <w:jc w:val="left"/>
              <w:rPr>
                <w:rFonts w:ascii="Calibri" w:hAnsi="Calibri" w:cs="Calibri"/>
                <w:sz w:val="22"/>
                <w:szCs w:val="22"/>
              </w:rPr>
            </w:pPr>
            <w:r>
              <w:rPr>
                <w:rFonts w:ascii="Calibri" w:hAnsi="Calibri" w:cs="Calibri"/>
                <w:sz w:val="22"/>
                <w:szCs w:val="22"/>
              </w:rPr>
              <w:t>19,900</w:t>
            </w:r>
          </w:p>
        </w:tc>
        <w:tc>
          <w:tcPr>
            <w:tcW w:w="180" w:type="dxa"/>
            <w:vAlign w:val="center"/>
          </w:tcPr>
          <w:p w14:paraId="59551756" w14:textId="77777777" w:rsidR="00036748" w:rsidRPr="00A644CF" w:rsidRDefault="00036748" w:rsidP="00B51EA3">
            <w:pPr>
              <w:tabs>
                <w:tab w:val="decimal" w:pos="641"/>
              </w:tabs>
              <w:spacing w:line="240" w:lineRule="atLeast"/>
              <w:ind w:left="-124" w:right="11"/>
              <w:rPr>
                <w:rFonts w:ascii="Calibri" w:hAnsi="Calibri" w:cs="Calibri"/>
                <w:sz w:val="22"/>
                <w:szCs w:val="22"/>
              </w:rPr>
            </w:pPr>
          </w:p>
        </w:tc>
        <w:tc>
          <w:tcPr>
            <w:tcW w:w="1260" w:type="dxa"/>
            <w:vAlign w:val="center"/>
          </w:tcPr>
          <w:p w14:paraId="306D2113" w14:textId="154C63F4" w:rsidR="00036748" w:rsidRDefault="00577459" w:rsidP="0057745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59A9FC8" w14:textId="77777777" w:rsidR="00036748" w:rsidRPr="00A644CF" w:rsidRDefault="00036748"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77F0993D" w14:textId="40222366" w:rsidR="00036748" w:rsidRDefault="00577459"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19,900</w:t>
            </w:r>
          </w:p>
        </w:tc>
        <w:tc>
          <w:tcPr>
            <w:tcW w:w="180" w:type="dxa"/>
            <w:vAlign w:val="center"/>
          </w:tcPr>
          <w:p w14:paraId="6433B457" w14:textId="77777777" w:rsidR="00036748" w:rsidRPr="00A644CF" w:rsidRDefault="00036748"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2E9A5F20" w14:textId="30707477" w:rsidR="00036748" w:rsidRPr="00577459" w:rsidRDefault="00577459" w:rsidP="00577459">
            <w:pPr>
              <w:tabs>
                <w:tab w:val="decimal" w:pos="996"/>
              </w:tabs>
              <w:spacing w:line="240" w:lineRule="atLeast"/>
              <w:ind w:left="-124" w:right="11" w:hanging="169"/>
              <w:rPr>
                <w:rFonts w:ascii="Calibri" w:eastAsia="Arial Unicode MS" w:hAnsi="Calibri" w:cs="Calibri"/>
                <w:sz w:val="22"/>
                <w:szCs w:val="22"/>
              </w:rPr>
            </w:pPr>
            <w:r w:rsidRPr="00577459">
              <w:rPr>
                <w:rFonts w:ascii="Calibri" w:eastAsia="Arial Unicode MS" w:hAnsi="Calibri" w:cs="Calibri"/>
                <w:sz w:val="22"/>
                <w:szCs w:val="22"/>
              </w:rPr>
              <w:t>-</w:t>
            </w:r>
          </w:p>
        </w:tc>
      </w:tr>
      <w:tr w:rsidR="00036748" w:rsidRPr="003C4453" w14:paraId="6670D427" w14:textId="77777777" w:rsidTr="00D628F2">
        <w:trPr>
          <w:cantSplit/>
          <w:trHeight w:val="187"/>
        </w:trPr>
        <w:tc>
          <w:tcPr>
            <w:tcW w:w="3420" w:type="dxa"/>
            <w:vAlign w:val="bottom"/>
          </w:tcPr>
          <w:p w14:paraId="7EF4F98E" w14:textId="698D8618" w:rsidR="00036748" w:rsidRPr="00016109" w:rsidRDefault="00036748" w:rsidP="00B51EA3">
            <w:pPr>
              <w:pStyle w:val="Heading1"/>
              <w:spacing w:line="240" w:lineRule="atLeast"/>
              <w:ind w:left="0" w:right="65" w:firstLine="15"/>
              <w:jc w:val="left"/>
              <w:rPr>
                <w:rFonts w:ascii="Calibri" w:eastAsia="Arial Unicode MS" w:hAnsi="Calibri" w:cs="Browallia New"/>
                <w:b w:val="0"/>
                <w:bCs w:val="0"/>
                <w:color w:val="auto"/>
                <w:szCs w:val="28"/>
              </w:rPr>
            </w:pPr>
            <w:r>
              <w:rPr>
                <w:rFonts w:ascii="Calibri" w:eastAsia="Arial Unicode MS" w:hAnsi="Calibri" w:cs="Calibri"/>
                <w:b w:val="0"/>
                <w:bCs w:val="0"/>
                <w:color w:val="auto"/>
              </w:rPr>
              <w:t>Management</w:t>
            </w:r>
            <w:r w:rsidR="00016109">
              <w:rPr>
                <w:rFonts w:ascii="Calibri" w:eastAsia="Arial Unicode MS" w:hAnsi="Calibri" w:cs="Browallia New"/>
                <w:b w:val="0"/>
                <w:bCs w:val="0"/>
                <w:color w:val="auto"/>
                <w:szCs w:val="28"/>
              </w:rPr>
              <w:t>s</w:t>
            </w:r>
          </w:p>
        </w:tc>
        <w:tc>
          <w:tcPr>
            <w:tcW w:w="1350" w:type="dxa"/>
            <w:vAlign w:val="center"/>
          </w:tcPr>
          <w:p w14:paraId="1716B992" w14:textId="041A8FCF" w:rsidR="00036748" w:rsidRDefault="00577459" w:rsidP="00964D84">
            <w:pPr>
              <w:pStyle w:val="BodyText"/>
              <w:tabs>
                <w:tab w:val="decimal" w:pos="1086"/>
              </w:tabs>
              <w:ind w:left="-79" w:right="-79"/>
              <w:jc w:val="left"/>
              <w:rPr>
                <w:rFonts w:ascii="Calibri" w:hAnsi="Calibri" w:cs="Calibri"/>
                <w:sz w:val="22"/>
                <w:szCs w:val="22"/>
              </w:rPr>
            </w:pPr>
            <w:r>
              <w:rPr>
                <w:rFonts w:ascii="Calibri" w:hAnsi="Calibri" w:cs="Calibri"/>
                <w:sz w:val="22"/>
                <w:szCs w:val="22"/>
              </w:rPr>
              <w:t>39,800</w:t>
            </w:r>
          </w:p>
        </w:tc>
        <w:tc>
          <w:tcPr>
            <w:tcW w:w="180" w:type="dxa"/>
            <w:vAlign w:val="center"/>
          </w:tcPr>
          <w:p w14:paraId="5DD9C89D" w14:textId="77777777" w:rsidR="00036748" w:rsidRPr="00A644CF" w:rsidRDefault="00036748" w:rsidP="00B51EA3">
            <w:pPr>
              <w:tabs>
                <w:tab w:val="decimal" w:pos="641"/>
              </w:tabs>
              <w:spacing w:line="240" w:lineRule="atLeast"/>
              <w:ind w:left="-124" w:right="11"/>
              <w:rPr>
                <w:rFonts w:ascii="Calibri" w:hAnsi="Calibri" w:cs="Calibri"/>
                <w:sz w:val="22"/>
                <w:szCs w:val="22"/>
              </w:rPr>
            </w:pPr>
          </w:p>
        </w:tc>
        <w:tc>
          <w:tcPr>
            <w:tcW w:w="1260" w:type="dxa"/>
            <w:vAlign w:val="center"/>
          </w:tcPr>
          <w:p w14:paraId="06F2202E" w14:textId="2EA34BD4" w:rsidR="00036748" w:rsidRDefault="00577459" w:rsidP="0057745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1C942D4" w14:textId="77777777" w:rsidR="00036748" w:rsidRPr="00A644CF" w:rsidRDefault="00036748"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711588BE" w14:textId="6747E792" w:rsidR="00036748" w:rsidRDefault="00577459"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39,800</w:t>
            </w:r>
          </w:p>
        </w:tc>
        <w:tc>
          <w:tcPr>
            <w:tcW w:w="180" w:type="dxa"/>
            <w:vAlign w:val="center"/>
          </w:tcPr>
          <w:p w14:paraId="622BD709" w14:textId="77777777" w:rsidR="00036748" w:rsidRPr="00A644CF" w:rsidRDefault="00036748"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46E55168" w14:textId="6530CB93" w:rsidR="00036748" w:rsidRPr="00577459" w:rsidRDefault="00577459" w:rsidP="00577459">
            <w:pPr>
              <w:tabs>
                <w:tab w:val="decimal" w:pos="996"/>
              </w:tabs>
              <w:spacing w:line="240" w:lineRule="atLeast"/>
              <w:ind w:left="-124" w:right="11" w:hanging="169"/>
              <w:rPr>
                <w:rFonts w:ascii="Calibri" w:eastAsia="Arial Unicode MS" w:hAnsi="Calibri" w:cs="Calibri"/>
                <w:sz w:val="22"/>
                <w:szCs w:val="22"/>
              </w:rPr>
            </w:pPr>
            <w:r w:rsidRPr="00577459">
              <w:rPr>
                <w:rFonts w:ascii="Calibri" w:eastAsia="Arial Unicode MS" w:hAnsi="Calibri" w:cs="Calibri"/>
                <w:sz w:val="22"/>
                <w:szCs w:val="22"/>
              </w:rPr>
              <w:t>-</w:t>
            </w:r>
          </w:p>
        </w:tc>
      </w:tr>
      <w:tr w:rsidR="002C1361" w:rsidRPr="003C4453" w14:paraId="48B0A89D" w14:textId="77777777" w:rsidTr="00D628F2">
        <w:trPr>
          <w:cantSplit/>
          <w:trHeight w:val="187"/>
        </w:trPr>
        <w:tc>
          <w:tcPr>
            <w:tcW w:w="3420" w:type="dxa"/>
            <w:shd w:val="clear" w:color="auto" w:fill="auto"/>
            <w:vAlign w:val="bottom"/>
          </w:tcPr>
          <w:p w14:paraId="6527B4A7" w14:textId="77777777" w:rsidR="002C1361"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2C1361" w:rsidRPr="003C4453" w:rsidRDefault="002C1361" w:rsidP="00B51EA3">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350" w:type="dxa"/>
            <w:vAlign w:val="bottom"/>
          </w:tcPr>
          <w:p w14:paraId="201056F1" w14:textId="2706CCA3" w:rsidR="002C1361" w:rsidRPr="001B04CF" w:rsidRDefault="002336F3" w:rsidP="0000744F">
            <w:pPr>
              <w:pStyle w:val="BodyText"/>
              <w:tabs>
                <w:tab w:val="decimal" w:pos="816"/>
              </w:tabs>
              <w:ind w:left="-79" w:right="-79"/>
              <w:jc w:val="left"/>
              <w:rPr>
                <w:rFonts w:ascii="Calibri" w:hAnsi="Calibri" w:cstheme="minorBidi"/>
                <w:color w:val="auto"/>
                <w:sz w:val="22"/>
                <w:szCs w:val="22"/>
                <w:cs/>
              </w:rPr>
            </w:pPr>
            <w:r>
              <w:rPr>
                <w:rFonts w:ascii="Calibri" w:hAnsi="Calibri" w:cs="Calibri"/>
                <w:color w:val="auto"/>
                <w:sz w:val="22"/>
                <w:szCs w:val="22"/>
              </w:rPr>
              <w:t>-</w:t>
            </w:r>
          </w:p>
        </w:tc>
        <w:tc>
          <w:tcPr>
            <w:tcW w:w="180" w:type="dxa"/>
            <w:vAlign w:val="bottom"/>
          </w:tcPr>
          <w:p w14:paraId="2DE42A87"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352104DF" w:rsidR="002C1361" w:rsidRPr="00A644CF" w:rsidRDefault="006821A4"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2D27523F" w14:textId="77777777" w:rsidR="002C1361" w:rsidRPr="00A644CF" w:rsidRDefault="002C1361"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vAlign w:val="bottom"/>
          </w:tcPr>
          <w:p w14:paraId="588AF927" w14:textId="0444B02F" w:rsidR="002C1361" w:rsidRPr="00A644CF" w:rsidRDefault="00577459"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768,338,694</w:t>
            </w:r>
          </w:p>
        </w:tc>
        <w:tc>
          <w:tcPr>
            <w:tcW w:w="180" w:type="dxa"/>
            <w:vAlign w:val="bottom"/>
          </w:tcPr>
          <w:p w14:paraId="668524D5"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bottom"/>
          </w:tcPr>
          <w:p w14:paraId="1CE2ED27" w14:textId="782CF36D" w:rsidR="002C1361" w:rsidRPr="00A644CF" w:rsidRDefault="006821A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576,942,830</w:t>
            </w:r>
          </w:p>
        </w:tc>
      </w:tr>
      <w:tr w:rsidR="00E4166B" w:rsidRPr="003C4453" w14:paraId="3BC7806E" w14:textId="77777777" w:rsidTr="00D628F2">
        <w:trPr>
          <w:cantSplit/>
          <w:trHeight w:val="187"/>
        </w:trPr>
        <w:tc>
          <w:tcPr>
            <w:tcW w:w="3420" w:type="dxa"/>
            <w:shd w:val="clear" w:color="auto" w:fill="auto"/>
            <w:vAlign w:val="bottom"/>
          </w:tcPr>
          <w:p w14:paraId="5B11BBE5" w14:textId="77777777" w:rsidR="00E4166B" w:rsidRDefault="00E4166B" w:rsidP="00E4166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E4166B" w:rsidRDefault="005E5778" w:rsidP="00E4166B">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350" w:type="dxa"/>
            <w:tcBorders>
              <w:bottom w:val="single" w:sz="4" w:space="0" w:color="auto"/>
            </w:tcBorders>
            <w:vAlign w:val="bottom"/>
          </w:tcPr>
          <w:p w14:paraId="4A914B72" w14:textId="1BDEC19E" w:rsidR="00E4166B" w:rsidRPr="00A644CF" w:rsidRDefault="000936C3" w:rsidP="000936C3">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1,779,452</w:t>
            </w:r>
          </w:p>
        </w:tc>
        <w:tc>
          <w:tcPr>
            <w:tcW w:w="180" w:type="dxa"/>
            <w:vAlign w:val="bottom"/>
          </w:tcPr>
          <w:p w14:paraId="43083FA3"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E7E2748" w14:textId="46D4CF0E" w:rsidR="00E4166B" w:rsidRDefault="006821A4" w:rsidP="000936C3">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c>
          <w:tcPr>
            <w:tcW w:w="180" w:type="dxa"/>
            <w:vAlign w:val="bottom"/>
          </w:tcPr>
          <w:p w14:paraId="38B5D18B" w14:textId="77777777" w:rsidR="00E4166B" w:rsidRPr="00A644CF" w:rsidRDefault="00E4166B"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tcBorders>
              <w:bottom w:val="single" w:sz="4" w:space="0" w:color="auto"/>
            </w:tcBorders>
            <w:vAlign w:val="bottom"/>
          </w:tcPr>
          <w:p w14:paraId="323499EA" w14:textId="6A09CEB8" w:rsidR="00E4166B" w:rsidRDefault="00577459"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1,779,452</w:t>
            </w:r>
          </w:p>
        </w:tc>
        <w:tc>
          <w:tcPr>
            <w:tcW w:w="180" w:type="dxa"/>
            <w:vAlign w:val="bottom"/>
          </w:tcPr>
          <w:p w14:paraId="27016660"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bottom"/>
          </w:tcPr>
          <w:p w14:paraId="7BC12579" w14:textId="369651A9" w:rsidR="00E4166B" w:rsidRDefault="006821A4" w:rsidP="00EF0705">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r>
      <w:tr w:rsidR="002C1361" w:rsidRPr="003C4453" w14:paraId="46790670" w14:textId="77777777" w:rsidTr="00D628F2">
        <w:trPr>
          <w:cantSplit/>
          <w:trHeight w:val="187"/>
        </w:trPr>
        <w:tc>
          <w:tcPr>
            <w:tcW w:w="3420" w:type="dxa"/>
            <w:vAlign w:val="bottom"/>
          </w:tcPr>
          <w:p w14:paraId="3C4178C2"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6C28FA1" w14:textId="69D767DA" w:rsidR="002C1361" w:rsidRPr="007B1E7C" w:rsidRDefault="000936C3"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3,426,972</w:t>
            </w:r>
          </w:p>
        </w:tc>
        <w:tc>
          <w:tcPr>
            <w:tcW w:w="180" w:type="dxa"/>
            <w:vAlign w:val="center"/>
          </w:tcPr>
          <w:p w14:paraId="610CF591"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0EC4785F" w:rsidR="002C1361" w:rsidRPr="007B1E7C" w:rsidRDefault="006821A4" w:rsidP="000936C3">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2,196,368</w:t>
            </w:r>
          </w:p>
        </w:tc>
        <w:tc>
          <w:tcPr>
            <w:tcW w:w="180" w:type="dxa"/>
            <w:vAlign w:val="center"/>
          </w:tcPr>
          <w:p w14:paraId="2C1F67CD" w14:textId="77777777" w:rsidR="002C1361" w:rsidRPr="007B1E7C" w:rsidRDefault="002C1361" w:rsidP="000936C3">
            <w:pPr>
              <w:tabs>
                <w:tab w:val="decimal" w:pos="1081"/>
              </w:tabs>
              <w:spacing w:line="240" w:lineRule="atLeast"/>
              <w:ind w:left="-124" w:right="11" w:hanging="169"/>
              <w:rPr>
                <w:rFonts w:ascii="Calibri" w:hAnsi="Calibri" w:cs="Calibri"/>
                <w:b/>
                <w:bCs/>
                <w:sz w:val="22"/>
                <w:szCs w:val="22"/>
              </w:rPr>
            </w:pPr>
          </w:p>
        </w:tc>
        <w:tc>
          <w:tcPr>
            <w:tcW w:w="1440" w:type="dxa"/>
            <w:tcBorders>
              <w:top w:val="single" w:sz="4" w:space="0" w:color="auto"/>
              <w:bottom w:val="double" w:sz="4" w:space="0" w:color="auto"/>
            </w:tcBorders>
            <w:vAlign w:val="center"/>
          </w:tcPr>
          <w:p w14:paraId="4BDDF48B" w14:textId="7D2E61D1" w:rsidR="002C1361" w:rsidRPr="005A71DF" w:rsidRDefault="002313BE" w:rsidP="002313BE">
            <w:pPr>
              <w:tabs>
                <w:tab w:val="decimal" w:pos="1261"/>
              </w:tabs>
              <w:spacing w:line="240" w:lineRule="atLeast"/>
              <w:ind w:left="-84" w:right="11"/>
              <w:rPr>
                <w:rFonts w:ascii="Calibri" w:eastAsia="Arial Unicode MS" w:hAnsi="Calibri" w:cstheme="minorBidi"/>
                <w:b/>
                <w:bCs/>
                <w:sz w:val="22"/>
                <w:szCs w:val="22"/>
                <w:cs/>
              </w:rPr>
            </w:pPr>
            <w:r>
              <w:rPr>
                <w:rFonts w:ascii="Calibri" w:eastAsia="Arial Unicode MS" w:hAnsi="Calibri" w:cstheme="minorBidi"/>
                <w:b/>
                <w:bCs/>
                <w:sz w:val="22"/>
                <w:szCs w:val="22"/>
              </w:rPr>
              <w:t>1,105,987,481</w:t>
            </w:r>
          </w:p>
        </w:tc>
        <w:tc>
          <w:tcPr>
            <w:tcW w:w="180" w:type="dxa"/>
            <w:vAlign w:val="center"/>
          </w:tcPr>
          <w:p w14:paraId="1CFB66DE"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53188BDD" w:rsidR="002C1361" w:rsidRPr="00163EEF" w:rsidRDefault="00EF0705" w:rsidP="009F6A8A">
            <w:pPr>
              <w:tabs>
                <w:tab w:val="decimal" w:pos="1356"/>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891,961,434</w:t>
            </w:r>
          </w:p>
        </w:tc>
      </w:tr>
      <w:tr w:rsidR="002C1361" w:rsidRPr="003C4453" w14:paraId="7AAC5CE0" w14:textId="77777777" w:rsidTr="00D628F2">
        <w:trPr>
          <w:cantSplit/>
          <w:trHeight w:val="187"/>
        </w:trPr>
        <w:tc>
          <w:tcPr>
            <w:tcW w:w="3420"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D628F2">
        <w:trPr>
          <w:cantSplit/>
          <w:trHeight w:val="187"/>
        </w:trPr>
        <w:tc>
          <w:tcPr>
            <w:tcW w:w="3420"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120"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E05892" w:rsidRPr="00A644CF" w14:paraId="58CBC468" w14:textId="77777777" w:rsidTr="00D628F2">
        <w:trPr>
          <w:cantSplit/>
          <w:trHeight w:val="187"/>
        </w:trPr>
        <w:tc>
          <w:tcPr>
            <w:tcW w:w="3420" w:type="dxa"/>
            <w:vAlign w:val="bottom"/>
          </w:tcPr>
          <w:p w14:paraId="1DB87CA0" w14:textId="77777777" w:rsidR="00E05892" w:rsidRPr="003C4453" w:rsidRDefault="00E05892">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350" w:type="dxa"/>
            <w:vAlign w:val="center"/>
          </w:tcPr>
          <w:p w14:paraId="4991B99A" w14:textId="33E37BDA" w:rsidR="00E05892" w:rsidRPr="00A644CF" w:rsidRDefault="00617072">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768A1A9D" w14:textId="77777777" w:rsidR="00E05892" w:rsidRPr="00A644CF" w:rsidRDefault="00E05892">
            <w:pPr>
              <w:pStyle w:val="BodyText"/>
              <w:tabs>
                <w:tab w:val="decimal" w:pos="855"/>
              </w:tabs>
              <w:spacing w:line="240" w:lineRule="auto"/>
              <w:ind w:right="-131"/>
              <w:rPr>
                <w:rFonts w:ascii="Calibri" w:hAnsi="Calibri" w:cs="Calibri"/>
                <w:sz w:val="22"/>
                <w:szCs w:val="22"/>
              </w:rPr>
            </w:pPr>
          </w:p>
        </w:tc>
        <w:tc>
          <w:tcPr>
            <w:tcW w:w="1260" w:type="dxa"/>
            <w:vAlign w:val="center"/>
          </w:tcPr>
          <w:p w14:paraId="2B2BF8CA" w14:textId="77777777" w:rsidR="00E05892" w:rsidRPr="00A644CF" w:rsidRDefault="00E05892">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0F42BAF" w14:textId="77777777" w:rsidR="00E05892" w:rsidRPr="00A644CF" w:rsidRDefault="00E05892">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423CAB4C" w14:textId="19A20232" w:rsidR="00E05892" w:rsidRPr="007B1E7C" w:rsidRDefault="00617072">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60,542,189</w:t>
            </w:r>
          </w:p>
        </w:tc>
        <w:tc>
          <w:tcPr>
            <w:tcW w:w="180" w:type="dxa"/>
            <w:vAlign w:val="center"/>
          </w:tcPr>
          <w:p w14:paraId="2C844A78" w14:textId="77777777" w:rsidR="00E05892" w:rsidRPr="00A644CF" w:rsidRDefault="00E05892">
            <w:pPr>
              <w:pStyle w:val="BodyText"/>
              <w:tabs>
                <w:tab w:val="decimal" w:pos="855"/>
              </w:tabs>
              <w:spacing w:line="240" w:lineRule="auto"/>
              <w:ind w:right="-131"/>
              <w:rPr>
                <w:rFonts w:ascii="Calibri" w:hAnsi="Calibri" w:cs="Calibri"/>
                <w:sz w:val="22"/>
                <w:szCs w:val="22"/>
              </w:rPr>
            </w:pPr>
          </w:p>
        </w:tc>
        <w:tc>
          <w:tcPr>
            <w:tcW w:w="1530" w:type="dxa"/>
            <w:vAlign w:val="center"/>
          </w:tcPr>
          <w:p w14:paraId="6A29987C" w14:textId="77777777" w:rsidR="00E05892" w:rsidRPr="00A644CF" w:rsidRDefault="00E05892">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60,847,450</w:t>
            </w:r>
          </w:p>
        </w:tc>
      </w:tr>
      <w:tr w:rsidR="00E05892" w:rsidRPr="00A644CF" w14:paraId="0C902433" w14:textId="77777777" w:rsidTr="00D628F2">
        <w:trPr>
          <w:cantSplit/>
          <w:trHeight w:val="187"/>
        </w:trPr>
        <w:tc>
          <w:tcPr>
            <w:tcW w:w="3420" w:type="dxa"/>
            <w:vAlign w:val="bottom"/>
          </w:tcPr>
          <w:p w14:paraId="1C3AB12F" w14:textId="77777777" w:rsidR="00E05892" w:rsidRPr="003C4453" w:rsidRDefault="00E05892">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12AC2507" w14:textId="2EB6C90E" w:rsidR="00E05892" w:rsidRPr="00A644CF" w:rsidRDefault="00617072">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3,545,519</w:t>
            </w:r>
          </w:p>
        </w:tc>
        <w:tc>
          <w:tcPr>
            <w:tcW w:w="180" w:type="dxa"/>
            <w:vAlign w:val="center"/>
          </w:tcPr>
          <w:p w14:paraId="711545EC" w14:textId="77777777" w:rsidR="00E05892" w:rsidRPr="00A644CF" w:rsidRDefault="00E05892">
            <w:pPr>
              <w:pStyle w:val="BodyText"/>
              <w:tabs>
                <w:tab w:val="decimal" w:pos="855"/>
              </w:tabs>
              <w:spacing w:line="240" w:lineRule="auto"/>
              <w:ind w:right="-131"/>
              <w:rPr>
                <w:rFonts w:ascii="Calibri" w:hAnsi="Calibri" w:cs="Calibri"/>
                <w:sz w:val="22"/>
                <w:szCs w:val="22"/>
              </w:rPr>
            </w:pPr>
          </w:p>
        </w:tc>
        <w:tc>
          <w:tcPr>
            <w:tcW w:w="1260" w:type="dxa"/>
            <w:vAlign w:val="center"/>
          </w:tcPr>
          <w:p w14:paraId="58285A68" w14:textId="77777777" w:rsidR="00E05892" w:rsidRPr="00A644CF" w:rsidRDefault="00E05892">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4,417,565</w:t>
            </w:r>
          </w:p>
        </w:tc>
        <w:tc>
          <w:tcPr>
            <w:tcW w:w="180" w:type="dxa"/>
            <w:vAlign w:val="center"/>
          </w:tcPr>
          <w:p w14:paraId="1F21225F" w14:textId="77777777" w:rsidR="00E05892" w:rsidRPr="00A644CF" w:rsidRDefault="00E05892">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55306124" w14:textId="360BCDC8" w:rsidR="00E05892" w:rsidRPr="007B1E7C" w:rsidRDefault="00617072">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361,971</w:t>
            </w:r>
          </w:p>
        </w:tc>
        <w:tc>
          <w:tcPr>
            <w:tcW w:w="180" w:type="dxa"/>
            <w:vAlign w:val="center"/>
          </w:tcPr>
          <w:p w14:paraId="3C0B789F" w14:textId="77777777" w:rsidR="00E05892" w:rsidRPr="00A644CF" w:rsidRDefault="00E05892">
            <w:pPr>
              <w:pStyle w:val="BodyText"/>
              <w:tabs>
                <w:tab w:val="decimal" w:pos="855"/>
              </w:tabs>
              <w:spacing w:line="240" w:lineRule="auto"/>
              <w:ind w:right="-131"/>
              <w:rPr>
                <w:rFonts w:ascii="Calibri" w:hAnsi="Calibri" w:cs="Calibri"/>
                <w:sz w:val="22"/>
                <w:szCs w:val="22"/>
              </w:rPr>
            </w:pPr>
          </w:p>
        </w:tc>
        <w:tc>
          <w:tcPr>
            <w:tcW w:w="1530" w:type="dxa"/>
            <w:vAlign w:val="center"/>
          </w:tcPr>
          <w:p w14:paraId="1F1F3DBC" w14:textId="77777777" w:rsidR="00E05892" w:rsidRPr="00A644CF" w:rsidRDefault="00E05892">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102,302</w:t>
            </w:r>
          </w:p>
        </w:tc>
      </w:tr>
      <w:tr w:rsidR="00E05892" w:rsidRPr="00163EEF" w14:paraId="24E8835C" w14:textId="77777777" w:rsidTr="00D628F2">
        <w:trPr>
          <w:cantSplit/>
          <w:trHeight w:val="187"/>
        </w:trPr>
        <w:tc>
          <w:tcPr>
            <w:tcW w:w="3420" w:type="dxa"/>
            <w:vAlign w:val="bottom"/>
          </w:tcPr>
          <w:p w14:paraId="10C97645" w14:textId="77777777" w:rsidR="00E05892" w:rsidRPr="003C4453" w:rsidRDefault="00E05892">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350" w:type="dxa"/>
            <w:tcBorders>
              <w:top w:val="single" w:sz="4" w:space="0" w:color="auto"/>
              <w:bottom w:val="double" w:sz="4" w:space="0" w:color="auto"/>
            </w:tcBorders>
            <w:vAlign w:val="center"/>
          </w:tcPr>
          <w:p w14:paraId="1BCB0252" w14:textId="31B9D5B0" w:rsidR="00E05892" w:rsidRPr="007B1E7C" w:rsidRDefault="00617072">
            <w:pPr>
              <w:tabs>
                <w:tab w:val="decimal" w:pos="1177"/>
              </w:tabs>
              <w:spacing w:line="240" w:lineRule="atLeast"/>
              <w:ind w:left="-124" w:right="11"/>
              <w:rPr>
                <w:rFonts w:ascii="Calibri" w:hAnsi="Calibri" w:cs="Calibri"/>
                <w:b/>
                <w:bCs/>
                <w:sz w:val="22"/>
                <w:szCs w:val="22"/>
              </w:rPr>
            </w:pPr>
            <w:r>
              <w:rPr>
                <w:rFonts w:ascii="Calibri" w:hAnsi="Calibri" w:cs="Calibri"/>
                <w:b/>
                <w:bCs/>
                <w:sz w:val="22"/>
                <w:szCs w:val="22"/>
              </w:rPr>
              <w:t>3,545,519</w:t>
            </w:r>
          </w:p>
        </w:tc>
        <w:tc>
          <w:tcPr>
            <w:tcW w:w="180" w:type="dxa"/>
            <w:vAlign w:val="center"/>
          </w:tcPr>
          <w:p w14:paraId="5624C1AE" w14:textId="77777777" w:rsidR="00E05892" w:rsidRPr="007B1E7C" w:rsidRDefault="00E05892">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5B270B66" w14:textId="77777777" w:rsidR="00E05892" w:rsidRPr="007B1E7C" w:rsidRDefault="00E05892">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4,417,565</w:t>
            </w:r>
          </w:p>
        </w:tc>
        <w:tc>
          <w:tcPr>
            <w:tcW w:w="180" w:type="dxa"/>
            <w:vAlign w:val="center"/>
          </w:tcPr>
          <w:p w14:paraId="03ED2412" w14:textId="77777777" w:rsidR="00E05892" w:rsidRPr="007B1E7C" w:rsidRDefault="00E05892">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shd w:val="clear" w:color="auto" w:fill="auto"/>
            <w:vAlign w:val="center"/>
          </w:tcPr>
          <w:p w14:paraId="3B8D7C1D" w14:textId="1C8BA271" w:rsidR="00E05892" w:rsidRPr="007B1E7C" w:rsidRDefault="00617072">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60,904,160</w:t>
            </w:r>
          </w:p>
        </w:tc>
        <w:tc>
          <w:tcPr>
            <w:tcW w:w="180" w:type="dxa"/>
            <w:vAlign w:val="center"/>
          </w:tcPr>
          <w:p w14:paraId="3DDF3981" w14:textId="77777777" w:rsidR="00E05892" w:rsidRPr="007B1E7C" w:rsidRDefault="00E05892">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7ADE2F4" w14:textId="77777777" w:rsidR="00E05892" w:rsidRPr="00163EEF" w:rsidRDefault="00E05892">
            <w:pPr>
              <w:tabs>
                <w:tab w:val="decimal" w:pos="1356"/>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60,949,752</w:t>
            </w:r>
          </w:p>
        </w:tc>
      </w:tr>
      <w:tr w:rsidR="00E05892" w:rsidRPr="00163EEF" w14:paraId="7FC82B31" w14:textId="77777777" w:rsidTr="00D628F2">
        <w:trPr>
          <w:cantSplit/>
          <w:trHeight w:val="187"/>
        </w:trPr>
        <w:tc>
          <w:tcPr>
            <w:tcW w:w="3420" w:type="dxa"/>
            <w:vAlign w:val="bottom"/>
          </w:tcPr>
          <w:p w14:paraId="0704164D" w14:textId="77777777" w:rsidR="00E05892" w:rsidRDefault="00E05892">
            <w:pPr>
              <w:pStyle w:val="Heading1"/>
              <w:spacing w:line="240" w:lineRule="atLeast"/>
              <w:ind w:left="0" w:right="65"/>
              <w:jc w:val="left"/>
              <w:rPr>
                <w:rFonts w:ascii="Calibri" w:eastAsia="Arial Unicode MS" w:hAnsi="Calibri" w:cs="Calibri"/>
                <w:i/>
                <w:iCs/>
              </w:rPr>
            </w:pPr>
          </w:p>
          <w:p w14:paraId="42D82C17" w14:textId="77777777" w:rsidR="00E05892" w:rsidRPr="003C4453" w:rsidRDefault="00E05892">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7A2036F5" w14:textId="77777777" w:rsidR="00E05892" w:rsidRPr="004C307F" w:rsidRDefault="00E05892">
            <w:pPr>
              <w:tabs>
                <w:tab w:val="decimal" w:pos="641"/>
              </w:tabs>
              <w:spacing w:line="240" w:lineRule="atLeast"/>
              <w:ind w:left="-124" w:right="11"/>
              <w:rPr>
                <w:rFonts w:ascii="Calibri" w:eastAsia="Arial Unicode MS" w:hAnsi="Calibri" w:cs="Calibri"/>
                <w:b/>
                <w:bCs/>
                <w:sz w:val="22"/>
                <w:szCs w:val="22"/>
              </w:rPr>
            </w:pPr>
          </w:p>
        </w:tc>
        <w:tc>
          <w:tcPr>
            <w:tcW w:w="180" w:type="dxa"/>
          </w:tcPr>
          <w:p w14:paraId="40E95595" w14:textId="77777777" w:rsidR="00E05892" w:rsidRPr="004C307F" w:rsidRDefault="00E05892">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52850347" w14:textId="77777777" w:rsidR="00E05892" w:rsidRPr="00055032" w:rsidRDefault="00E05892">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3DBA5F1" w14:textId="77777777" w:rsidR="00E05892" w:rsidRPr="00055032" w:rsidRDefault="00E05892">
            <w:pPr>
              <w:tabs>
                <w:tab w:val="decimal" w:pos="641"/>
              </w:tabs>
              <w:spacing w:line="240" w:lineRule="atLeast"/>
              <w:ind w:left="-124" w:right="11"/>
              <w:rPr>
                <w:rFonts w:ascii="Calibri" w:eastAsia="Arial Unicode MS" w:hAnsi="Calibri" w:cs="Calibri"/>
                <w:b/>
                <w:bCs/>
                <w:sz w:val="22"/>
                <w:szCs w:val="22"/>
              </w:rPr>
            </w:pPr>
          </w:p>
        </w:tc>
        <w:tc>
          <w:tcPr>
            <w:tcW w:w="1440" w:type="dxa"/>
          </w:tcPr>
          <w:p w14:paraId="2C79DEA7" w14:textId="77777777" w:rsidR="00E05892" w:rsidRPr="00055032" w:rsidRDefault="00E05892">
            <w:pPr>
              <w:pStyle w:val="BodyText"/>
              <w:tabs>
                <w:tab w:val="decimal" w:pos="911"/>
              </w:tabs>
              <w:ind w:left="-108" w:right="-169"/>
              <w:rPr>
                <w:rFonts w:ascii="Calibri" w:hAnsi="Calibri" w:cs="Calibri"/>
                <w:b/>
                <w:bCs/>
                <w:sz w:val="22"/>
                <w:szCs w:val="22"/>
              </w:rPr>
            </w:pPr>
          </w:p>
        </w:tc>
        <w:tc>
          <w:tcPr>
            <w:tcW w:w="180" w:type="dxa"/>
          </w:tcPr>
          <w:p w14:paraId="5A5F66D0" w14:textId="77777777" w:rsidR="00E05892" w:rsidRPr="00055032" w:rsidRDefault="00E05892">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18F8119B" w14:textId="77777777" w:rsidR="00E05892" w:rsidRPr="00163EEF" w:rsidRDefault="00E05892">
            <w:pPr>
              <w:tabs>
                <w:tab w:val="decimal" w:pos="1260"/>
              </w:tabs>
              <w:spacing w:line="240" w:lineRule="atLeast"/>
              <w:ind w:left="-124" w:right="11" w:hanging="169"/>
              <w:rPr>
                <w:rFonts w:ascii="Calibri" w:eastAsia="Arial Unicode MS" w:hAnsi="Calibri" w:cs="Calibri"/>
                <w:sz w:val="22"/>
                <w:szCs w:val="22"/>
              </w:rPr>
            </w:pPr>
          </w:p>
        </w:tc>
      </w:tr>
      <w:tr w:rsidR="00E05892" w:rsidRPr="00A644CF" w14:paraId="5FD6313A" w14:textId="77777777" w:rsidTr="00D628F2">
        <w:trPr>
          <w:cantSplit/>
          <w:trHeight w:val="187"/>
        </w:trPr>
        <w:tc>
          <w:tcPr>
            <w:tcW w:w="3420" w:type="dxa"/>
            <w:vAlign w:val="bottom"/>
          </w:tcPr>
          <w:p w14:paraId="3D2DE65F" w14:textId="77777777" w:rsidR="00E05892" w:rsidRPr="003C4453" w:rsidRDefault="00E05892">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24EB8FD3" w14:textId="57806EF5" w:rsidR="00E05892" w:rsidRPr="00A644CF" w:rsidRDefault="007E15F3">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7BF945CD" w14:textId="77777777" w:rsidR="00E05892" w:rsidRPr="00A644CF" w:rsidRDefault="00E05892">
            <w:pPr>
              <w:tabs>
                <w:tab w:val="decimal" w:pos="641"/>
              </w:tabs>
              <w:spacing w:line="240" w:lineRule="atLeast"/>
              <w:ind w:left="-124" w:right="11"/>
              <w:rPr>
                <w:rFonts w:ascii="Calibri" w:hAnsi="Calibri" w:cs="Calibri"/>
                <w:sz w:val="22"/>
                <w:szCs w:val="22"/>
              </w:rPr>
            </w:pPr>
          </w:p>
        </w:tc>
        <w:tc>
          <w:tcPr>
            <w:tcW w:w="1260" w:type="dxa"/>
            <w:vAlign w:val="center"/>
          </w:tcPr>
          <w:p w14:paraId="24F7B380" w14:textId="77777777" w:rsidR="00E05892" w:rsidRPr="00A644CF" w:rsidRDefault="00E05892">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DADE9E0"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23F20EF1" w14:textId="6CFA259D" w:rsidR="00E05892" w:rsidRPr="003807CA" w:rsidRDefault="00617072">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33,712,050</w:t>
            </w:r>
          </w:p>
        </w:tc>
        <w:tc>
          <w:tcPr>
            <w:tcW w:w="180" w:type="dxa"/>
            <w:vAlign w:val="center"/>
          </w:tcPr>
          <w:p w14:paraId="183401DB"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1E37DAEB" w14:textId="77777777" w:rsidR="00E05892" w:rsidRPr="00A644CF" w:rsidRDefault="00E05892">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35,928,503</w:t>
            </w:r>
          </w:p>
        </w:tc>
      </w:tr>
      <w:tr w:rsidR="00E05892" w14:paraId="5D9B1568" w14:textId="77777777" w:rsidTr="00D628F2">
        <w:trPr>
          <w:cantSplit/>
          <w:trHeight w:val="187"/>
        </w:trPr>
        <w:tc>
          <w:tcPr>
            <w:tcW w:w="3420" w:type="dxa"/>
            <w:vAlign w:val="bottom"/>
          </w:tcPr>
          <w:p w14:paraId="372B5F54" w14:textId="77777777" w:rsidR="00E05892" w:rsidRPr="003C4453" w:rsidRDefault="00E05892">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350" w:type="dxa"/>
            <w:vAlign w:val="center"/>
          </w:tcPr>
          <w:p w14:paraId="15F4EA84" w14:textId="5BC52395" w:rsidR="00E05892" w:rsidRPr="00A644CF" w:rsidRDefault="007E15F3">
            <w:pPr>
              <w:pStyle w:val="BodyText"/>
              <w:tabs>
                <w:tab w:val="decimal" w:pos="1086"/>
              </w:tabs>
              <w:ind w:left="-79" w:right="-79"/>
              <w:jc w:val="left"/>
              <w:rPr>
                <w:rFonts w:ascii="Calibri" w:hAnsi="Calibri" w:cs="Calibri"/>
                <w:sz w:val="22"/>
                <w:szCs w:val="22"/>
              </w:rPr>
            </w:pPr>
            <w:r>
              <w:rPr>
                <w:rFonts w:ascii="Calibri" w:hAnsi="Calibri" w:cs="Calibri"/>
                <w:sz w:val="22"/>
                <w:szCs w:val="22"/>
              </w:rPr>
              <w:t>213,553</w:t>
            </w:r>
          </w:p>
        </w:tc>
        <w:tc>
          <w:tcPr>
            <w:tcW w:w="180" w:type="dxa"/>
            <w:vAlign w:val="center"/>
          </w:tcPr>
          <w:p w14:paraId="6FD58AFD" w14:textId="77777777" w:rsidR="00E05892" w:rsidRPr="00A644CF" w:rsidRDefault="00E05892">
            <w:pPr>
              <w:tabs>
                <w:tab w:val="decimal" w:pos="641"/>
              </w:tabs>
              <w:spacing w:line="240" w:lineRule="atLeast"/>
              <w:ind w:left="-124" w:right="11"/>
              <w:rPr>
                <w:rFonts w:ascii="Calibri" w:hAnsi="Calibri" w:cs="Calibri"/>
                <w:sz w:val="22"/>
                <w:szCs w:val="22"/>
              </w:rPr>
            </w:pPr>
          </w:p>
        </w:tc>
        <w:tc>
          <w:tcPr>
            <w:tcW w:w="1260" w:type="dxa"/>
            <w:vAlign w:val="center"/>
          </w:tcPr>
          <w:p w14:paraId="6E41FF39" w14:textId="77777777" w:rsidR="00E05892" w:rsidRDefault="00E05892">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4E91C86"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2DF83365" w14:textId="5381E654" w:rsidR="00E05892" w:rsidRDefault="00617072">
            <w:pPr>
              <w:tabs>
                <w:tab w:val="decimal" w:pos="90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vAlign w:val="center"/>
          </w:tcPr>
          <w:p w14:paraId="25D88721"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EC4C3DE" w14:textId="77777777" w:rsidR="00E05892" w:rsidRDefault="00E05892">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E05892" w:rsidRPr="00A644CF" w14:paraId="3414667A" w14:textId="77777777" w:rsidTr="00D628F2">
        <w:trPr>
          <w:cantSplit/>
          <w:trHeight w:val="161"/>
        </w:trPr>
        <w:tc>
          <w:tcPr>
            <w:tcW w:w="3420" w:type="dxa"/>
            <w:vAlign w:val="bottom"/>
          </w:tcPr>
          <w:p w14:paraId="430402BA" w14:textId="77777777" w:rsidR="00E05892" w:rsidRPr="00D628F2" w:rsidRDefault="00E05892" w:rsidP="00D628F2">
            <w:pPr>
              <w:pStyle w:val="Heading1"/>
              <w:ind w:left="0" w:right="65" w:firstLine="15"/>
              <w:jc w:val="left"/>
              <w:rPr>
                <w:rFonts w:ascii="Calibri" w:eastAsia="Arial Unicode MS" w:hAnsi="Calibri" w:cs="Calibri"/>
                <w:b w:val="0"/>
                <w:bCs w:val="0"/>
                <w:color w:val="auto"/>
              </w:rPr>
            </w:pPr>
            <w:r w:rsidRPr="00D628F2">
              <w:rPr>
                <w:rFonts w:ascii="Calibri" w:eastAsia="Arial Unicode MS" w:hAnsi="Calibri" w:cs="Calibri"/>
                <w:b w:val="0"/>
                <w:bCs w:val="0"/>
                <w:color w:val="auto"/>
              </w:rPr>
              <w:t>Directors</w:t>
            </w:r>
          </w:p>
        </w:tc>
        <w:tc>
          <w:tcPr>
            <w:tcW w:w="1350" w:type="dxa"/>
            <w:vAlign w:val="center"/>
          </w:tcPr>
          <w:p w14:paraId="0BE96840" w14:textId="0C18E9CD" w:rsidR="00E05892" w:rsidRPr="00D628F2" w:rsidRDefault="006B1C39" w:rsidP="00D628F2">
            <w:pPr>
              <w:pStyle w:val="BodyText"/>
              <w:tabs>
                <w:tab w:val="decimal" w:pos="1086"/>
              </w:tabs>
              <w:spacing w:line="240" w:lineRule="auto"/>
              <w:ind w:left="-79" w:right="-79"/>
              <w:jc w:val="left"/>
              <w:rPr>
                <w:rFonts w:ascii="Calibri" w:hAnsi="Calibri" w:cstheme="minorBidi"/>
                <w:color w:val="auto"/>
                <w:sz w:val="22"/>
                <w:szCs w:val="22"/>
                <w:cs/>
              </w:rPr>
            </w:pPr>
            <w:r>
              <w:rPr>
                <w:rFonts w:ascii="Calibri" w:hAnsi="Calibri" w:cstheme="minorBidi"/>
                <w:color w:val="auto"/>
                <w:sz w:val="22"/>
                <w:szCs w:val="22"/>
              </w:rPr>
              <w:t>345,000</w:t>
            </w:r>
          </w:p>
        </w:tc>
        <w:tc>
          <w:tcPr>
            <w:tcW w:w="180" w:type="dxa"/>
            <w:vAlign w:val="center"/>
          </w:tcPr>
          <w:p w14:paraId="14510817" w14:textId="77777777" w:rsidR="00E05892" w:rsidRPr="00D628F2" w:rsidRDefault="00E05892" w:rsidP="00D628F2">
            <w:pPr>
              <w:tabs>
                <w:tab w:val="decimal" w:pos="641"/>
              </w:tabs>
              <w:ind w:left="-124" w:right="11"/>
              <w:rPr>
                <w:rFonts w:ascii="Calibri" w:eastAsia="Arial Unicode MS" w:hAnsi="Calibri" w:cs="Calibri"/>
                <w:sz w:val="22"/>
                <w:szCs w:val="22"/>
              </w:rPr>
            </w:pPr>
          </w:p>
        </w:tc>
        <w:tc>
          <w:tcPr>
            <w:tcW w:w="1260" w:type="dxa"/>
            <w:vAlign w:val="center"/>
          </w:tcPr>
          <w:p w14:paraId="03B00D9C" w14:textId="77777777" w:rsidR="00E05892" w:rsidRPr="00D628F2" w:rsidRDefault="00E05892" w:rsidP="00D628F2">
            <w:pPr>
              <w:tabs>
                <w:tab w:val="decimal" w:pos="1081"/>
              </w:tabs>
              <w:ind w:left="-124" w:right="11" w:hanging="169"/>
              <w:rPr>
                <w:rFonts w:ascii="Calibri" w:eastAsia="Arial Unicode MS" w:hAnsi="Calibri" w:cs="Calibri"/>
                <w:sz w:val="22"/>
                <w:szCs w:val="22"/>
              </w:rPr>
            </w:pPr>
            <w:r w:rsidRPr="00D628F2">
              <w:rPr>
                <w:rFonts w:ascii="Calibri" w:eastAsia="Arial Unicode MS" w:hAnsi="Calibri" w:cs="Calibri"/>
                <w:sz w:val="22"/>
                <w:szCs w:val="22"/>
              </w:rPr>
              <w:t>165,000</w:t>
            </w:r>
          </w:p>
        </w:tc>
        <w:tc>
          <w:tcPr>
            <w:tcW w:w="180" w:type="dxa"/>
            <w:vAlign w:val="center"/>
          </w:tcPr>
          <w:p w14:paraId="1406D671" w14:textId="77777777" w:rsidR="00E05892" w:rsidRPr="00D628F2" w:rsidRDefault="00E05892" w:rsidP="00D628F2">
            <w:pPr>
              <w:pStyle w:val="BodyText"/>
              <w:tabs>
                <w:tab w:val="decimal" w:pos="893"/>
              </w:tabs>
              <w:spacing w:line="240" w:lineRule="auto"/>
              <w:ind w:left="-79" w:right="-79"/>
              <w:jc w:val="center"/>
              <w:rPr>
                <w:rFonts w:ascii="Calibri" w:eastAsia="Arial Unicode MS" w:hAnsi="Calibri" w:cs="Calibri"/>
                <w:color w:val="auto"/>
                <w:sz w:val="22"/>
                <w:szCs w:val="22"/>
              </w:rPr>
            </w:pPr>
          </w:p>
        </w:tc>
        <w:tc>
          <w:tcPr>
            <w:tcW w:w="1440" w:type="dxa"/>
            <w:vAlign w:val="center"/>
          </w:tcPr>
          <w:p w14:paraId="655D6C70" w14:textId="14277A48" w:rsidR="00E05892" w:rsidRPr="00D628F2" w:rsidRDefault="007E15F3" w:rsidP="00D628F2">
            <w:pPr>
              <w:tabs>
                <w:tab w:val="decimal" w:pos="1261"/>
              </w:tabs>
              <w:ind w:left="-124" w:right="11" w:hanging="169"/>
              <w:rPr>
                <w:rFonts w:ascii="Calibri" w:eastAsia="Arial Unicode MS" w:hAnsi="Calibri" w:cs="Calibri"/>
                <w:sz w:val="22"/>
                <w:szCs w:val="22"/>
              </w:rPr>
            </w:pPr>
            <w:r w:rsidRPr="00D628F2">
              <w:rPr>
                <w:rFonts w:ascii="Calibri" w:eastAsia="Arial Unicode MS" w:hAnsi="Calibri" w:cs="Calibri"/>
                <w:sz w:val="22"/>
                <w:szCs w:val="22"/>
              </w:rPr>
              <w:t>345,000</w:t>
            </w:r>
          </w:p>
        </w:tc>
        <w:tc>
          <w:tcPr>
            <w:tcW w:w="180" w:type="dxa"/>
            <w:vAlign w:val="center"/>
          </w:tcPr>
          <w:p w14:paraId="4C15F827" w14:textId="77777777" w:rsidR="00E05892" w:rsidRPr="00D628F2" w:rsidRDefault="00E05892" w:rsidP="00D628F2">
            <w:pPr>
              <w:tabs>
                <w:tab w:val="decimal" w:pos="641"/>
              </w:tabs>
              <w:ind w:left="-124" w:right="11"/>
              <w:rPr>
                <w:rFonts w:ascii="Calibri" w:eastAsia="Arial Unicode MS" w:hAnsi="Calibri" w:cs="Calibri"/>
                <w:sz w:val="22"/>
                <w:szCs w:val="22"/>
              </w:rPr>
            </w:pPr>
          </w:p>
        </w:tc>
        <w:tc>
          <w:tcPr>
            <w:tcW w:w="1530" w:type="dxa"/>
            <w:vAlign w:val="center"/>
          </w:tcPr>
          <w:p w14:paraId="01DDC67D" w14:textId="77777777" w:rsidR="00E05892" w:rsidRPr="00D628F2" w:rsidRDefault="00E05892" w:rsidP="00D628F2">
            <w:pPr>
              <w:tabs>
                <w:tab w:val="decimal" w:pos="1356"/>
              </w:tabs>
              <w:ind w:left="-124" w:right="11" w:hanging="169"/>
              <w:rPr>
                <w:rFonts w:ascii="Calibri" w:eastAsia="Arial Unicode MS" w:hAnsi="Calibri" w:cs="Calibri"/>
                <w:sz w:val="22"/>
                <w:szCs w:val="22"/>
              </w:rPr>
            </w:pPr>
            <w:r w:rsidRPr="00D628F2">
              <w:rPr>
                <w:rFonts w:ascii="Calibri" w:eastAsia="Arial Unicode MS" w:hAnsi="Calibri" w:cs="Calibri"/>
                <w:sz w:val="22"/>
                <w:szCs w:val="22"/>
              </w:rPr>
              <w:t>165,000</w:t>
            </w:r>
          </w:p>
        </w:tc>
      </w:tr>
      <w:tr w:rsidR="00E05892" w:rsidRPr="00A644CF" w14:paraId="57ECF3A1" w14:textId="77777777" w:rsidTr="00D628F2">
        <w:trPr>
          <w:cantSplit/>
          <w:trHeight w:val="187"/>
        </w:trPr>
        <w:tc>
          <w:tcPr>
            <w:tcW w:w="3420" w:type="dxa"/>
            <w:vAlign w:val="bottom"/>
          </w:tcPr>
          <w:p w14:paraId="0DAC3197" w14:textId="77777777" w:rsidR="00E05892" w:rsidRDefault="00E05892">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subsidiaries</w:t>
            </w:r>
          </w:p>
        </w:tc>
        <w:tc>
          <w:tcPr>
            <w:tcW w:w="1350" w:type="dxa"/>
            <w:vAlign w:val="center"/>
          </w:tcPr>
          <w:p w14:paraId="21F71B1D" w14:textId="32CE04BC" w:rsidR="00E05892" w:rsidRDefault="006B1C39">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1FD7F649"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3B1024B0" w14:textId="77777777" w:rsidR="00E05892" w:rsidRPr="00A644CF" w:rsidRDefault="00E05892">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55C496E" w14:textId="77777777" w:rsidR="00E05892" w:rsidRPr="00A644CF" w:rsidRDefault="00E05892">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079E477" w14:textId="1D585E6E" w:rsidR="00E05892" w:rsidRPr="00A644CF" w:rsidRDefault="007E15F3">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120,035,350</w:t>
            </w:r>
          </w:p>
        </w:tc>
        <w:tc>
          <w:tcPr>
            <w:tcW w:w="180" w:type="dxa"/>
            <w:vAlign w:val="center"/>
          </w:tcPr>
          <w:p w14:paraId="0F3E8B77"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D790CCD" w14:textId="77777777" w:rsidR="00E05892" w:rsidRPr="00A644CF" w:rsidRDefault="00E05892">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49,867,582</w:t>
            </w:r>
          </w:p>
        </w:tc>
      </w:tr>
      <w:tr w:rsidR="00E05892" w:rsidRPr="00A644CF" w14:paraId="366DB317" w14:textId="77777777" w:rsidTr="00D628F2">
        <w:trPr>
          <w:cantSplit/>
          <w:trHeight w:val="187"/>
        </w:trPr>
        <w:tc>
          <w:tcPr>
            <w:tcW w:w="3420" w:type="dxa"/>
            <w:shd w:val="clear" w:color="auto" w:fill="auto"/>
            <w:vAlign w:val="bottom"/>
          </w:tcPr>
          <w:p w14:paraId="384B5BB4" w14:textId="77777777" w:rsidR="00E05892" w:rsidRPr="00960CFA" w:rsidRDefault="00E05892">
            <w:pPr>
              <w:pStyle w:val="Heading1"/>
              <w:spacing w:line="240" w:lineRule="atLeast"/>
              <w:ind w:left="0" w:right="65" w:firstLine="15"/>
              <w:jc w:val="left"/>
              <w:rPr>
                <w:rFonts w:ascii="Calibri" w:eastAsia="Arial Unicode MS" w:hAnsi="Calibri" w:cs="Browallia New"/>
                <w:b w:val="0"/>
                <w:bCs w:val="0"/>
                <w:color w:val="auto"/>
                <w:szCs w:val="28"/>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related</w:t>
            </w:r>
            <w:r>
              <w:rPr>
                <w:rFonts w:ascii="Calibri" w:eastAsia="Arial Unicode MS" w:hAnsi="Calibri" w:cs="Browallia New" w:hint="cs"/>
                <w:b w:val="0"/>
                <w:bCs w:val="0"/>
                <w:color w:val="auto"/>
                <w:szCs w:val="28"/>
                <w:cs/>
              </w:rPr>
              <w:t xml:space="preserve"> </w:t>
            </w:r>
            <w:r w:rsidRPr="0007406D">
              <w:rPr>
                <w:rFonts w:ascii="Calibri" w:eastAsia="Arial Unicode MS" w:hAnsi="Calibri" w:cs="Browallia New"/>
                <w:b w:val="0"/>
                <w:bCs w:val="0"/>
                <w:color w:val="auto"/>
                <w:szCs w:val="28"/>
              </w:rPr>
              <w:t>p</w:t>
            </w:r>
            <w:r>
              <w:rPr>
                <w:rFonts w:ascii="Calibri" w:eastAsia="Arial Unicode MS" w:hAnsi="Calibri" w:cs="Browallia New"/>
                <w:b w:val="0"/>
                <w:bCs w:val="0"/>
                <w:color w:val="auto"/>
                <w:szCs w:val="28"/>
              </w:rPr>
              <w:t>erson</w:t>
            </w:r>
          </w:p>
        </w:tc>
        <w:tc>
          <w:tcPr>
            <w:tcW w:w="1350" w:type="dxa"/>
            <w:tcBorders>
              <w:bottom w:val="single" w:sz="4" w:space="0" w:color="auto"/>
            </w:tcBorders>
            <w:vAlign w:val="center"/>
          </w:tcPr>
          <w:p w14:paraId="3E09D7AA" w14:textId="24988108" w:rsidR="00E05892" w:rsidRPr="00A644CF" w:rsidRDefault="006B1C39">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1AA37558"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0BD9699E" w14:textId="77777777" w:rsidR="00E05892" w:rsidRPr="00A644CF" w:rsidRDefault="00E05892">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c>
          <w:tcPr>
            <w:tcW w:w="180" w:type="dxa"/>
            <w:vAlign w:val="center"/>
          </w:tcPr>
          <w:p w14:paraId="2EB5922A" w14:textId="77777777" w:rsidR="00E05892" w:rsidRPr="00A644CF" w:rsidRDefault="00E05892">
            <w:pPr>
              <w:pStyle w:val="BodyText"/>
              <w:tabs>
                <w:tab w:val="decimal" w:pos="893"/>
              </w:tabs>
              <w:ind w:left="-79" w:right="-79"/>
              <w:jc w:val="center"/>
              <w:rPr>
                <w:rFonts w:ascii="Calibri" w:eastAsia="Arial Unicode MS" w:hAnsi="Calibri" w:cs="Calibri"/>
                <w:color w:val="auto"/>
                <w:sz w:val="22"/>
                <w:szCs w:val="22"/>
              </w:rPr>
            </w:pPr>
          </w:p>
        </w:tc>
        <w:tc>
          <w:tcPr>
            <w:tcW w:w="1440" w:type="dxa"/>
            <w:tcBorders>
              <w:bottom w:val="single" w:sz="4" w:space="0" w:color="auto"/>
            </w:tcBorders>
            <w:vAlign w:val="center"/>
          </w:tcPr>
          <w:p w14:paraId="06B51ED7" w14:textId="622B5D87" w:rsidR="00E05892" w:rsidRPr="00A644CF" w:rsidRDefault="007E15F3">
            <w:pPr>
              <w:tabs>
                <w:tab w:val="decimal" w:pos="90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D6CDFD1" w14:textId="77777777" w:rsidR="00E05892" w:rsidRPr="00A644CF" w:rsidRDefault="00E05892">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04D33A3C" w14:textId="77777777" w:rsidR="00E05892" w:rsidRPr="00A644CF" w:rsidRDefault="00E05892">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r>
      <w:tr w:rsidR="00E05892" w:rsidRPr="002553A8" w14:paraId="1AB5B72B" w14:textId="77777777" w:rsidTr="00D628F2">
        <w:trPr>
          <w:cantSplit/>
          <w:trHeight w:val="187"/>
        </w:trPr>
        <w:tc>
          <w:tcPr>
            <w:tcW w:w="3420" w:type="dxa"/>
            <w:vAlign w:val="bottom"/>
          </w:tcPr>
          <w:p w14:paraId="297C420A" w14:textId="77777777" w:rsidR="00E05892" w:rsidRPr="003C4453" w:rsidRDefault="00E05892">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1EFE3474" w14:textId="0E452435" w:rsidR="00E05892" w:rsidRPr="007B1E7C" w:rsidRDefault="006B1C39">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558,553</w:t>
            </w:r>
          </w:p>
        </w:tc>
        <w:tc>
          <w:tcPr>
            <w:tcW w:w="180" w:type="dxa"/>
            <w:vAlign w:val="center"/>
          </w:tcPr>
          <w:p w14:paraId="192F102C" w14:textId="77777777" w:rsidR="00E05892" w:rsidRPr="007B1E7C" w:rsidRDefault="00E05892">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3D8C2D25" w14:textId="77777777" w:rsidR="00E05892" w:rsidRPr="007B1E7C" w:rsidRDefault="00E05892">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314,589</w:t>
            </w:r>
          </w:p>
        </w:tc>
        <w:tc>
          <w:tcPr>
            <w:tcW w:w="180" w:type="dxa"/>
            <w:vAlign w:val="center"/>
          </w:tcPr>
          <w:p w14:paraId="45ACB105" w14:textId="77777777" w:rsidR="00E05892" w:rsidRPr="007B1E7C" w:rsidRDefault="00E05892">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0D0FD8B9" w14:textId="65A80EE4" w:rsidR="00E05892" w:rsidRPr="005A71DF" w:rsidRDefault="006B1C39">
            <w:pPr>
              <w:tabs>
                <w:tab w:val="decimal" w:pos="1261"/>
              </w:tabs>
              <w:spacing w:line="240" w:lineRule="atLeast"/>
              <w:ind w:left="-124" w:right="11" w:hanging="169"/>
              <w:rPr>
                <w:rFonts w:ascii="Calibri" w:eastAsia="Arial Unicode MS" w:hAnsi="Calibri" w:cstheme="minorBidi"/>
                <w:b/>
                <w:bCs/>
                <w:sz w:val="22"/>
                <w:szCs w:val="22"/>
              </w:rPr>
            </w:pPr>
            <w:r>
              <w:rPr>
                <w:rFonts w:ascii="Calibri" w:eastAsia="Arial Unicode MS" w:hAnsi="Calibri" w:cstheme="minorBidi"/>
                <w:b/>
                <w:bCs/>
                <w:sz w:val="22"/>
                <w:szCs w:val="22"/>
              </w:rPr>
              <w:t>154,092,400</w:t>
            </w:r>
          </w:p>
        </w:tc>
        <w:tc>
          <w:tcPr>
            <w:tcW w:w="180" w:type="dxa"/>
            <w:vAlign w:val="center"/>
          </w:tcPr>
          <w:p w14:paraId="33F9E4C2" w14:textId="77777777" w:rsidR="00E05892" w:rsidRPr="007B1E7C" w:rsidRDefault="00E05892">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4C9BF1F" w14:textId="77777777" w:rsidR="00E05892" w:rsidRPr="002553A8" w:rsidRDefault="00E05892">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86,110,674</w:t>
            </w:r>
          </w:p>
        </w:tc>
      </w:tr>
      <w:tr w:rsidR="00E05892" w:rsidRPr="002553A8" w14:paraId="5138C1DE" w14:textId="77777777" w:rsidTr="00D628F2">
        <w:trPr>
          <w:cantSplit/>
          <w:trHeight w:val="187"/>
        </w:trPr>
        <w:tc>
          <w:tcPr>
            <w:tcW w:w="3420" w:type="dxa"/>
            <w:vAlign w:val="bottom"/>
          </w:tcPr>
          <w:p w14:paraId="4840BB38" w14:textId="77777777" w:rsidR="00E05892" w:rsidRPr="003C4453" w:rsidRDefault="00E05892">
            <w:pPr>
              <w:pStyle w:val="Heading1"/>
              <w:spacing w:line="240" w:lineRule="atLeast"/>
              <w:ind w:left="0" w:right="65"/>
              <w:jc w:val="left"/>
              <w:rPr>
                <w:rFonts w:ascii="Calibri" w:eastAsia="Arial Unicode MS" w:hAnsi="Calibri" w:cs="Calibri"/>
                <w:color w:val="auto"/>
              </w:rPr>
            </w:pPr>
          </w:p>
        </w:tc>
        <w:tc>
          <w:tcPr>
            <w:tcW w:w="1350" w:type="dxa"/>
            <w:tcBorders>
              <w:top w:val="double" w:sz="4" w:space="0" w:color="auto"/>
            </w:tcBorders>
            <w:vAlign w:val="center"/>
          </w:tcPr>
          <w:p w14:paraId="765B41EF" w14:textId="77777777" w:rsidR="00E05892" w:rsidRPr="007B1E7C" w:rsidRDefault="00E05892">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25FD71ED" w14:textId="77777777" w:rsidR="00E05892" w:rsidRPr="007B1E7C" w:rsidRDefault="00E05892">
            <w:pPr>
              <w:tabs>
                <w:tab w:val="decimal" w:pos="641"/>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center"/>
          </w:tcPr>
          <w:p w14:paraId="07084D92" w14:textId="77777777" w:rsidR="00E05892" w:rsidRPr="007B1E7C" w:rsidRDefault="00E05892">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64947D8E" w14:textId="77777777" w:rsidR="00E05892" w:rsidRPr="007B1E7C" w:rsidRDefault="00E05892">
            <w:pPr>
              <w:pStyle w:val="BodyText"/>
              <w:tabs>
                <w:tab w:val="decimal" w:pos="893"/>
              </w:tabs>
              <w:ind w:left="-79" w:right="-79"/>
              <w:jc w:val="center"/>
              <w:rPr>
                <w:rFonts w:ascii="Calibri" w:hAnsi="Calibri" w:cs="Calibri"/>
                <w:b/>
                <w:bCs/>
                <w:color w:val="auto"/>
                <w:sz w:val="22"/>
                <w:szCs w:val="22"/>
              </w:rPr>
            </w:pPr>
          </w:p>
        </w:tc>
        <w:tc>
          <w:tcPr>
            <w:tcW w:w="1440" w:type="dxa"/>
            <w:tcBorders>
              <w:top w:val="double" w:sz="4" w:space="0" w:color="auto"/>
            </w:tcBorders>
            <w:vAlign w:val="center"/>
          </w:tcPr>
          <w:p w14:paraId="2FA18E2C" w14:textId="77777777" w:rsidR="00E05892" w:rsidRPr="005A71DF" w:rsidRDefault="00E05892">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63D802CD" w14:textId="77777777" w:rsidR="00E05892" w:rsidRPr="007B1E7C" w:rsidRDefault="00E05892">
            <w:pPr>
              <w:tabs>
                <w:tab w:val="decimal" w:pos="641"/>
              </w:tabs>
              <w:spacing w:line="240" w:lineRule="atLeast"/>
              <w:ind w:left="-124" w:right="11"/>
              <w:rPr>
                <w:rFonts w:ascii="Calibri" w:eastAsia="Arial Unicode MS" w:hAnsi="Calibri" w:cs="Calibri"/>
                <w:b/>
                <w:bCs/>
                <w:sz w:val="22"/>
                <w:szCs w:val="22"/>
              </w:rPr>
            </w:pPr>
          </w:p>
        </w:tc>
        <w:tc>
          <w:tcPr>
            <w:tcW w:w="1530" w:type="dxa"/>
            <w:tcBorders>
              <w:top w:val="double" w:sz="4" w:space="0" w:color="auto"/>
            </w:tcBorders>
            <w:vAlign w:val="center"/>
          </w:tcPr>
          <w:p w14:paraId="70F063FD" w14:textId="77777777" w:rsidR="00E05892" w:rsidRPr="002553A8" w:rsidRDefault="00E05892">
            <w:pPr>
              <w:tabs>
                <w:tab w:val="decimal" w:pos="1356"/>
              </w:tabs>
              <w:spacing w:line="240" w:lineRule="atLeast"/>
              <w:ind w:left="-124" w:right="11" w:hanging="169"/>
              <w:rPr>
                <w:rFonts w:ascii="Calibri" w:eastAsia="Arial Unicode MS" w:hAnsi="Calibri" w:cstheme="minorBidi"/>
                <w:b/>
                <w:bCs/>
                <w:sz w:val="22"/>
                <w:szCs w:val="22"/>
                <w:cs/>
              </w:rPr>
            </w:pPr>
          </w:p>
        </w:tc>
      </w:tr>
      <w:tr w:rsidR="00E05892" w:rsidRPr="002553A8" w14:paraId="23A4742B" w14:textId="77777777" w:rsidTr="00D628F2">
        <w:trPr>
          <w:cantSplit/>
          <w:trHeight w:val="187"/>
        </w:trPr>
        <w:tc>
          <w:tcPr>
            <w:tcW w:w="3420" w:type="dxa"/>
            <w:vAlign w:val="bottom"/>
          </w:tcPr>
          <w:p w14:paraId="09723D4A" w14:textId="77777777" w:rsidR="00E05892" w:rsidRPr="00CC0750" w:rsidRDefault="00E05892">
            <w:pPr>
              <w:pStyle w:val="Heading1"/>
              <w:spacing w:line="240" w:lineRule="atLeast"/>
              <w:ind w:left="0" w:right="65"/>
              <w:jc w:val="left"/>
              <w:rPr>
                <w:rFonts w:ascii="Calibri" w:eastAsia="Arial Unicode MS" w:hAnsi="Calibri" w:cs="Calibri"/>
                <w:i/>
                <w:iCs/>
                <w:color w:val="auto"/>
              </w:rPr>
            </w:pPr>
            <w:r w:rsidRPr="00CC0750">
              <w:rPr>
                <w:rFonts w:ascii="Calibri" w:eastAsia="Arial Unicode MS" w:hAnsi="Calibri" w:cs="Calibri"/>
                <w:i/>
                <w:iCs/>
                <w:color w:val="auto"/>
              </w:rPr>
              <w:t>Short-term loans to related parties</w:t>
            </w:r>
          </w:p>
        </w:tc>
        <w:tc>
          <w:tcPr>
            <w:tcW w:w="1350" w:type="dxa"/>
            <w:vAlign w:val="center"/>
          </w:tcPr>
          <w:p w14:paraId="7EA5F8FA" w14:textId="77777777" w:rsidR="00E05892" w:rsidRPr="007B1E7C" w:rsidRDefault="00E05892">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404D7865" w14:textId="77777777" w:rsidR="00E05892" w:rsidRPr="007B1E7C" w:rsidRDefault="00E05892">
            <w:pPr>
              <w:tabs>
                <w:tab w:val="decimal" w:pos="641"/>
              </w:tabs>
              <w:spacing w:line="240" w:lineRule="atLeast"/>
              <w:ind w:left="-124" w:right="11"/>
              <w:rPr>
                <w:rFonts w:ascii="Calibri" w:eastAsia="Arial Unicode MS" w:hAnsi="Calibri" w:cs="Calibri"/>
                <w:b/>
                <w:bCs/>
                <w:sz w:val="22"/>
                <w:szCs w:val="22"/>
              </w:rPr>
            </w:pPr>
          </w:p>
        </w:tc>
        <w:tc>
          <w:tcPr>
            <w:tcW w:w="1260" w:type="dxa"/>
            <w:vAlign w:val="center"/>
          </w:tcPr>
          <w:p w14:paraId="771091FB" w14:textId="77777777" w:rsidR="00E05892" w:rsidRPr="007B1E7C" w:rsidRDefault="00E05892">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51BD3B79" w14:textId="77777777" w:rsidR="00E05892" w:rsidRPr="007B1E7C" w:rsidRDefault="00E05892">
            <w:pPr>
              <w:pStyle w:val="BodyText"/>
              <w:tabs>
                <w:tab w:val="decimal" w:pos="893"/>
              </w:tabs>
              <w:ind w:left="-79" w:right="-79"/>
              <w:jc w:val="center"/>
              <w:rPr>
                <w:rFonts w:ascii="Calibri" w:hAnsi="Calibri" w:cs="Calibri"/>
                <w:b/>
                <w:bCs/>
                <w:color w:val="auto"/>
                <w:sz w:val="22"/>
                <w:szCs w:val="22"/>
              </w:rPr>
            </w:pPr>
          </w:p>
        </w:tc>
        <w:tc>
          <w:tcPr>
            <w:tcW w:w="1440" w:type="dxa"/>
            <w:vAlign w:val="center"/>
          </w:tcPr>
          <w:p w14:paraId="639F835F" w14:textId="77777777" w:rsidR="00E05892" w:rsidRPr="005A71DF" w:rsidRDefault="00E05892">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797FBB5C" w14:textId="77777777" w:rsidR="00E05892" w:rsidRPr="007B1E7C" w:rsidRDefault="00E05892">
            <w:pPr>
              <w:tabs>
                <w:tab w:val="decimal" w:pos="641"/>
              </w:tabs>
              <w:spacing w:line="240" w:lineRule="atLeast"/>
              <w:ind w:left="-124" w:right="11"/>
              <w:rPr>
                <w:rFonts w:ascii="Calibri" w:eastAsia="Arial Unicode MS" w:hAnsi="Calibri" w:cs="Calibri"/>
                <w:b/>
                <w:bCs/>
                <w:sz w:val="22"/>
                <w:szCs w:val="22"/>
              </w:rPr>
            </w:pPr>
          </w:p>
        </w:tc>
        <w:tc>
          <w:tcPr>
            <w:tcW w:w="1530" w:type="dxa"/>
            <w:vAlign w:val="center"/>
          </w:tcPr>
          <w:p w14:paraId="3443AF2F" w14:textId="77777777" w:rsidR="00E05892" w:rsidRPr="002553A8" w:rsidRDefault="00E05892">
            <w:pPr>
              <w:tabs>
                <w:tab w:val="decimal" w:pos="1356"/>
              </w:tabs>
              <w:spacing w:line="240" w:lineRule="atLeast"/>
              <w:ind w:left="-124" w:right="11" w:hanging="169"/>
              <w:rPr>
                <w:rFonts w:ascii="Calibri" w:eastAsia="Arial Unicode MS" w:hAnsi="Calibri" w:cstheme="minorBidi"/>
                <w:b/>
                <w:bCs/>
                <w:sz w:val="22"/>
                <w:szCs w:val="22"/>
                <w:cs/>
              </w:rPr>
            </w:pPr>
          </w:p>
        </w:tc>
      </w:tr>
      <w:tr w:rsidR="00E05892" w:rsidRPr="00F22CA8" w14:paraId="6AA0F285" w14:textId="77777777" w:rsidTr="00D628F2">
        <w:trPr>
          <w:cantSplit/>
          <w:trHeight w:val="187"/>
        </w:trPr>
        <w:tc>
          <w:tcPr>
            <w:tcW w:w="3420" w:type="dxa"/>
            <w:vAlign w:val="bottom"/>
          </w:tcPr>
          <w:p w14:paraId="77096425" w14:textId="77777777" w:rsidR="00E05892" w:rsidRPr="00F22CA8" w:rsidRDefault="00E05892">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350" w:type="dxa"/>
            <w:vAlign w:val="center"/>
          </w:tcPr>
          <w:p w14:paraId="3E53C711" w14:textId="2B1555C6" w:rsidR="00E05892" w:rsidRPr="00F22CA8" w:rsidRDefault="007361E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F08B91C"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7CB22A28" w14:textId="77777777" w:rsidR="00E05892" w:rsidRPr="00F22CA8" w:rsidRDefault="00E05892">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5A082934" w14:textId="77777777" w:rsidR="00E05892" w:rsidRPr="00F22CA8" w:rsidRDefault="00E05892">
            <w:pPr>
              <w:pStyle w:val="BodyText"/>
              <w:tabs>
                <w:tab w:val="decimal" w:pos="893"/>
              </w:tabs>
              <w:ind w:left="-79" w:right="-79"/>
              <w:jc w:val="center"/>
              <w:rPr>
                <w:rFonts w:ascii="Calibri" w:hAnsi="Calibri" w:cs="Calibri"/>
                <w:color w:val="auto"/>
                <w:sz w:val="22"/>
                <w:szCs w:val="22"/>
              </w:rPr>
            </w:pPr>
          </w:p>
        </w:tc>
        <w:tc>
          <w:tcPr>
            <w:tcW w:w="1440" w:type="dxa"/>
            <w:vAlign w:val="center"/>
          </w:tcPr>
          <w:p w14:paraId="0621A6A8" w14:textId="28343290" w:rsidR="00E05892" w:rsidRPr="00F22CA8" w:rsidRDefault="007361E9">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3,601,416,98</w:t>
            </w:r>
            <w:r w:rsidR="006A2C86">
              <w:rPr>
                <w:rFonts w:ascii="Calibri" w:eastAsia="Arial Unicode MS" w:hAnsi="Calibri" w:cstheme="minorBidi"/>
                <w:sz w:val="22"/>
                <w:szCs w:val="22"/>
              </w:rPr>
              <w:t>9</w:t>
            </w:r>
          </w:p>
        </w:tc>
        <w:tc>
          <w:tcPr>
            <w:tcW w:w="180" w:type="dxa"/>
            <w:vAlign w:val="center"/>
          </w:tcPr>
          <w:p w14:paraId="54032AAF"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1889697F" w14:textId="77777777" w:rsidR="00E05892" w:rsidRPr="00F22CA8" w:rsidRDefault="00E05892">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3,797,887,695</w:t>
            </w:r>
          </w:p>
        </w:tc>
      </w:tr>
      <w:tr w:rsidR="00E05892" w:rsidRPr="00F22CA8" w14:paraId="182261DE" w14:textId="77777777" w:rsidTr="00D628F2">
        <w:trPr>
          <w:cantSplit/>
          <w:trHeight w:val="187"/>
        </w:trPr>
        <w:tc>
          <w:tcPr>
            <w:tcW w:w="3420" w:type="dxa"/>
            <w:vAlign w:val="bottom"/>
          </w:tcPr>
          <w:p w14:paraId="3B84B9CC" w14:textId="77777777" w:rsidR="00E05892" w:rsidRPr="00F22CA8" w:rsidRDefault="00E05892">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Joint venture</w:t>
            </w:r>
          </w:p>
        </w:tc>
        <w:tc>
          <w:tcPr>
            <w:tcW w:w="1350" w:type="dxa"/>
            <w:tcBorders>
              <w:bottom w:val="single" w:sz="4" w:space="0" w:color="auto"/>
            </w:tcBorders>
            <w:vAlign w:val="center"/>
          </w:tcPr>
          <w:p w14:paraId="6DD8AD02" w14:textId="46611044" w:rsidR="00E05892" w:rsidRPr="00F22CA8" w:rsidRDefault="007361E9">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26,000,000</w:t>
            </w:r>
          </w:p>
        </w:tc>
        <w:tc>
          <w:tcPr>
            <w:tcW w:w="180" w:type="dxa"/>
            <w:vAlign w:val="center"/>
          </w:tcPr>
          <w:p w14:paraId="2C722721"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3253EB24" w14:textId="77777777" w:rsidR="00E05892" w:rsidRPr="00F22CA8" w:rsidRDefault="00E05892">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14,500,000</w:t>
            </w:r>
          </w:p>
        </w:tc>
        <w:tc>
          <w:tcPr>
            <w:tcW w:w="180" w:type="dxa"/>
            <w:vAlign w:val="center"/>
          </w:tcPr>
          <w:p w14:paraId="587088DC" w14:textId="77777777" w:rsidR="00E05892" w:rsidRPr="00F22CA8" w:rsidRDefault="00E05892">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03F5662" w14:textId="5DAA7D6B" w:rsidR="00E05892" w:rsidRPr="00F22CA8" w:rsidRDefault="007361E9">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26,000,000</w:t>
            </w:r>
          </w:p>
        </w:tc>
        <w:tc>
          <w:tcPr>
            <w:tcW w:w="180" w:type="dxa"/>
            <w:vAlign w:val="center"/>
          </w:tcPr>
          <w:p w14:paraId="48E1CE1C"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19ACE037" w14:textId="77777777" w:rsidR="00E05892" w:rsidRPr="00F22CA8" w:rsidRDefault="00E05892">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14,500,000</w:t>
            </w:r>
          </w:p>
        </w:tc>
      </w:tr>
      <w:tr w:rsidR="00E05892" w:rsidRPr="00F22CA8" w14:paraId="290C7EEC" w14:textId="77777777" w:rsidTr="00D628F2">
        <w:trPr>
          <w:cantSplit/>
          <w:trHeight w:val="187"/>
        </w:trPr>
        <w:tc>
          <w:tcPr>
            <w:tcW w:w="3420" w:type="dxa"/>
            <w:vAlign w:val="bottom"/>
          </w:tcPr>
          <w:p w14:paraId="7A114ADA" w14:textId="77777777" w:rsidR="00E05892" w:rsidRPr="00F22CA8" w:rsidRDefault="00E05892">
            <w:pPr>
              <w:pStyle w:val="Heading1"/>
              <w:spacing w:line="240" w:lineRule="atLeast"/>
              <w:ind w:left="0" w:right="65"/>
              <w:jc w:val="left"/>
              <w:rPr>
                <w:rFonts w:ascii="Calibri" w:eastAsia="Arial Unicode MS" w:hAnsi="Calibri" w:cs="Calibri"/>
                <w:color w:val="auto"/>
              </w:rPr>
            </w:pPr>
            <w:r w:rsidRPr="00F22CA8">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047178CC" w14:textId="4D9C061D" w:rsidR="00E05892" w:rsidRPr="00F22CA8" w:rsidRDefault="007361E9">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26,000,000</w:t>
            </w:r>
          </w:p>
        </w:tc>
        <w:tc>
          <w:tcPr>
            <w:tcW w:w="180" w:type="dxa"/>
            <w:vAlign w:val="center"/>
          </w:tcPr>
          <w:p w14:paraId="1033D74B" w14:textId="77777777" w:rsidR="00E05892" w:rsidRPr="00F22CA8" w:rsidRDefault="00E05892">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FD72007" w14:textId="77777777" w:rsidR="00E05892" w:rsidRPr="00F22CA8" w:rsidRDefault="00E05892">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14,500,000</w:t>
            </w:r>
          </w:p>
        </w:tc>
        <w:tc>
          <w:tcPr>
            <w:tcW w:w="180" w:type="dxa"/>
            <w:vAlign w:val="center"/>
          </w:tcPr>
          <w:p w14:paraId="6AF486D4" w14:textId="77777777" w:rsidR="00E05892" w:rsidRPr="00F22CA8" w:rsidRDefault="00E05892">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1E56E7F" w14:textId="7D84F631" w:rsidR="00E05892" w:rsidRPr="00F22CA8" w:rsidRDefault="007361E9">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3,627,416,98</w:t>
            </w:r>
            <w:r w:rsidR="006A2C86">
              <w:rPr>
                <w:rFonts w:ascii="Calibri" w:eastAsia="Arial Unicode MS" w:hAnsi="Calibri" w:cstheme="minorBidi"/>
                <w:b/>
                <w:bCs/>
                <w:sz w:val="22"/>
                <w:szCs w:val="22"/>
              </w:rPr>
              <w:t>9</w:t>
            </w:r>
          </w:p>
        </w:tc>
        <w:tc>
          <w:tcPr>
            <w:tcW w:w="180" w:type="dxa"/>
            <w:vAlign w:val="center"/>
          </w:tcPr>
          <w:p w14:paraId="19CCE52A" w14:textId="77777777" w:rsidR="00E05892" w:rsidRPr="00F22CA8" w:rsidRDefault="00E05892">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64804CBB" w14:textId="77777777" w:rsidR="00E05892" w:rsidRPr="00F22CA8" w:rsidRDefault="00E05892">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3,812,387,695</w:t>
            </w:r>
          </w:p>
        </w:tc>
      </w:tr>
      <w:tr w:rsidR="00E05892" w:rsidRPr="00F22CA8" w14:paraId="40C5E066" w14:textId="77777777" w:rsidTr="00D628F2">
        <w:trPr>
          <w:cantSplit/>
          <w:trHeight w:val="187"/>
        </w:trPr>
        <w:tc>
          <w:tcPr>
            <w:tcW w:w="3420" w:type="dxa"/>
            <w:vAlign w:val="bottom"/>
          </w:tcPr>
          <w:p w14:paraId="5F6DE72B" w14:textId="77777777" w:rsidR="00E05892" w:rsidRPr="00F22CA8" w:rsidRDefault="00E05892">
            <w:pPr>
              <w:pStyle w:val="Heading1"/>
              <w:spacing w:line="240" w:lineRule="atLeast"/>
              <w:ind w:left="0" w:right="65"/>
              <w:jc w:val="left"/>
              <w:rPr>
                <w:rFonts w:ascii="Calibri" w:eastAsia="Arial Unicode MS" w:hAnsi="Calibri" w:cs="Calibri"/>
                <w:b w:val="0"/>
                <w:bCs w:val="0"/>
                <w:color w:val="auto"/>
              </w:rPr>
            </w:pPr>
          </w:p>
        </w:tc>
        <w:tc>
          <w:tcPr>
            <w:tcW w:w="1350" w:type="dxa"/>
            <w:tcBorders>
              <w:top w:val="double" w:sz="4" w:space="0" w:color="auto"/>
            </w:tcBorders>
            <w:vAlign w:val="center"/>
          </w:tcPr>
          <w:p w14:paraId="164A48BF" w14:textId="77777777" w:rsidR="00E05892" w:rsidRPr="00F22CA8" w:rsidRDefault="00E05892">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3AD57EFC"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center"/>
          </w:tcPr>
          <w:p w14:paraId="2B755AD8" w14:textId="77777777" w:rsidR="00E05892" w:rsidRPr="00F22CA8" w:rsidRDefault="00E05892">
            <w:pPr>
              <w:tabs>
                <w:tab w:val="decimal" w:pos="1081"/>
              </w:tabs>
              <w:spacing w:line="240" w:lineRule="atLeast"/>
              <w:ind w:left="-124" w:right="11" w:hanging="169"/>
              <w:rPr>
                <w:rFonts w:ascii="Calibri" w:hAnsi="Calibri" w:cs="Calibri"/>
                <w:sz w:val="22"/>
                <w:szCs w:val="22"/>
              </w:rPr>
            </w:pPr>
          </w:p>
        </w:tc>
        <w:tc>
          <w:tcPr>
            <w:tcW w:w="180" w:type="dxa"/>
            <w:vAlign w:val="center"/>
          </w:tcPr>
          <w:p w14:paraId="502AED61" w14:textId="77777777" w:rsidR="00E05892" w:rsidRPr="00F22CA8" w:rsidRDefault="00E05892">
            <w:pPr>
              <w:pStyle w:val="BodyText"/>
              <w:tabs>
                <w:tab w:val="decimal" w:pos="893"/>
              </w:tabs>
              <w:ind w:left="-79" w:right="-79"/>
              <w:jc w:val="center"/>
              <w:rPr>
                <w:rFonts w:ascii="Calibri" w:hAnsi="Calibri" w:cs="Calibri"/>
                <w:color w:val="auto"/>
                <w:sz w:val="22"/>
                <w:szCs w:val="22"/>
              </w:rPr>
            </w:pPr>
          </w:p>
        </w:tc>
        <w:tc>
          <w:tcPr>
            <w:tcW w:w="1440" w:type="dxa"/>
            <w:tcBorders>
              <w:top w:val="double" w:sz="4" w:space="0" w:color="auto"/>
            </w:tcBorders>
            <w:vAlign w:val="center"/>
          </w:tcPr>
          <w:p w14:paraId="19E18512" w14:textId="77777777" w:rsidR="00E05892" w:rsidRPr="00F22CA8" w:rsidRDefault="00E05892">
            <w:pPr>
              <w:tabs>
                <w:tab w:val="decimal" w:pos="1261"/>
              </w:tabs>
              <w:spacing w:line="240" w:lineRule="atLeast"/>
              <w:ind w:left="-124" w:right="11" w:hanging="169"/>
              <w:rPr>
                <w:rFonts w:ascii="Calibri" w:eastAsia="Arial Unicode MS" w:hAnsi="Calibri" w:cstheme="minorBidi"/>
                <w:sz w:val="22"/>
                <w:szCs w:val="22"/>
                <w:cs/>
              </w:rPr>
            </w:pPr>
          </w:p>
        </w:tc>
        <w:tc>
          <w:tcPr>
            <w:tcW w:w="180" w:type="dxa"/>
            <w:vAlign w:val="center"/>
          </w:tcPr>
          <w:p w14:paraId="7BBACD6A"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530" w:type="dxa"/>
            <w:tcBorders>
              <w:top w:val="double" w:sz="4" w:space="0" w:color="auto"/>
            </w:tcBorders>
            <w:vAlign w:val="center"/>
          </w:tcPr>
          <w:p w14:paraId="48675F75" w14:textId="77777777" w:rsidR="00E05892" w:rsidRPr="00F22CA8" w:rsidRDefault="00E05892">
            <w:pPr>
              <w:tabs>
                <w:tab w:val="decimal" w:pos="1356"/>
              </w:tabs>
              <w:spacing w:line="240" w:lineRule="atLeast"/>
              <w:ind w:left="-124" w:right="11" w:hanging="169"/>
              <w:rPr>
                <w:rFonts w:ascii="Calibri" w:eastAsia="Arial Unicode MS" w:hAnsi="Calibri" w:cstheme="minorBidi"/>
                <w:sz w:val="22"/>
                <w:szCs w:val="22"/>
                <w:cs/>
              </w:rPr>
            </w:pPr>
          </w:p>
        </w:tc>
      </w:tr>
      <w:tr w:rsidR="00E05892" w:rsidRPr="00F22CA8" w14:paraId="4F4D4AED" w14:textId="77777777" w:rsidTr="00D628F2">
        <w:trPr>
          <w:cantSplit/>
          <w:trHeight w:val="187"/>
        </w:trPr>
        <w:tc>
          <w:tcPr>
            <w:tcW w:w="3420" w:type="dxa"/>
            <w:vAlign w:val="bottom"/>
          </w:tcPr>
          <w:p w14:paraId="023E7B2E" w14:textId="77777777" w:rsidR="00E05892" w:rsidRPr="00F22CA8" w:rsidRDefault="00E05892">
            <w:pPr>
              <w:pStyle w:val="Heading1"/>
              <w:spacing w:line="240" w:lineRule="atLeast"/>
              <w:ind w:left="468" w:right="65" w:hanging="450"/>
              <w:jc w:val="left"/>
              <w:rPr>
                <w:rFonts w:ascii="Calibri" w:eastAsia="Arial Unicode MS" w:hAnsi="Calibri" w:cs="Calibri"/>
                <w:i/>
                <w:iCs/>
                <w:color w:val="auto"/>
              </w:rPr>
            </w:pPr>
            <w:r w:rsidRPr="00F22CA8">
              <w:rPr>
                <w:rFonts w:ascii="Calibri" w:eastAsia="Arial Unicode MS" w:hAnsi="Calibri" w:cs="Calibri"/>
                <w:i/>
                <w:iCs/>
                <w:color w:val="auto"/>
              </w:rPr>
              <w:t>Short-term borrowings from</w:t>
            </w:r>
            <w:r>
              <w:rPr>
                <w:rFonts w:ascii="Calibri" w:eastAsia="Arial Unicode MS" w:hAnsi="Calibri" w:cs="Calibri"/>
                <w:i/>
                <w:iCs/>
                <w:color w:val="auto"/>
              </w:rPr>
              <w:br/>
            </w:r>
            <w:r w:rsidRPr="00F22CA8">
              <w:rPr>
                <w:rFonts w:ascii="Calibri" w:hAnsi="Calibri" w:cs="Calibri"/>
                <w:i/>
                <w:iCs/>
                <w:color w:val="auto"/>
              </w:rPr>
              <w:t>related</w:t>
            </w:r>
            <w:r w:rsidRPr="00F22CA8">
              <w:rPr>
                <w:rFonts w:ascii="Calibri" w:eastAsia="Arial Unicode MS" w:hAnsi="Calibri" w:cs="Calibri"/>
                <w:i/>
                <w:iCs/>
                <w:color w:val="auto"/>
              </w:rPr>
              <w:t xml:space="preserve"> parties</w:t>
            </w:r>
          </w:p>
        </w:tc>
        <w:tc>
          <w:tcPr>
            <w:tcW w:w="1350" w:type="dxa"/>
            <w:vAlign w:val="center"/>
          </w:tcPr>
          <w:p w14:paraId="32084A2F" w14:textId="77777777" w:rsidR="00E05892" w:rsidRPr="00F22CA8" w:rsidRDefault="00E05892">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0312C8F1"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02B38432" w14:textId="77777777" w:rsidR="00E05892" w:rsidRPr="00F22CA8" w:rsidRDefault="00E05892">
            <w:pPr>
              <w:tabs>
                <w:tab w:val="decimal" w:pos="1081"/>
              </w:tabs>
              <w:spacing w:line="240" w:lineRule="atLeast"/>
              <w:ind w:left="-124" w:right="11" w:hanging="169"/>
              <w:rPr>
                <w:rFonts w:ascii="Calibri" w:hAnsi="Calibri" w:cs="Calibri"/>
                <w:sz w:val="22"/>
                <w:szCs w:val="22"/>
              </w:rPr>
            </w:pPr>
          </w:p>
        </w:tc>
        <w:tc>
          <w:tcPr>
            <w:tcW w:w="180" w:type="dxa"/>
            <w:vAlign w:val="center"/>
          </w:tcPr>
          <w:p w14:paraId="3BE31FF3" w14:textId="77777777" w:rsidR="00E05892" w:rsidRPr="00F22CA8" w:rsidRDefault="00E05892">
            <w:pPr>
              <w:pStyle w:val="BodyText"/>
              <w:tabs>
                <w:tab w:val="decimal" w:pos="893"/>
              </w:tabs>
              <w:ind w:left="-79" w:right="-79"/>
              <w:jc w:val="center"/>
              <w:rPr>
                <w:rFonts w:ascii="Calibri" w:hAnsi="Calibri" w:cs="Calibri"/>
                <w:color w:val="auto"/>
                <w:sz w:val="22"/>
                <w:szCs w:val="22"/>
              </w:rPr>
            </w:pPr>
          </w:p>
        </w:tc>
        <w:tc>
          <w:tcPr>
            <w:tcW w:w="1440" w:type="dxa"/>
            <w:vAlign w:val="center"/>
          </w:tcPr>
          <w:p w14:paraId="134D7715" w14:textId="77777777" w:rsidR="00E05892" w:rsidRPr="00F22CA8" w:rsidRDefault="00E05892">
            <w:pPr>
              <w:tabs>
                <w:tab w:val="decimal" w:pos="1261"/>
              </w:tabs>
              <w:spacing w:line="240" w:lineRule="atLeast"/>
              <w:ind w:left="-124" w:right="11" w:hanging="169"/>
              <w:rPr>
                <w:rFonts w:ascii="Calibri" w:eastAsia="Arial Unicode MS" w:hAnsi="Calibri" w:cstheme="minorBidi"/>
                <w:sz w:val="22"/>
                <w:szCs w:val="22"/>
                <w:cs/>
              </w:rPr>
            </w:pPr>
          </w:p>
        </w:tc>
        <w:tc>
          <w:tcPr>
            <w:tcW w:w="180" w:type="dxa"/>
            <w:vAlign w:val="center"/>
          </w:tcPr>
          <w:p w14:paraId="1DDE093E"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A15543B" w14:textId="77777777" w:rsidR="00E05892" w:rsidRPr="00F22CA8" w:rsidRDefault="00E05892">
            <w:pPr>
              <w:tabs>
                <w:tab w:val="decimal" w:pos="1356"/>
              </w:tabs>
              <w:spacing w:line="240" w:lineRule="atLeast"/>
              <w:ind w:left="-124" w:right="11" w:hanging="169"/>
              <w:rPr>
                <w:rFonts w:ascii="Calibri" w:eastAsia="Arial Unicode MS" w:hAnsi="Calibri" w:cstheme="minorBidi"/>
                <w:sz w:val="22"/>
                <w:szCs w:val="22"/>
                <w:cs/>
              </w:rPr>
            </w:pPr>
          </w:p>
        </w:tc>
      </w:tr>
      <w:tr w:rsidR="00E05892" w:rsidRPr="00F22CA8" w14:paraId="0E16BD41" w14:textId="77777777" w:rsidTr="00D628F2">
        <w:trPr>
          <w:cantSplit/>
          <w:trHeight w:val="187"/>
        </w:trPr>
        <w:tc>
          <w:tcPr>
            <w:tcW w:w="3420" w:type="dxa"/>
            <w:vAlign w:val="bottom"/>
          </w:tcPr>
          <w:p w14:paraId="63404AB9" w14:textId="77777777" w:rsidR="00E05892" w:rsidRPr="00F22CA8" w:rsidRDefault="00E05892">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350" w:type="dxa"/>
            <w:vAlign w:val="center"/>
          </w:tcPr>
          <w:p w14:paraId="347F993D" w14:textId="04595D7B" w:rsidR="00E05892" w:rsidRPr="00F22CA8" w:rsidRDefault="00740E7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E268092"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461F187C" w14:textId="77777777" w:rsidR="00E05892" w:rsidRPr="00F22CA8" w:rsidRDefault="00E05892">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31FB36C6" w14:textId="77777777" w:rsidR="00E05892" w:rsidRPr="00F22CA8" w:rsidRDefault="00E05892">
            <w:pPr>
              <w:pStyle w:val="BodyText"/>
              <w:tabs>
                <w:tab w:val="decimal" w:pos="893"/>
              </w:tabs>
              <w:ind w:left="-79" w:right="-79"/>
              <w:jc w:val="center"/>
              <w:rPr>
                <w:rFonts w:ascii="Calibri" w:hAnsi="Calibri" w:cs="Calibri"/>
                <w:color w:val="auto"/>
                <w:sz w:val="22"/>
                <w:szCs w:val="22"/>
              </w:rPr>
            </w:pPr>
          </w:p>
        </w:tc>
        <w:tc>
          <w:tcPr>
            <w:tcW w:w="1440" w:type="dxa"/>
            <w:vAlign w:val="center"/>
          </w:tcPr>
          <w:p w14:paraId="0D7108B9" w14:textId="0E6DFFD6" w:rsidR="00E05892" w:rsidRPr="00F22CA8" w:rsidRDefault="007361E9">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512,600,000</w:t>
            </w:r>
          </w:p>
        </w:tc>
        <w:tc>
          <w:tcPr>
            <w:tcW w:w="180" w:type="dxa"/>
            <w:vAlign w:val="center"/>
          </w:tcPr>
          <w:p w14:paraId="44685CED"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C1C104" w14:textId="77777777" w:rsidR="00E05892" w:rsidRPr="00F22CA8" w:rsidRDefault="00E05892">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1,141,269,600</w:t>
            </w:r>
          </w:p>
        </w:tc>
      </w:tr>
      <w:tr w:rsidR="00E05892" w14:paraId="3A18C48B" w14:textId="77777777" w:rsidTr="00D628F2">
        <w:trPr>
          <w:cantSplit/>
          <w:trHeight w:val="187"/>
        </w:trPr>
        <w:tc>
          <w:tcPr>
            <w:tcW w:w="3420" w:type="dxa"/>
            <w:vAlign w:val="bottom"/>
          </w:tcPr>
          <w:p w14:paraId="19671166" w14:textId="77777777" w:rsidR="00E05892" w:rsidRPr="00F22CA8" w:rsidRDefault="00E05892">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350" w:type="dxa"/>
            <w:vAlign w:val="center"/>
          </w:tcPr>
          <w:p w14:paraId="22134508" w14:textId="037C1456" w:rsidR="00E05892" w:rsidRPr="00F22CA8" w:rsidRDefault="00F60DC6">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w:t>
            </w:r>
            <w:r w:rsidR="00740E73">
              <w:rPr>
                <w:rFonts w:ascii="Calibri" w:eastAsia="Arial Unicode MS" w:hAnsi="Calibri" w:cs="Calibri"/>
                <w:sz w:val="22"/>
                <w:szCs w:val="22"/>
              </w:rPr>
              <w:t>0,000,000</w:t>
            </w:r>
          </w:p>
        </w:tc>
        <w:tc>
          <w:tcPr>
            <w:tcW w:w="180" w:type="dxa"/>
            <w:vAlign w:val="center"/>
          </w:tcPr>
          <w:p w14:paraId="584C089D"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77F35E86" w14:textId="77777777" w:rsidR="00E05892" w:rsidRDefault="00E05892">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4E7E45AC" w14:textId="77777777" w:rsidR="00E05892" w:rsidRPr="00F22CA8" w:rsidRDefault="00E05892">
            <w:pPr>
              <w:pStyle w:val="BodyText"/>
              <w:tabs>
                <w:tab w:val="decimal" w:pos="893"/>
              </w:tabs>
              <w:ind w:left="-79" w:right="-79"/>
              <w:jc w:val="center"/>
              <w:rPr>
                <w:rFonts w:ascii="Calibri" w:hAnsi="Calibri" w:cs="Calibri"/>
                <w:color w:val="auto"/>
                <w:sz w:val="22"/>
                <w:szCs w:val="22"/>
              </w:rPr>
            </w:pPr>
          </w:p>
        </w:tc>
        <w:tc>
          <w:tcPr>
            <w:tcW w:w="1440" w:type="dxa"/>
            <w:vAlign w:val="center"/>
          </w:tcPr>
          <w:p w14:paraId="5D43AF39" w14:textId="292D2802" w:rsidR="00E05892" w:rsidRPr="00F22CA8" w:rsidRDefault="00F60DC6">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4</w:t>
            </w:r>
            <w:r w:rsidR="007361E9">
              <w:rPr>
                <w:rFonts w:ascii="Calibri" w:eastAsia="Arial Unicode MS" w:hAnsi="Calibri" w:cstheme="minorBidi"/>
                <w:sz w:val="22"/>
                <w:szCs w:val="22"/>
              </w:rPr>
              <w:t>0,000,000</w:t>
            </w:r>
          </w:p>
        </w:tc>
        <w:tc>
          <w:tcPr>
            <w:tcW w:w="180" w:type="dxa"/>
            <w:vAlign w:val="center"/>
          </w:tcPr>
          <w:p w14:paraId="08A61273"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61E791A" w14:textId="77777777" w:rsidR="00E05892" w:rsidRDefault="00E05892">
            <w:pPr>
              <w:tabs>
                <w:tab w:val="decimal" w:pos="99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r>
      <w:tr w:rsidR="00E05892" w:rsidRPr="00F22CA8" w14:paraId="536D077C" w14:textId="77777777" w:rsidTr="00D628F2">
        <w:trPr>
          <w:cantSplit/>
          <w:trHeight w:val="187"/>
        </w:trPr>
        <w:tc>
          <w:tcPr>
            <w:tcW w:w="3420" w:type="dxa"/>
            <w:vAlign w:val="bottom"/>
          </w:tcPr>
          <w:p w14:paraId="6338EA20" w14:textId="77777777" w:rsidR="00E05892" w:rsidRPr="00F22CA8" w:rsidRDefault="00E05892">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350" w:type="dxa"/>
            <w:tcBorders>
              <w:bottom w:val="single" w:sz="4" w:space="0" w:color="auto"/>
            </w:tcBorders>
            <w:vAlign w:val="center"/>
          </w:tcPr>
          <w:p w14:paraId="197AC178" w14:textId="55975908" w:rsidR="00E05892" w:rsidRPr="00F22CA8" w:rsidRDefault="00F60DC6">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w:t>
            </w:r>
            <w:r w:rsidR="00740E73">
              <w:rPr>
                <w:rFonts w:ascii="Calibri" w:eastAsia="Arial Unicode MS" w:hAnsi="Calibri" w:cs="Calibri"/>
                <w:sz w:val="22"/>
                <w:szCs w:val="22"/>
              </w:rPr>
              <w:t>0,000,000</w:t>
            </w:r>
          </w:p>
        </w:tc>
        <w:tc>
          <w:tcPr>
            <w:tcW w:w="180" w:type="dxa"/>
            <w:vAlign w:val="center"/>
          </w:tcPr>
          <w:p w14:paraId="155CC507"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22FF6C5F" w14:textId="77777777" w:rsidR="00E05892" w:rsidRPr="00F22CA8" w:rsidRDefault="00E05892">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10,000,000</w:t>
            </w:r>
          </w:p>
        </w:tc>
        <w:tc>
          <w:tcPr>
            <w:tcW w:w="180" w:type="dxa"/>
            <w:vAlign w:val="center"/>
          </w:tcPr>
          <w:p w14:paraId="3BED2F49" w14:textId="77777777" w:rsidR="00E05892" w:rsidRPr="00F22CA8" w:rsidRDefault="00E05892">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153BD4E5" w14:textId="623F883D" w:rsidR="00E05892" w:rsidRPr="00F22CA8" w:rsidRDefault="00F60DC6">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2</w:t>
            </w:r>
            <w:r w:rsidR="007361E9">
              <w:rPr>
                <w:rFonts w:ascii="Calibri" w:eastAsia="Arial Unicode MS" w:hAnsi="Calibri" w:cstheme="minorBidi"/>
                <w:sz w:val="22"/>
                <w:szCs w:val="22"/>
              </w:rPr>
              <w:t>0,000,000</w:t>
            </w:r>
          </w:p>
        </w:tc>
        <w:tc>
          <w:tcPr>
            <w:tcW w:w="180" w:type="dxa"/>
            <w:vAlign w:val="center"/>
          </w:tcPr>
          <w:p w14:paraId="336312B5" w14:textId="77777777" w:rsidR="00E05892" w:rsidRPr="00F22CA8" w:rsidRDefault="00E05892">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7AD18876" w14:textId="77777777" w:rsidR="00E05892" w:rsidRPr="00F22CA8" w:rsidRDefault="00E05892">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10,000,000</w:t>
            </w:r>
          </w:p>
        </w:tc>
      </w:tr>
      <w:tr w:rsidR="00E05892" w:rsidRPr="00D00348" w14:paraId="73220B60" w14:textId="77777777" w:rsidTr="00D628F2">
        <w:trPr>
          <w:cantSplit/>
          <w:trHeight w:val="187"/>
        </w:trPr>
        <w:tc>
          <w:tcPr>
            <w:tcW w:w="3420" w:type="dxa"/>
            <w:vAlign w:val="bottom"/>
          </w:tcPr>
          <w:p w14:paraId="18C4FA30" w14:textId="77777777" w:rsidR="00E05892" w:rsidRPr="00F22CA8" w:rsidRDefault="00E05892">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57BECA9E" w14:textId="0573D27B" w:rsidR="00E05892" w:rsidRPr="00D00348" w:rsidRDefault="00740E73">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60,000,000</w:t>
            </w:r>
          </w:p>
        </w:tc>
        <w:tc>
          <w:tcPr>
            <w:tcW w:w="180" w:type="dxa"/>
            <w:vAlign w:val="center"/>
          </w:tcPr>
          <w:p w14:paraId="4D6FFEAB" w14:textId="77777777" w:rsidR="00E05892" w:rsidRPr="00D00348" w:rsidRDefault="00E05892">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C89B5D8" w14:textId="77777777" w:rsidR="00E05892" w:rsidRPr="00D00348" w:rsidRDefault="00E05892">
            <w:pPr>
              <w:tabs>
                <w:tab w:val="decimal" w:pos="1081"/>
              </w:tabs>
              <w:spacing w:line="240" w:lineRule="atLeast"/>
              <w:ind w:left="-124" w:right="11" w:hanging="169"/>
              <w:rPr>
                <w:rFonts w:ascii="Calibri" w:hAnsi="Calibri" w:cs="Calibri"/>
                <w:b/>
                <w:bCs/>
                <w:sz w:val="22"/>
                <w:szCs w:val="22"/>
              </w:rPr>
            </w:pPr>
            <w:r w:rsidRPr="00D00348">
              <w:rPr>
                <w:rFonts w:ascii="Calibri" w:hAnsi="Calibri" w:cs="Calibri"/>
                <w:b/>
                <w:bCs/>
                <w:sz w:val="22"/>
                <w:szCs w:val="22"/>
              </w:rPr>
              <w:t>10,000,000</w:t>
            </w:r>
          </w:p>
        </w:tc>
        <w:tc>
          <w:tcPr>
            <w:tcW w:w="180" w:type="dxa"/>
            <w:vAlign w:val="center"/>
          </w:tcPr>
          <w:p w14:paraId="2A120380" w14:textId="77777777" w:rsidR="00E05892" w:rsidRPr="00D00348" w:rsidRDefault="00E05892">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01D0BC9" w14:textId="79D3E1FD" w:rsidR="00E05892" w:rsidRPr="00D00348" w:rsidRDefault="00740E73">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572,</w:t>
            </w:r>
            <w:r w:rsidR="00575A02">
              <w:rPr>
                <w:rFonts w:ascii="Calibri" w:eastAsia="Arial Unicode MS" w:hAnsi="Calibri" w:cstheme="minorBidi"/>
                <w:b/>
                <w:bCs/>
                <w:sz w:val="22"/>
                <w:szCs w:val="22"/>
              </w:rPr>
              <w:t>6</w:t>
            </w:r>
            <w:r>
              <w:rPr>
                <w:rFonts w:ascii="Calibri" w:eastAsia="Arial Unicode MS" w:hAnsi="Calibri" w:cstheme="minorBidi"/>
                <w:b/>
                <w:bCs/>
                <w:sz w:val="22"/>
                <w:szCs w:val="22"/>
              </w:rPr>
              <w:t>00,000</w:t>
            </w:r>
          </w:p>
        </w:tc>
        <w:tc>
          <w:tcPr>
            <w:tcW w:w="180" w:type="dxa"/>
            <w:vAlign w:val="center"/>
          </w:tcPr>
          <w:p w14:paraId="4559E008" w14:textId="77777777" w:rsidR="00E05892" w:rsidRPr="00D00348" w:rsidRDefault="00E05892">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23F46DB9" w14:textId="77777777" w:rsidR="00E05892" w:rsidRPr="00D00348" w:rsidRDefault="00E05892">
            <w:pPr>
              <w:tabs>
                <w:tab w:val="decimal" w:pos="1356"/>
              </w:tabs>
              <w:spacing w:line="240" w:lineRule="atLeast"/>
              <w:ind w:left="-124" w:right="11" w:hanging="169"/>
              <w:rPr>
                <w:rFonts w:ascii="Calibri" w:eastAsia="Arial Unicode MS" w:hAnsi="Calibri" w:cstheme="minorBidi"/>
                <w:b/>
                <w:bCs/>
                <w:sz w:val="22"/>
                <w:szCs w:val="22"/>
                <w:cs/>
              </w:rPr>
            </w:pPr>
            <w:r w:rsidRPr="00D00348">
              <w:rPr>
                <w:rFonts w:ascii="Calibri" w:eastAsia="Arial Unicode MS" w:hAnsi="Calibri" w:cstheme="minorBidi"/>
                <w:b/>
                <w:bCs/>
                <w:sz w:val="22"/>
                <w:szCs w:val="22"/>
              </w:rPr>
              <w:t>1,151,269,600</w:t>
            </w:r>
          </w:p>
        </w:tc>
      </w:tr>
      <w:tr w:rsidR="00E05892" w:rsidRPr="003C4453" w14:paraId="3E082C59" w14:textId="77777777" w:rsidTr="00D628F2">
        <w:trPr>
          <w:cantSplit/>
          <w:trHeight w:val="187"/>
        </w:trPr>
        <w:tc>
          <w:tcPr>
            <w:tcW w:w="3420" w:type="dxa"/>
            <w:vAlign w:val="bottom"/>
          </w:tcPr>
          <w:p w14:paraId="6FD23447" w14:textId="77777777" w:rsidR="00E05892" w:rsidRPr="003C4453" w:rsidRDefault="00E05892" w:rsidP="00B51EA3">
            <w:pPr>
              <w:spacing w:line="240" w:lineRule="atLeast"/>
              <w:ind w:right="65"/>
              <w:rPr>
                <w:rFonts w:ascii="Calibri" w:hAnsi="Calibri" w:cs="Calibri"/>
                <w:sz w:val="22"/>
                <w:szCs w:val="22"/>
              </w:rPr>
            </w:pPr>
          </w:p>
        </w:tc>
        <w:tc>
          <w:tcPr>
            <w:tcW w:w="6120" w:type="dxa"/>
            <w:gridSpan w:val="7"/>
          </w:tcPr>
          <w:p w14:paraId="6E2C8C1D" w14:textId="77777777" w:rsidR="00E05892" w:rsidRPr="004C307F" w:rsidRDefault="00E05892" w:rsidP="00B51EA3">
            <w:pPr>
              <w:pStyle w:val="acctfourfigures"/>
              <w:spacing w:line="240" w:lineRule="atLeast"/>
              <w:jc w:val="center"/>
              <w:rPr>
                <w:rFonts w:ascii="Calibri" w:hAnsi="Calibri" w:cs="Calibri"/>
                <w:i/>
                <w:iCs/>
                <w:szCs w:val="22"/>
              </w:rPr>
            </w:pPr>
          </w:p>
        </w:tc>
      </w:tr>
    </w:tbl>
    <w:p w14:paraId="69C169A6" w14:textId="77777777" w:rsidR="00D00348" w:rsidRDefault="00D00348" w:rsidP="002553A8">
      <w:pPr>
        <w:pStyle w:val="block"/>
        <w:spacing w:after="0" w:line="240" w:lineRule="auto"/>
        <w:ind w:left="0"/>
        <w:jc w:val="both"/>
        <w:rPr>
          <w:rFonts w:ascii="Calibri" w:hAnsi="Calibri" w:cs="Calibri"/>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D00348" w:rsidRPr="003C4453" w14:paraId="392FCB59" w14:textId="77777777" w:rsidTr="00D55738">
        <w:trPr>
          <w:cantSplit/>
          <w:tblHeader/>
        </w:trPr>
        <w:tc>
          <w:tcPr>
            <w:tcW w:w="3341" w:type="dxa"/>
            <w:vAlign w:val="bottom"/>
          </w:tcPr>
          <w:p w14:paraId="4CA37E0C" w14:textId="77777777" w:rsidR="00D00348" w:rsidRPr="003C4453" w:rsidRDefault="00D00348">
            <w:pPr>
              <w:spacing w:line="240" w:lineRule="atLeast"/>
              <w:ind w:right="65"/>
              <w:rPr>
                <w:rFonts w:ascii="Calibri" w:eastAsia="Arial Unicode MS" w:hAnsi="Calibri" w:cs="Calibri"/>
                <w:b/>
                <w:bCs/>
                <w:i/>
                <w:iCs/>
                <w:sz w:val="22"/>
                <w:szCs w:val="22"/>
              </w:rPr>
            </w:pPr>
          </w:p>
        </w:tc>
        <w:tc>
          <w:tcPr>
            <w:tcW w:w="2790" w:type="dxa"/>
            <w:gridSpan w:val="3"/>
          </w:tcPr>
          <w:p w14:paraId="37277CFC"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0F2953C"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7553CF6C" w14:textId="77777777" w:rsidR="00D00348" w:rsidRPr="003C4453" w:rsidRDefault="00D00348">
            <w:pPr>
              <w:pStyle w:val="acctmergecolhdg"/>
              <w:spacing w:line="240" w:lineRule="atLeast"/>
              <w:rPr>
                <w:rFonts w:ascii="Calibri" w:hAnsi="Calibri" w:cs="Calibri"/>
                <w:szCs w:val="22"/>
              </w:rPr>
            </w:pPr>
          </w:p>
        </w:tc>
        <w:tc>
          <w:tcPr>
            <w:tcW w:w="3150" w:type="dxa"/>
            <w:gridSpan w:val="3"/>
          </w:tcPr>
          <w:p w14:paraId="2B495E05"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8A8A787"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00348" w:rsidRPr="003C4453" w14:paraId="2221055A" w14:textId="77777777" w:rsidTr="00D55738">
        <w:trPr>
          <w:cantSplit/>
          <w:trHeight w:val="182"/>
          <w:tblHeader/>
        </w:trPr>
        <w:tc>
          <w:tcPr>
            <w:tcW w:w="3341" w:type="dxa"/>
            <w:vAlign w:val="bottom"/>
          </w:tcPr>
          <w:p w14:paraId="7998DEFC" w14:textId="77777777" w:rsidR="00D00348" w:rsidRPr="003C4453" w:rsidRDefault="00D00348">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350" w:type="dxa"/>
          </w:tcPr>
          <w:p w14:paraId="78AF5896" w14:textId="68624881" w:rsidR="00D00348" w:rsidRPr="003C4453" w:rsidRDefault="00D00348" w:rsidP="00D55738">
            <w:pPr>
              <w:pStyle w:val="acctmergecolhdg"/>
              <w:spacing w:line="240" w:lineRule="atLeast"/>
              <w:ind w:left="-78" w:right="-84"/>
              <w:rPr>
                <w:rFonts w:ascii="Calibri" w:hAnsi="Calibri" w:cs="Calibri"/>
                <w:b w:val="0"/>
                <w:bCs/>
                <w:szCs w:val="22"/>
              </w:rPr>
            </w:pPr>
            <w:r>
              <w:rPr>
                <w:rFonts w:ascii="Calibri" w:hAnsi="Calibri" w:cs="Calibri"/>
                <w:b w:val="0"/>
                <w:bCs/>
                <w:szCs w:val="22"/>
              </w:rPr>
              <w:t>3</w:t>
            </w:r>
            <w:r w:rsidR="003A14CD">
              <w:rPr>
                <w:rFonts w:ascii="Calibri" w:hAnsi="Calibri" w:cs="Calibri"/>
                <w:b w:val="0"/>
                <w:bCs/>
                <w:szCs w:val="22"/>
              </w:rPr>
              <w:t xml:space="preserve">0 </w:t>
            </w:r>
            <w:r w:rsidR="00D55738">
              <w:rPr>
                <w:rFonts w:ascii="Calibri" w:hAnsi="Calibri" w:cs="Calibri"/>
                <w:b w:val="0"/>
                <w:bCs/>
                <w:szCs w:val="22"/>
              </w:rPr>
              <w:t>September</w:t>
            </w:r>
          </w:p>
        </w:tc>
        <w:tc>
          <w:tcPr>
            <w:tcW w:w="180" w:type="dxa"/>
          </w:tcPr>
          <w:p w14:paraId="79E67A2F" w14:textId="77777777" w:rsidR="00D00348" w:rsidRPr="003C4453" w:rsidRDefault="00D00348">
            <w:pPr>
              <w:pStyle w:val="acctmergecolhdg"/>
              <w:spacing w:line="240" w:lineRule="atLeast"/>
              <w:rPr>
                <w:rFonts w:ascii="Calibri" w:hAnsi="Calibri" w:cs="Calibri"/>
                <w:b w:val="0"/>
                <w:bCs/>
                <w:szCs w:val="22"/>
              </w:rPr>
            </w:pPr>
          </w:p>
        </w:tc>
        <w:tc>
          <w:tcPr>
            <w:tcW w:w="1260" w:type="dxa"/>
          </w:tcPr>
          <w:p w14:paraId="19EA5B7B" w14:textId="77777777" w:rsidR="00D00348" w:rsidRPr="003C4453" w:rsidRDefault="00D00348">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4EC441A5" w14:textId="77777777" w:rsidR="00D00348" w:rsidRPr="003C4453" w:rsidRDefault="00D00348">
            <w:pPr>
              <w:pStyle w:val="acctmergecolhdg"/>
              <w:spacing w:line="240" w:lineRule="atLeast"/>
              <w:ind w:left="-169" w:right="-142"/>
              <w:rPr>
                <w:rFonts w:ascii="Calibri" w:hAnsi="Calibri" w:cs="Calibri"/>
                <w:b w:val="0"/>
                <w:bCs/>
                <w:szCs w:val="22"/>
              </w:rPr>
            </w:pPr>
          </w:p>
        </w:tc>
        <w:tc>
          <w:tcPr>
            <w:tcW w:w="1440" w:type="dxa"/>
          </w:tcPr>
          <w:p w14:paraId="5A17271D" w14:textId="3E62FDF0"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3</w:t>
            </w:r>
            <w:r w:rsidR="003A14CD">
              <w:rPr>
                <w:rFonts w:ascii="Calibri" w:hAnsi="Calibri" w:cs="Calibri"/>
                <w:b w:val="0"/>
                <w:bCs/>
                <w:szCs w:val="22"/>
              </w:rPr>
              <w:t>0</w:t>
            </w:r>
            <w:r w:rsidR="00A948C9">
              <w:rPr>
                <w:rFonts w:ascii="Calibri" w:hAnsi="Calibri" w:cs="Calibri"/>
                <w:b w:val="0"/>
                <w:bCs/>
                <w:szCs w:val="22"/>
              </w:rPr>
              <w:t xml:space="preserve"> September</w:t>
            </w:r>
          </w:p>
        </w:tc>
        <w:tc>
          <w:tcPr>
            <w:tcW w:w="180" w:type="dxa"/>
          </w:tcPr>
          <w:p w14:paraId="45446B03" w14:textId="77777777" w:rsidR="00D00348" w:rsidRPr="003C4453" w:rsidRDefault="00D00348">
            <w:pPr>
              <w:pStyle w:val="acctmergecolhdg"/>
              <w:spacing w:line="240" w:lineRule="atLeast"/>
              <w:rPr>
                <w:rFonts w:ascii="Calibri" w:hAnsi="Calibri" w:cs="Calibri"/>
                <w:b w:val="0"/>
                <w:bCs/>
                <w:szCs w:val="22"/>
              </w:rPr>
            </w:pPr>
          </w:p>
        </w:tc>
        <w:tc>
          <w:tcPr>
            <w:tcW w:w="1530" w:type="dxa"/>
          </w:tcPr>
          <w:p w14:paraId="6CCA2602"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D00348" w:rsidRPr="003C4453" w14:paraId="5887A446" w14:textId="77777777" w:rsidTr="00D55738">
        <w:trPr>
          <w:cantSplit/>
          <w:trHeight w:val="182"/>
          <w:tblHeader/>
        </w:trPr>
        <w:tc>
          <w:tcPr>
            <w:tcW w:w="3341" w:type="dxa"/>
            <w:vAlign w:val="bottom"/>
          </w:tcPr>
          <w:p w14:paraId="67D71374" w14:textId="77777777" w:rsidR="00D00348" w:rsidRPr="003C4453" w:rsidRDefault="00D00348">
            <w:pPr>
              <w:spacing w:line="240" w:lineRule="atLeast"/>
              <w:ind w:right="65"/>
              <w:rPr>
                <w:rFonts w:ascii="Calibri" w:eastAsia="Arial Unicode MS" w:hAnsi="Calibri" w:cs="Calibri"/>
                <w:b/>
                <w:bCs/>
                <w:i/>
                <w:iCs/>
                <w:sz w:val="22"/>
                <w:szCs w:val="22"/>
              </w:rPr>
            </w:pPr>
          </w:p>
        </w:tc>
        <w:tc>
          <w:tcPr>
            <w:tcW w:w="1350" w:type="dxa"/>
          </w:tcPr>
          <w:p w14:paraId="4112271A"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072E1BD" w14:textId="77777777" w:rsidR="00D00348" w:rsidRPr="003C4453" w:rsidRDefault="00D00348">
            <w:pPr>
              <w:pStyle w:val="acctmergecolhdg"/>
              <w:spacing w:line="240" w:lineRule="atLeast"/>
              <w:rPr>
                <w:rFonts w:ascii="Calibri" w:hAnsi="Calibri" w:cs="Calibri"/>
                <w:b w:val="0"/>
                <w:bCs/>
                <w:szCs w:val="22"/>
              </w:rPr>
            </w:pPr>
          </w:p>
        </w:tc>
        <w:tc>
          <w:tcPr>
            <w:tcW w:w="1260" w:type="dxa"/>
          </w:tcPr>
          <w:p w14:paraId="024B12F0"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15223DA8" w14:textId="77777777" w:rsidR="00D00348" w:rsidRPr="003C4453" w:rsidRDefault="00D00348">
            <w:pPr>
              <w:pStyle w:val="acctmergecolhdg"/>
              <w:spacing w:line="240" w:lineRule="atLeast"/>
              <w:ind w:left="-169" w:right="-142"/>
              <w:rPr>
                <w:rFonts w:ascii="Calibri" w:hAnsi="Calibri" w:cs="Calibri"/>
                <w:b w:val="0"/>
                <w:bCs/>
                <w:szCs w:val="22"/>
              </w:rPr>
            </w:pPr>
          </w:p>
        </w:tc>
        <w:tc>
          <w:tcPr>
            <w:tcW w:w="1440" w:type="dxa"/>
          </w:tcPr>
          <w:p w14:paraId="5DA41FE9"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C69223B" w14:textId="77777777" w:rsidR="00D00348" w:rsidRPr="003C4453" w:rsidRDefault="00D00348">
            <w:pPr>
              <w:pStyle w:val="acctmergecolhdg"/>
              <w:spacing w:line="240" w:lineRule="atLeast"/>
              <w:rPr>
                <w:rFonts w:ascii="Calibri" w:hAnsi="Calibri" w:cs="Calibri"/>
                <w:b w:val="0"/>
                <w:bCs/>
                <w:szCs w:val="22"/>
              </w:rPr>
            </w:pPr>
          </w:p>
        </w:tc>
        <w:tc>
          <w:tcPr>
            <w:tcW w:w="1530" w:type="dxa"/>
          </w:tcPr>
          <w:p w14:paraId="6853238C"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D00348" w:rsidRPr="003C4453" w14:paraId="3846909B" w14:textId="77777777" w:rsidTr="00D55738">
        <w:trPr>
          <w:cantSplit/>
        </w:trPr>
        <w:tc>
          <w:tcPr>
            <w:tcW w:w="3341" w:type="dxa"/>
          </w:tcPr>
          <w:p w14:paraId="66B5F947" w14:textId="77777777" w:rsidR="00D00348" w:rsidRPr="003C4453" w:rsidRDefault="00D00348">
            <w:pPr>
              <w:spacing w:line="240" w:lineRule="atLeast"/>
              <w:rPr>
                <w:rFonts w:ascii="Calibri" w:hAnsi="Calibri" w:cs="Calibri"/>
                <w:b/>
                <w:bCs/>
                <w:i/>
                <w:iCs/>
                <w:sz w:val="22"/>
                <w:szCs w:val="22"/>
              </w:rPr>
            </w:pPr>
          </w:p>
        </w:tc>
        <w:tc>
          <w:tcPr>
            <w:tcW w:w="6120" w:type="dxa"/>
            <w:gridSpan w:val="7"/>
          </w:tcPr>
          <w:p w14:paraId="6E290F8D" w14:textId="77777777" w:rsidR="00D00348" w:rsidRPr="003C4453" w:rsidRDefault="00D00348">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00348" w:rsidRPr="003C4453" w14:paraId="005667FA" w14:textId="77777777" w:rsidTr="00D55738">
        <w:trPr>
          <w:cantSplit/>
        </w:trPr>
        <w:tc>
          <w:tcPr>
            <w:tcW w:w="3341" w:type="dxa"/>
            <w:shd w:val="clear" w:color="auto" w:fill="auto"/>
            <w:vAlign w:val="bottom"/>
          </w:tcPr>
          <w:p w14:paraId="4468EBB3" w14:textId="77777777" w:rsidR="00D00348" w:rsidRPr="00F00CA6" w:rsidRDefault="00D00348">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Retention from construction 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350" w:type="dxa"/>
            <w:shd w:val="clear" w:color="auto" w:fill="auto"/>
            <w:vAlign w:val="bottom"/>
          </w:tcPr>
          <w:p w14:paraId="08270CD8" w14:textId="00E9C766" w:rsidR="00D00348" w:rsidRPr="0098453B" w:rsidRDefault="00740E73" w:rsidP="00D00348">
            <w:pPr>
              <w:pStyle w:val="BodyText"/>
              <w:tabs>
                <w:tab w:val="decimal" w:pos="1092"/>
              </w:tabs>
              <w:ind w:left="-79" w:right="-79"/>
              <w:jc w:val="left"/>
              <w:rPr>
                <w:rFonts w:ascii="Calibri" w:eastAsia="Arial Unicode MS" w:hAnsi="Calibri" w:cs="Calibri"/>
                <w:sz w:val="22"/>
                <w:szCs w:val="22"/>
              </w:rPr>
            </w:pPr>
            <w:r>
              <w:rPr>
                <w:rFonts w:ascii="Calibri" w:eastAsia="Arial Unicode MS" w:hAnsi="Calibri" w:cs="Calibri"/>
                <w:sz w:val="22"/>
                <w:szCs w:val="22"/>
              </w:rPr>
              <w:t>310,768</w:t>
            </w:r>
          </w:p>
        </w:tc>
        <w:tc>
          <w:tcPr>
            <w:tcW w:w="180" w:type="dxa"/>
            <w:shd w:val="clear" w:color="auto" w:fill="auto"/>
            <w:vAlign w:val="center"/>
          </w:tcPr>
          <w:p w14:paraId="5D2473A3" w14:textId="77777777" w:rsidR="00D00348" w:rsidRPr="00937724" w:rsidRDefault="00D00348">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5A7524C1" w14:textId="77777777" w:rsidR="00D00348" w:rsidRDefault="00D00348">
            <w:pPr>
              <w:tabs>
                <w:tab w:val="decimal" w:pos="1047"/>
              </w:tabs>
              <w:spacing w:line="240" w:lineRule="atLeast"/>
              <w:ind w:left="-124" w:right="11"/>
              <w:rPr>
                <w:rFonts w:ascii="Calibri" w:eastAsia="Arial Unicode MS" w:hAnsi="Calibri" w:cs="Calibri"/>
                <w:sz w:val="22"/>
                <w:szCs w:val="22"/>
              </w:rPr>
            </w:pPr>
          </w:p>
          <w:p w14:paraId="5B0FF992" w14:textId="68E7FF9E" w:rsidR="00D00348" w:rsidRPr="006B4D59" w:rsidRDefault="00097790">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533</w:t>
            </w:r>
            <w:r w:rsidR="00575512">
              <w:rPr>
                <w:rFonts w:ascii="Calibri" w:eastAsia="Arial Unicode MS" w:hAnsi="Calibri" w:cs="Calibri"/>
                <w:sz w:val="22"/>
                <w:szCs w:val="22"/>
              </w:rPr>
              <w:t>,086</w:t>
            </w:r>
          </w:p>
        </w:tc>
        <w:tc>
          <w:tcPr>
            <w:tcW w:w="180" w:type="dxa"/>
            <w:shd w:val="clear" w:color="auto" w:fill="auto"/>
            <w:vAlign w:val="center"/>
          </w:tcPr>
          <w:p w14:paraId="0EE640BE" w14:textId="77777777" w:rsidR="00D00348" w:rsidRPr="00937724" w:rsidRDefault="00D0034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C17B631" w14:textId="77777777" w:rsidR="00E10B60" w:rsidRDefault="00E10B60" w:rsidP="00E9133B">
            <w:pPr>
              <w:tabs>
                <w:tab w:val="decimal" w:pos="906"/>
              </w:tabs>
              <w:spacing w:line="240" w:lineRule="atLeast"/>
              <w:ind w:left="-124" w:right="11" w:hanging="169"/>
              <w:rPr>
                <w:rFonts w:ascii="Calibri" w:hAnsi="Calibri" w:cs="Calibri"/>
                <w:sz w:val="22"/>
                <w:szCs w:val="22"/>
              </w:rPr>
            </w:pPr>
          </w:p>
          <w:p w14:paraId="03AB52F0" w14:textId="04B52921" w:rsidR="00740E73" w:rsidRPr="00E92BB2" w:rsidRDefault="00740E73" w:rsidP="00E9133B">
            <w:pPr>
              <w:tabs>
                <w:tab w:val="decimal" w:pos="906"/>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5E99709E" w14:textId="77777777" w:rsidR="00D00348" w:rsidRPr="00937724" w:rsidRDefault="00D0034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3F82366A" w14:textId="77777777" w:rsidR="00D00348" w:rsidRDefault="00D00348">
            <w:pPr>
              <w:tabs>
                <w:tab w:val="decimal" w:pos="816"/>
              </w:tabs>
              <w:spacing w:line="240" w:lineRule="atLeast"/>
              <w:ind w:left="-124" w:right="11" w:hanging="169"/>
              <w:rPr>
                <w:rFonts w:ascii="Calibri" w:eastAsia="Arial Unicode MS" w:hAnsi="Calibri" w:cs="Calibri"/>
                <w:sz w:val="22"/>
                <w:szCs w:val="22"/>
              </w:rPr>
            </w:pPr>
          </w:p>
          <w:p w14:paraId="016E5242" w14:textId="77777777" w:rsidR="00D00348" w:rsidRPr="00163EEF" w:rsidRDefault="00D00348" w:rsidP="001912B1">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51B6D" w:rsidRPr="003C4453" w14:paraId="6AB3710A" w14:textId="77777777" w:rsidTr="00D55738">
        <w:trPr>
          <w:cantSplit/>
        </w:trPr>
        <w:tc>
          <w:tcPr>
            <w:tcW w:w="3341" w:type="dxa"/>
            <w:shd w:val="clear" w:color="auto" w:fill="auto"/>
            <w:vAlign w:val="bottom"/>
          </w:tcPr>
          <w:p w14:paraId="14C32D80" w14:textId="0D6AE0F8" w:rsidR="00251B6D" w:rsidRPr="001912B1" w:rsidRDefault="00251B6D">
            <w:pPr>
              <w:pStyle w:val="Heading1"/>
              <w:spacing w:line="240" w:lineRule="atLeast"/>
              <w:ind w:left="281" w:right="65" w:hanging="281"/>
              <w:jc w:val="left"/>
              <w:rPr>
                <w:rFonts w:ascii="Calibri" w:eastAsia="Arial Unicode MS" w:hAnsi="Calibri" w:cstheme="minorBidi"/>
                <w:b w:val="0"/>
                <w:bCs w:val="0"/>
                <w:color w:val="auto"/>
                <w:cs/>
              </w:rPr>
            </w:pPr>
            <w:r>
              <w:rPr>
                <w:rFonts w:ascii="Calibri" w:eastAsia="Arial Unicode MS" w:hAnsi="Calibri" w:cs="Calibri"/>
                <w:b w:val="0"/>
                <w:bCs w:val="0"/>
                <w:color w:val="auto"/>
              </w:rPr>
              <w:t>Supplies - related companies</w:t>
            </w:r>
          </w:p>
        </w:tc>
        <w:tc>
          <w:tcPr>
            <w:tcW w:w="1350" w:type="dxa"/>
            <w:shd w:val="clear" w:color="auto" w:fill="auto"/>
            <w:vAlign w:val="bottom"/>
          </w:tcPr>
          <w:p w14:paraId="1EB53F79" w14:textId="1B606FF2" w:rsidR="00251B6D" w:rsidRPr="001912B1" w:rsidRDefault="00A851A3" w:rsidP="001912B1">
            <w:pPr>
              <w:pStyle w:val="BodyText"/>
              <w:tabs>
                <w:tab w:val="decimal" w:pos="1092"/>
              </w:tabs>
              <w:ind w:left="-79" w:right="-79"/>
              <w:jc w:val="left"/>
              <w:rPr>
                <w:rFonts w:ascii="Calibri" w:eastAsia="Arial Unicode MS" w:hAnsi="Calibri" w:cstheme="minorBidi"/>
                <w:sz w:val="22"/>
                <w:szCs w:val="22"/>
              </w:rPr>
            </w:pPr>
            <w:r>
              <w:rPr>
                <w:rFonts w:ascii="Calibri" w:eastAsia="Arial Unicode MS" w:hAnsi="Calibri" w:cstheme="minorBidi"/>
                <w:sz w:val="22"/>
                <w:szCs w:val="22"/>
              </w:rPr>
              <w:t>167,690</w:t>
            </w:r>
          </w:p>
        </w:tc>
        <w:tc>
          <w:tcPr>
            <w:tcW w:w="180" w:type="dxa"/>
            <w:shd w:val="clear" w:color="auto" w:fill="auto"/>
            <w:vAlign w:val="center"/>
          </w:tcPr>
          <w:p w14:paraId="2A50D2BC" w14:textId="77777777" w:rsidR="00251B6D" w:rsidRPr="00937724" w:rsidRDefault="00251B6D">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79B13E99" w14:textId="28AD1CE6" w:rsidR="00251B6D" w:rsidRDefault="001912B1" w:rsidP="001912B1">
            <w:pPr>
              <w:tabs>
                <w:tab w:val="decimal" w:pos="72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1FBB7EA7" w14:textId="77777777" w:rsidR="00251B6D" w:rsidRPr="00937724" w:rsidRDefault="00251B6D">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76F684F0" w14:textId="19F78CD7" w:rsidR="00251B6D" w:rsidRDefault="00740E73" w:rsidP="00E9133B">
            <w:pPr>
              <w:tabs>
                <w:tab w:val="decimal" w:pos="906"/>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6A56D4D6" w14:textId="77777777" w:rsidR="00251B6D" w:rsidRPr="00937724" w:rsidRDefault="00251B6D">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202FF414" w14:textId="6F8603C2" w:rsidR="00251B6D" w:rsidRDefault="001912B1" w:rsidP="001912B1">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bl>
    <w:p w14:paraId="60E3AFC4" w14:textId="77777777" w:rsidR="00AB535B" w:rsidRPr="00A2319E" w:rsidRDefault="00AB535B" w:rsidP="008261C7">
      <w:pPr>
        <w:pStyle w:val="block"/>
        <w:spacing w:after="0" w:line="240" w:lineRule="atLeast"/>
        <w:ind w:left="0"/>
        <w:jc w:val="thaiDistribute"/>
        <w:rPr>
          <w:rFonts w:ascii="Calibri" w:hAnsi="Calibri" w:cs="Calibri"/>
          <w:szCs w:val="22"/>
          <w:lang w:val="en-US"/>
        </w:rPr>
      </w:pPr>
    </w:p>
    <w:p w14:paraId="785D6A88" w14:textId="407032B9" w:rsidR="001218D9" w:rsidRDefault="00A2319E" w:rsidP="00A2319E">
      <w:pPr>
        <w:ind w:left="540"/>
        <w:jc w:val="thaiDistribute"/>
        <w:rPr>
          <w:rFonts w:ascii="Calibri" w:eastAsia="Arial Unicode MS" w:hAnsi="Calibri" w:cstheme="minorBidi"/>
          <w:sz w:val="22"/>
          <w:szCs w:val="22"/>
        </w:rPr>
      </w:pPr>
      <w:r w:rsidRPr="00A2319E">
        <w:rPr>
          <w:rFonts w:ascii="Calibri" w:eastAsia="Arial Unicode MS" w:hAnsi="Calibri" w:cstheme="minorBidi"/>
          <w:sz w:val="22"/>
          <w:szCs w:val="22"/>
        </w:rPr>
        <w:t xml:space="preserve">Movements during the </w:t>
      </w:r>
      <w:r w:rsidR="00780140">
        <w:rPr>
          <w:rFonts w:ascii="Calibri" w:eastAsia="Arial Unicode MS" w:hAnsi="Calibri" w:cstheme="minorBidi"/>
          <w:sz w:val="22"/>
          <w:szCs w:val="22"/>
        </w:rPr>
        <w:t>nine</w:t>
      </w:r>
      <w:r w:rsidR="000A4A0E">
        <w:rPr>
          <w:rFonts w:ascii="Calibri" w:eastAsia="Arial Unicode MS" w:hAnsi="Calibri" w:cstheme="minorBidi"/>
          <w:sz w:val="22"/>
          <w:szCs w:val="22"/>
        </w:rPr>
        <w:t xml:space="preserve">-month period </w:t>
      </w:r>
      <w:r w:rsidRPr="00A2319E">
        <w:rPr>
          <w:rFonts w:ascii="Calibri" w:eastAsia="Arial Unicode MS" w:hAnsi="Calibri" w:cstheme="minorBidi"/>
          <w:sz w:val="22"/>
          <w:szCs w:val="22"/>
        </w:rPr>
        <w:t xml:space="preserve">ended </w:t>
      </w:r>
      <w:r w:rsidR="005216AE">
        <w:rPr>
          <w:rFonts w:ascii="Calibri" w:eastAsia="Arial Unicode MS" w:hAnsi="Calibri" w:cstheme="minorBidi"/>
          <w:sz w:val="22"/>
          <w:szCs w:val="22"/>
        </w:rPr>
        <w:t xml:space="preserve">30 </w:t>
      </w:r>
      <w:r w:rsidR="00A948C9">
        <w:rPr>
          <w:rFonts w:ascii="Calibri" w:eastAsia="Arial Unicode MS" w:hAnsi="Calibri" w:cstheme="minorBidi"/>
          <w:sz w:val="22"/>
          <w:szCs w:val="22"/>
        </w:rPr>
        <w:t>September</w:t>
      </w:r>
      <w:r w:rsidR="000A4A0E">
        <w:rPr>
          <w:rFonts w:ascii="Calibri" w:eastAsia="Arial Unicode MS" w:hAnsi="Calibri" w:cstheme="minorBidi"/>
          <w:sz w:val="22"/>
          <w:szCs w:val="22"/>
        </w:rPr>
        <w:t xml:space="preserve"> 2024</w:t>
      </w:r>
      <w:r w:rsidR="0011748D">
        <w:rPr>
          <w:rFonts w:ascii="Calibri" w:eastAsia="Arial Unicode MS" w:hAnsi="Calibri" w:cstheme="minorBidi"/>
          <w:sz w:val="22"/>
          <w:szCs w:val="22"/>
        </w:rPr>
        <w:t xml:space="preserve"> </w:t>
      </w:r>
      <w:r w:rsidRPr="00A2319E">
        <w:rPr>
          <w:rFonts w:ascii="Calibri" w:eastAsia="Arial Unicode MS" w:hAnsi="Calibri" w:cstheme="minorBidi"/>
          <w:sz w:val="22"/>
          <w:szCs w:val="22"/>
        </w:rPr>
        <w:t xml:space="preserve">of </w:t>
      </w:r>
      <w:r w:rsidR="006736E0">
        <w:rPr>
          <w:rFonts w:ascii="Calibri" w:eastAsia="Arial Unicode MS" w:hAnsi="Calibri" w:cstheme="minorBidi"/>
          <w:sz w:val="22"/>
          <w:szCs w:val="22"/>
        </w:rPr>
        <w:t xml:space="preserve">short-term loans to and </w:t>
      </w:r>
      <w:r w:rsidRPr="00A2319E">
        <w:rPr>
          <w:rFonts w:ascii="Calibri" w:eastAsia="Arial Unicode MS" w:hAnsi="Calibri" w:cstheme="minorBidi"/>
          <w:sz w:val="22"/>
          <w:szCs w:val="22"/>
        </w:rPr>
        <w:t xml:space="preserve">short - term </w:t>
      </w:r>
      <w:r w:rsidR="006736E0">
        <w:rPr>
          <w:rFonts w:ascii="Calibri" w:eastAsia="Arial Unicode MS" w:hAnsi="Calibri" w:cstheme="minorBidi"/>
          <w:sz w:val="22"/>
          <w:szCs w:val="22"/>
        </w:rPr>
        <w:t xml:space="preserve">borrowings </w:t>
      </w:r>
      <w:r w:rsidRPr="00A2319E">
        <w:rPr>
          <w:rFonts w:ascii="Calibri" w:eastAsia="Arial Unicode MS" w:hAnsi="Calibri" w:cstheme="minorBidi"/>
          <w:sz w:val="22"/>
          <w:szCs w:val="22"/>
        </w:rPr>
        <w:t xml:space="preserve">from related parties </w:t>
      </w:r>
      <w:r w:rsidR="00EA3943" w:rsidRPr="00A2319E">
        <w:rPr>
          <w:rFonts w:ascii="Calibri" w:eastAsia="Arial Unicode MS" w:hAnsi="Calibri" w:cstheme="minorBidi"/>
          <w:sz w:val="22"/>
          <w:szCs w:val="22"/>
        </w:rPr>
        <w:t>were</w:t>
      </w:r>
      <w:r w:rsidRPr="00A2319E">
        <w:rPr>
          <w:rFonts w:ascii="Calibri" w:eastAsia="Arial Unicode MS" w:hAnsi="Calibri" w:cstheme="minorBidi"/>
          <w:sz w:val="22"/>
          <w:szCs w:val="22"/>
        </w:rPr>
        <w:t xml:space="preserve"> as follows:</w:t>
      </w:r>
    </w:p>
    <w:p w14:paraId="500D3B3D" w14:textId="77777777" w:rsidR="00A44BA2" w:rsidRDefault="00A44BA2" w:rsidP="00A2319E">
      <w:pPr>
        <w:ind w:left="540"/>
        <w:jc w:val="thaiDistribute"/>
        <w:rPr>
          <w:rFonts w:ascii="Calibri" w:eastAsia="Arial Unicode MS" w:hAnsi="Calibri" w:cstheme="minorBidi"/>
          <w:sz w:val="22"/>
          <w:szCs w:val="22"/>
        </w:rPr>
      </w:pPr>
    </w:p>
    <w:p w14:paraId="5C0EEF62" w14:textId="7071753D" w:rsidR="00A44BA2" w:rsidRPr="00A44BA2" w:rsidRDefault="00A44BA2" w:rsidP="00A2319E">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loans to </w:t>
      </w:r>
      <w:r w:rsidR="00D00348">
        <w:rPr>
          <w:rFonts w:ascii="Calibri" w:eastAsia="Arial Unicode MS" w:hAnsi="Calibri" w:cstheme="minorBidi"/>
          <w:i/>
          <w:iCs/>
          <w:sz w:val="22"/>
          <w:szCs w:val="22"/>
        </w:rPr>
        <w:t>related parties</w:t>
      </w:r>
    </w:p>
    <w:p w14:paraId="5374A24B"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0A4A0E" w:rsidRPr="003C4453" w14:paraId="0C2C0046" w14:textId="77777777" w:rsidTr="00EA3943">
        <w:trPr>
          <w:cantSplit/>
          <w:tblHeader/>
        </w:trPr>
        <w:tc>
          <w:tcPr>
            <w:tcW w:w="2700" w:type="dxa"/>
            <w:vAlign w:val="bottom"/>
          </w:tcPr>
          <w:p w14:paraId="105BA439" w14:textId="77777777" w:rsidR="000A4A0E" w:rsidRPr="003C4453" w:rsidRDefault="000A4A0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A049099" w14:textId="6103BEA0" w:rsidR="000A4A0E" w:rsidRPr="003C4453" w:rsidRDefault="000A4A0E" w:rsidP="000A4A0E">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A87F4D" w:rsidRPr="003C4453" w14:paraId="5A90C24E" w14:textId="77777777" w:rsidTr="0086780B">
        <w:trPr>
          <w:cantSplit/>
          <w:trHeight w:val="182"/>
          <w:tblHeader/>
        </w:trPr>
        <w:tc>
          <w:tcPr>
            <w:tcW w:w="2700" w:type="dxa"/>
            <w:vAlign w:val="bottom"/>
          </w:tcPr>
          <w:p w14:paraId="0F1323DF" w14:textId="5F000D76" w:rsidR="00A87F4D" w:rsidRPr="003C4453" w:rsidRDefault="00A87F4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C53DC74" w14:textId="0ADB9C51"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683D420D" w14:textId="77777777" w:rsidR="00A87F4D" w:rsidRPr="003C4453" w:rsidRDefault="00A87F4D">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487F8BF5" w14:textId="7171223E"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6029044D" w14:textId="77777777" w:rsidR="00A87F4D" w:rsidRPr="003C4453" w:rsidRDefault="00A87F4D">
            <w:pPr>
              <w:pStyle w:val="acctmergecolhdg"/>
              <w:spacing w:line="240" w:lineRule="atLeast"/>
              <w:rPr>
                <w:rFonts w:ascii="Calibri" w:hAnsi="Calibri" w:cs="Calibri"/>
                <w:b w:val="0"/>
                <w:bCs/>
                <w:szCs w:val="22"/>
              </w:rPr>
            </w:pPr>
          </w:p>
        </w:tc>
        <w:tc>
          <w:tcPr>
            <w:tcW w:w="1530" w:type="dxa"/>
            <w:tcBorders>
              <w:top w:val="single" w:sz="4" w:space="0" w:color="auto"/>
            </w:tcBorders>
          </w:tcPr>
          <w:p w14:paraId="2096F70F" w14:textId="4FBDE052" w:rsidR="00A87F4D" w:rsidRPr="003C4453" w:rsidRDefault="005216AE">
            <w:pPr>
              <w:pStyle w:val="acctmergecolhdg"/>
              <w:spacing w:line="240" w:lineRule="atLeast"/>
              <w:rPr>
                <w:rFonts w:ascii="Calibri" w:hAnsi="Calibri" w:cs="Calibri"/>
                <w:b w:val="0"/>
                <w:bCs/>
                <w:szCs w:val="22"/>
              </w:rPr>
            </w:pPr>
            <w:r>
              <w:rPr>
                <w:rFonts w:ascii="Calibri" w:hAnsi="Calibri" w:cs="Calibri"/>
                <w:b w:val="0"/>
                <w:bCs/>
                <w:szCs w:val="22"/>
              </w:rPr>
              <w:t xml:space="preserve">30 </w:t>
            </w:r>
            <w:r w:rsidR="00196CBA">
              <w:rPr>
                <w:rFonts w:ascii="Calibri" w:hAnsi="Calibri" w:cs="Calibri"/>
                <w:b w:val="0"/>
                <w:bCs/>
                <w:szCs w:val="22"/>
              </w:rPr>
              <w:t>September</w:t>
            </w:r>
          </w:p>
        </w:tc>
      </w:tr>
      <w:tr w:rsidR="000A4A0E" w:rsidRPr="003C4453" w14:paraId="54A459C5" w14:textId="77777777" w:rsidTr="0086780B">
        <w:trPr>
          <w:cantSplit/>
          <w:trHeight w:val="182"/>
          <w:tblHeader/>
        </w:trPr>
        <w:tc>
          <w:tcPr>
            <w:tcW w:w="2700" w:type="dxa"/>
            <w:vAlign w:val="bottom"/>
          </w:tcPr>
          <w:p w14:paraId="56325AF7" w14:textId="77777777" w:rsidR="000A4A0E" w:rsidRPr="003C4453" w:rsidRDefault="000A4A0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64D89DCE" w14:textId="7871B057" w:rsidR="000A4A0E" w:rsidRPr="003C4453" w:rsidRDefault="006E455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52ACD23" w14:textId="77777777" w:rsidR="000A4A0E" w:rsidRPr="003C4453" w:rsidRDefault="000A4A0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360CA7BC" w14:textId="4FF3E033"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8B9FFB" w14:textId="77777777" w:rsidR="000A4A0E" w:rsidRPr="003C4453" w:rsidRDefault="000A4A0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D851B00" w14:textId="6A4AFE55"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2669BF65" w14:textId="77777777" w:rsidR="000A4A0E" w:rsidRPr="003C4453" w:rsidRDefault="000A4A0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1E04ADA" w14:textId="6AD92131"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167A45" w:rsidRPr="003C4453" w14:paraId="1A4E0076" w14:textId="77777777" w:rsidTr="000A4A0E">
        <w:trPr>
          <w:cantSplit/>
        </w:trPr>
        <w:tc>
          <w:tcPr>
            <w:tcW w:w="2700" w:type="dxa"/>
          </w:tcPr>
          <w:p w14:paraId="7E7B0B97" w14:textId="77777777" w:rsidR="00167A45" w:rsidRPr="003C4453" w:rsidRDefault="00167A45">
            <w:pPr>
              <w:spacing w:line="240" w:lineRule="atLeast"/>
              <w:rPr>
                <w:rFonts w:ascii="Calibri" w:hAnsi="Calibri" w:cs="Calibri"/>
                <w:b/>
                <w:bCs/>
                <w:i/>
                <w:iCs/>
                <w:sz w:val="22"/>
                <w:szCs w:val="22"/>
              </w:rPr>
            </w:pPr>
          </w:p>
        </w:tc>
        <w:tc>
          <w:tcPr>
            <w:tcW w:w="6750" w:type="dxa"/>
            <w:gridSpan w:val="7"/>
          </w:tcPr>
          <w:p w14:paraId="51789737" w14:textId="77777777" w:rsidR="00167A45" w:rsidRPr="003C4453" w:rsidRDefault="00167A4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1C8" w:rsidRPr="003C4453" w14:paraId="34835180" w14:textId="77777777" w:rsidTr="000A4A0E">
        <w:trPr>
          <w:cantSplit/>
        </w:trPr>
        <w:tc>
          <w:tcPr>
            <w:tcW w:w="2700" w:type="dxa"/>
            <w:vAlign w:val="bottom"/>
          </w:tcPr>
          <w:p w14:paraId="255D3E9F" w14:textId="6CDC3A15" w:rsidR="00167A45" w:rsidRPr="003C4453" w:rsidRDefault="00EA394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05383135" w14:textId="6CF09D94" w:rsidR="00167A45" w:rsidRPr="000A4A0E" w:rsidRDefault="00AC6599" w:rsidP="000A4A0E">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57C470C1" w14:textId="77777777" w:rsidR="00167A45" w:rsidRPr="00A644CF" w:rsidRDefault="00167A45">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2626864A" w14:textId="174A6699" w:rsidR="00167A45" w:rsidRPr="00A644CF" w:rsidRDefault="00A70A09" w:rsidP="000A4A0E">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11,500,000</w:t>
            </w:r>
          </w:p>
        </w:tc>
        <w:tc>
          <w:tcPr>
            <w:tcW w:w="184" w:type="dxa"/>
            <w:vAlign w:val="center"/>
          </w:tcPr>
          <w:p w14:paraId="2EFA871F" w14:textId="77777777" w:rsidR="00167A45" w:rsidRPr="00A644CF" w:rsidRDefault="00167A45">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5C1E799D" w14:textId="02B4CE82" w:rsidR="00167A45" w:rsidRPr="00A644CF" w:rsidRDefault="00A70A09" w:rsidP="00E10B6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82C7592" w14:textId="77777777" w:rsidR="00167A45" w:rsidRPr="00A644CF" w:rsidRDefault="00167A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7CA72D57" w14:textId="2D0DED4C" w:rsidR="00167A45" w:rsidRPr="00A644CF" w:rsidRDefault="00A70A09" w:rsidP="00A4303C">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26,000,000</w:t>
            </w:r>
          </w:p>
        </w:tc>
      </w:tr>
      <w:tr w:rsidR="006701C8" w:rsidRPr="003C4453" w14:paraId="6ABFF9EE" w14:textId="77777777" w:rsidTr="000A4A0E">
        <w:trPr>
          <w:cantSplit/>
        </w:trPr>
        <w:tc>
          <w:tcPr>
            <w:tcW w:w="2700" w:type="dxa"/>
            <w:vAlign w:val="bottom"/>
          </w:tcPr>
          <w:p w14:paraId="2CDA6EBF" w14:textId="4F9FA62F" w:rsidR="00167A45" w:rsidRPr="000A4A0E" w:rsidRDefault="00EA3943">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52D767A8" w14:textId="75C5101D" w:rsidR="00167A45" w:rsidRPr="000A4A0E" w:rsidRDefault="00AC6599" w:rsidP="000A4A0E">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14,500,000</w:t>
            </w:r>
          </w:p>
        </w:tc>
        <w:tc>
          <w:tcPr>
            <w:tcW w:w="180" w:type="dxa"/>
            <w:vAlign w:val="center"/>
          </w:tcPr>
          <w:p w14:paraId="2CB082CE" w14:textId="77777777" w:rsidR="00167A45" w:rsidRPr="000A4A0E" w:rsidRDefault="00167A45">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0A96EC76" w14:textId="7F267DCB" w:rsidR="00167A45" w:rsidRPr="000A4A0E" w:rsidRDefault="00A70A09" w:rsidP="000A4A0E">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11,500,000</w:t>
            </w:r>
          </w:p>
        </w:tc>
        <w:tc>
          <w:tcPr>
            <w:tcW w:w="184" w:type="dxa"/>
            <w:vAlign w:val="center"/>
          </w:tcPr>
          <w:p w14:paraId="5AFA1341" w14:textId="77777777" w:rsidR="00167A45" w:rsidRPr="000A4A0E" w:rsidRDefault="00167A45">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6C17AC8" w14:textId="6D630B25" w:rsidR="00167A45" w:rsidRPr="000A4A0E" w:rsidRDefault="00A70A09" w:rsidP="00E10B60">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07902027" w14:textId="77777777" w:rsidR="00167A45" w:rsidRPr="000A4A0E" w:rsidRDefault="00167A45">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3F2E354F" w14:textId="1A6B2D4E" w:rsidR="00167A45" w:rsidRPr="000A4A0E" w:rsidRDefault="00A70A09" w:rsidP="00E10B60">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26,000,000</w:t>
            </w:r>
          </w:p>
        </w:tc>
      </w:tr>
    </w:tbl>
    <w:p w14:paraId="083C3596"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2326A" w:rsidRPr="003C4453" w14:paraId="62C34B02" w14:textId="77777777" w:rsidTr="0086780B">
        <w:trPr>
          <w:cantSplit/>
          <w:tblHeader/>
        </w:trPr>
        <w:tc>
          <w:tcPr>
            <w:tcW w:w="2700" w:type="dxa"/>
            <w:vAlign w:val="bottom"/>
          </w:tcPr>
          <w:p w14:paraId="3EBC5F3C" w14:textId="77777777" w:rsidR="0082326A" w:rsidRPr="003C4453" w:rsidRDefault="0082326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5B9E4B80" w14:textId="038FAD8B" w:rsidR="0082326A" w:rsidRPr="003C4453" w:rsidRDefault="00EA3943">
            <w:pPr>
              <w:pStyle w:val="acctmergecolhdg"/>
              <w:spacing w:line="240" w:lineRule="atLeast"/>
              <w:rPr>
                <w:rFonts w:ascii="Calibri" w:hAnsi="Calibri" w:cs="Calibri"/>
                <w:szCs w:val="22"/>
              </w:rPr>
            </w:pPr>
            <w:r>
              <w:rPr>
                <w:rFonts w:ascii="Calibri" w:hAnsi="Calibri" w:cs="Calibri"/>
                <w:szCs w:val="22"/>
              </w:rPr>
              <w:t>Separate</w:t>
            </w:r>
            <w:r w:rsidR="0082326A" w:rsidRPr="003C4453">
              <w:rPr>
                <w:rFonts w:ascii="Calibri" w:hAnsi="Calibri" w:cs="Calibri"/>
                <w:szCs w:val="22"/>
              </w:rPr>
              <w:t xml:space="preserve"> financial statements  </w:t>
            </w:r>
          </w:p>
        </w:tc>
      </w:tr>
      <w:tr w:rsidR="0082326A" w:rsidRPr="003C4453" w14:paraId="3CBAA884" w14:textId="77777777" w:rsidTr="0086780B">
        <w:trPr>
          <w:cantSplit/>
          <w:trHeight w:val="182"/>
          <w:tblHeader/>
        </w:trPr>
        <w:tc>
          <w:tcPr>
            <w:tcW w:w="2700" w:type="dxa"/>
            <w:vAlign w:val="bottom"/>
          </w:tcPr>
          <w:p w14:paraId="79217FF0" w14:textId="77777777" w:rsidR="0082326A" w:rsidRPr="003C4453" w:rsidRDefault="0082326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5360FD4"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5609F262" w14:textId="77777777" w:rsidR="0082326A" w:rsidRPr="003C4453" w:rsidRDefault="0082326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6A4868C"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0CA86C0"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top w:val="single" w:sz="4" w:space="0" w:color="auto"/>
            </w:tcBorders>
          </w:tcPr>
          <w:p w14:paraId="74A017B6" w14:textId="6BB7BC9D" w:rsidR="0082326A" w:rsidRPr="003C4453" w:rsidRDefault="005216AE">
            <w:pPr>
              <w:pStyle w:val="acctmergecolhdg"/>
              <w:spacing w:line="240" w:lineRule="atLeast"/>
              <w:rPr>
                <w:rFonts w:ascii="Calibri" w:hAnsi="Calibri" w:cs="Calibri"/>
                <w:b w:val="0"/>
                <w:bCs/>
                <w:szCs w:val="22"/>
              </w:rPr>
            </w:pPr>
            <w:r>
              <w:rPr>
                <w:rFonts w:ascii="Calibri" w:hAnsi="Calibri" w:cs="Calibri"/>
                <w:b w:val="0"/>
                <w:bCs/>
                <w:szCs w:val="22"/>
              </w:rPr>
              <w:t xml:space="preserve">30 </w:t>
            </w:r>
            <w:r w:rsidR="00196CBA">
              <w:rPr>
                <w:rFonts w:ascii="Calibri" w:hAnsi="Calibri" w:cs="Calibri"/>
                <w:b w:val="0"/>
                <w:bCs/>
                <w:szCs w:val="22"/>
              </w:rPr>
              <w:t>September</w:t>
            </w:r>
          </w:p>
        </w:tc>
      </w:tr>
      <w:tr w:rsidR="0082326A" w:rsidRPr="003C4453" w14:paraId="05B99A06" w14:textId="77777777" w:rsidTr="0086780B">
        <w:trPr>
          <w:cantSplit/>
          <w:trHeight w:val="182"/>
          <w:tblHeader/>
        </w:trPr>
        <w:tc>
          <w:tcPr>
            <w:tcW w:w="2700" w:type="dxa"/>
            <w:vAlign w:val="bottom"/>
          </w:tcPr>
          <w:p w14:paraId="5FDF97A8" w14:textId="77777777" w:rsidR="0082326A" w:rsidRPr="003C4453" w:rsidRDefault="0082326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FCA01B8"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23B0A2B9"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4A5F537F"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46130322" w14:textId="77777777" w:rsidR="0082326A" w:rsidRPr="003C4453" w:rsidRDefault="0082326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26BFA94"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6378E7B0"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05D48AB"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82326A" w:rsidRPr="003C4453" w14:paraId="217E5FEA" w14:textId="77777777">
        <w:trPr>
          <w:cantSplit/>
        </w:trPr>
        <w:tc>
          <w:tcPr>
            <w:tcW w:w="2700" w:type="dxa"/>
          </w:tcPr>
          <w:p w14:paraId="3C5679C0" w14:textId="77777777" w:rsidR="0082326A" w:rsidRPr="003C4453" w:rsidRDefault="0082326A">
            <w:pPr>
              <w:spacing w:line="240" w:lineRule="atLeast"/>
              <w:rPr>
                <w:rFonts w:ascii="Calibri" w:hAnsi="Calibri" w:cs="Calibri"/>
                <w:b/>
                <w:bCs/>
                <w:i/>
                <w:iCs/>
                <w:sz w:val="22"/>
                <w:szCs w:val="22"/>
              </w:rPr>
            </w:pPr>
          </w:p>
        </w:tc>
        <w:tc>
          <w:tcPr>
            <w:tcW w:w="6750" w:type="dxa"/>
            <w:gridSpan w:val="7"/>
          </w:tcPr>
          <w:p w14:paraId="5C897C9C" w14:textId="77777777" w:rsidR="0082326A" w:rsidRPr="003C4453" w:rsidRDefault="0082326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2326A" w:rsidRPr="003C4453" w14:paraId="28081F99" w14:textId="77777777">
        <w:trPr>
          <w:cantSplit/>
        </w:trPr>
        <w:tc>
          <w:tcPr>
            <w:tcW w:w="2700" w:type="dxa"/>
            <w:vAlign w:val="bottom"/>
          </w:tcPr>
          <w:p w14:paraId="62236CA6" w14:textId="5B027A78" w:rsidR="0082326A" w:rsidRPr="00811995" w:rsidRDefault="00EA394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040BFBD8" w14:textId="6169412D" w:rsidR="0082326A" w:rsidRPr="000A4A0E" w:rsidRDefault="00AC659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3,797,887,695</w:t>
            </w:r>
          </w:p>
        </w:tc>
        <w:tc>
          <w:tcPr>
            <w:tcW w:w="180" w:type="dxa"/>
            <w:vAlign w:val="center"/>
          </w:tcPr>
          <w:p w14:paraId="5AC93148" w14:textId="77777777" w:rsidR="0082326A" w:rsidRPr="00A644CF" w:rsidRDefault="0082326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7374909D" w14:textId="7EB4FE51" w:rsidR="0082326A" w:rsidRPr="00A644CF" w:rsidRDefault="00A70A0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550,940,876</w:t>
            </w:r>
          </w:p>
        </w:tc>
        <w:tc>
          <w:tcPr>
            <w:tcW w:w="184" w:type="dxa"/>
            <w:vAlign w:val="center"/>
          </w:tcPr>
          <w:p w14:paraId="59DCC1BB" w14:textId="77777777" w:rsidR="0082326A" w:rsidRPr="00A644CF" w:rsidRDefault="0082326A">
            <w:pPr>
              <w:pStyle w:val="BodyText"/>
              <w:tabs>
                <w:tab w:val="decimal" w:pos="893"/>
              </w:tabs>
              <w:ind w:left="-79" w:right="-79"/>
              <w:jc w:val="center"/>
              <w:rPr>
                <w:rFonts w:ascii="Calibri" w:hAnsi="Calibri" w:cs="Calibri"/>
                <w:color w:val="auto"/>
                <w:sz w:val="22"/>
                <w:szCs w:val="22"/>
              </w:rPr>
            </w:pPr>
          </w:p>
        </w:tc>
        <w:tc>
          <w:tcPr>
            <w:tcW w:w="1616" w:type="dxa"/>
            <w:vAlign w:val="center"/>
          </w:tcPr>
          <w:p w14:paraId="050115F4" w14:textId="492FE392" w:rsidR="0082326A" w:rsidRPr="00A644CF" w:rsidRDefault="00A70A09">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(747,411,582)</w:t>
            </w:r>
          </w:p>
        </w:tc>
        <w:tc>
          <w:tcPr>
            <w:tcW w:w="180" w:type="dxa"/>
            <w:vAlign w:val="center"/>
          </w:tcPr>
          <w:p w14:paraId="15B3DE27" w14:textId="77777777" w:rsidR="0082326A" w:rsidRPr="00A644CF" w:rsidRDefault="0082326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305E2D99" w14:textId="2D3BC378" w:rsidR="0082326A" w:rsidRPr="00A644CF" w:rsidRDefault="008F756A" w:rsidP="00FE1F49">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3,601,416,989</w:t>
            </w:r>
          </w:p>
        </w:tc>
      </w:tr>
      <w:tr w:rsidR="0082326A" w:rsidRPr="003C4453" w14:paraId="4488802E" w14:textId="77777777">
        <w:trPr>
          <w:cantSplit/>
        </w:trPr>
        <w:tc>
          <w:tcPr>
            <w:tcW w:w="2700" w:type="dxa"/>
            <w:vAlign w:val="bottom"/>
          </w:tcPr>
          <w:p w14:paraId="5AB10254" w14:textId="32B46758" w:rsidR="0082326A" w:rsidRPr="003C4453" w:rsidRDefault="00EA394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53B330DF" w14:textId="7D4B4668" w:rsidR="0082326A" w:rsidRPr="000A4A0E" w:rsidRDefault="00AC659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1C66CB7B" w14:textId="77777777" w:rsidR="0082326A" w:rsidRPr="00A644CF" w:rsidRDefault="0082326A">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2E98F9D0" w14:textId="251908C0" w:rsidR="0082326A" w:rsidRPr="00A644CF" w:rsidRDefault="00A70A0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11,500,000</w:t>
            </w:r>
          </w:p>
        </w:tc>
        <w:tc>
          <w:tcPr>
            <w:tcW w:w="184" w:type="dxa"/>
            <w:vAlign w:val="center"/>
          </w:tcPr>
          <w:p w14:paraId="3DB46905" w14:textId="77777777" w:rsidR="0082326A" w:rsidRPr="00A644CF" w:rsidRDefault="0082326A">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D2DB118" w14:textId="4D3A2703" w:rsidR="0082326A" w:rsidRPr="00A644CF" w:rsidRDefault="00A70A09" w:rsidP="00E10B6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EFBC1C" w14:textId="77777777" w:rsidR="0082326A" w:rsidRPr="00A644CF" w:rsidRDefault="0082326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44106892" w14:textId="7C300767" w:rsidR="0082326A" w:rsidRPr="00A644CF" w:rsidRDefault="008F756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26,000,000</w:t>
            </w:r>
          </w:p>
        </w:tc>
      </w:tr>
      <w:tr w:rsidR="0082326A" w:rsidRPr="003C4453" w14:paraId="7DDD1DB8" w14:textId="77777777">
        <w:trPr>
          <w:cantSplit/>
        </w:trPr>
        <w:tc>
          <w:tcPr>
            <w:tcW w:w="2700" w:type="dxa"/>
            <w:vAlign w:val="bottom"/>
          </w:tcPr>
          <w:p w14:paraId="43AA4811" w14:textId="0A87AE37" w:rsidR="0082326A" w:rsidRPr="000A4A0E" w:rsidRDefault="00EA3943">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69B8878" w14:textId="2487552E" w:rsidR="0082326A" w:rsidRPr="000A4A0E" w:rsidRDefault="00AC6599">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3,812,387,695</w:t>
            </w:r>
          </w:p>
        </w:tc>
        <w:tc>
          <w:tcPr>
            <w:tcW w:w="180" w:type="dxa"/>
            <w:vAlign w:val="center"/>
          </w:tcPr>
          <w:p w14:paraId="47CF4AB2" w14:textId="77777777" w:rsidR="0082326A" w:rsidRPr="000A4A0E" w:rsidRDefault="0082326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671661A" w14:textId="64E2515F" w:rsidR="0082326A" w:rsidRPr="000A4A0E" w:rsidRDefault="00A70A09">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562,440,876</w:t>
            </w:r>
          </w:p>
        </w:tc>
        <w:tc>
          <w:tcPr>
            <w:tcW w:w="184" w:type="dxa"/>
            <w:vAlign w:val="center"/>
          </w:tcPr>
          <w:p w14:paraId="7766F2AC" w14:textId="77777777" w:rsidR="0082326A" w:rsidRPr="000A4A0E" w:rsidRDefault="0082326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3789ACF" w14:textId="76126894" w:rsidR="0082326A" w:rsidRPr="000A4A0E" w:rsidRDefault="00A70A09">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(747</w:t>
            </w:r>
            <w:r w:rsidR="008F756A">
              <w:rPr>
                <w:rFonts w:ascii="Calibri" w:eastAsia="Arial Unicode MS" w:hAnsi="Calibri" w:cs="Calibri"/>
                <w:b/>
                <w:bCs/>
                <w:sz w:val="22"/>
                <w:szCs w:val="22"/>
              </w:rPr>
              <w:t>,411,582)</w:t>
            </w:r>
          </w:p>
        </w:tc>
        <w:tc>
          <w:tcPr>
            <w:tcW w:w="180" w:type="dxa"/>
            <w:vAlign w:val="center"/>
          </w:tcPr>
          <w:p w14:paraId="04D7C774" w14:textId="77777777" w:rsidR="0082326A" w:rsidRPr="000A4A0E" w:rsidRDefault="0082326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650B4EDB" w14:textId="50E2AFC1" w:rsidR="0082326A" w:rsidRPr="000A4A0E" w:rsidRDefault="008F756A" w:rsidP="00FE1F49">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3,627,416,989</w:t>
            </w:r>
          </w:p>
        </w:tc>
      </w:tr>
    </w:tbl>
    <w:p w14:paraId="63AB53D8" w14:textId="77777777" w:rsidR="0082326A" w:rsidRPr="00A2319E" w:rsidRDefault="0082326A" w:rsidP="00A2319E">
      <w:pPr>
        <w:ind w:left="540"/>
        <w:jc w:val="thaiDistribute"/>
        <w:rPr>
          <w:rFonts w:ascii="Calibri" w:eastAsia="Arial Unicode MS" w:hAnsi="Calibri" w:cstheme="minorBidi"/>
          <w:sz w:val="22"/>
          <w:szCs w:val="22"/>
        </w:rPr>
      </w:pPr>
    </w:p>
    <w:p w14:paraId="203E906B" w14:textId="3AAC337F" w:rsidR="00D27AE1" w:rsidRDefault="002128AA" w:rsidP="002128AA">
      <w:pPr>
        <w:ind w:left="540"/>
        <w:jc w:val="thaiDistribute"/>
        <w:rPr>
          <w:rFonts w:ascii="Calibri" w:eastAsia="Arial Unicode MS" w:hAnsi="Calibri" w:cstheme="minorBidi"/>
          <w:sz w:val="22"/>
          <w:szCs w:val="22"/>
        </w:rPr>
      </w:pPr>
      <w:r w:rsidRPr="00A73966">
        <w:rPr>
          <w:rFonts w:ascii="Calibri" w:eastAsia="Arial Unicode MS" w:hAnsi="Calibri" w:cstheme="minorBidi"/>
          <w:sz w:val="22"/>
          <w:szCs w:val="22"/>
        </w:rPr>
        <w:t xml:space="preserve">As at </w:t>
      </w:r>
      <w:r w:rsidR="005216AE" w:rsidRPr="00A73966">
        <w:rPr>
          <w:rFonts w:ascii="Calibri" w:eastAsia="Arial Unicode MS" w:hAnsi="Calibri" w:cstheme="minorBidi"/>
          <w:sz w:val="22"/>
          <w:szCs w:val="22"/>
        </w:rPr>
        <w:t xml:space="preserve">30 </w:t>
      </w:r>
      <w:r w:rsidR="001A0855">
        <w:rPr>
          <w:rFonts w:ascii="Calibri" w:eastAsia="Arial Unicode MS" w:hAnsi="Calibri" w:cstheme="minorBidi"/>
          <w:sz w:val="22"/>
          <w:szCs w:val="22"/>
        </w:rPr>
        <w:t>September</w:t>
      </w:r>
      <w:r w:rsidR="001A5434" w:rsidRPr="00A73966">
        <w:rPr>
          <w:rFonts w:ascii="Calibri" w:eastAsia="Arial Unicode MS" w:hAnsi="Calibri" w:cstheme="minorBidi"/>
          <w:sz w:val="22"/>
          <w:szCs w:val="22"/>
        </w:rPr>
        <w:t xml:space="preserve"> 2024</w:t>
      </w:r>
      <w:r w:rsidRPr="00A73966">
        <w:rPr>
          <w:rFonts w:ascii="Calibri" w:eastAsia="Arial Unicode MS" w:hAnsi="Calibri" w:cstheme="minorBidi"/>
          <w:sz w:val="22"/>
          <w:szCs w:val="22"/>
        </w:rPr>
        <w:t xml:space="preserve">, short-term </w:t>
      </w:r>
      <w:r w:rsidR="00546B33" w:rsidRPr="00A73966">
        <w:rPr>
          <w:rFonts w:ascii="Calibri" w:eastAsia="Arial Unicode MS" w:hAnsi="Calibri" w:cstheme="minorBidi"/>
          <w:sz w:val="22"/>
          <w:szCs w:val="22"/>
        </w:rPr>
        <w:t>loans to subsidiaries</w:t>
      </w:r>
      <w:r w:rsidRPr="00A73966">
        <w:rPr>
          <w:rFonts w:ascii="Calibri" w:eastAsia="Arial Unicode MS" w:hAnsi="Calibri" w:cstheme="minorBidi"/>
          <w:sz w:val="22"/>
          <w:szCs w:val="22"/>
        </w:rPr>
        <w:t xml:space="preserve"> </w:t>
      </w:r>
      <w:r w:rsidR="001A5434" w:rsidRPr="00A73966">
        <w:rPr>
          <w:rFonts w:ascii="Calibri" w:eastAsia="Arial Unicode MS" w:hAnsi="Calibri" w:cstheme="minorBidi"/>
          <w:sz w:val="22"/>
          <w:szCs w:val="22"/>
        </w:rPr>
        <w:t xml:space="preserve">and joint venture </w:t>
      </w:r>
      <w:r w:rsidRPr="00A73966">
        <w:rPr>
          <w:rFonts w:ascii="Calibri" w:eastAsia="Arial Unicode MS" w:hAnsi="Calibri" w:cstheme="minorBidi"/>
          <w:sz w:val="22"/>
          <w:szCs w:val="22"/>
        </w:rPr>
        <w:t xml:space="preserve">bore interest at the rate </w:t>
      </w:r>
      <w:r w:rsidR="00A73966" w:rsidRPr="005C0AAB">
        <w:rPr>
          <w:rFonts w:ascii="Calibri" w:eastAsia="Arial Unicode MS" w:hAnsi="Calibri" w:cstheme="minorBidi"/>
          <w:sz w:val="22"/>
          <w:szCs w:val="22"/>
        </w:rPr>
        <w:t>6.16</w:t>
      </w:r>
      <w:r w:rsidR="00BF3907" w:rsidRPr="005C0AAB">
        <w:rPr>
          <w:rFonts w:ascii="Calibri" w:eastAsia="Arial Unicode MS" w:hAnsi="Calibri" w:cstheme="minorBidi"/>
          <w:sz w:val="22"/>
          <w:szCs w:val="22"/>
        </w:rPr>
        <w:t xml:space="preserve"> </w:t>
      </w:r>
      <w:r w:rsidR="0058707F" w:rsidRPr="005C0AAB">
        <w:rPr>
          <w:rFonts w:ascii="Calibri" w:eastAsia="Arial Unicode MS" w:hAnsi="Calibri" w:cstheme="minorBidi"/>
          <w:sz w:val="22"/>
          <w:szCs w:val="22"/>
        </w:rPr>
        <w:t>–</w:t>
      </w:r>
      <w:r w:rsidR="00BF3907" w:rsidRPr="005C0AAB">
        <w:rPr>
          <w:rFonts w:ascii="Calibri" w:eastAsia="Arial Unicode MS" w:hAnsi="Calibri" w:cstheme="minorBidi"/>
          <w:sz w:val="22"/>
          <w:szCs w:val="22"/>
        </w:rPr>
        <w:t xml:space="preserve"> </w:t>
      </w:r>
      <w:r w:rsidR="0058707F" w:rsidRPr="005C0AAB">
        <w:rPr>
          <w:rFonts w:ascii="Calibri" w:eastAsia="Arial Unicode MS" w:hAnsi="Calibri" w:cstheme="minorBidi"/>
          <w:sz w:val="22"/>
          <w:szCs w:val="22"/>
        </w:rPr>
        <w:t>10.00</w:t>
      </w:r>
      <w:r w:rsidRPr="005C0AAB">
        <w:rPr>
          <w:rFonts w:ascii="Calibri" w:eastAsia="Arial Unicode MS" w:hAnsi="Calibri" w:cstheme="minorBidi"/>
          <w:sz w:val="22"/>
          <w:szCs w:val="22"/>
        </w:rPr>
        <w:t>% per annum</w:t>
      </w:r>
      <w:r w:rsidRPr="00A73966">
        <w:rPr>
          <w:rFonts w:ascii="Calibri" w:eastAsia="Arial Unicode MS" w:hAnsi="Calibri" w:cstheme="minorBidi"/>
          <w:sz w:val="22"/>
          <w:szCs w:val="22"/>
        </w:rPr>
        <w:t xml:space="preserve"> and it is an unsecured borrowings with the repayment due at call. </w:t>
      </w:r>
      <w:r w:rsidRPr="00A73966">
        <w:rPr>
          <w:rFonts w:ascii="Calibri" w:eastAsia="Arial Unicode MS" w:hAnsi="Calibri" w:cstheme="minorBidi"/>
          <w:i/>
          <w:iCs/>
          <w:sz w:val="22"/>
          <w:szCs w:val="22"/>
        </w:rPr>
        <w:t>(</w:t>
      </w:r>
      <w:r w:rsidR="00B40AD7" w:rsidRPr="00A73966">
        <w:rPr>
          <w:rFonts w:ascii="Calibri" w:eastAsia="Arial Unicode MS" w:hAnsi="Calibri" w:cstheme="minorBidi"/>
          <w:i/>
          <w:iCs/>
          <w:sz w:val="22"/>
          <w:szCs w:val="22"/>
        </w:rPr>
        <w:t>As at 31 December 2023</w:t>
      </w:r>
      <w:r w:rsidRPr="00A73966">
        <w:rPr>
          <w:rFonts w:ascii="Calibri" w:eastAsia="Arial Unicode MS" w:hAnsi="Calibri" w:cstheme="minorBidi"/>
          <w:i/>
          <w:iCs/>
          <w:sz w:val="22"/>
          <w:szCs w:val="22"/>
        </w:rPr>
        <w:t xml:space="preserve">: </w:t>
      </w:r>
      <w:r w:rsidR="00BF3907" w:rsidRPr="00A73966">
        <w:rPr>
          <w:rFonts w:ascii="Calibri" w:eastAsia="Arial Unicode MS" w:hAnsi="Calibri" w:cstheme="minorBidi"/>
          <w:i/>
          <w:iCs/>
          <w:sz w:val="22"/>
          <w:szCs w:val="22"/>
        </w:rPr>
        <w:t>5.</w:t>
      </w:r>
      <w:r w:rsidR="00B40AD7" w:rsidRPr="00A73966">
        <w:rPr>
          <w:rFonts w:ascii="Calibri" w:eastAsia="Arial Unicode MS" w:hAnsi="Calibri" w:cstheme="minorBidi"/>
          <w:i/>
          <w:iCs/>
          <w:sz w:val="22"/>
          <w:szCs w:val="22"/>
        </w:rPr>
        <w:t>94</w:t>
      </w:r>
      <w:r w:rsidR="00BF3907" w:rsidRPr="00A73966">
        <w:rPr>
          <w:rFonts w:ascii="Calibri" w:eastAsia="Arial Unicode MS" w:hAnsi="Calibri" w:cstheme="minorBidi"/>
          <w:i/>
          <w:iCs/>
          <w:sz w:val="22"/>
          <w:szCs w:val="22"/>
        </w:rPr>
        <w:t xml:space="preserve"> - </w:t>
      </w:r>
      <w:r w:rsidR="00B40AD7" w:rsidRPr="00A73966">
        <w:rPr>
          <w:rFonts w:ascii="Calibri" w:eastAsia="Arial Unicode MS" w:hAnsi="Calibri" w:cstheme="minorBidi"/>
          <w:i/>
          <w:iCs/>
          <w:sz w:val="22"/>
          <w:szCs w:val="22"/>
        </w:rPr>
        <w:t>10.00</w:t>
      </w:r>
      <w:r w:rsidRPr="00A73966">
        <w:rPr>
          <w:rFonts w:ascii="Calibri" w:eastAsia="Arial Unicode MS" w:hAnsi="Calibri" w:cstheme="minorBidi"/>
          <w:i/>
          <w:iCs/>
          <w:sz w:val="22"/>
          <w:szCs w:val="22"/>
        </w:rPr>
        <w:t>% per annum)</w:t>
      </w:r>
      <w:r w:rsidRPr="00A73966">
        <w:rPr>
          <w:rFonts w:ascii="Calibri" w:eastAsia="Arial Unicode MS" w:hAnsi="Calibri" w:cstheme="minorBidi"/>
          <w:sz w:val="22"/>
          <w:szCs w:val="22"/>
        </w:rPr>
        <w:t>.</w:t>
      </w:r>
    </w:p>
    <w:p w14:paraId="28E572C9" w14:textId="77777777" w:rsidR="003B299D" w:rsidRDefault="003B299D" w:rsidP="002128AA">
      <w:pPr>
        <w:ind w:left="540"/>
        <w:jc w:val="thaiDistribute"/>
        <w:rPr>
          <w:rFonts w:ascii="Calibri" w:eastAsia="Arial Unicode MS" w:hAnsi="Calibri" w:cstheme="minorBidi"/>
          <w:sz w:val="22"/>
          <w:szCs w:val="22"/>
        </w:rPr>
      </w:pPr>
    </w:p>
    <w:p w14:paraId="2ED20257" w14:textId="7BD920F5" w:rsidR="00255257" w:rsidRDefault="00255257" w:rsidP="00255257">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w:t>
      </w:r>
      <w:r w:rsidRPr="00DB7CB5">
        <w:rPr>
          <w:rFonts w:ascii="Calibri" w:eastAsia="Arial Unicode MS" w:hAnsi="Calibri" w:cstheme="minorBidi"/>
          <w:i/>
          <w:iCs/>
          <w:sz w:val="22"/>
          <w:szCs w:val="22"/>
        </w:rPr>
        <w:t>borrowings from</w:t>
      </w:r>
      <w:r>
        <w:rPr>
          <w:rFonts w:ascii="Calibri" w:eastAsia="Arial Unicode MS" w:hAnsi="Calibri" w:cstheme="minorBidi" w:hint="cs"/>
          <w:i/>
          <w:iCs/>
          <w:sz w:val="22"/>
          <w:szCs w:val="22"/>
          <w:cs/>
        </w:rPr>
        <w:t xml:space="preserve"> </w:t>
      </w:r>
      <w:r>
        <w:rPr>
          <w:rFonts w:ascii="Calibri" w:eastAsia="Arial Unicode MS" w:hAnsi="Calibri" w:cstheme="minorBidi"/>
          <w:i/>
          <w:iCs/>
          <w:sz w:val="22"/>
          <w:szCs w:val="22"/>
        </w:rPr>
        <w:t>related parties</w:t>
      </w:r>
    </w:p>
    <w:p w14:paraId="5538B861" w14:textId="77777777" w:rsidR="00E77241"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3C4453" w14:paraId="37FAB98B" w14:textId="77777777">
        <w:trPr>
          <w:cantSplit/>
          <w:tblHeader/>
        </w:trPr>
        <w:tc>
          <w:tcPr>
            <w:tcW w:w="2700" w:type="dxa"/>
            <w:vAlign w:val="bottom"/>
          </w:tcPr>
          <w:p w14:paraId="446B58D4" w14:textId="77777777" w:rsidR="00255257" w:rsidRPr="003C4453" w:rsidRDefault="00255257">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53B88C4" w14:textId="77777777" w:rsidR="00255257" w:rsidRPr="003C4453" w:rsidRDefault="00255257">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255257" w:rsidRPr="003C4453" w14:paraId="72B7AA29" w14:textId="77777777">
        <w:trPr>
          <w:cantSplit/>
          <w:trHeight w:val="182"/>
          <w:tblHeader/>
        </w:trPr>
        <w:tc>
          <w:tcPr>
            <w:tcW w:w="2700" w:type="dxa"/>
            <w:vAlign w:val="bottom"/>
          </w:tcPr>
          <w:p w14:paraId="28ACEA61" w14:textId="77777777" w:rsidR="00255257" w:rsidRPr="003C4453" w:rsidRDefault="00255257">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0CA85FC3"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326E6B1F" w14:textId="77777777" w:rsidR="00255257" w:rsidRPr="003C4453" w:rsidRDefault="00255257">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1104F57"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79C09697"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top w:val="single" w:sz="4" w:space="0" w:color="auto"/>
            </w:tcBorders>
          </w:tcPr>
          <w:p w14:paraId="6C5E24D3" w14:textId="60A8D11A" w:rsidR="00255257" w:rsidRPr="003C4453" w:rsidRDefault="00424684">
            <w:pPr>
              <w:pStyle w:val="acctmergecolhdg"/>
              <w:spacing w:line="240" w:lineRule="atLeast"/>
              <w:rPr>
                <w:rFonts w:ascii="Calibri" w:hAnsi="Calibri" w:cs="Calibri"/>
                <w:b w:val="0"/>
                <w:bCs/>
                <w:szCs w:val="22"/>
              </w:rPr>
            </w:pPr>
            <w:r>
              <w:rPr>
                <w:rFonts w:ascii="Calibri" w:hAnsi="Calibri" w:cs="Calibri"/>
                <w:b w:val="0"/>
                <w:bCs/>
                <w:szCs w:val="22"/>
              </w:rPr>
              <w:t xml:space="preserve">30 </w:t>
            </w:r>
            <w:r w:rsidR="00196CBA">
              <w:rPr>
                <w:rFonts w:ascii="Calibri" w:hAnsi="Calibri" w:cs="Calibri"/>
                <w:b w:val="0"/>
                <w:bCs/>
                <w:szCs w:val="22"/>
              </w:rPr>
              <w:t>September</w:t>
            </w:r>
          </w:p>
        </w:tc>
      </w:tr>
      <w:tr w:rsidR="00255257" w:rsidRPr="003C4453" w14:paraId="7E7F9D2E" w14:textId="77777777">
        <w:trPr>
          <w:cantSplit/>
          <w:trHeight w:val="182"/>
          <w:tblHeader/>
        </w:trPr>
        <w:tc>
          <w:tcPr>
            <w:tcW w:w="2700" w:type="dxa"/>
            <w:vAlign w:val="bottom"/>
          </w:tcPr>
          <w:p w14:paraId="0B07DC50" w14:textId="77777777" w:rsidR="00255257" w:rsidRPr="003C4453" w:rsidRDefault="00255257">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79B8E74"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35B4C41E"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2D493C7"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6036342C" w14:textId="77777777" w:rsidR="00255257" w:rsidRPr="003C4453" w:rsidRDefault="00255257">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A7C77FE"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3414165A"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1AA54B0"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255257" w:rsidRPr="003C4453" w14:paraId="4105AC3D" w14:textId="77777777" w:rsidTr="00FE1F49">
        <w:trPr>
          <w:cantSplit/>
        </w:trPr>
        <w:tc>
          <w:tcPr>
            <w:tcW w:w="2700" w:type="dxa"/>
          </w:tcPr>
          <w:p w14:paraId="00BDE53A" w14:textId="77777777" w:rsidR="00255257" w:rsidRPr="003C4453" w:rsidRDefault="00255257">
            <w:pPr>
              <w:spacing w:line="240" w:lineRule="atLeast"/>
              <w:rPr>
                <w:rFonts w:ascii="Calibri" w:hAnsi="Calibri" w:cs="Calibri"/>
                <w:b/>
                <w:bCs/>
                <w:i/>
                <w:iCs/>
                <w:sz w:val="22"/>
                <w:szCs w:val="22"/>
              </w:rPr>
            </w:pPr>
          </w:p>
        </w:tc>
        <w:tc>
          <w:tcPr>
            <w:tcW w:w="6750" w:type="dxa"/>
            <w:gridSpan w:val="7"/>
          </w:tcPr>
          <w:p w14:paraId="100F964C" w14:textId="77777777" w:rsidR="00255257" w:rsidRPr="003C4453" w:rsidRDefault="00255257">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55257" w:rsidRPr="003C4453" w14:paraId="26589FC0" w14:textId="77777777" w:rsidTr="00FE1F49">
        <w:trPr>
          <w:cantSplit/>
        </w:trPr>
        <w:tc>
          <w:tcPr>
            <w:tcW w:w="2700" w:type="dxa"/>
            <w:vAlign w:val="bottom"/>
          </w:tcPr>
          <w:p w14:paraId="11AD8235" w14:textId="4B78E71B" w:rsidR="00255257" w:rsidRPr="003C4453" w:rsidRDefault="00FE1F4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4868E58C" w14:textId="4F12C9BC" w:rsidR="00255257" w:rsidRPr="000A4A0E" w:rsidRDefault="00FE1F49" w:rsidP="00FE1F49">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B3B11D5" w14:textId="77777777" w:rsidR="00255257" w:rsidRPr="00A644CF" w:rsidRDefault="00255257">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242820C0" w14:textId="50CE5AC8" w:rsidR="00255257" w:rsidRPr="00A644CF" w:rsidRDefault="008F756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4" w:type="dxa"/>
            <w:vAlign w:val="center"/>
          </w:tcPr>
          <w:p w14:paraId="327D2FB5" w14:textId="77777777" w:rsidR="00255257" w:rsidRPr="00A644CF" w:rsidRDefault="00255257">
            <w:pPr>
              <w:pStyle w:val="BodyText"/>
              <w:tabs>
                <w:tab w:val="decimal" w:pos="893"/>
              </w:tabs>
              <w:ind w:left="-79" w:right="-79"/>
              <w:jc w:val="center"/>
              <w:rPr>
                <w:rFonts w:ascii="Calibri" w:hAnsi="Calibri" w:cs="Calibri"/>
                <w:color w:val="auto"/>
                <w:sz w:val="22"/>
                <w:szCs w:val="22"/>
              </w:rPr>
            </w:pPr>
          </w:p>
        </w:tc>
        <w:tc>
          <w:tcPr>
            <w:tcW w:w="1616" w:type="dxa"/>
            <w:vAlign w:val="center"/>
          </w:tcPr>
          <w:p w14:paraId="079BF0F3" w14:textId="61BE6CF6" w:rsidR="00255257" w:rsidRPr="00A644CF" w:rsidRDefault="008F756A" w:rsidP="00FE1F49">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477449E" w14:textId="77777777" w:rsidR="00255257" w:rsidRPr="00A644CF" w:rsidRDefault="00255257">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6E90068F" w14:textId="2D140F35" w:rsidR="00255257" w:rsidRPr="00A644CF" w:rsidRDefault="008F756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FE1F49" w:rsidRPr="003C4453" w14:paraId="11AE1A53" w14:textId="77777777" w:rsidTr="00FE1F49">
        <w:trPr>
          <w:cantSplit/>
        </w:trPr>
        <w:tc>
          <w:tcPr>
            <w:tcW w:w="2700" w:type="dxa"/>
            <w:vAlign w:val="bottom"/>
          </w:tcPr>
          <w:p w14:paraId="10D94B7C" w14:textId="1E1616F3" w:rsidR="00FE1F49" w:rsidRDefault="00FE1F49" w:rsidP="00FE1F4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B318891" w14:textId="507B2FFC" w:rsidR="00FE1F49" w:rsidRDefault="00FE1F49" w:rsidP="00FE1F4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36512F8B" w14:textId="77777777" w:rsidR="00FE1F49" w:rsidRPr="00A644CF" w:rsidRDefault="00FE1F49" w:rsidP="00FE1F49">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6399AD8D" w14:textId="61F9D00C" w:rsidR="00FE1F49" w:rsidRPr="00A644CF" w:rsidRDefault="008F756A" w:rsidP="00DB664C">
            <w:pPr>
              <w:pStyle w:val="BodyText"/>
              <w:tabs>
                <w:tab w:val="decimal" w:pos="1365"/>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19A3F40F" w14:textId="77777777" w:rsidR="00FE1F49" w:rsidRPr="00A644CF" w:rsidRDefault="00FE1F49" w:rsidP="00FE1F49">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1D6A443" w14:textId="61671539" w:rsidR="00FE1F49" w:rsidRPr="00A644CF" w:rsidRDefault="008F756A" w:rsidP="00FE1F49">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687CBF" w14:textId="77777777" w:rsidR="00FE1F49" w:rsidRPr="00A644CF" w:rsidRDefault="00FE1F49" w:rsidP="00FE1F49">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5D86A67E" w14:textId="727FBB3C" w:rsidR="00FE1F49" w:rsidRPr="00A644CF" w:rsidRDefault="008F756A" w:rsidP="00FE1F49">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255257" w:rsidRPr="003C4453" w14:paraId="579CD835" w14:textId="77777777">
        <w:trPr>
          <w:cantSplit/>
        </w:trPr>
        <w:tc>
          <w:tcPr>
            <w:tcW w:w="2700" w:type="dxa"/>
            <w:vAlign w:val="bottom"/>
          </w:tcPr>
          <w:p w14:paraId="30F54FB5" w14:textId="77777777" w:rsidR="00255257" w:rsidRPr="000A4A0E" w:rsidRDefault="00255257">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4DFFAD1E" w14:textId="07CD72B2" w:rsidR="00255257" w:rsidRPr="000A4A0E" w:rsidRDefault="00AC6599">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10,000,000</w:t>
            </w:r>
          </w:p>
        </w:tc>
        <w:tc>
          <w:tcPr>
            <w:tcW w:w="180" w:type="dxa"/>
            <w:vAlign w:val="center"/>
          </w:tcPr>
          <w:p w14:paraId="64A133FC" w14:textId="77777777" w:rsidR="00255257" w:rsidRPr="000A4A0E" w:rsidRDefault="00255257">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7542D74" w14:textId="246F6D3C" w:rsidR="00255257" w:rsidRPr="000A4A0E" w:rsidRDefault="008F756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50,000,000</w:t>
            </w:r>
          </w:p>
        </w:tc>
        <w:tc>
          <w:tcPr>
            <w:tcW w:w="184" w:type="dxa"/>
            <w:vAlign w:val="center"/>
          </w:tcPr>
          <w:p w14:paraId="13608BFE" w14:textId="77777777" w:rsidR="00255257" w:rsidRPr="000A4A0E" w:rsidRDefault="00255257">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79E7425F" w14:textId="4AA60F36" w:rsidR="00255257" w:rsidRPr="00FE1F49" w:rsidRDefault="008F756A" w:rsidP="00FE1F49">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37EA3212" w14:textId="77777777" w:rsidR="00255257" w:rsidRPr="000A4A0E" w:rsidRDefault="0025525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E8FA43F" w14:textId="3C3005BD" w:rsidR="00255257" w:rsidRPr="000A4A0E" w:rsidRDefault="008F756A" w:rsidP="00FE1F49">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60,000,000</w:t>
            </w:r>
          </w:p>
        </w:tc>
      </w:tr>
    </w:tbl>
    <w:p w14:paraId="77065661" w14:textId="77777777" w:rsidR="0070719E" w:rsidRDefault="0070719E" w:rsidP="00FE1F49">
      <w:pPr>
        <w:jc w:val="thaiDistribute"/>
        <w:rPr>
          <w:rFonts w:ascii="Calibri" w:eastAsia="Arial Unicode MS" w:hAnsi="Calibri" w:cstheme="minorBidi"/>
          <w:sz w:val="22"/>
          <w:szCs w:val="22"/>
        </w:rPr>
      </w:pPr>
    </w:p>
    <w:p w14:paraId="46B289E7" w14:textId="77777777" w:rsidR="00CB258F" w:rsidRDefault="00CB258F" w:rsidP="00FE1F49">
      <w:pPr>
        <w:jc w:val="thaiDistribute"/>
        <w:rPr>
          <w:rFonts w:ascii="Calibri" w:eastAsia="Arial Unicode MS" w:hAnsi="Calibri" w:cstheme="minorBidi"/>
          <w:sz w:val="22"/>
          <w:szCs w:val="22"/>
        </w:rPr>
      </w:pPr>
    </w:p>
    <w:p w14:paraId="0CD82D82" w14:textId="77777777" w:rsidR="00CB258F" w:rsidRDefault="00CB258F" w:rsidP="00FE1F49">
      <w:pPr>
        <w:jc w:val="thaiDistribute"/>
        <w:rPr>
          <w:rFonts w:ascii="Calibri" w:eastAsia="Arial Unicode MS" w:hAnsi="Calibri" w:cstheme="minorBidi"/>
          <w:sz w:val="22"/>
          <w:szCs w:val="22"/>
        </w:rPr>
      </w:pPr>
    </w:p>
    <w:p w14:paraId="00C5DD5E" w14:textId="77777777" w:rsidR="00CB258F" w:rsidRDefault="00CB258F" w:rsidP="00FE1F49">
      <w:pPr>
        <w:jc w:val="thaiDistribute"/>
        <w:rPr>
          <w:rFonts w:ascii="Calibri" w:eastAsia="Arial Unicode MS" w:hAnsi="Calibri" w:cstheme="minorBidi"/>
          <w:sz w:val="22"/>
          <w:szCs w:val="22"/>
        </w:rPr>
      </w:pPr>
    </w:p>
    <w:p w14:paraId="7D2E58D8" w14:textId="77777777" w:rsidR="00CB258F" w:rsidRDefault="00CB258F" w:rsidP="00FE1F49">
      <w:pPr>
        <w:jc w:val="thaiDistribute"/>
        <w:rPr>
          <w:rFonts w:ascii="Calibri" w:eastAsia="Arial Unicode MS" w:hAnsi="Calibri" w:cstheme="minorBidi"/>
          <w:sz w:val="22"/>
          <w:szCs w:val="22"/>
        </w:rPr>
      </w:pPr>
    </w:p>
    <w:p w14:paraId="5B7B7E10" w14:textId="77777777" w:rsidR="00CB258F" w:rsidRDefault="00CB258F" w:rsidP="00FE1F49">
      <w:pPr>
        <w:jc w:val="thaiDistribute"/>
        <w:rPr>
          <w:rFonts w:ascii="Calibri" w:eastAsia="Arial Unicode MS" w:hAnsi="Calibri" w:cstheme="minorBidi"/>
          <w:sz w:val="22"/>
          <w:szCs w:val="22"/>
        </w:rPr>
      </w:pPr>
    </w:p>
    <w:p w14:paraId="265EADFA" w14:textId="77777777" w:rsidR="00CB258F" w:rsidRDefault="00CB258F" w:rsidP="00FE1F49">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3C4453" w14:paraId="72C8D29D" w14:textId="77777777">
        <w:trPr>
          <w:cantSplit/>
          <w:tblHeader/>
        </w:trPr>
        <w:tc>
          <w:tcPr>
            <w:tcW w:w="2700" w:type="dxa"/>
            <w:vAlign w:val="bottom"/>
          </w:tcPr>
          <w:p w14:paraId="5D8C4105" w14:textId="77777777" w:rsidR="0070719E" w:rsidRPr="003C4453" w:rsidRDefault="0070719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8A73C7F" w14:textId="77777777" w:rsidR="0070719E" w:rsidRPr="003C4453" w:rsidRDefault="0070719E">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  </w:t>
            </w:r>
          </w:p>
        </w:tc>
      </w:tr>
      <w:tr w:rsidR="0070719E" w:rsidRPr="003C4453" w14:paraId="6906CB9F" w14:textId="77777777">
        <w:trPr>
          <w:cantSplit/>
          <w:trHeight w:val="182"/>
          <w:tblHeader/>
        </w:trPr>
        <w:tc>
          <w:tcPr>
            <w:tcW w:w="2700" w:type="dxa"/>
            <w:vAlign w:val="bottom"/>
          </w:tcPr>
          <w:p w14:paraId="1D44C241" w14:textId="77777777" w:rsidR="0070719E" w:rsidRPr="003C4453" w:rsidRDefault="0070719E">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71DCFCC5"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45DA0482" w14:textId="77777777" w:rsidR="0070719E" w:rsidRPr="003C4453" w:rsidRDefault="0070719E">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7EBBB47"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97C7AA6"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top w:val="single" w:sz="4" w:space="0" w:color="auto"/>
            </w:tcBorders>
          </w:tcPr>
          <w:p w14:paraId="0779DC58" w14:textId="2EDC8DC6" w:rsidR="0070719E" w:rsidRPr="003C4453" w:rsidRDefault="00424684">
            <w:pPr>
              <w:pStyle w:val="acctmergecolhdg"/>
              <w:spacing w:line="240" w:lineRule="atLeast"/>
              <w:rPr>
                <w:rFonts w:ascii="Calibri" w:hAnsi="Calibri" w:cs="Calibri"/>
                <w:b w:val="0"/>
                <w:bCs/>
                <w:szCs w:val="22"/>
              </w:rPr>
            </w:pPr>
            <w:r>
              <w:rPr>
                <w:rFonts w:ascii="Calibri" w:hAnsi="Calibri" w:cs="Calibri"/>
                <w:b w:val="0"/>
                <w:bCs/>
                <w:szCs w:val="22"/>
              </w:rPr>
              <w:t xml:space="preserve">30 </w:t>
            </w:r>
            <w:r w:rsidR="00196CBA">
              <w:rPr>
                <w:rFonts w:ascii="Calibri" w:hAnsi="Calibri" w:cs="Calibri"/>
                <w:b w:val="0"/>
                <w:bCs/>
                <w:szCs w:val="22"/>
              </w:rPr>
              <w:t>September</w:t>
            </w:r>
          </w:p>
        </w:tc>
      </w:tr>
      <w:tr w:rsidR="0070719E" w:rsidRPr="003C4453" w14:paraId="3E399318" w14:textId="77777777">
        <w:trPr>
          <w:cantSplit/>
          <w:trHeight w:val="182"/>
          <w:tblHeader/>
        </w:trPr>
        <w:tc>
          <w:tcPr>
            <w:tcW w:w="2700" w:type="dxa"/>
            <w:vAlign w:val="bottom"/>
          </w:tcPr>
          <w:p w14:paraId="44BE80AE" w14:textId="77777777" w:rsidR="0070719E" w:rsidRPr="003C4453" w:rsidRDefault="0070719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5B5B7EF5"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0225E7C"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18FA0F4"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1E6551" w14:textId="77777777" w:rsidR="0070719E" w:rsidRPr="003C4453" w:rsidRDefault="0070719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0F21A281"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1863ECAF"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C7BA36E" w14:textId="3D47BBCB" w:rsidR="0070719E" w:rsidRPr="003C4453" w:rsidRDefault="00424684">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70719E" w:rsidRPr="003C4453" w14:paraId="414E74A3" w14:textId="77777777">
        <w:trPr>
          <w:cantSplit/>
        </w:trPr>
        <w:tc>
          <w:tcPr>
            <w:tcW w:w="2700" w:type="dxa"/>
          </w:tcPr>
          <w:p w14:paraId="41CCDB48" w14:textId="77777777" w:rsidR="0070719E" w:rsidRPr="003C4453" w:rsidRDefault="0070719E">
            <w:pPr>
              <w:spacing w:line="240" w:lineRule="atLeast"/>
              <w:rPr>
                <w:rFonts w:ascii="Calibri" w:hAnsi="Calibri" w:cs="Calibri"/>
                <w:b/>
                <w:bCs/>
                <w:i/>
                <w:iCs/>
                <w:sz w:val="22"/>
                <w:szCs w:val="22"/>
              </w:rPr>
            </w:pPr>
          </w:p>
        </w:tc>
        <w:tc>
          <w:tcPr>
            <w:tcW w:w="6750" w:type="dxa"/>
            <w:gridSpan w:val="7"/>
          </w:tcPr>
          <w:p w14:paraId="6B0531A5" w14:textId="77777777" w:rsidR="0070719E" w:rsidRPr="003C4453" w:rsidRDefault="0070719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0719E" w:rsidRPr="003C4453" w14:paraId="7622809F" w14:textId="77777777">
        <w:trPr>
          <w:cantSplit/>
        </w:trPr>
        <w:tc>
          <w:tcPr>
            <w:tcW w:w="2700" w:type="dxa"/>
            <w:vAlign w:val="bottom"/>
          </w:tcPr>
          <w:p w14:paraId="79DD680E" w14:textId="77777777" w:rsidR="0070719E" w:rsidRPr="00811995" w:rsidRDefault="0070719E">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3DEDCEEE" w14:textId="7BAA3A0A" w:rsidR="0070719E" w:rsidRPr="000A4A0E" w:rsidRDefault="00AC659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1,141,269,600</w:t>
            </w:r>
          </w:p>
        </w:tc>
        <w:tc>
          <w:tcPr>
            <w:tcW w:w="180" w:type="dxa"/>
            <w:vAlign w:val="center"/>
          </w:tcPr>
          <w:p w14:paraId="67286563" w14:textId="77777777" w:rsidR="0070719E" w:rsidRPr="00A644CF" w:rsidRDefault="0070719E">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13C67A82" w14:textId="460F82BF" w:rsidR="0070719E" w:rsidRPr="00A644CF" w:rsidRDefault="008F756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195,912,485</w:t>
            </w:r>
          </w:p>
        </w:tc>
        <w:tc>
          <w:tcPr>
            <w:tcW w:w="184" w:type="dxa"/>
            <w:vAlign w:val="center"/>
          </w:tcPr>
          <w:p w14:paraId="40568426" w14:textId="77777777" w:rsidR="0070719E" w:rsidRPr="00A644CF" w:rsidRDefault="0070719E">
            <w:pPr>
              <w:pStyle w:val="BodyText"/>
              <w:tabs>
                <w:tab w:val="decimal" w:pos="893"/>
              </w:tabs>
              <w:ind w:left="-79" w:right="-79"/>
              <w:jc w:val="center"/>
              <w:rPr>
                <w:rFonts w:ascii="Calibri" w:hAnsi="Calibri" w:cs="Calibri"/>
                <w:color w:val="auto"/>
                <w:sz w:val="22"/>
                <w:szCs w:val="22"/>
              </w:rPr>
            </w:pPr>
          </w:p>
        </w:tc>
        <w:tc>
          <w:tcPr>
            <w:tcW w:w="1616" w:type="dxa"/>
            <w:vAlign w:val="center"/>
          </w:tcPr>
          <w:p w14:paraId="5218851D" w14:textId="5BD6A48A" w:rsidR="0070719E" w:rsidRPr="00A644CF" w:rsidRDefault="008F756A">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(824,582,085)</w:t>
            </w:r>
          </w:p>
        </w:tc>
        <w:tc>
          <w:tcPr>
            <w:tcW w:w="180" w:type="dxa"/>
            <w:vAlign w:val="center"/>
          </w:tcPr>
          <w:p w14:paraId="11B7852D" w14:textId="77777777" w:rsidR="0070719E" w:rsidRPr="00A644CF" w:rsidRDefault="0070719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487CC871" w14:textId="6B0652B6" w:rsidR="0070719E" w:rsidRPr="00A644CF" w:rsidRDefault="008F756A" w:rsidP="00C70C4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512,600,000</w:t>
            </w:r>
          </w:p>
        </w:tc>
      </w:tr>
      <w:tr w:rsidR="00CB258F" w:rsidRPr="003C4453" w14:paraId="45E5430E" w14:textId="77777777">
        <w:trPr>
          <w:cantSplit/>
        </w:trPr>
        <w:tc>
          <w:tcPr>
            <w:tcW w:w="2700" w:type="dxa"/>
            <w:vAlign w:val="bottom"/>
          </w:tcPr>
          <w:p w14:paraId="62CAAD47" w14:textId="62E5E012" w:rsidR="00CB258F" w:rsidRDefault="00CB258F">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146669AB" w14:textId="1AAE643D" w:rsidR="00CB258F" w:rsidRDefault="00C70C4A" w:rsidP="00C70C4A">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7F075AD" w14:textId="77777777" w:rsidR="00CB258F" w:rsidRPr="00A644CF" w:rsidRDefault="00CB258F">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1EDF3C4D" w14:textId="5FF899A8" w:rsidR="00CB258F" w:rsidRPr="00A644CF" w:rsidRDefault="008F756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4" w:type="dxa"/>
            <w:vAlign w:val="center"/>
          </w:tcPr>
          <w:p w14:paraId="75191044" w14:textId="77777777" w:rsidR="00CB258F" w:rsidRPr="00A644CF" w:rsidRDefault="00CB258F">
            <w:pPr>
              <w:pStyle w:val="BodyText"/>
              <w:tabs>
                <w:tab w:val="decimal" w:pos="893"/>
              </w:tabs>
              <w:ind w:left="-79" w:right="-79"/>
              <w:jc w:val="center"/>
              <w:rPr>
                <w:rFonts w:ascii="Calibri" w:hAnsi="Calibri" w:cs="Calibri"/>
                <w:color w:val="auto"/>
                <w:sz w:val="22"/>
                <w:szCs w:val="22"/>
              </w:rPr>
            </w:pPr>
          </w:p>
        </w:tc>
        <w:tc>
          <w:tcPr>
            <w:tcW w:w="1616" w:type="dxa"/>
            <w:vAlign w:val="center"/>
          </w:tcPr>
          <w:p w14:paraId="5D91E6AE" w14:textId="54731A2C" w:rsidR="00CB258F" w:rsidRPr="00A644CF" w:rsidRDefault="008F756A" w:rsidP="00C70C4A">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14B834B" w14:textId="77777777" w:rsidR="00CB258F" w:rsidRPr="00A644CF" w:rsidRDefault="00CB258F">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08F8A52C" w14:textId="0EA92F1C" w:rsidR="00CB258F" w:rsidRPr="00A644CF" w:rsidRDefault="008F756A" w:rsidP="00C70C4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70719E" w:rsidRPr="003C4453" w14:paraId="09B44715" w14:textId="77777777">
        <w:trPr>
          <w:cantSplit/>
        </w:trPr>
        <w:tc>
          <w:tcPr>
            <w:tcW w:w="2700" w:type="dxa"/>
            <w:vAlign w:val="bottom"/>
          </w:tcPr>
          <w:p w14:paraId="24AD5158" w14:textId="09EA5B3A" w:rsidR="0070719E" w:rsidRPr="003C4453" w:rsidRDefault="0070719E">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281660EE" w14:textId="3D6FD624" w:rsidR="0070719E" w:rsidRPr="000A4A0E" w:rsidRDefault="00AC659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7D915AA1" w14:textId="77777777" w:rsidR="0070719E" w:rsidRPr="00A644CF" w:rsidRDefault="0070719E">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4C4EE054" w14:textId="504517E1" w:rsidR="0070719E" w:rsidRPr="00A644CF" w:rsidRDefault="008F756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0900CA84" w14:textId="77777777" w:rsidR="0070719E" w:rsidRPr="00A644CF" w:rsidRDefault="0070719E">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7E65CED0" w14:textId="5EBFF43B" w:rsidR="0070719E" w:rsidRPr="00A644CF" w:rsidRDefault="008F756A" w:rsidP="00C70C4A">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2BC0FDA" w14:textId="77777777" w:rsidR="0070719E" w:rsidRPr="00A644CF" w:rsidRDefault="0070719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23B8F5A4" w14:textId="687B6B32" w:rsidR="0070719E" w:rsidRPr="00A644CF" w:rsidRDefault="008F756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70719E" w:rsidRPr="003C4453" w14:paraId="2D44B43D" w14:textId="77777777">
        <w:trPr>
          <w:cantSplit/>
        </w:trPr>
        <w:tc>
          <w:tcPr>
            <w:tcW w:w="2700" w:type="dxa"/>
            <w:vAlign w:val="bottom"/>
          </w:tcPr>
          <w:p w14:paraId="6417B470" w14:textId="77777777" w:rsidR="0070719E" w:rsidRPr="000A4A0E" w:rsidRDefault="0070719E">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C721549" w14:textId="4653DAA4" w:rsidR="0070719E" w:rsidRPr="000A4A0E" w:rsidRDefault="00AC6599">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1,151,269,600</w:t>
            </w:r>
          </w:p>
        </w:tc>
        <w:tc>
          <w:tcPr>
            <w:tcW w:w="180" w:type="dxa"/>
            <w:vAlign w:val="center"/>
          </w:tcPr>
          <w:p w14:paraId="3FA7813D" w14:textId="77777777" w:rsidR="0070719E" w:rsidRPr="000A4A0E" w:rsidRDefault="0070719E">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815D469" w14:textId="786BA52E" w:rsidR="0070719E" w:rsidRPr="000A4A0E" w:rsidRDefault="008F756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245,912,485</w:t>
            </w:r>
          </w:p>
        </w:tc>
        <w:tc>
          <w:tcPr>
            <w:tcW w:w="184" w:type="dxa"/>
            <w:vAlign w:val="center"/>
          </w:tcPr>
          <w:p w14:paraId="18826C0E" w14:textId="77777777" w:rsidR="0070719E" w:rsidRPr="000A4A0E" w:rsidRDefault="0070719E">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5E78197E" w14:textId="0E5FAEA0" w:rsidR="0070719E" w:rsidRPr="000A4A0E" w:rsidRDefault="008F756A">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(824,582,085)</w:t>
            </w:r>
          </w:p>
        </w:tc>
        <w:tc>
          <w:tcPr>
            <w:tcW w:w="180" w:type="dxa"/>
            <w:vAlign w:val="center"/>
          </w:tcPr>
          <w:p w14:paraId="4076F0C2" w14:textId="77777777" w:rsidR="0070719E" w:rsidRPr="000A4A0E" w:rsidRDefault="0070719E">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DFF113A" w14:textId="2C96A652" w:rsidR="0070719E" w:rsidRPr="000A4A0E" w:rsidRDefault="008F756A" w:rsidP="00C70C4A">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572,600,000</w:t>
            </w:r>
          </w:p>
        </w:tc>
      </w:tr>
    </w:tbl>
    <w:p w14:paraId="3DA1C66E" w14:textId="77777777" w:rsidR="00B549E2" w:rsidRPr="00A2319E" w:rsidRDefault="00B549E2" w:rsidP="00A2354A">
      <w:pPr>
        <w:jc w:val="thaiDistribute"/>
        <w:rPr>
          <w:rFonts w:ascii="Calibri" w:eastAsia="Arial Unicode MS" w:hAnsi="Calibri" w:cstheme="minorBidi"/>
          <w:sz w:val="22"/>
          <w:szCs w:val="22"/>
        </w:rPr>
      </w:pPr>
    </w:p>
    <w:p w14:paraId="024650FE" w14:textId="43E79ECA" w:rsidR="00B549E2" w:rsidRDefault="00B549E2" w:rsidP="00B549E2">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at </w:t>
      </w:r>
      <w:r w:rsidR="00506F53">
        <w:rPr>
          <w:rFonts w:ascii="Calibri" w:eastAsia="Arial Unicode MS" w:hAnsi="Calibri" w:cstheme="minorBidi"/>
          <w:sz w:val="22"/>
          <w:szCs w:val="22"/>
        </w:rPr>
        <w:t xml:space="preserve">30 </w:t>
      </w:r>
      <w:r w:rsidR="00196CBA">
        <w:rPr>
          <w:rFonts w:ascii="Calibri" w:eastAsia="Arial Unicode MS" w:hAnsi="Calibri" w:cstheme="minorBidi"/>
          <w:sz w:val="22"/>
          <w:szCs w:val="22"/>
        </w:rPr>
        <w:t>September</w:t>
      </w:r>
      <w:r w:rsidR="00AC6599">
        <w:rPr>
          <w:rFonts w:ascii="Calibri" w:eastAsia="Arial Unicode MS" w:hAnsi="Calibri" w:cstheme="minorBidi"/>
          <w:sz w:val="22"/>
          <w:szCs w:val="22"/>
        </w:rPr>
        <w:t xml:space="preserve"> 2024 and </w:t>
      </w:r>
      <w:r w:rsidRPr="002128AA">
        <w:rPr>
          <w:rFonts w:ascii="Calibri" w:eastAsia="Arial Unicode MS" w:hAnsi="Calibri" w:cstheme="minorBidi"/>
          <w:sz w:val="22"/>
          <w:szCs w:val="22"/>
        </w:rPr>
        <w:t>31 December 202</w:t>
      </w:r>
      <w:r>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00094C60" w:rsidRPr="00094C60">
        <w:rPr>
          <w:rFonts w:ascii="Calibri" w:eastAsia="Arial Unicode MS" w:hAnsi="Calibri" w:cstheme="minorBidi"/>
          <w:sz w:val="22"/>
          <w:szCs w:val="22"/>
        </w:rPr>
        <w:t xml:space="preserve">borrowings from subsidiaries </w:t>
      </w:r>
      <w:r w:rsidRPr="002128AA">
        <w:rPr>
          <w:rFonts w:ascii="Calibri" w:eastAsia="Arial Unicode MS" w:hAnsi="Calibri" w:cstheme="minorBidi"/>
          <w:sz w:val="22"/>
          <w:szCs w:val="22"/>
        </w:rPr>
        <w:t xml:space="preserve">bore interest at the rate </w:t>
      </w:r>
      <w:r w:rsidR="00C07DB6">
        <w:rPr>
          <w:rFonts w:ascii="Calibri" w:eastAsia="Arial Unicode MS" w:hAnsi="Calibri" w:cstheme="minorBidi"/>
          <w:sz w:val="22"/>
          <w:szCs w:val="22"/>
        </w:rPr>
        <w:t>6.50</w:t>
      </w:r>
      <w:r w:rsidRPr="002128AA">
        <w:rPr>
          <w:rFonts w:ascii="Calibri" w:eastAsia="Arial Unicode MS" w:hAnsi="Calibri" w:cstheme="minorBidi"/>
          <w:sz w:val="22"/>
          <w:szCs w:val="22"/>
        </w:rPr>
        <w:t>% per annum and it is an unsecured borrowings with the repayment due at call.</w:t>
      </w:r>
    </w:p>
    <w:p w14:paraId="2B43345F" w14:textId="77777777" w:rsidR="002D591A" w:rsidRDefault="002D591A" w:rsidP="00B549E2">
      <w:pPr>
        <w:ind w:left="540"/>
        <w:jc w:val="thaiDistribute"/>
        <w:rPr>
          <w:rFonts w:ascii="Calibri" w:eastAsia="Arial Unicode MS" w:hAnsi="Calibri" w:cstheme="minorBidi"/>
          <w:sz w:val="22"/>
          <w:szCs w:val="22"/>
        </w:rPr>
      </w:pPr>
    </w:p>
    <w:p w14:paraId="56F9076C" w14:textId="40861F3C" w:rsidR="002D591A" w:rsidRDefault="00C61D00" w:rsidP="00C61D00">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at </w:t>
      </w:r>
      <w:r w:rsidR="00506F53">
        <w:rPr>
          <w:rFonts w:ascii="Calibri" w:eastAsia="Arial Unicode MS" w:hAnsi="Calibri" w:cstheme="minorBidi"/>
          <w:sz w:val="22"/>
          <w:szCs w:val="22"/>
        </w:rPr>
        <w:t xml:space="preserve">30 </w:t>
      </w:r>
      <w:r w:rsidR="00196CBA">
        <w:rPr>
          <w:rFonts w:ascii="Calibri" w:eastAsia="Arial Unicode MS" w:hAnsi="Calibri" w:cstheme="minorBidi"/>
          <w:sz w:val="22"/>
          <w:szCs w:val="22"/>
        </w:rPr>
        <w:t>September</w:t>
      </w:r>
      <w:r>
        <w:rPr>
          <w:rFonts w:ascii="Calibri" w:eastAsia="Arial Unicode MS" w:hAnsi="Calibri" w:cstheme="minorBidi"/>
          <w:sz w:val="22"/>
          <w:szCs w:val="22"/>
        </w:rPr>
        <w:t xml:space="preserve"> 2024</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Pr="00094C60">
        <w:rPr>
          <w:rFonts w:ascii="Calibri" w:eastAsia="Arial Unicode MS" w:hAnsi="Calibri" w:cstheme="minorBidi"/>
          <w:sz w:val="22"/>
          <w:szCs w:val="22"/>
        </w:rPr>
        <w:t>borrowings from s</w:t>
      </w:r>
      <w:r>
        <w:rPr>
          <w:rFonts w:ascii="Calibri" w:eastAsia="Arial Unicode MS" w:hAnsi="Calibri" w:cstheme="minorBidi"/>
          <w:sz w:val="22"/>
          <w:szCs w:val="22"/>
        </w:rPr>
        <w:t>hareholders</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rate </w:t>
      </w:r>
      <w:r>
        <w:rPr>
          <w:rFonts w:ascii="Calibri" w:eastAsia="Arial Unicode MS" w:hAnsi="Calibri" w:cstheme="minorBidi"/>
          <w:sz w:val="22"/>
          <w:szCs w:val="22"/>
        </w:rPr>
        <w:t>6.00</w:t>
      </w:r>
      <w:r w:rsidRPr="002128AA">
        <w:rPr>
          <w:rFonts w:ascii="Calibri" w:eastAsia="Arial Unicode MS" w:hAnsi="Calibri" w:cstheme="minorBidi"/>
          <w:sz w:val="22"/>
          <w:szCs w:val="22"/>
        </w:rPr>
        <w:t xml:space="preserve">% per annum and it is an unsecured borrowings with the repayment due </w:t>
      </w:r>
      <w:r w:rsidR="00742990">
        <w:rPr>
          <w:rFonts w:ascii="Calibri" w:eastAsia="Arial Unicode MS" w:hAnsi="Calibri" w:cstheme="minorBidi"/>
          <w:sz w:val="22"/>
          <w:szCs w:val="22"/>
        </w:rPr>
        <w:t>on August 202</w:t>
      </w:r>
      <w:r w:rsidR="008F756A">
        <w:rPr>
          <w:rFonts w:ascii="Calibri" w:eastAsia="Arial Unicode MS" w:hAnsi="Calibri" w:cstheme="minorBidi"/>
          <w:sz w:val="22"/>
          <w:szCs w:val="22"/>
        </w:rPr>
        <w:t>5</w:t>
      </w:r>
      <w:r w:rsidRPr="002128AA">
        <w:rPr>
          <w:rFonts w:ascii="Calibri" w:eastAsia="Arial Unicode MS" w:hAnsi="Calibri" w:cstheme="minorBidi"/>
          <w:sz w:val="22"/>
          <w:szCs w:val="22"/>
        </w:rPr>
        <w:t>.</w:t>
      </w:r>
    </w:p>
    <w:p w14:paraId="60B9141C" w14:textId="77777777" w:rsidR="004C106B" w:rsidRPr="00A2319E" w:rsidRDefault="004C106B" w:rsidP="004C106B">
      <w:pPr>
        <w:ind w:left="540"/>
        <w:jc w:val="thaiDistribute"/>
        <w:rPr>
          <w:rFonts w:ascii="Calibri" w:eastAsia="Arial Unicode MS" w:hAnsi="Calibri" w:cstheme="minorBidi"/>
          <w:sz w:val="22"/>
          <w:szCs w:val="22"/>
        </w:rPr>
      </w:pPr>
    </w:p>
    <w:p w14:paraId="6C214283" w14:textId="4964A38C" w:rsidR="00F16FD1" w:rsidRDefault="004C106B" w:rsidP="004C106B">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at </w:t>
      </w:r>
      <w:r w:rsidR="00506F53">
        <w:rPr>
          <w:rFonts w:ascii="Calibri" w:eastAsia="Arial Unicode MS" w:hAnsi="Calibri" w:cstheme="minorBidi"/>
          <w:sz w:val="22"/>
          <w:szCs w:val="22"/>
        </w:rPr>
        <w:t xml:space="preserve">30 </w:t>
      </w:r>
      <w:r w:rsidR="00196CBA">
        <w:rPr>
          <w:rFonts w:ascii="Calibri" w:eastAsia="Arial Unicode MS" w:hAnsi="Calibri" w:cstheme="minorBidi"/>
          <w:sz w:val="22"/>
          <w:szCs w:val="22"/>
        </w:rPr>
        <w:t>September</w:t>
      </w:r>
      <w:r w:rsidR="00AC6599">
        <w:rPr>
          <w:rFonts w:ascii="Calibri" w:eastAsia="Arial Unicode MS" w:hAnsi="Calibri" w:cstheme="minorBidi"/>
          <w:sz w:val="22"/>
          <w:szCs w:val="22"/>
        </w:rPr>
        <w:t xml:space="preserve"> 2024 and </w:t>
      </w:r>
      <w:r w:rsidRPr="002128AA">
        <w:rPr>
          <w:rFonts w:ascii="Calibri" w:eastAsia="Arial Unicode MS" w:hAnsi="Calibri" w:cstheme="minorBidi"/>
          <w:sz w:val="22"/>
          <w:szCs w:val="22"/>
        </w:rPr>
        <w:t>31 December 202</w:t>
      </w:r>
      <w:r>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short</w:t>
      </w:r>
      <w:r w:rsidR="0036183F">
        <w:rPr>
          <w:rFonts w:ascii="Calibri" w:eastAsia="Arial Unicode MS" w:hAnsi="Calibri" w:cstheme="minorBidi"/>
          <w:sz w:val="22"/>
          <w:szCs w:val="22"/>
        </w:rPr>
        <w:t xml:space="preserve">-term </w:t>
      </w:r>
      <w:r w:rsidRPr="00094C60">
        <w:rPr>
          <w:rFonts w:ascii="Calibri" w:eastAsia="Arial Unicode MS" w:hAnsi="Calibri" w:cstheme="minorBidi"/>
          <w:sz w:val="22"/>
          <w:szCs w:val="22"/>
        </w:rPr>
        <w:t xml:space="preserve">borrowings from </w:t>
      </w:r>
      <w:r>
        <w:rPr>
          <w:rFonts w:ascii="Calibri" w:eastAsia="Arial Unicode MS" w:hAnsi="Calibri" w:cstheme="minorBidi"/>
          <w:sz w:val="22"/>
          <w:szCs w:val="22"/>
        </w:rPr>
        <w:t>related person</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rate </w:t>
      </w:r>
      <w:r>
        <w:rPr>
          <w:rFonts w:ascii="Calibri" w:eastAsia="Arial Unicode MS" w:hAnsi="Calibri" w:cstheme="minorBidi"/>
          <w:sz w:val="22"/>
          <w:szCs w:val="22"/>
        </w:rPr>
        <w:t>6.00</w:t>
      </w:r>
      <w:r w:rsidRPr="002128AA">
        <w:rPr>
          <w:rFonts w:ascii="Calibri" w:eastAsia="Arial Unicode MS" w:hAnsi="Calibri" w:cstheme="minorBidi"/>
          <w:sz w:val="22"/>
          <w:szCs w:val="22"/>
        </w:rPr>
        <w:t xml:space="preserve">% per annum and it is an unsecured borrowings with the </w:t>
      </w:r>
      <w:r w:rsidRPr="005C0AAB">
        <w:rPr>
          <w:rFonts w:ascii="Calibri" w:eastAsia="Arial Unicode MS" w:hAnsi="Calibri" w:cstheme="minorBidi"/>
          <w:sz w:val="22"/>
          <w:szCs w:val="22"/>
        </w:rPr>
        <w:t xml:space="preserve">repayment due </w:t>
      </w:r>
      <w:r w:rsidR="008C5A05" w:rsidRPr="005C0AAB">
        <w:rPr>
          <w:rFonts w:ascii="Calibri" w:eastAsia="Arial Unicode MS" w:hAnsi="Calibri" w:cstheme="minorBidi"/>
          <w:sz w:val="22"/>
          <w:szCs w:val="22"/>
        </w:rPr>
        <w:t xml:space="preserve">on </w:t>
      </w:r>
      <w:r w:rsidR="00B05A16" w:rsidRPr="005C0AAB">
        <w:rPr>
          <w:rFonts w:ascii="Calibri" w:eastAsia="Arial Unicode MS" w:hAnsi="Calibri" w:cstheme="minorBidi"/>
          <w:sz w:val="22"/>
          <w:szCs w:val="22"/>
        </w:rPr>
        <w:t>November 2024</w:t>
      </w:r>
      <w:r w:rsidR="0030512F" w:rsidRPr="005C0AAB">
        <w:rPr>
          <w:rFonts w:ascii="Calibri" w:eastAsia="Arial Unicode MS" w:hAnsi="Calibri" w:cstheme="minorBidi"/>
          <w:sz w:val="22"/>
          <w:szCs w:val="22"/>
        </w:rPr>
        <w:t xml:space="preserve"> and </w:t>
      </w:r>
      <w:r w:rsidR="00B05A16" w:rsidRPr="005C0AAB">
        <w:rPr>
          <w:rFonts w:ascii="Calibri" w:eastAsia="Arial Unicode MS" w:hAnsi="Calibri" w:cstheme="minorBidi"/>
          <w:sz w:val="22"/>
          <w:szCs w:val="22"/>
        </w:rPr>
        <w:t>August 2025</w:t>
      </w:r>
      <w:r w:rsidR="008E2768" w:rsidRPr="005C0AAB">
        <w:rPr>
          <w:rFonts w:ascii="Calibri" w:eastAsia="Arial Unicode MS" w:hAnsi="Calibri" w:cstheme="minorBidi"/>
          <w:sz w:val="22"/>
          <w:szCs w:val="22"/>
        </w:rPr>
        <w:t>.</w:t>
      </w:r>
    </w:p>
    <w:p w14:paraId="05632005" w14:textId="77777777" w:rsidR="00FE658C" w:rsidRPr="00FE658C" w:rsidRDefault="00FE658C" w:rsidP="001218D9">
      <w:pPr>
        <w:spacing w:line="240" w:lineRule="atLeast"/>
        <w:jc w:val="both"/>
        <w:rPr>
          <w:rFonts w:ascii="Calibri" w:eastAsia="Arial Unicode MS" w:hAnsi="Calibri" w:cstheme="minorBidi"/>
          <w:b/>
          <w:bCs/>
          <w:sz w:val="24"/>
          <w:szCs w:val="24"/>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AC463B" w:rsidRPr="0039114F" w14:paraId="54E1B268" w14:textId="77777777" w:rsidTr="00E030D7">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76"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AC6599" w:rsidRPr="0039114F" w14:paraId="106BAE0A" w14:textId="77777777" w:rsidTr="00E030D7">
        <w:trPr>
          <w:cantSplit/>
          <w:tblHeader/>
        </w:trPr>
        <w:tc>
          <w:tcPr>
            <w:tcW w:w="2970" w:type="dxa"/>
          </w:tcPr>
          <w:p w14:paraId="41FFAA88"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083DFDA0"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1F84CCBD" w:rsidR="00AC6599" w:rsidRPr="0039114F" w:rsidRDefault="005C0127" w:rsidP="00AC6599">
            <w:pPr>
              <w:pStyle w:val="acctmergecolhdg"/>
              <w:spacing w:line="240" w:lineRule="atLeast"/>
              <w:ind w:left="-79" w:right="-79"/>
              <w:rPr>
                <w:rFonts w:ascii="Calibri" w:hAnsi="Calibri" w:cs="Calibri"/>
                <w:b w:val="0"/>
                <w:bCs/>
                <w:szCs w:val="28"/>
                <w:lang w:val="en-US" w:bidi="th-TH"/>
              </w:rPr>
            </w:pPr>
            <w:r>
              <w:rPr>
                <w:rFonts w:ascii="Calibri" w:hAnsi="Calibri" w:cs="Calibri"/>
                <w:b w:val="0"/>
                <w:bCs/>
                <w:szCs w:val="28"/>
                <w:lang w:val="en-US" w:bidi="th-TH"/>
              </w:rPr>
              <w:t xml:space="preserve">30 </w:t>
            </w:r>
            <w:r w:rsidR="005050EC">
              <w:rPr>
                <w:rFonts w:ascii="Calibri" w:hAnsi="Calibri" w:cs="Calibri"/>
                <w:b w:val="0"/>
                <w:bCs/>
                <w:szCs w:val="28"/>
                <w:lang w:val="en-US" w:bidi="th-TH"/>
              </w:rPr>
              <w:t>September</w:t>
            </w:r>
          </w:p>
        </w:tc>
        <w:tc>
          <w:tcPr>
            <w:tcW w:w="180" w:type="dxa"/>
          </w:tcPr>
          <w:p w14:paraId="66D8F7CA"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2CA6F6D9" w14:textId="10659969"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C589CFB"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0E8AFADD" w14:textId="74085069" w:rsidR="00AC6599" w:rsidRPr="0039114F" w:rsidRDefault="005C0127" w:rsidP="00AC65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 xml:space="preserve">30 </w:t>
            </w:r>
            <w:r w:rsidR="005050EC">
              <w:rPr>
                <w:rFonts w:ascii="Calibri" w:hAnsi="Calibri" w:cs="Calibri"/>
                <w:b w:val="0"/>
                <w:bCs/>
                <w:szCs w:val="28"/>
                <w:lang w:val="en-US" w:bidi="th-TH"/>
              </w:rPr>
              <w:t>September</w:t>
            </w:r>
          </w:p>
        </w:tc>
        <w:tc>
          <w:tcPr>
            <w:tcW w:w="180" w:type="dxa"/>
          </w:tcPr>
          <w:p w14:paraId="04C6B42D"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55FAC530" w14:textId="61EA8672"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AC6599" w:rsidRPr="0039114F" w14:paraId="332BE960" w14:textId="77777777" w:rsidTr="00E030D7">
        <w:trPr>
          <w:cantSplit/>
          <w:tblHeader/>
        </w:trPr>
        <w:tc>
          <w:tcPr>
            <w:tcW w:w="2970" w:type="dxa"/>
          </w:tcPr>
          <w:p w14:paraId="4C9C5929"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25154DE4"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D59EF0E" w14:textId="1405C5C6"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E34D403"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0BB64E76" w14:textId="4201F6BA"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6BECB066"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72382759" w14:textId="7D34AE2F"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6F4A698E"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14C05FE7" w14:textId="690B3B0E"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5E2451" w:rsidRPr="0039114F" w14:paraId="4B56D81D" w14:textId="77777777" w:rsidTr="00E030D7">
        <w:trPr>
          <w:cantSplit/>
          <w:trHeight w:val="39"/>
        </w:trPr>
        <w:tc>
          <w:tcPr>
            <w:tcW w:w="2970" w:type="dxa"/>
          </w:tcPr>
          <w:p w14:paraId="0E0062D1" w14:textId="117CCEA5" w:rsidR="005E2451" w:rsidRPr="0039114F" w:rsidRDefault="005E2451" w:rsidP="005E2451">
            <w:pPr>
              <w:spacing w:line="240" w:lineRule="atLeast"/>
              <w:rPr>
                <w:rFonts w:ascii="Calibri" w:hAnsi="Calibri" w:cs="Calibri"/>
                <w:b/>
                <w:bCs/>
                <w:sz w:val="22"/>
                <w:szCs w:val="22"/>
              </w:rPr>
            </w:pP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rsidRPr="0039114F" w14:paraId="1D64DC3B" w14:textId="77777777" w:rsidTr="00E030D7">
        <w:trPr>
          <w:cantSplit/>
          <w:trHeight w:val="39"/>
        </w:trPr>
        <w:tc>
          <w:tcPr>
            <w:tcW w:w="2970" w:type="dxa"/>
          </w:tcPr>
          <w:p w14:paraId="7AFC43E8" w14:textId="62C723D1" w:rsidR="00D407C5" w:rsidRPr="0039114F" w:rsidRDefault="00D407C5" w:rsidP="00D407C5">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AC61C15" w14:textId="77777777" w:rsidR="00D407C5" w:rsidRPr="0039114F" w:rsidRDefault="00D407C5" w:rsidP="00D407C5">
            <w:pPr>
              <w:spacing w:line="240" w:lineRule="atLeast"/>
              <w:rPr>
                <w:rFonts w:ascii="Calibri" w:hAnsi="Calibri" w:cs="Calibri"/>
                <w:b/>
                <w:bCs/>
                <w:sz w:val="22"/>
                <w:szCs w:val="22"/>
              </w:rPr>
            </w:pPr>
          </w:p>
        </w:tc>
        <w:tc>
          <w:tcPr>
            <w:tcW w:w="5891" w:type="dxa"/>
            <w:gridSpan w:val="7"/>
          </w:tcPr>
          <w:p w14:paraId="5D3034C2" w14:textId="77777777" w:rsidR="00D407C5" w:rsidRPr="0039114F" w:rsidRDefault="00D407C5" w:rsidP="00D407C5">
            <w:pPr>
              <w:pStyle w:val="acctfourfigures"/>
              <w:spacing w:line="240" w:lineRule="atLeast"/>
              <w:jc w:val="center"/>
              <w:rPr>
                <w:rFonts w:ascii="Calibri" w:hAnsi="Calibri" w:cs="Calibri"/>
                <w:i/>
                <w:iCs/>
                <w:szCs w:val="22"/>
              </w:rPr>
            </w:pPr>
          </w:p>
        </w:tc>
      </w:tr>
      <w:tr w:rsidR="00D407C5" w:rsidRPr="0039114F" w14:paraId="28D751AD" w14:textId="77777777">
        <w:trPr>
          <w:cantSplit/>
          <w:trHeight w:val="39"/>
        </w:trPr>
        <w:tc>
          <w:tcPr>
            <w:tcW w:w="2970" w:type="dxa"/>
          </w:tcPr>
          <w:p w14:paraId="5DADB78F" w14:textId="77777777" w:rsidR="00D407C5" w:rsidRPr="0039114F" w:rsidRDefault="00D407C5" w:rsidP="00D407C5">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D407C5" w:rsidRPr="0039114F" w:rsidRDefault="00D407C5" w:rsidP="00D407C5">
            <w:pPr>
              <w:spacing w:line="240" w:lineRule="atLeast"/>
              <w:jc w:val="center"/>
              <w:rPr>
                <w:rFonts w:ascii="Calibri" w:hAnsi="Calibri" w:cs="Calibri"/>
                <w:i/>
                <w:iCs/>
                <w:sz w:val="22"/>
                <w:szCs w:val="22"/>
              </w:rPr>
            </w:pPr>
          </w:p>
        </w:tc>
        <w:tc>
          <w:tcPr>
            <w:tcW w:w="1332" w:type="dxa"/>
            <w:vAlign w:val="bottom"/>
          </w:tcPr>
          <w:p w14:paraId="6800FF01" w14:textId="1794EAFB" w:rsidR="00D407C5" w:rsidRPr="0039114F" w:rsidRDefault="00A851A3" w:rsidP="00D407C5">
            <w:pPr>
              <w:tabs>
                <w:tab w:val="decimal" w:pos="1091"/>
              </w:tabs>
              <w:ind w:left="-108" w:right="-108"/>
              <w:rPr>
                <w:rFonts w:ascii="Calibri" w:eastAsia="Calibri" w:hAnsi="Calibri" w:cs="Cordia New"/>
                <w:bCs/>
                <w:sz w:val="22"/>
                <w:szCs w:val="22"/>
              </w:rPr>
            </w:pPr>
            <w:r>
              <w:rPr>
                <w:rFonts w:ascii="Calibri" w:eastAsia="Calibri" w:hAnsi="Calibri" w:cs="Cordia New"/>
                <w:bCs/>
                <w:sz w:val="22"/>
                <w:szCs w:val="22"/>
              </w:rPr>
              <w:t>105,479,269</w:t>
            </w:r>
          </w:p>
        </w:tc>
        <w:tc>
          <w:tcPr>
            <w:tcW w:w="180" w:type="dxa"/>
            <w:tcBorders>
              <w:left w:val="nil"/>
            </w:tcBorders>
          </w:tcPr>
          <w:p w14:paraId="0943B33E" w14:textId="77777777" w:rsidR="00D407C5" w:rsidRPr="0039114F" w:rsidRDefault="00D407C5" w:rsidP="00D407C5">
            <w:pPr>
              <w:pStyle w:val="Heading1"/>
              <w:spacing w:line="240" w:lineRule="atLeast"/>
              <w:ind w:left="0" w:right="65"/>
              <w:jc w:val="left"/>
              <w:rPr>
                <w:rFonts w:ascii="Calibri" w:eastAsia="Arial Unicode MS" w:hAnsi="Calibri" w:cs="Calibri"/>
                <w:b w:val="0"/>
                <w:color w:val="auto"/>
              </w:rPr>
            </w:pPr>
          </w:p>
        </w:tc>
        <w:tc>
          <w:tcPr>
            <w:tcW w:w="1323" w:type="dxa"/>
            <w:vAlign w:val="bottom"/>
          </w:tcPr>
          <w:p w14:paraId="053FF7E4" w14:textId="7CC4B932" w:rsidR="00D407C5" w:rsidRPr="0039114F" w:rsidRDefault="00D407C5" w:rsidP="00D407C5">
            <w:pPr>
              <w:tabs>
                <w:tab w:val="decimal" w:pos="1113"/>
              </w:tabs>
              <w:ind w:left="-108" w:right="-108"/>
              <w:rPr>
                <w:rFonts w:ascii="Calibri" w:eastAsia="Calibri" w:hAnsi="Calibri" w:cs="Calibri"/>
                <w:bCs/>
                <w:sz w:val="22"/>
                <w:szCs w:val="22"/>
              </w:rPr>
            </w:pPr>
            <w:r>
              <w:rPr>
                <w:rFonts w:ascii="Calibri" w:eastAsia="Calibri" w:hAnsi="Calibri" w:cs="Cordia New"/>
                <w:bCs/>
                <w:sz w:val="22"/>
                <w:szCs w:val="22"/>
              </w:rPr>
              <w:t>81,009,784</w:t>
            </w:r>
          </w:p>
        </w:tc>
        <w:tc>
          <w:tcPr>
            <w:tcW w:w="180" w:type="dxa"/>
          </w:tcPr>
          <w:p w14:paraId="0215994F"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Pr>
          <w:p w14:paraId="11A71703" w14:textId="6B584925" w:rsidR="00D407C5" w:rsidRPr="0039114F" w:rsidRDefault="00B464E3"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3,634,815</w:t>
            </w:r>
          </w:p>
        </w:tc>
        <w:tc>
          <w:tcPr>
            <w:tcW w:w="180" w:type="dxa"/>
          </w:tcPr>
          <w:p w14:paraId="522A811E"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82" w:type="dxa"/>
          </w:tcPr>
          <w:p w14:paraId="43A84120" w14:textId="3DE784B9" w:rsidR="00D407C5" w:rsidRPr="0039114F" w:rsidRDefault="00D407C5" w:rsidP="00D407C5">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12,904,982</w:t>
            </w:r>
          </w:p>
        </w:tc>
      </w:tr>
      <w:tr w:rsidR="00D407C5" w:rsidRPr="0039114F" w14:paraId="0E69D6A3" w14:textId="77777777" w:rsidTr="00E030D7">
        <w:trPr>
          <w:cantSplit/>
          <w:trHeight w:val="39"/>
        </w:trPr>
        <w:tc>
          <w:tcPr>
            <w:tcW w:w="2970" w:type="dxa"/>
            <w:shd w:val="clear" w:color="auto" w:fill="auto"/>
          </w:tcPr>
          <w:p w14:paraId="676526A6" w14:textId="77777777" w:rsidR="00D407C5" w:rsidRPr="0039114F" w:rsidRDefault="00D407C5" w:rsidP="00D407C5">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7E71916" w14:textId="3D28E749" w:rsidR="00D407C5" w:rsidRPr="0039114F" w:rsidRDefault="00AD4FAD" w:rsidP="00D407C5">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(19,428,123)</w:t>
            </w:r>
          </w:p>
        </w:tc>
        <w:tc>
          <w:tcPr>
            <w:tcW w:w="180" w:type="dxa"/>
            <w:shd w:val="clear" w:color="auto" w:fill="auto"/>
          </w:tcPr>
          <w:p w14:paraId="07BA3AC3"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shd w:val="clear" w:color="auto" w:fill="auto"/>
            <w:vAlign w:val="bottom"/>
          </w:tcPr>
          <w:p w14:paraId="0E6CEF2F" w14:textId="36F76723" w:rsidR="00D407C5" w:rsidRPr="0039114F" w:rsidRDefault="00D407C5" w:rsidP="00D407C5">
            <w:pPr>
              <w:tabs>
                <w:tab w:val="decimal" w:pos="1113"/>
              </w:tabs>
              <w:ind w:left="-108" w:right="-108"/>
              <w:rPr>
                <w:rFonts w:ascii="Calibri" w:eastAsia="Calibri" w:hAnsi="Calibri" w:cs="Calibri"/>
                <w:bCs/>
                <w:sz w:val="22"/>
                <w:szCs w:val="22"/>
              </w:rPr>
            </w:pPr>
            <w:r>
              <w:rPr>
                <w:rFonts w:ascii="Calibri" w:eastAsia="Calibri" w:hAnsi="Calibri" w:cs="Calibri"/>
                <w:bCs/>
                <w:sz w:val="22"/>
                <w:szCs w:val="22"/>
              </w:rPr>
              <w:t>(16,825,827)</w:t>
            </w:r>
          </w:p>
        </w:tc>
        <w:tc>
          <w:tcPr>
            <w:tcW w:w="180" w:type="dxa"/>
            <w:shd w:val="clear" w:color="auto" w:fill="auto"/>
            <w:vAlign w:val="bottom"/>
          </w:tcPr>
          <w:p w14:paraId="0420953A"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7109798E" w14:textId="77A6D72F" w:rsidR="00D407C5" w:rsidRPr="0039114F" w:rsidRDefault="00B464E3"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shd w:val="clear" w:color="auto" w:fill="auto"/>
          </w:tcPr>
          <w:p w14:paraId="1389323A"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shd w:val="clear" w:color="auto" w:fill="auto"/>
            <w:vAlign w:val="bottom"/>
          </w:tcPr>
          <w:p w14:paraId="11589571" w14:textId="7F5D659C" w:rsidR="00D407C5" w:rsidRPr="0039114F" w:rsidRDefault="00D407C5" w:rsidP="00D407C5">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(1,753,624)</w:t>
            </w:r>
          </w:p>
        </w:tc>
      </w:tr>
      <w:tr w:rsidR="00D407C5" w:rsidRPr="0039114F" w14:paraId="4FEB4AC6" w14:textId="77777777" w:rsidTr="00E030D7">
        <w:trPr>
          <w:cantSplit/>
          <w:trHeight w:val="39"/>
        </w:trPr>
        <w:tc>
          <w:tcPr>
            <w:tcW w:w="2970" w:type="dxa"/>
          </w:tcPr>
          <w:p w14:paraId="0D5BE2BD"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044868F2" w14:textId="21C4620A" w:rsidR="00D407C5" w:rsidRPr="0039114F" w:rsidRDefault="00A851A3" w:rsidP="00D407C5">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86,051,146</w:t>
            </w:r>
          </w:p>
        </w:tc>
        <w:tc>
          <w:tcPr>
            <w:tcW w:w="180" w:type="dxa"/>
          </w:tcPr>
          <w:p w14:paraId="68EEC801"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2B7BC221" w14:textId="46FA627E" w:rsidR="00D407C5" w:rsidRPr="0039114F" w:rsidRDefault="00D407C5" w:rsidP="00D407C5">
            <w:pPr>
              <w:tabs>
                <w:tab w:val="decimal" w:pos="1113"/>
              </w:tabs>
              <w:ind w:left="-108" w:right="-108"/>
              <w:rPr>
                <w:rFonts w:ascii="Calibri" w:eastAsia="Calibri" w:hAnsi="Calibri" w:cs="Calibri"/>
                <w:b/>
                <w:sz w:val="22"/>
                <w:szCs w:val="22"/>
              </w:rPr>
            </w:pPr>
            <w:r>
              <w:rPr>
                <w:rFonts w:ascii="Calibri" w:eastAsia="Calibri" w:hAnsi="Calibri" w:cs="Calibri"/>
                <w:b/>
                <w:sz w:val="22"/>
                <w:szCs w:val="22"/>
              </w:rPr>
              <w:t>64,183,957</w:t>
            </w:r>
          </w:p>
        </w:tc>
        <w:tc>
          <w:tcPr>
            <w:tcW w:w="180" w:type="dxa"/>
          </w:tcPr>
          <w:p w14:paraId="45D337D1"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53111FDF" w14:textId="23F19257" w:rsidR="00D407C5" w:rsidRPr="0039114F" w:rsidRDefault="00B464E3"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1,881,191</w:t>
            </w:r>
          </w:p>
        </w:tc>
        <w:tc>
          <w:tcPr>
            <w:tcW w:w="180" w:type="dxa"/>
          </w:tcPr>
          <w:p w14:paraId="53008AC6"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2AFDE1F8" w:rsidR="00D407C5" w:rsidRPr="0039114F" w:rsidRDefault="00D407C5" w:rsidP="00D407C5">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11,151,358</w:t>
            </w:r>
          </w:p>
        </w:tc>
      </w:tr>
      <w:tr w:rsidR="00D407C5" w:rsidRPr="0039114F" w14:paraId="45B1AB0A" w14:textId="77777777" w:rsidTr="00E030D7">
        <w:trPr>
          <w:cantSplit/>
          <w:trHeight w:val="39"/>
        </w:trPr>
        <w:tc>
          <w:tcPr>
            <w:tcW w:w="2970" w:type="dxa"/>
          </w:tcPr>
          <w:p w14:paraId="10A06AC5" w14:textId="77777777" w:rsidR="00D407C5" w:rsidRPr="0039114F" w:rsidRDefault="00D407C5" w:rsidP="00D407C5">
            <w:pPr>
              <w:spacing w:line="240" w:lineRule="atLeast"/>
              <w:ind w:left="19"/>
              <w:rPr>
                <w:rFonts w:ascii="Calibri" w:hAnsi="Calibri" w:cs="Calibri"/>
                <w:b/>
                <w:bCs/>
                <w:sz w:val="22"/>
                <w:szCs w:val="22"/>
              </w:rPr>
            </w:pPr>
          </w:p>
        </w:tc>
        <w:tc>
          <w:tcPr>
            <w:tcW w:w="510" w:type="dxa"/>
          </w:tcPr>
          <w:p w14:paraId="752CBD10"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05E032D" w14:textId="77777777" w:rsidR="00D407C5" w:rsidRPr="0039114F" w:rsidRDefault="00D407C5" w:rsidP="00D407C5">
            <w:pPr>
              <w:tabs>
                <w:tab w:val="decimal" w:pos="1091"/>
              </w:tabs>
              <w:ind w:left="-108" w:right="-108"/>
              <w:rPr>
                <w:rFonts w:ascii="Calibri" w:hAnsi="Calibri" w:cs="Calibri"/>
                <w:bCs/>
                <w:sz w:val="22"/>
                <w:szCs w:val="22"/>
              </w:rPr>
            </w:pPr>
          </w:p>
        </w:tc>
        <w:tc>
          <w:tcPr>
            <w:tcW w:w="180" w:type="dxa"/>
          </w:tcPr>
          <w:p w14:paraId="41ACB2A2"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194DD02A" w14:textId="77777777" w:rsidR="00D407C5" w:rsidRPr="0039114F" w:rsidRDefault="00D407C5" w:rsidP="00D407C5">
            <w:pPr>
              <w:tabs>
                <w:tab w:val="decimal" w:pos="1113"/>
              </w:tabs>
              <w:ind w:left="-108" w:right="-108"/>
              <w:rPr>
                <w:rFonts w:ascii="Calibri" w:hAnsi="Calibri" w:cs="Calibri"/>
                <w:bCs/>
                <w:sz w:val="22"/>
                <w:szCs w:val="22"/>
              </w:rPr>
            </w:pPr>
          </w:p>
        </w:tc>
        <w:tc>
          <w:tcPr>
            <w:tcW w:w="180" w:type="dxa"/>
          </w:tcPr>
          <w:p w14:paraId="59379088"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43B090DD" w14:textId="77777777" w:rsidR="00D407C5" w:rsidRPr="0039114F" w:rsidRDefault="00D407C5" w:rsidP="00D407C5">
            <w:pPr>
              <w:tabs>
                <w:tab w:val="decimal" w:pos="1093"/>
              </w:tabs>
              <w:ind w:left="-108" w:right="-108"/>
              <w:rPr>
                <w:rFonts w:ascii="Calibri" w:eastAsia="Calibri" w:hAnsi="Calibri" w:cs="Calibri"/>
                <w:bCs/>
                <w:sz w:val="22"/>
                <w:szCs w:val="22"/>
              </w:rPr>
            </w:pPr>
          </w:p>
        </w:tc>
        <w:tc>
          <w:tcPr>
            <w:tcW w:w="180" w:type="dxa"/>
          </w:tcPr>
          <w:p w14:paraId="67B257DB"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FE16A24" w14:textId="77777777" w:rsidR="00D407C5" w:rsidRPr="0039114F" w:rsidRDefault="00D407C5" w:rsidP="00D407C5">
            <w:pPr>
              <w:tabs>
                <w:tab w:val="decimal" w:pos="1110"/>
              </w:tabs>
              <w:ind w:left="-108" w:right="-108"/>
              <w:rPr>
                <w:rFonts w:ascii="Calibri" w:hAnsi="Calibri" w:cs="Calibri"/>
                <w:bCs/>
                <w:sz w:val="22"/>
                <w:szCs w:val="22"/>
              </w:rPr>
            </w:pPr>
          </w:p>
        </w:tc>
      </w:tr>
      <w:tr w:rsidR="00D407C5" w:rsidRPr="0039114F" w14:paraId="0058C2B9" w14:textId="77777777" w:rsidTr="00E030D7">
        <w:trPr>
          <w:cantSplit/>
          <w:trHeight w:val="39"/>
        </w:trPr>
        <w:tc>
          <w:tcPr>
            <w:tcW w:w="2970" w:type="dxa"/>
          </w:tcPr>
          <w:p w14:paraId="4BFB6ECE" w14:textId="77777777" w:rsidR="00D407C5" w:rsidRPr="0039114F" w:rsidRDefault="00D407C5" w:rsidP="00D407C5">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07D6BC51" w14:textId="77777777" w:rsidR="00D407C5" w:rsidRPr="0039114F" w:rsidRDefault="00D407C5" w:rsidP="00D407C5">
            <w:pPr>
              <w:spacing w:line="240" w:lineRule="atLeast"/>
              <w:rPr>
                <w:rFonts w:ascii="Calibri" w:hAnsi="Calibri" w:cs="Calibri"/>
                <w:b/>
                <w:bCs/>
                <w:sz w:val="22"/>
                <w:szCs w:val="22"/>
              </w:rPr>
            </w:pPr>
          </w:p>
        </w:tc>
        <w:tc>
          <w:tcPr>
            <w:tcW w:w="1332" w:type="dxa"/>
            <w:shd w:val="clear" w:color="auto" w:fill="auto"/>
            <w:vAlign w:val="bottom"/>
          </w:tcPr>
          <w:p w14:paraId="54031CFB" w14:textId="229DB03D" w:rsidR="00D407C5" w:rsidRPr="0039114F" w:rsidRDefault="00031E4A" w:rsidP="00D407C5">
            <w:pPr>
              <w:tabs>
                <w:tab w:val="decimal" w:pos="1091"/>
              </w:tabs>
              <w:ind w:left="-108" w:right="-108"/>
              <w:rPr>
                <w:rFonts w:ascii="Calibri" w:hAnsi="Calibri" w:cs="Calibri"/>
                <w:bCs/>
                <w:sz w:val="22"/>
                <w:szCs w:val="22"/>
              </w:rPr>
            </w:pPr>
            <w:r>
              <w:rPr>
                <w:rFonts w:ascii="Calibri" w:hAnsi="Calibri" w:cs="Calibri"/>
                <w:bCs/>
                <w:sz w:val="22"/>
                <w:szCs w:val="22"/>
              </w:rPr>
              <w:t>137,</w:t>
            </w:r>
            <w:r w:rsidR="006556D2">
              <w:rPr>
                <w:rFonts w:ascii="Calibri" w:hAnsi="Calibri" w:cs="Calibri"/>
                <w:bCs/>
                <w:sz w:val="22"/>
                <w:szCs w:val="22"/>
              </w:rPr>
              <w:t>567,566</w:t>
            </w:r>
          </w:p>
        </w:tc>
        <w:tc>
          <w:tcPr>
            <w:tcW w:w="180" w:type="dxa"/>
          </w:tcPr>
          <w:p w14:paraId="167BB3CF"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vAlign w:val="bottom"/>
          </w:tcPr>
          <w:p w14:paraId="22ADD1E2" w14:textId="5F2490C8"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134,609,618</w:t>
            </w:r>
          </w:p>
        </w:tc>
        <w:tc>
          <w:tcPr>
            <w:tcW w:w="180" w:type="dxa"/>
          </w:tcPr>
          <w:p w14:paraId="0159A219"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vAlign w:val="bottom"/>
          </w:tcPr>
          <w:p w14:paraId="66AC4823" w14:textId="77BDBA1D" w:rsidR="00D407C5" w:rsidRPr="0039114F" w:rsidRDefault="00B464E3"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41,041,046</w:t>
            </w:r>
          </w:p>
        </w:tc>
        <w:tc>
          <w:tcPr>
            <w:tcW w:w="180" w:type="dxa"/>
          </w:tcPr>
          <w:p w14:paraId="7A584340"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vAlign w:val="bottom"/>
          </w:tcPr>
          <w:p w14:paraId="2718E011" w14:textId="7837C2E2"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alibri"/>
                <w:bCs/>
                <w:sz w:val="22"/>
                <w:szCs w:val="22"/>
              </w:rPr>
              <w:t>41,081,937</w:t>
            </w:r>
          </w:p>
        </w:tc>
      </w:tr>
      <w:tr w:rsidR="00D407C5" w:rsidRPr="0039114F" w14:paraId="0E606A62" w14:textId="77777777" w:rsidTr="00E030D7">
        <w:trPr>
          <w:cantSplit/>
          <w:trHeight w:val="39"/>
        </w:trPr>
        <w:tc>
          <w:tcPr>
            <w:tcW w:w="2970" w:type="dxa"/>
            <w:shd w:val="clear" w:color="auto" w:fill="auto"/>
          </w:tcPr>
          <w:p w14:paraId="6832DED0" w14:textId="77777777" w:rsidR="00D407C5" w:rsidRPr="0039114F" w:rsidRDefault="00D407C5" w:rsidP="00D407C5">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029AC6D5"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6CA7F26" w14:textId="00497A86" w:rsidR="00D407C5" w:rsidRPr="0039114F" w:rsidRDefault="00AD4FAD" w:rsidP="00D407C5">
            <w:pPr>
              <w:tabs>
                <w:tab w:val="decimal" w:pos="1091"/>
              </w:tabs>
              <w:ind w:left="-108" w:right="-108"/>
              <w:rPr>
                <w:rFonts w:ascii="Calibri" w:hAnsi="Calibri" w:cs="Calibri"/>
                <w:bCs/>
                <w:sz w:val="22"/>
                <w:szCs w:val="22"/>
              </w:rPr>
            </w:pPr>
            <w:r>
              <w:rPr>
                <w:rFonts w:ascii="Calibri" w:hAnsi="Calibri" w:cs="Calibri"/>
                <w:bCs/>
                <w:sz w:val="22"/>
                <w:szCs w:val="22"/>
              </w:rPr>
              <w:t>(39,778,269)</w:t>
            </w:r>
          </w:p>
        </w:tc>
        <w:tc>
          <w:tcPr>
            <w:tcW w:w="180" w:type="dxa"/>
            <w:shd w:val="clear" w:color="auto" w:fill="auto"/>
          </w:tcPr>
          <w:p w14:paraId="217C76E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bottom w:val="single" w:sz="4" w:space="0" w:color="auto"/>
            </w:tcBorders>
            <w:shd w:val="clear" w:color="auto" w:fill="auto"/>
            <w:vAlign w:val="bottom"/>
          </w:tcPr>
          <w:p w14:paraId="3EEA38D3" w14:textId="729E20EC"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(39,778,</w:t>
            </w:r>
            <w:r w:rsidR="000654CF">
              <w:rPr>
                <w:rFonts w:ascii="Calibri" w:hAnsi="Calibri" w:cs="Calibri"/>
                <w:bCs/>
                <w:sz w:val="22"/>
                <w:szCs w:val="22"/>
              </w:rPr>
              <w:t>2</w:t>
            </w:r>
            <w:r>
              <w:rPr>
                <w:rFonts w:ascii="Calibri" w:hAnsi="Calibri" w:cs="Calibri"/>
                <w:bCs/>
                <w:sz w:val="22"/>
                <w:szCs w:val="22"/>
              </w:rPr>
              <w:t>69)</w:t>
            </w:r>
          </w:p>
        </w:tc>
        <w:tc>
          <w:tcPr>
            <w:tcW w:w="180" w:type="dxa"/>
            <w:shd w:val="clear" w:color="auto" w:fill="auto"/>
          </w:tcPr>
          <w:p w14:paraId="3A92DB18"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2EEC012F" w14:textId="3A67065F" w:rsidR="00D407C5" w:rsidRPr="0039114F" w:rsidRDefault="00B464E3"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(28,801,421)</w:t>
            </w:r>
          </w:p>
        </w:tc>
        <w:tc>
          <w:tcPr>
            <w:tcW w:w="180" w:type="dxa"/>
            <w:shd w:val="clear" w:color="auto" w:fill="auto"/>
          </w:tcPr>
          <w:p w14:paraId="2EF63D45"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bottom w:val="single" w:sz="4" w:space="0" w:color="auto"/>
            </w:tcBorders>
            <w:shd w:val="clear" w:color="auto" w:fill="auto"/>
            <w:vAlign w:val="bottom"/>
          </w:tcPr>
          <w:p w14:paraId="379947B3" w14:textId="381DC7CF"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alibri"/>
                <w:bCs/>
                <w:sz w:val="22"/>
                <w:szCs w:val="22"/>
              </w:rPr>
              <w:t>(28,801,421)</w:t>
            </w:r>
          </w:p>
        </w:tc>
      </w:tr>
      <w:tr w:rsidR="00D407C5" w:rsidRPr="0039114F" w14:paraId="24FE00FE" w14:textId="77777777" w:rsidTr="00E030D7">
        <w:trPr>
          <w:cantSplit/>
          <w:trHeight w:val="39"/>
        </w:trPr>
        <w:tc>
          <w:tcPr>
            <w:tcW w:w="2970" w:type="dxa"/>
          </w:tcPr>
          <w:p w14:paraId="23DDE89A"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3311BDD"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5E069E70" w14:textId="6F3816EC" w:rsidR="00D407C5" w:rsidRPr="0039114F" w:rsidRDefault="006556D2" w:rsidP="00D407C5">
            <w:pPr>
              <w:tabs>
                <w:tab w:val="decimal" w:pos="1091"/>
              </w:tabs>
              <w:ind w:left="-108" w:right="-108"/>
              <w:rPr>
                <w:rFonts w:ascii="Calibri" w:hAnsi="Calibri" w:cs="Calibri"/>
                <w:b/>
                <w:sz w:val="22"/>
                <w:szCs w:val="22"/>
              </w:rPr>
            </w:pPr>
            <w:r>
              <w:rPr>
                <w:rFonts w:ascii="Calibri" w:hAnsi="Calibri" w:cs="Calibri"/>
                <w:b/>
                <w:sz w:val="22"/>
                <w:szCs w:val="22"/>
              </w:rPr>
              <w:t>97,789,297</w:t>
            </w:r>
          </w:p>
        </w:tc>
        <w:tc>
          <w:tcPr>
            <w:tcW w:w="180" w:type="dxa"/>
          </w:tcPr>
          <w:p w14:paraId="3EF90E85"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73AEEA5E" w14:textId="74DD8BE5" w:rsidR="00D407C5" w:rsidRPr="0039114F" w:rsidRDefault="00D407C5" w:rsidP="00D407C5">
            <w:pPr>
              <w:tabs>
                <w:tab w:val="decimal" w:pos="1113"/>
              </w:tabs>
              <w:ind w:left="-108" w:right="-108"/>
              <w:rPr>
                <w:rFonts w:ascii="Calibri" w:hAnsi="Calibri" w:cs="Calibri"/>
                <w:b/>
                <w:sz w:val="22"/>
                <w:szCs w:val="22"/>
              </w:rPr>
            </w:pPr>
            <w:r>
              <w:rPr>
                <w:rFonts w:ascii="Calibri" w:hAnsi="Calibri" w:cs="Calibri"/>
                <w:b/>
                <w:sz w:val="22"/>
                <w:szCs w:val="22"/>
              </w:rPr>
              <w:t>94,831,349</w:t>
            </w:r>
          </w:p>
        </w:tc>
        <w:tc>
          <w:tcPr>
            <w:tcW w:w="180" w:type="dxa"/>
          </w:tcPr>
          <w:p w14:paraId="18620120"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02D1EE8A" w14:textId="1510ADC1" w:rsidR="00D407C5" w:rsidRPr="0039114F" w:rsidRDefault="00B464E3"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12,239,625</w:t>
            </w:r>
          </w:p>
        </w:tc>
        <w:tc>
          <w:tcPr>
            <w:tcW w:w="180" w:type="dxa"/>
          </w:tcPr>
          <w:p w14:paraId="4AB8C34D"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2D295065" w14:textId="02F42155" w:rsidR="00D407C5" w:rsidRPr="0039114F" w:rsidRDefault="00D407C5" w:rsidP="00D407C5">
            <w:pPr>
              <w:tabs>
                <w:tab w:val="decimal" w:pos="1110"/>
              </w:tabs>
              <w:ind w:left="-108" w:right="-108"/>
              <w:rPr>
                <w:rFonts w:ascii="Calibri" w:hAnsi="Calibri" w:cs="Calibri"/>
                <w:b/>
                <w:sz w:val="22"/>
                <w:szCs w:val="22"/>
              </w:rPr>
            </w:pPr>
            <w:r>
              <w:rPr>
                <w:rFonts w:ascii="Calibri" w:eastAsia="Calibri" w:hAnsi="Calibri" w:cs="Calibri"/>
                <w:b/>
                <w:sz w:val="22"/>
                <w:szCs w:val="22"/>
              </w:rPr>
              <w:t>12,280,516</w:t>
            </w:r>
          </w:p>
        </w:tc>
      </w:tr>
      <w:tr w:rsidR="00D407C5" w:rsidRPr="0039114F" w14:paraId="4297FBAC" w14:textId="77777777" w:rsidTr="00646964">
        <w:trPr>
          <w:cantSplit/>
          <w:trHeight w:val="39"/>
        </w:trPr>
        <w:tc>
          <w:tcPr>
            <w:tcW w:w="2970" w:type="dxa"/>
          </w:tcPr>
          <w:p w14:paraId="3F78E2FF" w14:textId="77777777" w:rsidR="00D407C5" w:rsidRPr="0039114F" w:rsidRDefault="00D407C5" w:rsidP="00D407C5">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BA9187F" w14:textId="77777777" w:rsidR="00D407C5" w:rsidRPr="0039114F" w:rsidRDefault="00D407C5" w:rsidP="00D407C5">
            <w:pPr>
              <w:spacing w:line="240" w:lineRule="atLeast"/>
              <w:rPr>
                <w:rFonts w:ascii="Calibri" w:hAnsi="Calibri" w:cs="Calibri"/>
                <w:sz w:val="22"/>
                <w:szCs w:val="22"/>
              </w:rPr>
            </w:pPr>
          </w:p>
        </w:tc>
        <w:tc>
          <w:tcPr>
            <w:tcW w:w="1332" w:type="dxa"/>
            <w:tcBorders>
              <w:top w:val="single" w:sz="4" w:space="0" w:color="auto"/>
            </w:tcBorders>
            <w:shd w:val="clear" w:color="auto" w:fill="auto"/>
            <w:vAlign w:val="bottom"/>
          </w:tcPr>
          <w:p w14:paraId="411D7B08" w14:textId="4C179B27" w:rsidR="00D407C5" w:rsidRPr="0039114F" w:rsidRDefault="00AD4FAD" w:rsidP="00D407C5">
            <w:pPr>
              <w:tabs>
                <w:tab w:val="decimal" w:pos="1091"/>
              </w:tabs>
              <w:ind w:left="-108" w:right="-108"/>
              <w:rPr>
                <w:rFonts w:ascii="Calibri" w:hAnsi="Calibri" w:cs="Calibri"/>
                <w:bCs/>
                <w:sz w:val="22"/>
                <w:szCs w:val="22"/>
              </w:rPr>
            </w:pPr>
            <w:r>
              <w:rPr>
                <w:rFonts w:ascii="Calibri" w:hAnsi="Calibri" w:cs="Calibri"/>
                <w:bCs/>
                <w:sz w:val="22"/>
                <w:szCs w:val="22"/>
              </w:rPr>
              <w:t>127,013,142</w:t>
            </w:r>
          </w:p>
        </w:tc>
        <w:tc>
          <w:tcPr>
            <w:tcW w:w="180" w:type="dxa"/>
          </w:tcPr>
          <w:p w14:paraId="2305B2E8"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2CAD2F52" w14:textId="055421EE"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212,651,818</w:t>
            </w:r>
          </w:p>
        </w:tc>
        <w:tc>
          <w:tcPr>
            <w:tcW w:w="180" w:type="dxa"/>
          </w:tcPr>
          <w:p w14:paraId="0AFD29BE"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2D372668" w14:textId="1560A35E" w:rsidR="00D407C5" w:rsidRPr="00852049" w:rsidRDefault="00B464E3" w:rsidP="00D407C5">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2,802,288</w:t>
            </w:r>
          </w:p>
        </w:tc>
        <w:tc>
          <w:tcPr>
            <w:tcW w:w="180" w:type="dxa"/>
          </w:tcPr>
          <w:p w14:paraId="37C9291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B3A31DF" w14:textId="675669FB"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4,018,388</w:t>
            </w:r>
          </w:p>
        </w:tc>
      </w:tr>
      <w:tr w:rsidR="00D407C5" w:rsidRPr="0039114F" w14:paraId="2551F1A3" w14:textId="77777777" w:rsidTr="00E030D7">
        <w:trPr>
          <w:cantSplit/>
          <w:trHeight w:val="39"/>
        </w:trPr>
        <w:tc>
          <w:tcPr>
            <w:tcW w:w="2970" w:type="dxa"/>
          </w:tcPr>
          <w:p w14:paraId="5B9ED025" w14:textId="77777777" w:rsidR="00D407C5" w:rsidRPr="0039114F" w:rsidRDefault="00D407C5" w:rsidP="00D407C5">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76A41366" w14:textId="77777777" w:rsidR="00D407C5" w:rsidRPr="0039114F" w:rsidRDefault="00D407C5" w:rsidP="00D407C5">
            <w:pPr>
              <w:spacing w:line="240" w:lineRule="atLeast"/>
              <w:rPr>
                <w:rFonts w:ascii="Calibri" w:hAnsi="Calibri" w:cs="Calibri"/>
                <w:sz w:val="22"/>
                <w:szCs w:val="22"/>
              </w:rPr>
            </w:pPr>
          </w:p>
        </w:tc>
        <w:tc>
          <w:tcPr>
            <w:tcW w:w="1332" w:type="dxa"/>
            <w:shd w:val="clear" w:color="auto" w:fill="auto"/>
            <w:vAlign w:val="bottom"/>
          </w:tcPr>
          <w:p w14:paraId="0F8928D8" w14:textId="40C35D87" w:rsidR="00D407C5" w:rsidRPr="0039114F" w:rsidRDefault="00AD4FAD" w:rsidP="00D407C5">
            <w:pPr>
              <w:tabs>
                <w:tab w:val="decimal" w:pos="1091"/>
              </w:tabs>
              <w:ind w:left="-108" w:right="-108"/>
              <w:rPr>
                <w:rFonts w:ascii="Calibri" w:hAnsi="Calibri" w:cs="Calibri"/>
                <w:bCs/>
                <w:sz w:val="22"/>
                <w:szCs w:val="22"/>
              </w:rPr>
            </w:pPr>
            <w:r>
              <w:rPr>
                <w:rFonts w:ascii="Calibri" w:hAnsi="Calibri" w:cs="Calibri"/>
                <w:bCs/>
                <w:sz w:val="22"/>
                <w:szCs w:val="22"/>
              </w:rPr>
              <w:t>20,306,893</w:t>
            </w:r>
          </w:p>
        </w:tc>
        <w:tc>
          <w:tcPr>
            <w:tcW w:w="180" w:type="dxa"/>
          </w:tcPr>
          <w:p w14:paraId="1BF09274"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vAlign w:val="bottom"/>
          </w:tcPr>
          <w:p w14:paraId="772F3784" w14:textId="70029F69"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30,610,045</w:t>
            </w:r>
          </w:p>
        </w:tc>
        <w:tc>
          <w:tcPr>
            <w:tcW w:w="180" w:type="dxa"/>
          </w:tcPr>
          <w:p w14:paraId="6971B8D0"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vAlign w:val="bottom"/>
          </w:tcPr>
          <w:p w14:paraId="4ACBF920" w14:textId="73BFFABA" w:rsidR="00D407C5" w:rsidRPr="00CD2942" w:rsidRDefault="00B464E3" w:rsidP="00D407C5">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5,687</w:t>
            </w:r>
            <w:r w:rsidR="00AD4FAD">
              <w:rPr>
                <w:rFonts w:ascii="Calibri" w:eastAsia="Calibri" w:hAnsi="Calibri" w:cs="Cordia New"/>
                <w:bCs/>
                <w:sz w:val="22"/>
                <w:szCs w:val="22"/>
              </w:rPr>
              <w:t>,894</w:t>
            </w:r>
          </w:p>
        </w:tc>
        <w:tc>
          <w:tcPr>
            <w:tcW w:w="180" w:type="dxa"/>
          </w:tcPr>
          <w:p w14:paraId="0E211A3E"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vAlign w:val="bottom"/>
          </w:tcPr>
          <w:p w14:paraId="26F8794B" w14:textId="0D06C8CA"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8,577,409</w:t>
            </w:r>
          </w:p>
        </w:tc>
      </w:tr>
      <w:tr w:rsidR="00D407C5" w:rsidRPr="0039114F" w14:paraId="3F2F1DF8" w14:textId="77777777" w:rsidTr="00E030D7">
        <w:trPr>
          <w:cantSplit/>
          <w:trHeight w:val="39"/>
        </w:trPr>
        <w:tc>
          <w:tcPr>
            <w:tcW w:w="2970" w:type="dxa"/>
          </w:tcPr>
          <w:p w14:paraId="1E2829A8" w14:textId="2F7C6DB9" w:rsidR="00D407C5" w:rsidRPr="00D16A1E" w:rsidRDefault="00D407C5" w:rsidP="00D407C5">
            <w:pPr>
              <w:spacing w:line="240" w:lineRule="atLeast"/>
              <w:ind w:left="19"/>
              <w:rPr>
                <w:rFonts w:ascii="Calibri" w:hAnsi="Calibri" w:cstheme="minorBidi"/>
                <w:sz w:val="22"/>
                <w:szCs w:val="22"/>
                <w:cs/>
              </w:rPr>
            </w:pPr>
            <w:r w:rsidRPr="00D16A1E">
              <w:rPr>
                <w:rFonts w:ascii="Calibri" w:hAnsi="Calibri" w:cstheme="minorBidi"/>
                <w:sz w:val="22"/>
                <w:szCs w:val="22"/>
              </w:rPr>
              <w:t xml:space="preserve">Notes </w:t>
            </w:r>
            <w:r w:rsidR="0036183F">
              <w:rPr>
                <w:rFonts w:ascii="Calibri" w:hAnsi="Calibri" w:cstheme="minorBidi"/>
                <w:sz w:val="22"/>
                <w:szCs w:val="22"/>
              </w:rPr>
              <w:t>r</w:t>
            </w:r>
            <w:r w:rsidRPr="00D16A1E">
              <w:rPr>
                <w:rFonts w:ascii="Calibri" w:hAnsi="Calibri" w:cstheme="minorBidi"/>
                <w:sz w:val="22"/>
                <w:szCs w:val="22"/>
              </w:rPr>
              <w:t>eceivable</w:t>
            </w:r>
          </w:p>
        </w:tc>
        <w:tc>
          <w:tcPr>
            <w:tcW w:w="510" w:type="dxa"/>
          </w:tcPr>
          <w:p w14:paraId="05D2D0D3"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3A1EA60" w14:textId="21E7D81D" w:rsidR="00D407C5" w:rsidRPr="00D16A1E" w:rsidRDefault="00AD4FAD" w:rsidP="0013510B">
            <w:pPr>
              <w:tabs>
                <w:tab w:val="decimal" w:pos="768"/>
              </w:tabs>
              <w:ind w:left="-108" w:right="-108"/>
              <w:rPr>
                <w:rFonts w:ascii="Calibri" w:hAnsi="Calibri" w:cstheme="minorBidi"/>
                <w:bCs/>
                <w:sz w:val="22"/>
                <w:szCs w:val="22"/>
              </w:rPr>
            </w:pPr>
            <w:r>
              <w:rPr>
                <w:rFonts w:ascii="Calibri" w:hAnsi="Calibri" w:cstheme="minorBidi"/>
                <w:bCs/>
                <w:sz w:val="22"/>
                <w:szCs w:val="22"/>
              </w:rPr>
              <w:t>-</w:t>
            </w:r>
          </w:p>
        </w:tc>
        <w:tc>
          <w:tcPr>
            <w:tcW w:w="180" w:type="dxa"/>
          </w:tcPr>
          <w:p w14:paraId="75A90F6E"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71C1F5C1" w14:textId="3791715C" w:rsidR="00D407C5" w:rsidRPr="0039114F" w:rsidRDefault="00D407C5" w:rsidP="00D407C5">
            <w:pPr>
              <w:tabs>
                <w:tab w:val="decimal" w:pos="1113"/>
              </w:tabs>
              <w:ind w:left="-108" w:right="-108"/>
              <w:rPr>
                <w:rFonts w:ascii="Calibri" w:hAnsi="Calibri" w:cs="Calibri"/>
                <w:bCs/>
                <w:sz w:val="22"/>
                <w:szCs w:val="22"/>
              </w:rPr>
            </w:pPr>
            <w:r>
              <w:rPr>
                <w:rFonts w:ascii="Calibri" w:hAnsi="Calibri" w:cstheme="minorBidi"/>
                <w:bCs/>
                <w:sz w:val="22"/>
                <w:szCs w:val="22"/>
              </w:rPr>
              <w:t>6,600,000</w:t>
            </w:r>
          </w:p>
        </w:tc>
        <w:tc>
          <w:tcPr>
            <w:tcW w:w="180" w:type="dxa"/>
          </w:tcPr>
          <w:p w14:paraId="38FDE4A0"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F389D2C" w14:textId="2611CF11" w:rsidR="00D407C5" w:rsidRDefault="00AD4FAD" w:rsidP="00EE4BE9">
            <w:pPr>
              <w:tabs>
                <w:tab w:val="decimal" w:pos="816"/>
              </w:tabs>
              <w:ind w:left="-108" w:right="-108"/>
              <w:rPr>
                <w:rFonts w:ascii="Calibri" w:eastAsia="Calibri" w:hAnsi="Calibri" w:cs="Cordia New"/>
                <w:bCs/>
                <w:sz w:val="22"/>
                <w:szCs w:val="22"/>
              </w:rPr>
            </w:pPr>
            <w:r>
              <w:rPr>
                <w:rFonts w:ascii="Calibri" w:eastAsia="Calibri" w:hAnsi="Calibri" w:cs="Cordia New"/>
                <w:bCs/>
                <w:sz w:val="22"/>
                <w:szCs w:val="22"/>
              </w:rPr>
              <w:t>-</w:t>
            </w:r>
          </w:p>
        </w:tc>
        <w:tc>
          <w:tcPr>
            <w:tcW w:w="180" w:type="dxa"/>
          </w:tcPr>
          <w:p w14:paraId="39F2930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29FF38B4" w14:textId="50FC0DEB"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1,000,000</w:t>
            </w:r>
          </w:p>
        </w:tc>
      </w:tr>
      <w:tr w:rsidR="00D407C5" w:rsidRPr="0039114F" w14:paraId="660566B1" w14:textId="77777777" w:rsidTr="00E030D7">
        <w:trPr>
          <w:cantSplit/>
          <w:trHeight w:val="39"/>
        </w:trPr>
        <w:tc>
          <w:tcPr>
            <w:tcW w:w="2970" w:type="dxa"/>
          </w:tcPr>
          <w:p w14:paraId="53AFC751"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197E44BF"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C201075" w14:textId="7A72365C" w:rsidR="00D407C5" w:rsidRPr="0039114F" w:rsidRDefault="006556D2" w:rsidP="00D407C5">
            <w:pPr>
              <w:tabs>
                <w:tab w:val="decimal" w:pos="1091"/>
              </w:tabs>
              <w:ind w:left="-108" w:right="-108"/>
              <w:rPr>
                <w:rFonts w:ascii="Calibri" w:hAnsi="Calibri" w:cs="Calibri"/>
                <w:b/>
                <w:sz w:val="22"/>
                <w:szCs w:val="22"/>
              </w:rPr>
            </w:pPr>
            <w:r>
              <w:rPr>
                <w:rFonts w:ascii="Calibri" w:hAnsi="Calibri" w:cs="Calibri"/>
                <w:b/>
                <w:sz w:val="22"/>
                <w:szCs w:val="22"/>
              </w:rPr>
              <w:t>331,160,478</w:t>
            </w:r>
          </w:p>
        </w:tc>
        <w:tc>
          <w:tcPr>
            <w:tcW w:w="180" w:type="dxa"/>
          </w:tcPr>
          <w:p w14:paraId="15240D68"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23230B66" w14:textId="3863EE36" w:rsidR="00D407C5" w:rsidRPr="0039114F" w:rsidRDefault="00D407C5" w:rsidP="00D407C5">
            <w:pPr>
              <w:tabs>
                <w:tab w:val="decimal" w:pos="1113"/>
              </w:tabs>
              <w:ind w:left="-108" w:right="-108"/>
              <w:rPr>
                <w:rFonts w:ascii="Calibri" w:hAnsi="Calibri" w:cs="Calibri"/>
                <w:b/>
                <w:sz w:val="22"/>
                <w:szCs w:val="22"/>
              </w:rPr>
            </w:pPr>
            <w:r>
              <w:rPr>
                <w:rFonts w:ascii="Calibri" w:hAnsi="Calibri" w:cs="Calibri"/>
                <w:b/>
                <w:sz w:val="22"/>
                <w:szCs w:val="22"/>
              </w:rPr>
              <w:t>408,877,169</w:t>
            </w:r>
          </w:p>
        </w:tc>
        <w:tc>
          <w:tcPr>
            <w:tcW w:w="180" w:type="dxa"/>
          </w:tcPr>
          <w:p w14:paraId="12791FE0"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vAlign w:val="bottom"/>
          </w:tcPr>
          <w:p w14:paraId="4BC8835B" w14:textId="6E2974F8" w:rsidR="00D407C5" w:rsidRPr="0039114F" w:rsidRDefault="00AD4FAD"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22,610,998</w:t>
            </w:r>
          </w:p>
        </w:tc>
        <w:tc>
          <w:tcPr>
            <w:tcW w:w="180" w:type="dxa"/>
          </w:tcPr>
          <w:p w14:paraId="66640FA0"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27B8579A" w14:textId="7C904B49" w:rsidR="00D407C5" w:rsidRPr="0039114F" w:rsidRDefault="00D407C5" w:rsidP="00D407C5">
            <w:pPr>
              <w:tabs>
                <w:tab w:val="decimal" w:pos="1110"/>
              </w:tabs>
              <w:ind w:left="-108" w:right="-108"/>
              <w:rPr>
                <w:rFonts w:ascii="Calibri" w:hAnsi="Calibri" w:cs="Calibri"/>
                <w:b/>
                <w:sz w:val="22"/>
                <w:szCs w:val="22"/>
              </w:rPr>
            </w:pPr>
            <w:r>
              <w:rPr>
                <w:rFonts w:ascii="Calibri" w:eastAsia="Calibri" w:hAnsi="Calibri" w:cs="Calibri"/>
                <w:b/>
                <w:sz w:val="22"/>
                <w:szCs w:val="22"/>
              </w:rPr>
              <w:t>37,027,671</w:t>
            </w:r>
          </w:p>
        </w:tc>
      </w:tr>
    </w:tbl>
    <w:p w14:paraId="039C321D" w14:textId="77777777" w:rsidR="008E2768" w:rsidRDefault="008E2768" w:rsidP="009A65D4">
      <w:pPr>
        <w:spacing w:line="240" w:lineRule="atLeast"/>
        <w:jc w:val="thaiDistribute"/>
        <w:rPr>
          <w:rFonts w:ascii="Calibri" w:hAnsi="Calibri" w:cstheme="minorBidi"/>
          <w:sz w:val="22"/>
          <w:szCs w:val="22"/>
        </w:rPr>
      </w:pPr>
    </w:p>
    <w:p w14:paraId="45EFD165" w14:textId="77777777" w:rsidR="00C05E74" w:rsidRDefault="00C05E74" w:rsidP="009A65D4">
      <w:pPr>
        <w:spacing w:line="240" w:lineRule="atLeast"/>
        <w:jc w:val="thaiDistribute"/>
        <w:rPr>
          <w:rFonts w:ascii="Calibri" w:hAnsi="Calibri" w:cstheme="minorBidi"/>
          <w:sz w:val="22"/>
          <w:szCs w:val="22"/>
        </w:rPr>
      </w:pPr>
    </w:p>
    <w:p w14:paraId="039EE8C7" w14:textId="77777777" w:rsidR="00C05E74" w:rsidRDefault="00C05E74" w:rsidP="009A65D4">
      <w:pPr>
        <w:spacing w:line="240" w:lineRule="atLeast"/>
        <w:jc w:val="thaiDistribute"/>
        <w:rPr>
          <w:rFonts w:ascii="Calibri" w:hAnsi="Calibri" w:cstheme="minorBidi"/>
          <w:sz w:val="22"/>
          <w:szCs w:val="22"/>
        </w:rPr>
      </w:pPr>
    </w:p>
    <w:p w14:paraId="07C62E81" w14:textId="77777777" w:rsidR="00C05E74" w:rsidRDefault="00C05E74" w:rsidP="009A65D4">
      <w:pPr>
        <w:spacing w:line="240" w:lineRule="atLeast"/>
        <w:jc w:val="thaiDistribute"/>
        <w:rPr>
          <w:rFonts w:ascii="Calibri" w:hAnsi="Calibri" w:cstheme="minorBidi"/>
          <w:sz w:val="22"/>
          <w:szCs w:val="22"/>
        </w:rPr>
      </w:pPr>
    </w:p>
    <w:p w14:paraId="7434EFFE" w14:textId="77777777" w:rsidR="00C05E74" w:rsidRDefault="00C05E74" w:rsidP="009A65D4">
      <w:pPr>
        <w:spacing w:line="240" w:lineRule="atLeast"/>
        <w:jc w:val="thaiDistribute"/>
        <w:rPr>
          <w:rFonts w:ascii="Calibri" w:hAnsi="Calibri" w:cstheme="minorBidi"/>
          <w:sz w:val="22"/>
          <w:szCs w:val="22"/>
        </w:rPr>
      </w:pPr>
    </w:p>
    <w:p w14:paraId="310F1386" w14:textId="77777777" w:rsidR="00C05E74" w:rsidRDefault="00C05E74" w:rsidP="009A65D4">
      <w:pPr>
        <w:spacing w:line="240" w:lineRule="atLeast"/>
        <w:jc w:val="thaiDistribute"/>
        <w:rPr>
          <w:rFonts w:ascii="Calibri" w:hAnsi="Calibri" w:cstheme="minorBidi"/>
          <w:sz w:val="22"/>
          <w:szCs w:val="22"/>
        </w:rPr>
      </w:pPr>
    </w:p>
    <w:p w14:paraId="2A6256D9" w14:textId="77777777" w:rsidR="00C05E74" w:rsidRDefault="00C05E74" w:rsidP="009A65D4">
      <w:pPr>
        <w:spacing w:line="240" w:lineRule="atLeast"/>
        <w:jc w:val="thaiDistribute"/>
        <w:rPr>
          <w:rFonts w:ascii="Calibri" w:hAnsi="Calibri" w:cstheme="minorBidi"/>
          <w:sz w:val="22"/>
          <w:szCs w:val="22"/>
        </w:rPr>
      </w:pPr>
    </w:p>
    <w:p w14:paraId="3C5B5CEE" w14:textId="77777777" w:rsidR="00C05E74" w:rsidRDefault="00C05E74" w:rsidP="009A65D4">
      <w:pPr>
        <w:spacing w:line="240" w:lineRule="atLeast"/>
        <w:jc w:val="thaiDistribute"/>
        <w:rPr>
          <w:rFonts w:ascii="Calibri" w:hAnsi="Calibri" w:cstheme="minorBidi"/>
          <w:sz w:val="22"/>
          <w:szCs w:val="22"/>
        </w:rPr>
      </w:pPr>
    </w:p>
    <w:p w14:paraId="6CE8944F" w14:textId="77777777" w:rsidR="00C05E74" w:rsidRDefault="00C05E74" w:rsidP="009A65D4">
      <w:pPr>
        <w:spacing w:line="240" w:lineRule="atLeast"/>
        <w:jc w:val="thaiDistribute"/>
        <w:rPr>
          <w:rFonts w:ascii="Calibri" w:hAnsi="Calibri" w:cstheme="minorBidi"/>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0"/>
        <w:gridCol w:w="1307"/>
        <w:gridCol w:w="15"/>
        <w:gridCol w:w="165"/>
        <w:gridCol w:w="15"/>
        <w:gridCol w:w="1323"/>
        <w:gridCol w:w="9"/>
        <w:gridCol w:w="171"/>
        <w:gridCol w:w="10"/>
        <w:gridCol w:w="1304"/>
        <w:gridCol w:w="180"/>
        <w:gridCol w:w="1382"/>
      </w:tblGrid>
      <w:tr w:rsidR="00D407C5" w:rsidRPr="0039114F" w14:paraId="1D25C910" w14:textId="77777777">
        <w:trPr>
          <w:cantSplit/>
          <w:trHeight w:val="39"/>
          <w:tblHeader/>
        </w:trPr>
        <w:tc>
          <w:tcPr>
            <w:tcW w:w="2970" w:type="dxa"/>
          </w:tcPr>
          <w:p w14:paraId="2F4669FC" w14:textId="77777777" w:rsidR="00D407C5" w:rsidRPr="0039114F" w:rsidRDefault="00D407C5">
            <w:pPr>
              <w:spacing w:line="240" w:lineRule="atLeast"/>
              <w:rPr>
                <w:rFonts w:ascii="Calibri" w:hAnsi="Calibri" w:cs="Calibri"/>
                <w:sz w:val="22"/>
                <w:szCs w:val="22"/>
              </w:rPr>
            </w:pPr>
          </w:p>
        </w:tc>
        <w:tc>
          <w:tcPr>
            <w:tcW w:w="510" w:type="dxa"/>
          </w:tcPr>
          <w:p w14:paraId="3B5CC4C9" w14:textId="77777777" w:rsidR="00D407C5" w:rsidRPr="0039114F" w:rsidRDefault="00D407C5">
            <w:pPr>
              <w:spacing w:line="240" w:lineRule="atLeast"/>
              <w:rPr>
                <w:rFonts w:ascii="Calibri" w:hAnsi="Calibri" w:cs="Calibri"/>
                <w:sz w:val="22"/>
                <w:szCs w:val="22"/>
              </w:rPr>
            </w:pPr>
          </w:p>
        </w:tc>
        <w:tc>
          <w:tcPr>
            <w:tcW w:w="2835" w:type="dxa"/>
            <w:gridSpan w:val="6"/>
          </w:tcPr>
          <w:p w14:paraId="70F61D7F" w14:textId="77777777" w:rsidR="00D407C5" w:rsidRPr="0039114F" w:rsidRDefault="00D407C5">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2CD6801B" w14:textId="77777777" w:rsidR="00D407C5" w:rsidRPr="0039114F" w:rsidRDefault="00D407C5">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gridSpan w:val="2"/>
          </w:tcPr>
          <w:p w14:paraId="3BFD6619" w14:textId="77777777" w:rsidR="00D407C5" w:rsidRPr="0039114F" w:rsidRDefault="00D407C5">
            <w:pPr>
              <w:pStyle w:val="acctmergecolhdg"/>
              <w:spacing w:line="240" w:lineRule="atLeast"/>
              <w:rPr>
                <w:rFonts w:ascii="Calibri" w:hAnsi="Calibri" w:cs="Calibri"/>
                <w:szCs w:val="22"/>
              </w:rPr>
            </w:pPr>
          </w:p>
        </w:tc>
        <w:tc>
          <w:tcPr>
            <w:tcW w:w="2876" w:type="dxa"/>
            <w:gridSpan w:val="4"/>
          </w:tcPr>
          <w:p w14:paraId="0342A234" w14:textId="77777777" w:rsidR="00D407C5" w:rsidRPr="0039114F" w:rsidRDefault="00D407C5">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2E55658E" w14:textId="77777777" w:rsidR="00D407C5" w:rsidRPr="0039114F" w:rsidRDefault="00D407C5">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D407C5" w:rsidRPr="0039114F" w14:paraId="120E8BEB" w14:textId="77777777">
        <w:trPr>
          <w:cantSplit/>
          <w:tblHeader/>
        </w:trPr>
        <w:tc>
          <w:tcPr>
            <w:tcW w:w="2970" w:type="dxa"/>
          </w:tcPr>
          <w:p w14:paraId="2C577D8C" w14:textId="77777777" w:rsidR="00D407C5" w:rsidRPr="0039114F" w:rsidRDefault="00D407C5">
            <w:pPr>
              <w:pStyle w:val="acctfourfigures"/>
              <w:spacing w:line="240" w:lineRule="atLeast"/>
              <w:jc w:val="center"/>
              <w:rPr>
                <w:rFonts w:ascii="Calibri" w:hAnsi="Calibri" w:cs="Calibri"/>
                <w:szCs w:val="22"/>
              </w:rPr>
            </w:pPr>
          </w:p>
        </w:tc>
        <w:tc>
          <w:tcPr>
            <w:tcW w:w="510" w:type="dxa"/>
            <w:vAlign w:val="bottom"/>
          </w:tcPr>
          <w:p w14:paraId="33783C47" w14:textId="77777777" w:rsidR="00D407C5" w:rsidRPr="0039114F" w:rsidRDefault="00D407C5">
            <w:pPr>
              <w:pStyle w:val="acctfourfigures"/>
              <w:tabs>
                <w:tab w:val="clear" w:pos="765"/>
              </w:tabs>
              <w:spacing w:line="240" w:lineRule="atLeast"/>
              <w:ind w:left="-61" w:right="-61"/>
              <w:jc w:val="center"/>
              <w:rPr>
                <w:rFonts w:ascii="Calibri" w:hAnsi="Calibri" w:cs="Calibri"/>
                <w:i/>
                <w:iCs/>
                <w:szCs w:val="22"/>
              </w:rPr>
            </w:pPr>
          </w:p>
        </w:tc>
        <w:tc>
          <w:tcPr>
            <w:tcW w:w="1332" w:type="dxa"/>
            <w:gridSpan w:val="3"/>
          </w:tcPr>
          <w:p w14:paraId="26AD3029" w14:textId="77777777" w:rsidR="00D407C5" w:rsidRPr="0039114F" w:rsidRDefault="00D407C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gridSpan w:val="2"/>
          </w:tcPr>
          <w:p w14:paraId="5D1D497E" w14:textId="77777777" w:rsidR="00D407C5" w:rsidRPr="0039114F" w:rsidRDefault="00D407C5">
            <w:pPr>
              <w:pStyle w:val="acctmergecolhdg"/>
              <w:spacing w:line="240" w:lineRule="atLeast"/>
              <w:rPr>
                <w:rFonts w:ascii="Calibri" w:hAnsi="Calibri" w:cs="Calibri"/>
                <w:b w:val="0"/>
                <w:bCs/>
                <w:szCs w:val="22"/>
              </w:rPr>
            </w:pPr>
          </w:p>
        </w:tc>
        <w:tc>
          <w:tcPr>
            <w:tcW w:w="1323" w:type="dxa"/>
          </w:tcPr>
          <w:p w14:paraId="4799543E" w14:textId="77777777" w:rsidR="00D407C5" w:rsidRPr="0039114F" w:rsidRDefault="00D407C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gridSpan w:val="2"/>
          </w:tcPr>
          <w:p w14:paraId="6041B6D2" w14:textId="77777777" w:rsidR="00D407C5" w:rsidRPr="0039114F" w:rsidRDefault="00D407C5">
            <w:pPr>
              <w:pStyle w:val="acctmergecolhdg"/>
              <w:spacing w:line="240" w:lineRule="atLeast"/>
              <w:rPr>
                <w:rFonts w:ascii="Calibri" w:hAnsi="Calibri" w:cs="Calibri"/>
                <w:b w:val="0"/>
                <w:bCs/>
                <w:szCs w:val="22"/>
              </w:rPr>
            </w:pPr>
          </w:p>
        </w:tc>
        <w:tc>
          <w:tcPr>
            <w:tcW w:w="1314" w:type="dxa"/>
            <w:gridSpan w:val="2"/>
          </w:tcPr>
          <w:p w14:paraId="540F907F" w14:textId="77777777" w:rsidR="00D407C5" w:rsidRPr="0039114F" w:rsidRDefault="00D407C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4273BCA" w14:textId="77777777" w:rsidR="00D407C5" w:rsidRPr="0039114F" w:rsidRDefault="00D407C5">
            <w:pPr>
              <w:pStyle w:val="acctmergecolhdg"/>
              <w:spacing w:line="240" w:lineRule="atLeast"/>
              <w:rPr>
                <w:rFonts w:ascii="Calibri" w:hAnsi="Calibri" w:cs="Calibri"/>
                <w:b w:val="0"/>
                <w:bCs/>
                <w:szCs w:val="22"/>
              </w:rPr>
            </w:pPr>
          </w:p>
        </w:tc>
        <w:tc>
          <w:tcPr>
            <w:tcW w:w="1382" w:type="dxa"/>
          </w:tcPr>
          <w:p w14:paraId="202DA48E" w14:textId="77777777" w:rsidR="00D407C5" w:rsidRPr="0039114F" w:rsidRDefault="00D407C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D407C5" w:rsidRPr="0039114F" w14:paraId="0D633544" w14:textId="77777777">
        <w:trPr>
          <w:cantSplit/>
          <w:trHeight w:val="39"/>
        </w:trPr>
        <w:tc>
          <w:tcPr>
            <w:tcW w:w="2970" w:type="dxa"/>
          </w:tcPr>
          <w:p w14:paraId="531A6FEA" w14:textId="78E30203" w:rsidR="00D407C5" w:rsidRPr="0039114F" w:rsidRDefault="00D407C5">
            <w:pPr>
              <w:spacing w:line="240" w:lineRule="atLeast"/>
              <w:rPr>
                <w:rFonts w:ascii="Calibri" w:hAnsi="Calibri" w:cs="Calibri"/>
                <w:b/>
                <w:bCs/>
                <w:sz w:val="22"/>
                <w:szCs w:val="22"/>
              </w:rPr>
            </w:pPr>
          </w:p>
        </w:tc>
        <w:tc>
          <w:tcPr>
            <w:tcW w:w="510" w:type="dxa"/>
          </w:tcPr>
          <w:p w14:paraId="38445107" w14:textId="77777777" w:rsidR="00D407C5" w:rsidRPr="0039114F" w:rsidRDefault="00D407C5">
            <w:pPr>
              <w:spacing w:line="240" w:lineRule="atLeast"/>
              <w:rPr>
                <w:rFonts w:ascii="Calibri" w:hAnsi="Calibri" w:cs="Calibri"/>
                <w:b/>
                <w:bCs/>
                <w:sz w:val="22"/>
                <w:szCs w:val="22"/>
              </w:rPr>
            </w:pPr>
          </w:p>
        </w:tc>
        <w:tc>
          <w:tcPr>
            <w:tcW w:w="5891" w:type="dxa"/>
            <w:gridSpan w:val="12"/>
          </w:tcPr>
          <w:p w14:paraId="2FE55E66" w14:textId="77777777" w:rsidR="00D407C5" w:rsidRPr="0039114F" w:rsidRDefault="00D407C5">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14:paraId="1A2962AD" w14:textId="77777777" w:rsidTr="005C0127">
        <w:tblPrEx>
          <w:tblLook w:val="04A0" w:firstRow="1" w:lastRow="0" w:firstColumn="1" w:lastColumn="0" w:noHBand="0" w:noVBand="1"/>
        </w:tblPrEx>
        <w:trPr>
          <w:cantSplit/>
          <w:trHeight w:val="39"/>
        </w:trPr>
        <w:tc>
          <w:tcPr>
            <w:tcW w:w="3490" w:type="dxa"/>
            <w:gridSpan w:val="3"/>
            <w:hideMark/>
          </w:tcPr>
          <w:p w14:paraId="3B4B386A" w14:textId="77777777" w:rsidR="0092533E" w:rsidRDefault="0092533E">
            <w:pPr>
              <w:spacing w:line="240" w:lineRule="atLeast"/>
              <w:ind w:right="-80"/>
              <w:rPr>
                <w:rFonts w:ascii="Calibri" w:hAnsi="Calibri" w:cs="Browallia New"/>
                <w:sz w:val="22"/>
                <w:szCs w:val="28"/>
              </w:rPr>
            </w:pPr>
            <w:r>
              <w:rPr>
                <w:rFonts w:ascii="Calibri" w:hAnsi="Calibri" w:cs="Browallia New"/>
                <w:sz w:val="22"/>
                <w:szCs w:val="28"/>
              </w:rPr>
              <w:t>(Reversal of) e</w:t>
            </w:r>
            <w:r w:rsidR="00D407C5">
              <w:rPr>
                <w:rFonts w:ascii="Calibri" w:hAnsi="Calibri" w:cs="Browallia New"/>
                <w:sz w:val="22"/>
                <w:szCs w:val="28"/>
              </w:rPr>
              <w:t xml:space="preserve">xpected credit loss </w:t>
            </w:r>
          </w:p>
          <w:p w14:paraId="361932DC" w14:textId="67C2C5AD" w:rsidR="00D407C5" w:rsidRDefault="0092533E" w:rsidP="0092533E">
            <w:pPr>
              <w:spacing w:line="240" w:lineRule="atLeast"/>
              <w:ind w:left="558" w:hanging="146"/>
              <w:rPr>
                <w:rFonts w:ascii="Calibri" w:hAnsi="Calibri" w:cs="Browallia New"/>
                <w:sz w:val="22"/>
                <w:szCs w:val="28"/>
              </w:rPr>
            </w:pPr>
            <w:r>
              <w:rPr>
                <w:rFonts w:ascii="Calibri" w:hAnsi="Calibri" w:cs="Browallia New"/>
                <w:sz w:val="22"/>
                <w:szCs w:val="28"/>
              </w:rPr>
              <w:t>f</w:t>
            </w:r>
            <w:r w:rsidR="00D407C5">
              <w:rPr>
                <w:rFonts w:ascii="Calibri" w:hAnsi="Calibri" w:cs="Browallia New"/>
                <w:sz w:val="22"/>
                <w:szCs w:val="28"/>
              </w:rPr>
              <w:t>or</w:t>
            </w:r>
            <w:r>
              <w:rPr>
                <w:rFonts w:ascii="Calibri" w:hAnsi="Calibri" w:cs="Browallia New"/>
                <w:sz w:val="22"/>
                <w:szCs w:val="28"/>
              </w:rPr>
              <w:t xml:space="preserve"> </w:t>
            </w:r>
            <w:r w:rsidR="00D407C5">
              <w:rPr>
                <w:rFonts w:ascii="Calibri" w:hAnsi="Calibri" w:cs="Browallia New"/>
                <w:sz w:val="22"/>
                <w:szCs w:val="28"/>
              </w:rPr>
              <w:t>trade and other receivables</w:t>
            </w:r>
          </w:p>
          <w:p w14:paraId="3642F839" w14:textId="77777777" w:rsidR="00B15BD2" w:rsidRDefault="00616C51" w:rsidP="00B15BD2">
            <w:pPr>
              <w:spacing w:line="240" w:lineRule="atLeast"/>
              <w:ind w:left="558" w:hanging="146"/>
              <w:rPr>
                <w:rFonts w:ascii="Calibri" w:hAnsi="Calibri" w:cs="Browallia New"/>
                <w:sz w:val="22"/>
                <w:szCs w:val="28"/>
              </w:rPr>
            </w:pPr>
            <w:r>
              <w:rPr>
                <w:rFonts w:ascii="Calibri" w:hAnsi="Calibri" w:cs="Browallia New"/>
                <w:sz w:val="22"/>
                <w:szCs w:val="28"/>
              </w:rPr>
              <w:t>for the three-month periods</w:t>
            </w:r>
          </w:p>
          <w:p w14:paraId="457611CE" w14:textId="0BAB3FFA" w:rsidR="00616C51" w:rsidRPr="00A239B2" w:rsidRDefault="00616C51" w:rsidP="00B15BD2">
            <w:pPr>
              <w:spacing w:line="240" w:lineRule="atLeast"/>
              <w:ind w:left="558" w:hanging="146"/>
              <w:rPr>
                <w:rFonts w:ascii="Calibri" w:hAnsi="Calibri" w:cstheme="minorBidi"/>
                <w:sz w:val="22"/>
                <w:szCs w:val="22"/>
              </w:rPr>
            </w:pPr>
            <w:r>
              <w:rPr>
                <w:rFonts w:ascii="Calibri" w:hAnsi="Calibri" w:cs="Browallia New"/>
                <w:sz w:val="22"/>
                <w:szCs w:val="28"/>
              </w:rPr>
              <w:t xml:space="preserve">ended </w:t>
            </w:r>
            <w:r w:rsidR="005C0127">
              <w:rPr>
                <w:rFonts w:ascii="Calibri" w:hAnsi="Calibri" w:cs="Browallia New"/>
                <w:sz w:val="22"/>
                <w:szCs w:val="28"/>
              </w:rPr>
              <w:t xml:space="preserve">30 </w:t>
            </w:r>
            <w:r w:rsidR="00D6716C">
              <w:rPr>
                <w:rFonts w:ascii="Calibri" w:hAnsi="Calibri" w:cs="Browallia New"/>
                <w:sz w:val="22"/>
                <w:szCs w:val="28"/>
              </w:rPr>
              <w:t>September</w:t>
            </w:r>
          </w:p>
        </w:tc>
        <w:tc>
          <w:tcPr>
            <w:tcW w:w="1307" w:type="dxa"/>
            <w:tcBorders>
              <w:top w:val="nil"/>
              <w:left w:val="nil"/>
              <w:bottom w:val="double" w:sz="4" w:space="0" w:color="auto"/>
              <w:right w:val="nil"/>
            </w:tcBorders>
            <w:vAlign w:val="bottom"/>
          </w:tcPr>
          <w:p w14:paraId="5D95E2AD" w14:textId="62C891EA" w:rsidR="00D407C5" w:rsidRPr="00616C51" w:rsidRDefault="005C2F38" w:rsidP="005C2F38">
            <w:pPr>
              <w:tabs>
                <w:tab w:val="decimal" w:pos="756"/>
              </w:tabs>
              <w:ind w:right="-108"/>
              <w:jc w:val="thaiDistribute"/>
              <w:rPr>
                <w:rFonts w:ascii="Calibri" w:eastAsia="Calibri" w:hAnsi="Calibri" w:cs="Calibri"/>
                <w:sz w:val="22"/>
                <w:szCs w:val="22"/>
                <w:cs/>
              </w:rPr>
            </w:pPr>
            <w:r>
              <w:rPr>
                <w:rFonts w:ascii="Calibri" w:eastAsia="Calibri" w:hAnsi="Calibri" w:cs="Calibri"/>
                <w:sz w:val="22"/>
                <w:szCs w:val="22"/>
              </w:rPr>
              <w:t>-</w:t>
            </w:r>
          </w:p>
        </w:tc>
        <w:tc>
          <w:tcPr>
            <w:tcW w:w="180" w:type="dxa"/>
            <w:gridSpan w:val="2"/>
          </w:tcPr>
          <w:p w14:paraId="5A25F4B1" w14:textId="77777777" w:rsidR="00D407C5" w:rsidRPr="00616C51" w:rsidRDefault="00D407C5">
            <w:pPr>
              <w:tabs>
                <w:tab w:val="decimal" w:pos="911"/>
              </w:tabs>
              <w:spacing w:line="240" w:lineRule="atLeast"/>
              <w:ind w:left="-124" w:right="11"/>
              <w:rPr>
                <w:rFonts w:ascii="Calibri" w:hAnsi="Calibri" w:cs="Calibri"/>
                <w:sz w:val="22"/>
                <w:szCs w:val="22"/>
              </w:rPr>
            </w:pPr>
          </w:p>
        </w:tc>
        <w:tc>
          <w:tcPr>
            <w:tcW w:w="1347" w:type="dxa"/>
            <w:gridSpan w:val="3"/>
            <w:tcBorders>
              <w:top w:val="nil"/>
              <w:left w:val="nil"/>
              <w:bottom w:val="double" w:sz="4" w:space="0" w:color="auto"/>
              <w:right w:val="nil"/>
            </w:tcBorders>
            <w:vAlign w:val="bottom"/>
          </w:tcPr>
          <w:p w14:paraId="7D290F13" w14:textId="5E5AF8BD" w:rsidR="00D407C5" w:rsidRPr="00616C51" w:rsidRDefault="001242F8" w:rsidP="00BB085D">
            <w:pPr>
              <w:tabs>
                <w:tab w:val="decimal" w:pos="1113"/>
              </w:tabs>
              <w:ind w:left="-108" w:right="-108"/>
              <w:rPr>
                <w:rFonts w:ascii="Calibri" w:hAnsi="Calibri" w:cs="Calibri"/>
                <w:sz w:val="22"/>
                <w:szCs w:val="22"/>
              </w:rPr>
            </w:pPr>
            <w:r>
              <w:rPr>
                <w:rFonts w:ascii="Calibri" w:hAnsi="Calibri" w:cs="Browallia New"/>
                <w:sz w:val="22"/>
                <w:szCs w:val="28"/>
              </w:rPr>
              <w:t>(985,4</w:t>
            </w:r>
            <w:r w:rsidR="00BB085D">
              <w:rPr>
                <w:rFonts w:ascii="Calibri" w:hAnsi="Calibri" w:cs="Browallia New"/>
                <w:sz w:val="22"/>
                <w:szCs w:val="28"/>
              </w:rPr>
              <w:t>22)</w:t>
            </w:r>
          </w:p>
        </w:tc>
        <w:tc>
          <w:tcPr>
            <w:tcW w:w="181" w:type="dxa"/>
            <w:gridSpan w:val="2"/>
            <w:vAlign w:val="bottom"/>
          </w:tcPr>
          <w:p w14:paraId="2B3457DF" w14:textId="77777777" w:rsidR="00D407C5" w:rsidRPr="00616C51" w:rsidRDefault="00D407C5">
            <w:pPr>
              <w:tabs>
                <w:tab w:val="decimal" w:pos="911"/>
              </w:tabs>
              <w:spacing w:line="240" w:lineRule="atLeast"/>
              <w:ind w:left="-124" w:right="11"/>
              <w:rPr>
                <w:rFonts w:ascii="Calibri" w:hAnsi="Calibri" w:cs="Calibri"/>
                <w:sz w:val="22"/>
                <w:szCs w:val="22"/>
              </w:rPr>
            </w:pPr>
          </w:p>
        </w:tc>
        <w:tc>
          <w:tcPr>
            <w:tcW w:w="1304" w:type="dxa"/>
            <w:tcBorders>
              <w:top w:val="nil"/>
              <w:left w:val="nil"/>
              <w:bottom w:val="double" w:sz="4" w:space="0" w:color="auto"/>
              <w:right w:val="nil"/>
            </w:tcBorders>
            <w:vAlign w:val="bottom"/>
          </w:tcPr>
          <w:p w14:paraId="121BC52E" w14:textId="0D3BFF86" w:rsidR="00D407C5" w:rsidRPr="00616C51" w:rsidRDefault="00EE635C" w:rsidP="0013510B">
            <w:pPr>
              <w:tabs>
                <w:tab w:val="decimal" w:pos="816"/>
              </w:tabs>
              <w:ind w:left="-108" w:right="-108"/>
              <w:rPr>
                <w:rFonts w:ascii="Calibri" w:hAnsi="Calibri" w:cs="Calibri"/>
                <w:sz w:val="22"/>
                <w:szCs w:val="22"/>
              </w:rPr>
            </w:pPr>
            <w:r>
              <w:rPr>
                <w:rFonts w:ascii="Calibri" w:hAnsi="Calibri" w:cs="Calibri"/>
                <w:sz w:val="22"/>
                <w:szCs w:val="22"/>
              </w:rPr>
              <w:t>-</w:t>
            </w:r>
          </w:p>
        </w:tc>
        <w:tc>
          <w:tcPr>
            <w:tcW w:w="180" w:type="dxa"/>
          </w:tcPr>
          <w:p w14:paraId="4E682DE8" w14:textId="77777777" w:rsidR="00D407C5" w:rsidRPr="00616C51" w:rsidRDefault="00D407C5">
            <w:pPr>
              <w:pStyle w:val="acctfourfigures"/>
              <w:tabs>
                <w:tab w:val="clear" w:pos="765"/>
                <w:tab w:val="decimal" w:pos="911"/>
              </w:tabs>
              <w:spacing w:line="240" w:lineRule="atLeast"/>
              <w:ind w:left="-124" w:right="11"/>
              <w:rPr>
                <w:rFonts w:ascii="Calibri" w:hAnsi="Calibri" w:cs="Calibri"/>
                <w:szCs w:val="22"/>
              </w:rPr>
            </w:pPr>
          </w:p>
        </w:tc>
        <w:tc>
          <w:tcPr>
            <w:tcW w:w="1382" w:type="dxa"/>
            <w:tcBorders>
              <w:top w:val="nil"/>
              <w:left w:val="nil"/>
              <w:bottom w:val="double" w:sz="4" w:space="0" w:color="auto"/>
              <w:right w:val="nil"/>
            </w:tcBorders>
            <w:vAlign w:val="bottom"/>
          </w:tcPr>
          <w:p w14:paraId="0DB5FFF7" w14:textId="5D2F361C" w:rsidR="00D407C5" w:rsidRPr="00616C51" w:rsidRDefault="00EE635C" w:rsidP="00EE635C">
            <w:pPr>
              <w:tabs>
                <w:tab w:val="decimal" w:pos="858"/>
              </w:tabs>
              <w:ind w:left="-108" w:right="-108"/>
              <w:rPr>
                <w:rFonts w:ascii="Calibri" w:hAnsi="Calibri" w:cs="Calibri"/>
                <w:sz w:val="22"/>
                <w:szCs w:val="22"/>
              </w:rPr>
            </w:pPr>
            <w:r>
              <w:rPr>
                <w:rFonts w:ascii="Calibri" w:hAnsi="Calibri" w:cs="Calibri"/>
                <w:sz w:val="22"/>
                <w:szCs w:val="22"/>
              </w:rPr>
              <w:t>-</w:t>
            </w:r>
          </w:p>
        </w:tc>
      </w:tr>
      <w:tr w:rsidR="005C0127" w14:paraId="472EC8D9" w14:textId="77777777" w:rsidTr="005C0127">
        <w:tblPrEx>
          <w:tblLook w:val="04A0" w:firstRow="1" w:lastRow="0" w:firstColumn="1" w:lastColumn="0" w:noHBand="0" w:noVBand="1"/>
        </w:tblPrEx>
        <w:trPr>
          <w:cantSplit/>
          <w:trHeight w:val="39"/>
        </w:trPr>
        <w:tc>
          <w:tcPr>
            <w:tcW w:w="3490" w:type="dxa"/>
            <w:gridSpan w:val="3"/>
          </w:tcPr>
          <w:p w14:paraId="705DD113" w14:textId="5AF32597" w:rsidR="005C0127" w:rsidRDefault="005C0127" w:rsidP="005C0127">
            <w:pPr>
              <w:spacing w:line="240" w:lineRule="atLeast"/>
              <w:ind w:left="558" w:hanging="146"/>
              <w:rPr>
                <w:rFonts w:ascii="Calibri" w:hAnsi="Calibri" w:cs="Browallia New"/>
                <w:sz w:val="22"/>
                <w:szCs w:val="28"/>
              </w:rPr>
            </w:pPr>
            <w:r>
              <w:rPr>
                <w:rFonts w:ascii="Calibri" w:hAnsi="Calibri" w:cs="Browallia New"/>
                <w:sz w:val="22"/>
                <w:szCs w:val="28"/>
              </w:rPr>
              <w:t xml:space="preserve">for the </w:t>
            </w:r>
            <w:r w:rsidR="005C2F38">
              <w:rPr>
                <w:rFonts w:ascii="Calibri" w:hAnsi="Calibri" w:cs="Browallia New"/>
                <w:sz w:val="22"/>
                <w:szCs w:val="28"/>
              </w:rPr>
              <w:t>nine</w:t>
            </w:r>
            <w:r>
              <w:rPr>
                <w:rFonts w:ascii="Calibri" w:hAnsi="Calibri" w:cs="Browallia New"/>
                <w:sz w:val="22"/>
                <w:szCs w:val="28"/>
              </w:rPr>
              <w:t>-month periods</w:t>
            </w:r>
          </w:p>
          <w:p w14:paraId="48B795B3" w14:textId="34ED1C0E" w:rsidR="005C0127" w:rsidRDefault="005C0127" w:rsidP="005C0127">
            <w:pPr>
              <w:spacing w:line="240" w:lineRule="atLeast"/>
              <w:ind w:left="377" w:right="-80"/>
              <w:rPr>
                <w:rFonts w:ascii="Calibri" w:hAnsi="Calibri" w:cs="Browallia New"/>
                <w:sz w:val="22"/>
                <w:szCs w:val="28"/>
              </w:rPr>
            </w:pPr>
            <w:r>
              <w:rPr>
                <w:rFonts w:ascii="Calibri" w:hAnsi="Calibri" w:cs="Browallia New"/>
                <w:sz w:val="22"/>
                <w:szCs w:val="28"/>
              </w:rPr>
              <w:t xml:space="preserve"> ended 30 </w:t>
            </w:r>
            <w:r w:rsidR="00D6716C">
              <w:rPr>
                <w:rFonts w:ascii="Calibri" w:hAnsi="Calibri" w:cs="Browallia New"/>
                <w:sz w:val="22"/>
                <w:szCs w:val="28"/>
              </w:rPr>
              <w:t>September</w:t>
            </w:r>
          </w:p>
        </w:tc>
        <w:tc>
          <w:tcPr>
            <w:tcW w:w="1307" w:type="dxa"/>
            <w:tcBorders>
              <w:top w:val="double" w:sz="4" w:space="0" w:color="auto"/>
              <w:left w:val="nil"/>
              <w:bottom w:val="double" w:sz="4" w:space="0" w:color="auto"/>
              <w:right w:val="nil"/>
            </w:tcBorders>
            <w:vAlign w:val="bottom"/>
          </w:tcPr>
          <w:p w14:paraId="45F6CFAA" w14:textId="46040FE9" w:rsidR="005C0127" w:rsidRDefault="00F953BA" w:rsidP="00F953BA">
            <w:pPr>
              <w:tabs>
                <w:tab w:val="decimal" w:pos="1091"/>
              </w:tabs>
              <w:ind w:left="-108" w:right="-108"/>
              <w:rPr>
                <w:rFonts w:ascii="Calibri" w:eastAsia="Calibri" w:hAnsi="Calibri" w:cs="Calibri"/>
                <w:sz w:val="22"/>
                <w:szCs w:val="22"/>
              </w:rPr>
            </w:pPr>
            <w:r>
              <w:rPr>
                <w:rFonts w:ascii="Calibri" w:eastAsia="Calibri" w:hAnsi="Calibri" w:cs="Calibri"/>
                <w:sz w:val="22"/>
                <w:szCs w:val="22"/>
              </w:rPr>
              <w:t>2,602,296</w:t>
            </w:r>
          </w:p>
        </w:tc>
        <w:tc>
          <w:tcPr>
            <w:tcW w:w="180" w:type="dxa"/>
            <w:gridSpan w:val="2"/>
          </w:tcPr>
          <w:p w14:paraId="28898C38" w14:textId="77777777" w:rsidR="005C0127" w:rsidRPr="00616C51" w:rsidRDefault="005C0127">
            <w:pPr>
              <w:tabs>
                <w:tab w:val="decimal" w:pos="911"/>
              </w:tabs>
              <w:spacing w:line="240" w:lineRule="atLeast"/>
              <w:ind w:left="-124" w:right="11"/>
              <w:rPr>
                <w:rFonts w:ascii="Calibri" w:hAnsi="Calibri" w:cs="Calibri"/>
                <w:sz w:val="22"/>
                <w:szCs w:val="22"/>
              </w:rPr>
            </w:pPr>
          </w:p>
        </w:tc>
        <w:tc>
          <w:tcPr>
            <w:tcW w:w="1347" w:type="dxa"/>
            <w:gridSpan w:val="3"/>
            <w:tcBorders>
              <w:top w:val="double" w:sz="4" w:space="0" w:color="auto"/>
              <w:left w:val="nil"/>
              <w:bottom w:val="double" w:sz="4" w:space="0" w:color="auto"/>
              <w:right w:val="nil"/>
            </w:tcBorders>
            <w:vAlign w:val="bottom"/>
          </w:tcPr>
          <w:p w14:paraId="3FD5038E" w14:textId="7497C477" w:rsidR="005C0127" w:rsidRPr="00616C51" w:rsidRDefault="00EE635C">
            <w:pPr>
              <w:tabs>
                <w:tab w:val="decimal" w:pos="1113"/>
              </w:tabs>
              <w:ind w:left="-108" w:right="-108"/>
              <w:rPr>
                <w:rFonts w:ascii="Calibri" w:hAnsi="Calibri" w:cs="Calibri"/>
                <w:sz w:val="22"/>
                <w:szCs w:val="22"/>
              </w:rPr>
            </w:pPr>
            <w:r>
              <w:rPr>
                <w:rFonts w:ascii="Calibri" w:hAnsi="Calibri" w:cs="Calibri"/>
                <w:sz w:val="22"/>
                <w:szCs w:val="22"/>
              </w:rPr>
              <w:t>(3,430,409)</w:t>
            </w:r>
          </w:p>
        </w:tc>
        <w:tc>
          <w:tcPr>
            <w:tcW w:w="181" w:type="dxa"/>
            <w:gridSpan w:val="2"/>
            <w:vAlign w:val="bottom"/>
          </w:tcPr>
          <w:p w14:paraId="69F635CD" w14:textId="77777777" w:rsidR="005C0127" w:rsidRPr="00616C51" w:rsidRDefault="005C0127">
            <w:pPr>
              <w:tabs>
                <w:tab w:val="decimal" w:pos="911"/>
              </w:tabs>
              <w:spacing w:line="240" w:lineRule="atLeast"/>
              <w:ind w:left="-124" w:right="11"/>
              <w:rPr>
                <w:rFonts w:ascii="Calibri" w:hAnsi="Calibri" w:cs="Calibri"/>
                <w:sz w:val="22"/>
                <w:szCs w:val="22"/>
              </w:rPr>
            </w:pPr>
          </w:p>
        </w:tc>
        <w:tc>
          <w:tcPr>
            <w:tcW w:w="1304" w:type="dxa"/>
            <w:tcBorders>
              <w:top w:val="double" w:sz="4" w:space="0" w:color="auto"/>
              <w:left w:val="nil"/>
              <w:bottom w:val="double" w:sz="4" w:space="0" w:color="auto"/>
              <w:right w:val="nil"/>
            </w:tcBorders>
            <w:vAlign w:val="bottom"/>
          </w:tcPr>
          <w:p w14:paraId="257AE3CC" w14:textId="51C67D36" w:rsidR="005C0127" w:rsidRDefault="00EE635C" w:rsidP="0013510B">
            <w:pPr>
              <w:tabs>
                <w:tab w:val="decimal" w:pos="816"/>
              </w:tabs>
              <w:ind w:left="-108" w:right="-108"/>
              <w:rPr>
                <w:rFonts w:ascii="Calibri" w:hAnsi="Calibri" w:cs="Calibri"/>
                <w:sz w:val="22"/>
                <w:szCs w:val="22"/>
              </w:rPr>
            </w:pPr>
            <w:r>
              <w:rPr>
                <w:rFonts w:ascii="Calibri" w:hAnsi="Calibri" w:cs="Calibri"/>
                <w:sz w:val="22"/>
                <w:szCs w:val="22"/>
              </w:rPr>
              <w:t>-</w:t>
            </w:r>
          </w:p>
        </w:tc>
        <w:tc>
          <w:tcPr>
            <w:tcW w:w="180" w:type="dxa"/>
          </w:tcPr>
          <w:p w14:paraId="7681D948" w14:textId="77777777" w:rsidR="005C0127" w:rsidRPr="00616C51" w:rsidRDefault="005C0127">
            <w:pPr>
              <w:pStyle w:val="acctfourfigures"/>
              <w:tabs>
                <w:tab w:val="clear" w:pos="765"/>
                <w:tab w:val="decimal" w:pos="911"/>
              </w:tabs>
              <w:spacing w:line="240" w:lineRule="atLeast"/>
              <w:ind w:left="-124" w:right="11"/>
              <w:rPr>
                <w:rFonts w:ascii="Calibri" w:hAnsi="Calibri" w:cs="Calibri"/>
                <w:szCs w:val="22"/>
              </w:rPr>
            </w:pPr>
          </w:p>
        </w:tc>
        <w:tc>
          <w:tcPr>
            <w:tcW w:w="1382" w:type="dxa"/>
            <w:tcBorders>
              <w:top w:val="double" w:sz="4" w:space="0" w:color="auto"/>
              <w:left w:val="nil"/>
              <w:bottom w:val="double" w:sz="4" w:space="0" w:color="auto"/>
              <w:right w:val="nil"/>
            </w:tcBorders>
            <w:vAlign w:val="bottom"/>
          </w:tcPr>
          <w:p w14:paraId="6E7986A1" w14:textId="2E3128F7" w:rsidR="005C0127" w:rsidRPr="00616C51" w:rsidRDefault="00EE635C">
            <w:pPr>
              <w:tabs>
                <w:tab w:val="decimal" w:pos="1110"/>
              </w:tabs>
              <w:ind w:left="-108" w:right="-108"/>
              <w:rPr>
                <w:rFonts w:ascii="Calibri" w:hAnsi="Calibri" w:cs="Calibri"/>
                <w:sz w:val="22"/>
                <w:szCs w:val="22"/>
              </w:rPr>
            </w:pPr>
            <w:r>
              <w:rPr>
                <w:rFonts w:ascii="Calibri" w:hAnsi="Calibri" w:cs="Calibri"/>
                <w:sz w:val="22"/>
                <w:szCs w:val="22"/>
              </w:rPr>
              <w:t>(177,987)</w:t>
            </w:r>
          </w:p>
        </w:tc>
      </w:tr>
    </w:tbl>
    <w:p w14:paraId="23186F40" w14:textId="77777777" w:rsidR="00E30C5D" w:rsidRDefault="00E30C5D" w:rsidP="0013510B">
      <w:pPr>
        <w:spacing w:line="240" w:lineRule="atLeast"/>
        <w:jc w:val="thaiDistribute"/>
        <w:rPr>
          <w:rFonts w:ascii="Calibri" w:hAnsi="Calibri" w:cstheme="minorBidi"/>
          <w:sz w:val="22"/>
          <w:szCs w:val="22"/>
        </w:rPr>
      </w:pPr>
    </w:p>
    <w:p w14:paraId="74D4BDC5" w14:textId="6192A16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20812F98" w14:textId="77777777" w:rsidR="00E73542" w:rsidRPr="00425F69" w:rsidRDefault="00E73542" w:rsidP="00342A7F">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91611" w:rsidRPr="003C4453" w14:paraId="7A7AA281" w14:textId="77777777" w:rsidTr="00221065">
        <w:trPr>
          <w:cantSplit/>
          <w:tblHeader/>
        </w:trPr>
        <w:tc>
          <w:tcPr>
            <w:tcW w:w="3510" w:type="dxa"/>
          </w:tcPr>
          <w:p w14:paraId="44D508D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3BC206A3" w14:textId="661AA668" w:rsidR="00191611" w:rsidRPr="003C4453" w:rsidRDefault="005C0127"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 xml:space="preserve">30 </w:t>
            </w:r>
            <w:r w:rsidR="00046521">
              <w:rPr>
                <w:rFonts w:ascii="Calibri" w:hAnsi="Calibri" w:cs="Calibri"/>
                <w:b w:val="0"/>
                <w:bCs/>
                <w:szCs w:val="28"/>
                <w:lang w:val="en-US" w:bidi="th-TH"/>
              </w:rPr>
              <w:t>September</w:t>
            </w:r>
          </w:p>
        </w:tc>
        <w:tc>
          <w:tcPr>
            <w:tcW w:w="180" w:type="dxa"/>
            <w:shd w:val="clear" w:color="auto" w:fill="auto"/>
          </w:tcPr>
          <w:p w14:paraId="1D857AD3"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04F7F9EC"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c>
          <w:tcPr>
            <w:tcW w:w="184" w:type="dxa"/>
            <w:shd w:val="clear" w:color="auto" w:fill="auto"/>
          </w:tcPr>
          <w:p w14:paraId="51A8A472"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5E09D598" w:rsidR="00191611" w:rsidRPr="003C4453" w:rsidRDefault="005C0127"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 xml:space="preserve">30 </w:t>
            </w:r>
            <w:r w:rsidR="00046521">
              <w:rPr>
                <w:rFonts w:ascii="Calibri" w:hAnsi="Calibri" w:cs="Calibri"/>
                <w:b w:val="0"/>
                <w:bCs/>
                <w:szCs w:val="28"/>
                <w:lang w:val="en-US" w:bidi="th-TH"/>
              </w:rPr>
              <w:t>September</w:t>
            </w:r>
          </w:p>
        </w:tc>
        <w:tc>
          <w:tcPr>
            <w:tcW w:w="180" w:type="dxa"/>
            <w:shd w:val="clear" w:color="auto" w:fill="auto"/>
          </w:tcPr>
          <w:p w14:paraId="6382488A"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4C1845CE"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r>
      <w:tr w:rsidR="00191611" w:rsidRPr="003C4453" w14:paraId="1A55AF6C" w14:textId="77777777" w:rsidTr="00221065">
        <w:trPr>
          <w:cantSplit/>
          <w:tblHeader/>
        </w:trPr>
        <w:tc>
          <w:tcPr>
            <w:tcW w:w="3510" w:type="dxa"/>
          </w:tcPr>
          <w:p w14:paraId="56E7D9E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17A06837" w14:textId="5A3AE014"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7FCAB6E8"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ED7D393" w14:textId="1FB33CDA"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c>
          <w:tcPr>
            <w:tcW w:w="184" w:type="dxa"/>
            <w:shd w:val="clear" w:color="auto" w:fill="auto"/>
          </w:tcPr>
          <w:p w14:paraId="58DC7A74"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1D529BFE" w14:textId="3A324C04"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05372FAD"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312CAF81" w14:textId="369B009B"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191611" w:rsidRPr="003C4453" w14:paraId="2D745C8C" w14:textId="77777777" w:rsidTr="00221065">
        <w:trPr>
          <w:cantSplit/>
        </w:trPr>
        <w:tc>
          <w:tcPr>
            <w:tcW w:w="3510" w:type="dxa"/>
          </w:tcPr>
          <w:p w14:paraId="6184C6F1" w14:textId="77777777" w:rsidR="00191611" w:rsidRPr="003C4453" w:rsidRDefault="00191611" w:rsidP="00191611">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67E7ACB4" w:rsidR="00191611" w:rsidRPr="00F84E9B" w:rsidRDefault="006556D2" w:rsidP="00F84E9B">
            <w:pPr>
              <w:pStyle w:val="Heading1"/>
              <w:tabs>
                <w:tab w:val="left" w:pos="439"/>
              </w:tabs>
              <w:spacing w:line="240" w:lineRule="atLeast"/>
              <w:ind w:left="-259" w:right="0"/>
              <w:jc w:val="right"/>
              <w:rPr>
                <w:rFonts w:ascii="Calibri" w:hAnsi="Calibri" w:cs="Calibri"/>
                <w:b w:val="0"/>
              </w:rPr>
            </w:pPr>
            <w:r>
              <w:rPr>
                <w:rFonts w:ascii="Calibri" w:hAnsi="Calibri" w:cs="Calibri"/>
                <w:b w:val="0"/>
              </w:rPr>
              <w:t>4,835,780</w:t>
            </w:r>
          </w:p>
        </w:tc>
        <w:tc>
          <w:tcPr>
            <w:tcW w:w="180" w:type="dxa"/>
          </w:tcPr>
          <w:p w14:paraId="13479021"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6A360AB4" w:rsidR="00191611" w:rsidRPr="00191611" w:rsidRDefault="00191611" w:rsidP="00191611">
            <w:pPr>
              <w:tabs>
                <w:tab w:val="decimal" w:pos="834"/>
              </w:tabs>
              <w:ind w:left="-108" w:right="-108"/>
              <w:rPr>
                <w:rFonts w:ascii="Calibri" w:hAnsi="Calibri" w:cs="Calibri"/>
                <w:bCs/>
                <w:sz w:val="22"/>
                <w:szCs w:val="22"/>
              </w:rPr>
            </w:pPr>
            <w:r w:rsidRPr="00191611">
              <w:rPr>
                <w:rFonts w:ascii="Calibri" w:hAnsi="Calibri" w:cs="Calibri"/>
                <w:bCs/>
                <w:sz w:val="22"/>
                <w:szCs w:val="22"/>
              </w:rPr>
              <w:t>-</w:t>
            </w:r>
          </w:p>
        </w:tc>
        <w:tc>
          <w:tcPr>
            <w:tcW w:w="184" w:type="dxa"/>
          </w:tcPr>
          <w:p w14:paraId="7B2BDDDE"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53F813ED" w:rsidR="00191611" w:rsidRPr="00F84E9B" w:rsidRDefault="006556D2" w:rsidP="00F84E9B">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1,674,457</w:t>
            </w:r>
          </w:p>
        </w:tc>
        <w:tc>
          <w:tcPr>
            <w:tcW w:w="180" w:type="dxa"/>
          </w:tcPr>
          <w:p w14:paraId="541DD0F9"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3C255A35" w:rsidR="00191611" w:rsidRPr="008B1B48" w:rsidRDefault="00191611" w:rsidP="00191611">
            <w:pPr>
              <w:tabs>
                <w:tab w:val="decimal" w:pos="858"/>
              </w:tabs>
              <w:spacing w:line="240" w:lineRule="atLeast"/>
              <w:ind w:left="-124" w:right="11" w:hanging="169"/>
              <w:rPr>
                <w:rFonts w:ascii="Calibri" w:eastAsia="Arial Unicode MS" w:hAnsi="Calibri" w:cs="Calibri"/>
              </w:rPr>
            </w:pPr>
            <w:r w:rsidRPr="00CC69CB">
              <w:rPr>
                <w:rFonts w:ascii="Calibri" w:eastAsia="Arial Unicode MS" w:hAnsi="Calibri" w:cs="Calibri"/>
              </w:rPr>
              <w:t>-</w:t>
            </w:r>
          </w:p>
        </w:tc>
      </w:tr>
      <w:tr w:rsidR="00191611" w:rsidRPr="003C4453" w14:paraId="6AE1B384" w14:textId="77777777" w:rsidTr="00221065">
        <w:trPr>
          <w:cantSplit/>
        </w:trPr>
        <w:tc>
          <w:tcPr>
            <w:tcW w:w="3510" w:type="dxa"/>
          </w:tcPr>
          <w:p w14:paraId="640F4378" w14:textId="77777777" w:rsidR="00191611" w:rsidRPr="003C4453" w:rsidRDefault="00191611" w:rsidP="00191611">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191611" w:rsidRPr="00A96791" w:rsidRDefault="00191611" w:rsidP="00191611">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191611" w:rsidRPr="008B1B48" w:rsidRDefault="00191611" w:rsidP="00191611">
            <w:pPr>
              <w:tabs>
                <w:tab w:val="decimal" w:pos="858"/>
              </w:tabs>
              <w:spacing w:line="240" w:lineRule="atLeast"/>
              <w:ind w:left="-124" w:right="11" w:hanging="169"/>
              <w:rPr>
                <w:rFonts w:ascii="Calibri" w:eastAsia="Arial Unicode MS" w:hAnsi="Calibri" w:cs="Calibri"/>
              </w:rPr>
            </w:pPr>
          </w:p>
        </w:tc>
      </w:tr>
      <w:tr w:rsidR="00191611" w:rsidRPr="003C4453" w14:paraId="136E52D9" w14:textId="77777777" w:rsidTr="00221065">
        <w:trPr>
          <w:cantSplit/>
        </w:trPr>
        <w:tc>
          <w:tcPr>
            <w:tcW w:w="3510" w:type="dxa"/>
          </w:tcPr>
          <w:p w14:paraId="6FB0C1AA"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vAlign w:val="bottom"/>
          </w:tcPr>
          <w:p w14:paraId="6B029A8E" w14:textId="517ABA20" w:rsidR="00191611" w:rsidRPr="00A96791" w:rsidRDefault="006556D2"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44,163,943</w:t>
            </w:r>
          </w:p>
        </w:tc>
        <w:tc>
          <w:tcPr>
            <w:tcW w:w="180" w:type="dxa"/>
          </w:tcPr>
          <w:p w14:paraId="5DF026E8"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229DBF60"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26,667,402</w:t>
            </w:r>
          </w:p>
        </w:tc>
        <w:tc>
          <w:tcPr>
            <w:tcW w:w="184" w:type="dxa"/>
          </w:tcPr>
          <w:p w14:paraId="7484B1E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5F5F0780" w:rsidR="00191611" w:rsidRPr="00191611" w:rsidRDefault="006556D2" w:rsidP="00191611">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206,734</w:t>
            </w:r>
          </w:p>
        </w:tc>
        <w:tc>
          <w:tcPr>
            <w:tcW w:w="180" w:type="dxa"/>
          </w:tcPr>
          <w:p w14:paraId="03EC11E8"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7A7CD7C3" w:rsidR="00191611" w:rsidRPr="00191611" w:rsidRDefault="00191611" w:rsidP="00191611">
            <w:pPr>
              <w:pStyle w:val="Heading1"/>
              <w:tabs>
                <w:tab w:val="left" w:pos="439"/>
              </w:tabs>
              <w:spacing w:line="240" w:lineRule="atLeast"/>
              <w:ind w:left="-259" w:right="0"/>
              <w:jc w:val="right"/>
              <w:rPr>
                <w:rFonts w:ascii="Calibri" w:eastAsia="Arial Unicode MS" w:hAnsi="Calibri" w:cs="Calibri"/>
                <w:b w:val="0"/>
                <w:bCs w:val="0"/>
              </w:rPr>
            </w:pPr>
            <w:r w:rsidRPr="00191611">
              <w:rPr>
                <w:rFonts w:ascii="Calibri" w:eastAsia="Arial Unicode MS" w:hAnsi="Calibri" w:cs="Calibri"/>
                <w:b w:val="0"/>
                <w:bCs w:val="0"/>
              </w:rPr>
              <w:t>11,151,358</w:t>
            </w:r>
          </w:p>
        </w:tc>
      </w:tr>
      <w:tr w:rsidR="00191611" w:rsidRPr="003C4453" w14:paraId="498345A9" w14:textId="77777777" w:rsidTr="00221065">
        <w:trPr>
          <w:cantSplit/>
        </w:trPr>
        <w:tc>
          <w:tcPr>
            <w:tcW w:w="3510" w:type="dxa"/>
          </w:tcPr>
          <w:p w14:paraId="0A6D18B7"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vAlign w:val="bottom"/>
          </w:tcPr>
          <w:p w14:paraId="1659DBB5" w14:textId="6553A9F5" w:rsidR="00191611" w:rsidRPr="00A96791" w:rsidRDefault="006556D2"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6,023,719</w:t>
            </w:r>
          </w:p>
        </w:tc>
        <w:tc>
          <w:tcPr>
            <w:tcW w:w="180" w:type="dxa"/>
          </w:tcPr>
          <w:p w14:paraId="104E5D36"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1E7D9E96"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686,350</w:t>
            </w:r>
          </w:p>
        </w:tc>
        <w:tc>
          <w:tcPr>
            <w:tcW w:w="184" w:type="dxa"/>
          </w:tcPr>
          <w:p w14:paraId="167C8587"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5BAFADB6" w:rsidR="00191611" w:rsidRPr="00DB3190" w:rsidRDefault="006556D2" w:rsidP="00DB3190">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2A9FE02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7F1398A9" w:rsidR="00191611" w:rsidRPr="008B1B48" w:rsidRDefault="00191611"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191611" w:rsidRPr="003C4453" w14:paraId="6A4ACC56" w14:textId="77777777" w:rsidTr="00221065">
        <w:trPr>
          <w:cantSplit/>
        </w:trPr>
        <w:tc>
          <w:tcPr>
            <w:tcW w:w="3510" w:type="dxa"/>
          </w:tcPr>
          <w:p w14:paraId="4C142F66"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vAlign w:val="bottom"/>
          </w:tcPr>
          <w:p w14:paraId="3D6B2F13" w14:textId="5BCB3270" w:rsidR="00191611" w:rsidRPr="00A96791" w:rsidRDefault="006556D2"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4,431,101</w:t>
            </w:r>
          </w:p>
        </w:tc>
        <w:tc>
          <w:tcPr>
            <w:tcW w:w="180" w:type="dxa"/>
          </w:tcPr>
          <w:p w14:paraId="53F9CFA2"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400281DC"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8,713,216</w:t>
            </w:r>
          </w:p>
        </w:tc>
        <w:tc>
          <w:tcPr>
            <w:tcW w:w="184" w:type="dxa"/>
          </w:tcPr>
          <w:p w14:paraId="46FEAE9F"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7DA814C0" w:rsidR="00191611" w:rsidRPr="008B1B48" w:rsidRDefault="006556D2"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7F7D3D8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4C447231" w:rsidR="00191611" w:rsidRPr="008B1B48" w:rsidRDefault="00191611"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191611" w:rsidRPr="003C4453" w14:paraId="2E2CE9EA" w14:textId="77777777" w:rsidTr="00221065">
        <w:trPr>
          <w:cantSplit/>
        </w:trPr>
        <w:tc>
          <w:tcPr>
            <w:tcW w:w="3510" w:type="dxa"/>
          </w:tcPr>
          <w:p w14:paraId="528DF196"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vAlign w:val="bottom"/>
          </w:tcPr>
          <w:p w14:paraId="2A79D904" w14:textId="5B9108F3" w:rsidR="00191611" w:rsidRPr="00A96791" w:rsidRDefault="006556D2"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46,024,726</w:t>
            </w:r>
          </w:p>
        </w:tc>
        <w:tc>
          <w:tcPr>
            <w:tcW w:w="180" w:type="dxa"/>
          </w:tcPr>
          <w:p w14:paraId="1F8739E9"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236510DE"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44,942,816</w:t>
            </w:r>
          </w:p>
        </w:tc>
        <w:tc>
          <w:tcPr>
            <w:tcW w:w="184" w:type="dxa"/>
          </w:tcPr>
          <w:p w14:paraId="299143C1"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057534FA" w:rsidR="00191611" w:rsidRPr="00A96791" w:rsidRDefault="006556D2"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tcPr>
          <w:p w14:paraId="0A1AFA16"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3B3BC88A"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BC18D2">
              <w:rPr>
                <w:rFonts w:ascii="Calibri" w:eastAsia="Arial Unicode MS" w:hAnsi="Calibri" w:cstheme="minorBidi"/>
                <w:b w:val="0"/>
                <w:bCs w:val="0"/>
                <w:color w:val="auto"/>
              </w:rPr>
              <w:t>753</w:t>
            </w:r>
            <w:r>
              <w:rPr>
                <w:rFonts w:ascii="Calibri" w:eastAsia="Arial Unicode MS" w:hAnsi="Calibri" w:cs="Calibri"/>
                <w:b w:val="0"/>
                <w:bCs w:val="0"/>
                <w:color w:val="auto"/>
              </w:rPr>
              <w:t>,624</w:t>
            </w:r>
          </w:p>
        </w:tc>
      </w:tr>
      <w:tr w:rsidR="00191611" w:rsidRPr="003C4453" w14:paraId="30810B63" w14:textId="77777777" w:rsidTr="00221065">
        <w:trPr>
          <w:cantSplit/>
        </w:trPr>
        <w:tc>
          <w:tcPr>
            <w:tcW w:w="3510" w:type="dxa"/>
            <w:shd w:val="clear" w:color="auto" w:fill="auto"/>
          </w:tcPr>
          <w:p w14:paraId="0C168F53" w14:textId="31D71B31" w:rsidR="00191611" w:rsidRPr="005F3A69" w:rsidRDefault="00191611" w:rsidP="00191611">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7331A19C" w:rsidR="00191611" w:rsidRPr="00A96791" w:rsidRDefault="006556D2" w:rsidP="00191611">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105,479,269</w:t>
            </w:r>
          </w:p>
        </w:tc>
        <w:tc>
          <w:tcPr>
            <w:tcW w:w="180" w:type="dxa"/>
            <w:shd w:val="clear" w:color="auto" w:fill="auto"/>
          </w:tcPr>
          <w:p w14:paraId="07B8CE06" w14:textId="77777777" w:rsidR="00191611" w:rsidRPr="00A96791" w:rsidRDefault="00191611" w:rsidP="00191611">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24AFE5F2" w:rsidR="00191611" w:rsidRPr="00A96791" w:rsidRDefault="00191611" w:rsidP="00191611">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81,009,784</w:t>
            </w:r>
          </w:p>
        </w:tc>
        <w:tc>
          <w:tcPr>
            <w:tcW w:w="184" w:type="dxa"/>
            <w:shd w:val="clear" w:color="auto" w:fill="auto"/>
          </w:tcPr>
          <w:p w14:paraId="23DA2A47" w14:textId="77777777" w:rsidR="00191611" w:rsidRPr="00A96791" w:rsidRDefault="00191611" w:rsidP="00191611">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70D3C7D7" w:rsidR="00191611" w:rsidRPr="00A96791" w:rsidRDefault="006556D2" w:rsidP="00191611">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3,634,815</w:t>
            </w:r>
          </w:p>
        </w:tc>
        <w:tc>
          <w:tcPr>
            <w:tcW w:w="180" w:type="dxa"/>
            <w:shd w:val="clear" w:color="auto" w:fill="auto"/>
          </w:tcPr>
          <w:p w14:paraId="7913235A" w14:textId="77777777" w:rsidR="00191611" w:rsidRPr="00A96791" w:rsidRDefault="00191611" w:rsidP="00191611">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64CA1F92"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12,904,982</w:t>
            </w:r>
          </w:p>
        </w:tc>
      </w:tr>
      <w:tr w:rsidR="00191611" w:rsidRPr="003C4453" w14:paraId="7D3CBD21" w14:textId="77777777" w:rsidTr="00221065">
        <w:trPr>
          <w:cantSplit/>
        </w:trPr>
        <w:tc>
          <w:tcPr>
            <w:tcW w:w="3510" w:type="dxa"/>
            <w:shd w:val="clear" w:color="auto" w:fill="auto"/>
          </w:tcPr>
          <w:p w14:paraId="619EB240" w14:textId="77777777" w:rsidR="00191611" w:rsidRDefault="00191611" w:rsidP="00191611">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191611" w:rsidRPr="003C4453" w:rsidRDefault="00191611" w:rsidP="00191611">
            <w:pPr>
              <w:pStyle w:val="Heading1"/>
              <w:spacing w:line="240" w:lineRule="atLeast"/>
              <w:ind w:left="558" w:right="-37"/>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55AC210D" w:rsidR="00191611" w:rsidRPr="00A96791" w:rsidRDefault="006556D2" w:rsidP="00191611">
            <w:pPr>
              <w:pStyle w:val="Heading1"/>
              <w:spacing w:line="240" w:lineRule="atLeast"/>
              <w:ind w:left="-259" w:right="-78"/>
              <w:jc w:val="right"/>
              <w:rPr>
                <w:rFonts w:ascii="Calibri" w:eastAsia="Arial Unicode MS" w:hAnsi="Calibri" w:cs="Calibri"/>
                <w:b w:val="0"/>
                <w:bCs w:val="0"/>
                <w:color w:val="auto"/>
              </w:rPr>
            </w:pPr>
            <w:r>
              <w:rPr>
                <w:rFonts w:ascii="Calibri" w:eastAsia="Arial Unicode MS" w:hAnsi="Calibri" w:cs="Calibri"/>
                <w:b w:val="0"/>
                <w:bCs w:val="0"/>
                <w:color w:val="auto"/>
              </w:rPr>
              <w:t>(19,428,123)</w:t>
            </w:r>
          </w:p>
        </w:tc>
        <w:tc>
          <w:tcPr>
            <w:tcW w:w="180" w:type="dxa"/>
            <w:shd w:val="clear" w:color="auto" w:fill="auto"/>
          </w:tcPr>
          <w:p w14:paraId="0A57FEF4"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48C37315" w:rsidR="00191611" w:rsidRPr="00A96791" w:rsidRDefault="00191611" w:rsidP="00191611">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(16,825,827)</w:t>
            </w:r>
          </w:p>
        </w:tc>
        <w:tc>
          <w:tcPr>
            <w:tcW w:w="184" w:type="dxa"/>
            <w:shd w:val="clear" w:color="auto" w:fill="auto"/>
            <w:vAlign w:val="bottom"/>
          </w:tcPr>
          <w:p w14:paraId="66071769"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7690BD76" w:rsidR="00191611" w:rsidRPr="00A96791" w:rsidRDefault="006556D2" w:rsidP="00191611">
            <w:pPr>
              <w:pStyle w:val="Heading1"/>
              <w:spacing w:line="240" w:lineRule="atLeast"/>
              <w:ind w:left="-259" w:right="-64"/>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shd w:val="clear" w:color="auto" w:fill="auto"/>
          </w:tcPr>
          <w:p w14:paraId="35B728C5"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1E0B4F3C" w:rsidR="00191611" w:rsidRPr="00A96791" w:rsidRDefault="00191611" w:rsidP="00191611">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r>
      <w:tr w:rsidR="00191611" w:rsidRPr="003C4453" w14:paraId="216A5E49" w14:textId="77777777" w:rsidTr="00221065">
        <w:trPr>
          <w:cantSplit/>
        </w:trPr>
        <w:tc>
          <w:tcPr>
            <w:tcW w:w="3510" w:type="dxa"/>
          </w:tcPr>
          <w:p w14:paraId="1E30859D" w14:textId="77777777" w:rsidR="00191611" w:rsidRPr="003C4453" w:rsidRDefault="00191611" w:rsidP="00191611">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3D9F54AD" w:rsidR="00191611" w:rsidRPr="00A96791" w:rsidRDefault="006556D2" w:rsidP="00191611">
            <w:pPr>
              <w:pStyle w:val="Heading1"/>
              <w:spacing w:line="240" w:lineRule="atLeast"/>
              <w:ind w:left="-259" w:right="-15"/>
              <w:jc w:val="right"/>
              <w:rPr>
                <w:rFonts w:ascii="Calibri" w:eastAsia="Arial Unicode MS" w:hAnsi="Calibri" w:cs="Calibri"/>
                <w:color w:val="auto"/>
              </w:rPr>
            </w:pPr>
            <w:r>
              <w:rPr>
                <w:rFonts w:ascii="Calibri" w:eastAsia="Arial Unicode MS" w:hAnsi="Calibri" w:cs="Calibri"/>
                <w:color w:val="auto"/>
              </w:rPr>
              <w:t>86,051,146</w:t>
            </w:r>
          </w:p>
        </w:tc>
        <w:tc>
          <w:tcPr>
            <w:tcW w:w="180" w:type="dxa"/>
          </w:tcPr>
          <w:p w14:paraId="1BEC52B5" w14:textId="77777777" w:rsidR="00191611" w:rsidRPr="00A96791" w:rsidRDefault="00191611" w:rsidP="00191611">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0A0DBC4E" w:rsidR="00191611" w:rsidRPr="00A96791" w:rsidRDefault="00191611" w:rsidP="00191611">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64,183,957</w:t>
            </w:r>
          </w:p>
        </w:tc>
        <w:tc>
          <w:tcPr>
            <w:tcW w:w="184" w:type="dxa"/>
          </w:tcPr>
          <w:p w14:paraId="796DBEA1" w14:textId="77777777" w:rsidR="00191611" w:rsidRPr="00A96791" w:rsidRDefault="00191611" w:rsidP="00191611">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63CB0763" w:rsidR="00191611" w:rsidRPr="00191611" w:rsidRDefault="006556D2" w:rsidP="00191611">
            <w:pPr>
              <w:pStyle w:val="Heading1"/>
              <w:spacing w:line="240" w:lineRule="atLeast"/>
              <w:ind w:left="-259" w:right="-10"/>
              <w:jc w:val="right"/>
              <w:rPr>
                <w:rFonts w:ascii="Calibri" w:eastAsia="Arial Unicode MS" w:hAnsi="Calibri" w:cs="Calibri"/>
                <w:color w:val="auto"/>
              </w:rPr>
            </w:pPr>
            <w:r>
              <w:rPr>
                <w:rFonts w:ascii="Calibri" w:eastAsia="Arial Unicode MS" w:hAnsi="Calibri" w:cs="Calibri"/>
                <w:color w:val="auto"/>
              </w:rPr>
              <w:t>1,881,191</w:t>
            </w:r>
          </w:p>
        </w:tc>
        <w:tc>
          <w:tcPr>
            <w:tcW w:w="180" w:type="dxa"/>
          </w:tcPr>
          <w:p w14:paraId="1A2D1688" w14:textId="77777777" w:rsidR="00191611" w:rsidRPr="00191611" w:rsidRDefault="00191611" w:rsidP="00191611">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0FDF3027" w:rsidR="00191611" w:rsidRPr="00191611" w:rsidRDefault="00191611" w:rsidP="00191611">
            <w:pPr>
              <w:pStyle w:val="Heading1"/>
              <w:tabs>
                <w:tab w:val="left" w:pos="439"/>
              </w:tabs>
              <w:spacing w:line="240" w:lineRule="atLeast"/>
              <w:ind w:left="-259" w:right="0"/>
              <w:jc w:val="right"/>
              <w:rPr>
                <w:rFonts w:ascii="Calibri" w:eastAsia="Arial Unicode MS" w:hAnsi="Calibri" w:cs="Calibri"/>
              </w:rPr>
            </w:pPr>
            <w:r w:rsidRPr="00191611">
              <w:rPr>
                <w:rFonts w:ascii="Calibri" w:eastAsia="Arial Unicode MS" w:hAnsi="Calibri" w:cs="Calibri"/>
                <w:color w:val="auto"/>
              </w:rPr>
              <w:t>11,151,358</w:t>
            </w:r>
          </w:p>
        </w:tc>
      </w:tr>
    </w:tbl>
    <w:p w14:paraId="1E3718C1" w14:textId="77777777" w:rsidR="00E030D7" w:rsidRPr="00E030D7" w:rsidRDefault="00E030D7" w:rsidP="00403ABD">
      <w:pPr>
        <w:spacing w:line="240" w:lineRule="atLeast"/>
        <w:jc w:val="both"/>
        <w:rPr>
          <w:rFonts w:ascii="Calibri" w:eastAsia="Arial Unicode MS" w:hAnsi="Calibri" w:cstheme="minorBidi"/>
          <w:b/>
          <w:bCs/>
          <w:sz w:val="24"/>
          <w:szCs w:val="24"/>
        </w:rPr>
      </w:pPr>
    </w:p>
    <w:p w14:paraId="5C370E22" w14:textId="6DDB5708" w:rsidR="00985E2F" w:rsidRPr="00BC75ED"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C75ED">
        <w:rPr>
          <w:rFonts w:ascii="Calibri" w:eastAsia="Arial Unicode MS" w:hAnsi="Calibri" w:cs="Calibri"/>
          <w:b/>
          <w:bCs/>
          <w:sz w:val="22"/>
          <w:szCs w:val="22"/>
        </w:rPr>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25BA5" w:rsidRPr="003C4453" w14:paraId="571A3D60" w14:textId="77777777" w:rsidTr="008B1B48">
        <w:trPr>
          <w:cantSplit/>
          <w:tblHeader/>
        </w:trPr>
        <w:tc>
          <w:tcPr>
            <w:tcW w:w="3240" w:type="dxa"/>
          </w:tcPr>
          <w:p w14:paraId="3C96170E"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4FF4D2C" w14:textId="610B651A" w:rsidR="00925BA5" w:rsidRPr="003C4453" w:rsidRDefault="005C0127"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 xml:space="preserve">30 </w:t>
            </w:r>
            <w:r w:rsidR="00046521">
              <w:rPr>
                <w:rFonts w:ascii="Calibri" w:hAnsi="Calibri" w:cs="Calibri"/>
                <w:b w:val="0"/>
                <w:bCs/>
                <w:szCs w:val="28"/>
                <w:lang w:val="en-US" w:bidi="th-TH"/>
              </w:rPr>
              <w:t>September</w:t>
            </w:r>
          </w:p>
        </w:tc>
        <w:tc>
          <w:tcPr>
            <w:tcW w:w="184" w:type="dxa"/>
          </w:tcPr>
          <w:p w14:paraId="31409010"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14E3920D" w14:textId="48A60A19"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7966C733"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76F4DE7E" w14:textId="65A0144B" w:rsidR="00925BA5" w:rsidRPr="003C4453" w:rsidRDefault="005C0127"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 xml:space="preserve">30 </w:t>
            </w:r>
            <w:r w:rsidR="00046521">
              <w:rPr>
                <w:rFonts w:ascii="Calibri" w:hAnsi="Calibri" w:cs="Calibri"/>
                <w:b w:val="0"/>
                <w:bCs/>
                <w:szCs w:val="28"/>
                <w:lang w:val="en-US" w:bidi="th-TH"/>
              </w:rPr>
              <w:t>September</w:t>
            </w:r>
          </w:p>
        </w:tc>
        <w:tc>
          <w:tcPr>
            <w:tcW w:w="180" w:type="dxa"/>
          </w:tcPr>
          <w:p w14:paraId="2B08886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016692CC" w14:textId="5BADAB93"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25BA5" w:rsidRPr="003C4453" w14:paraId="354CDD8B" w14:textId="77777777" w:rsidTr="008B1B48">
        <w:trPr>
          <w:cantSplit/>
          <w:tblHeader/>
        </w:trPr>
        <w:tc>
          <w:tcPr>
            <w:tcW w:w="3240" w:type="dxa"/>
          </w:tcPr>
          <w:p w14:paraId="3D3CF68B"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6CB1600" w14:textId="309C03EA"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4" w:type="dxa"/>
          </w:tcPr>
          <w:p w14:paraId="1817E03C"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6702164A" w14:textId="6C4EF5DB"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561E1370"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5ADC8182" w14:textId="2C3AC833"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8613F8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25CFF092" w14:textId="661F06E5"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57099" w:rsidRPr="003C4453" w14:paraId="64E2A346" w14:textId="77777777">
        <w:trPr>
          <w:cantSplit/>
          <w:trHeight w:val="39"/>
        </w:trPr>
        <w:tc>
          <w:tcPr>
            <w:tcW w:w="3240" w:type="dxa"/>
          </w:tcPr>
          <w:p w14:paraId="3DFD7CC4"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4237F10B" w:rsidR="00757099" w:rsidRPr="00425F69" w:rsidRDefault="006556D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285,775,661</w:t>
            </w:r>
          </w:p>
        </w:tc>
        <w:tc>
          <w:tcPr>
            <w:tcW w:w="184" w:type="dxa"/>
            <w:tcBorders>
              <w:left w:val="nil"/>
            </w:tcBorders>
          </w:tcPr>
          <w:p w14:paraId="106AFFD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3E4D714" w14:textId="3B688CAB"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280,257,829</w:t>
            </w:r>
          </w:p>
        </w:tc>
        <w:tc>
          <w:tcPr>
            <w:tcW w:w="178" w:type="dxa"/>
          </w:tcPr>
          <w:p w14:paraId="2D1C1885"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29E582B4" w14:textId="20902830" w:rsidR="00757099" w:rsidRPr="00425F69" w:rsidRDefault="006556D2" w:rsidP="00757099">
            <w:pPr>
              <w:tabs>
                <w:tab w:val="decimal" w:pos="1206"/>
              </w:tabs>
              <w:ind w:left="-108" w:right="-108"/>
              <w:rPr>
                <w:rFonts w:ascii="Calibri" w:eastAsia="Calibri" w:hAnsi="Calibri" w:cs="Calibri"/>
                <w:sz w:val="22"/>
                <w:szCs w:val="22"/>
              </w:rPr>
            </w:pPr>
            <w:r>
              <w:rPr>
                <w:rFonts w:ascii="Calibri" w:eastAsia="Calibri" w:hAnsi="Calibri" w:cs="Calibri"/>
                <w:sz w:val="22"/>
                <w:szCs w:val="22"/>
              </w:rPr>
              <w:t>260,302,170</w:t>
            </w:r>
          </w:p>
        </w:tc>
        <w:tc>
          <w:tcPr>
            <w:tcW w:w="180" w:type="dxa"/>
          </w:tcPr>
          <w:p w14:paraId="64D40BCE"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4A347DA1"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254,784,337</w:t>
            </w:r>
          </w:p>
        </w:tc>
      </w:tr>
      <w:tr w:rsidR="00757099" w:rsidRPr="003C4453" w14:paraId="5EDCA4D9" w14:textId="77777777">
        <w:trPr>
          <w:cantSplit/>
          <w:trHeight w:val="39"/>
        </w:trPr>
        <w:tc>
          <w:tcPr>
            <w:tcW w:w="3240" w:type="dxa"/>
          </w:tcPr>
          <w:p w14:paraId="659EA1E6"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0FFDF68E" w:rsidR="00757099" w:rsidRPr="00425F69" w:rsidRDefault="006556D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1,243,059,427</w:t>
            </w:r>
          </w:p>
        </w:tc>
        <w:tc>
          <w:tcPr>
            <w:tcW w:w="184" w:type="dxa"/>
            <w:tcBorders>
              <w:left w:val="nil"/>
            </w:tcBorders>
          </w:tcPr>
          <w:p w14:paraId="08E69168"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10650013" w14:textId="765732C0"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1,144,098,240</w:t>
            </w:r>
          </w:p>
        </w:tc>
        <w:tc>
          <w:tcPr>
            <w:tcW w:w="178" w:type="dxa"/>
          </w:tcPr>
          <w:p w14:paraId="0DC0A2B6"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322ED05F" w14:textId="1770E00E" w:rsidR="00757099" w:rsidRPr="00425F69" w:rsidRDefault="006556D2" w:rsidP="00757099">
            <w:pPr>
              <w:tabs>
                <w:tab w:val="decimal" w:pos="1206"/>
              </w:tabs>
              <w:ind w:left="-108" w:right="-108"/>
              <w:rPr>
                <w:rFonts w:ascii="Calibri" w:eastAsia="Calibri" w:hAnsi="Calibri" w:cs="Calibri"/>
                <w:sz w:val="22"/>
                <w:szCs w:val="22"/>
              </w:rPr>
            </w:pPr>
            <w:r>
              <w:rPr>
                <w:rFonts w:ascii="Calibri" w:eastAsia="Calibri" w:hAnsi="Calibri" w:cs="Calibri"/>
                <w:sz w:val="22"/>
                <w:szCs w:val="22"/>
              </w:rPr>
              <w:t>304,260,174</w:t>
            </w:r>
          </w:p>
        </w:tc>
        <w:tc>
          <w:tcPr>
            <w:tcW w:w="180" w:type="dxa"/>
          </w:tcPr>
          <w:p w14:paraId="48FCA57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3AA7C4C0"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211,448,104</w:t>
            </w:r>
          </w:p>
        </w:tc>
      </w:tr>
      <w:tr w:rsidR="00757099" w:rsidRPr="003C4453" w14:paraId="48E289AD" w14:textId="77777777">
        <w:trPr>
          <w:cantSplit/>
          <w:trHeight w:val="39"/>
        </w:trPr>
        <w:tc>
          <w:tcPr>
            <w:tcW w:w="3240" w:type="dxa"/>
          </w:tcPr>
          <w:p w14:paraId="51AD08ED"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0E8EC04B" w:rsidR="00757099" w:rsidRPr="00425F69" w:rsidRDefault="006556D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886,795,984</w:t>
            </w:r>
          </w:p>
        </w:tc>
        <w:tc>
          <w:tcPr>
            <w:tcW w:w="184" w:type="dxa"/>
            <w:tcBorders>
              <w:left w:val="nil"/>
            </w:tcBorders>
          </w:tcPr>
          <w:p w14:paraId="7FCCEB7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3716554" w14:textId="46638526"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1,004,663,888</w:t>
            </w:r>
          </w:p>
        </w:tc>
        <w:tc>
          <w:tcPr>
            <w:tcW w:w="178" w:type="dxa"/>
          </w:tcPr>
          <w:p w14:paraId="60493D87"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74CA412D" w14:textId="6050443D" w:rsidR="00757099" w:rsidRPr="00425F69" w:rsidRDefault="006556D2"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E33531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4A075386"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1C9C2648" w14:textId="77777777">
        <w:trPr>
          <w:cantSplit/>
          <w:trHeight w:val="39"/>
        </w:trPr>
        <w:tc>
          <w:tcPr>
            <w:tcW w:w="3240" w:type="dxa"/>
          </w:tcPr>
          <w:p w14:paraId="35C89A39"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20DCBE03" w:rsidR="00757099" w:rsidRPr="00425F69" w:rsidRDefault="006556D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16,839,973</w:t>
            </w:r>
          </w:p>
        </w:tc>
        <w:tc>
          <w:tcPr>
            <w:tcW w:w="184" w:type="dxa"/>
            <w:tcBorders>
              <w:left w:val="nil"/>
            </w:tcBorders>
          </w:tcPr>
          <w:p w14:paraId="591768D9"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21E3D72" w14:textId="2751B4B7"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17,310,979</w:t>
            </w:r>
          </w:p>
        </w:tc>
        <w:tc>
          <w:tcPr>
            <w:tcW w:w="178" w:type="dxa"/>
          </w:tcPr>
          <w:p w14:paraId="0D283ED8"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5BFFA4D5" w14:textId="0256B91F" w:rsidR="00757099" w:rsidRPr="00425F69" w:rsidRDefault="006556D2"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9635A57"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4C085CCB"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3E52E6AE" w14:textId="77777777">
        <w:trPr>
          <w:cantSplit/>
          <w:trHeight w:val="39"/>
        </w:trPr>
        <w:tc>
          <w:tcPr>
            <w:tcW w:w="3240" w:type="dxa"/>
          </w:tcPr>
          <w:p w14:paraId="2D754CAF" w14:textId="77777777" w:rsidR="00757099" w:rsidRPr="00C90BCB"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77BEA9EB" w:rsidR="00757099" w:rsidRPr="008B1B48" w:rsidRDefault="006556D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15,255,601</w:t>
            </w:r>
          </w:p>
        </w:tc>
        <w:tc>
          <w:tcPr>
            <w:tcW w:w="184" w:type="dxa"/>
            <w:tcBorders>
              <w:left w:val="nil"/>
            </w:tcBorders>
          </w:tcPr>
          <w:p w14:paraId="3F7B538A"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940A89A" w14:textId="6B54D512" w:rsidR="00757099" w:rsidRPr="008B1B48"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15,238,045</w:t>
            </w:r>
          </w:p>
        </w:tc>
        <w:tc>
          <w:tcPr>
            <w:tcW w:w="178" w:type="dxa"/>
          </w:tcPr>
          <w:p w14:paraId="4091031F"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16319AC0" w14:textId="54088F63" w:rsidR="00757099" w:rsidRPr="008B1B48" w:rsidRDefault="006556D2"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80A6D1A"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6911339A" w:rsidR="00757099" w:rsidRPr="008B1B48"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3AE1DE77" w14:textId="77777777">
        <w:trPr>
          <w:cantSplit/>
          <w:trHeight w:val="39"/>
        </w:trPr>
        <w:tc>
          <w:tcPr>
            <w:tcW w:w="3240" w:type="dxa"/>
          </w:tcPr>
          <w:p w14:paraId="0D6878CE" w14:textId="77777777" w:rsidR="00757099" w:rsidRPr="00C90BCB"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0FF60382" w:rsidR="00757099" w:rsidRPr="008B1B48" w:rsidRDefault="006556D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39,333,884</w:t>
            </w:r>
          </w:p>
        </w:tc>
        <w:tc>
          <w:tcPr>
            <w:tcW w:w="184" w:type="dxa"/>
            <w:tcBorders>
              <w:left w:val="nil"/>
            </w:tcBorders>
          </w:tcPr>
          <w:p w14:paraId="23285A5D"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5E1F64D8" w14:textId="116DE817" w:rsidR="00757099" w:rsidRPr="008B1B48"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41,100,292</w:t>
            </w:r>
          </w:p>
        </w:tc>
        <w:tc>
          <w:tcPr>
            <w:tcW w:w="178" w:type="dxa"/>
          </w:tcPr>
          <w:p w14:paraId="756CA21C"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6393FEBC" w14:textId="67719A7D" w:rsidR="00757099" w:rsidRPr="008B1B48" w:rsidRDefault="006556D2"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FA06829"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0CB03C1F" w:rsidR="00757099" w:rsidRPr="008B1B48"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20928A25" w14:textId="77777777">
        <w:trPr>
          <w:cantSplit/>
          <w:trHeight w:val="39"/>
        </w:trPr>
        <w:tc>
          <w:tcPr>
            <w:tcW w:w="3240" w:type="dxa"/>
          </w:tcPr>
          <w:p w14:paraId="06203C1F"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7EDD8408" w:rsidR="00757099" w:rsidRPr="00425F69" w:rsidRDefault="006556D2"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1,814,996</w:t>
            </w:r>
          </w:p>
        </w:tc>
        <w:tc>
          <w:tcPr>
            <w:tcW w:w="184" w:type="dxa"/>
            <w:tcBorders>
              <w:left w:val="nil"/>
            </w:tcBorders>
          </w:tcPr>
          <w:p w14:paraId="64DBE46A"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tcPr>
          <w:p w14:paraId="62D6A16E" w14:textId="42C1E30A"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1,901,352</w:t>
            </w:r>
          </w:p>
        </w:tc>
        <w:tc>
          <w:tcPr>
            <w:tcW w:w="178" w:type="dxa"/>
          </w:tcPr>
          <w:p w14:paraId="5EFBDA84"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0C408FDF" w:rsidR="00757099" w:rsidRPr="00425F69" w:rsidRDefault="006556D2"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A760391"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5D84120D"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4A53E6AA" w14:textId="77777777">
        <w:trPr>
          <w:cantSplit/>
          <w:trHeight w:val="39"/>
        </w:trPr>
        <w:tc>
          <w:tcPr>
            <w:tcW w:w="3240" w:type="dxa"/>
          </w:tcPr>
          <w:p w14:paraId="30CA7406" w14:textId="77777777" w:rsidR="00757099" w:rsidRPr="003C4453" w:rsidRDefault="00757099" w:rsidP="00757099">
            <w:pPr>
              <w:spacing w:line="240" w:lineRule="atLeast"/>
              <w:ind w:left="19"/>
              <w:rPr>
                <w:rFonts w:ascii="Calibri" w:hAnsi="Calibri" w:cs="Calibri"/>
                <w:b/>
                <w:bCs/>
                <w:sz w:val="22"/>
                <w:szCs w:val="22"/>
              </w:rPr>
            </w:pPr>
          </w:p>
        </w:tc>
        <w:tc>
          <w:tcPr>
            <w:tcW w:w="1440" w:type="dxa"/>
            <w:tcBorders>
              <w:top w:val="single" w:sz="4" w:space="0" w:color="auto"/>
            </w:tcBorders>
            <w:shd w:val="clear" w:color="auto" w:fill="auto"/>
            <w:vAlign w:val="center"/>
          </w:tcPr>
          <w:p w14:paraId="61D1E810" w14:textId="0E969CE8" w:rsidR="00757099" w:rsidRPr="002440DC" w:rsidRDefault="006556D2" w:rsidP="00757099">
            <w:pPr>
              <w:tabs>
                <w:tab w:val="decimal" w:pos="1272"/>
              </w:tabs>
              <w:ind w:left="-108" w:right="-108"/>
              <w:rPr>
                <w:rFonts w:ascii="Calibri" w:eastAsia="Calibri" w:hAnsi="Calibri" w:cs="Calibri"/>
                <w:sz w:val="22"/>
                <w:szCs w:val="22"/>
              </w:rPr>
            </w:pPr>
            <w:r>
              <w:rPr>
                <w:rFonts w:ascii="Calibri" w:eastAsia="Calibri" w:hAnsi="Calibri" w:cs="Calibri"/>
                <w:sz w:val="22"/>
                <w:szCs w:val="22"/>
              </w:rPr>
              <w:t>2,488,875,526</w:t>
            </w:r>
          </w:p>
        </w:tc>
        <w:tc>
          <w:tcPr>
            <w:tcW w:w="184" w:type="dxa"/>
          </w:tcPr>
          <w:p w14:paraId="4CC09E81" w14:textId="77777777" w:rsidR="00757099" w:rsidRPr="002440DC" w:rsidRDefault="00757099" w:rsidP="00757099">
            <w:pPr>
              <w:pStyle w:val="Heading1"/>
              <w:spacing w:line="240" w:lineRule="atLeast"/>
              <w:ind w:left="0" w:right="65"/>
              <w:jc w:val="right"/>
              <w:rPr>
                <w:rFonts w:ascii="Calibri" w:hAnsi="Calibri" w:cs="Calibri"/>
                <w:b w:val="0"/>
                <w:bCs w:val="0"/>
              </w:rPr>
            </w:pPr>
          </w:p>
        </w:tc>
        <w:tc>
          <w:tcPr>
            <w:tcW w:w="1409" w:type="dxa"/>
            <w:tcBorders>
              <w:top w:val="single" w:sz="4" w:space="0" w:color="auto"/>
            </w:tcBorders>
            <w:vAlign w:val="center"/>
          </w:tcPr>
          <w:p w14:paraId="148D9BE6" w14:textId="7D7FD690" w:rsidR="00757099" w:rsidRPr="002440DC" w:rsidRDefault="00757099" w:rsidP="00757099">
            <w:pPr>
              <w:tabs>
                <w:tab w:val="decimal" w:pos="1260"/>
              </w:tabs>
              <w:ind w:left="-108" w:right="-108"/>
              <w:rPr>
                <w:rFonts w:ascii="Calibri" w:eastAsia="Calibri" w:hAnsi="Calibri" w:cs="Calibri"/>
                <w:sz w:val="22"/>
                <w:szCs w:val="22"/>
              </w:rPr>
            </w:pPr>
            <w:r w:rsidRPr="002440DC">
              <w:rPr>
                <w:rFonts w:ascii="Calibri" w:eastAsia="Calibri" w:hAnsi="Calibri" w:cs="Calibri"/>
                <w:sz w:val="22"/>
                <w:szCs w:val="22"/>
              </w:rPr>
              <w:t>2,504,570,625</w:t>
            </w:r>
          </w:p>
        </w:tc>
        <w:tc>
          <w:tcPr>
            <w:tcW w:w="178" w:type="dxa"/>
          </w:tcPr>
          <w:p w14:paraId="17A282A6" w14:textId="77777777" w:rsidR="00757099" w:rsidRPr="002440DC" w:rsidRDefault="00757099" w:rsidP="00757099">
            <w:pPr>
              <w:tabs>
                <w:tab w:val="decimal" w:pos="947"/>
              </w:tabs>
              <w:ind w:left="-108" w:right="-108"/>
              <w:rPr>
                <w:rFonts w:ascii="Calibri" w:eastAsia="Calibri" w:hAnsi="Calibri" w:cs="Calibri"/>
                <w:sz w:val="22"/>
                <w:szCs w:val="22"/>
              </w:rPr>
            </w:pPr>
          </w:p>
        </w:tc>
        <w:tc>
          <w:tcPr>
            <w:tcW w:w="1379" w:type="dxa"/>
            <w:tcBorders>
              <w:top w:val="single" w:sz="4" w:space="0" w:color="auto"/>
            </w:tcBorders>
            <w:vAlign w:val="bottom"/>
          </w:tcPr>
          <w:p w14:paraId="507AE7B4" w14:textId="3E95E765" w:rsidR="00757099" w:rsidRPr="002440DC" w:rsidRDefault="006556D2" w:rsidP="00757099">
            <w:pPr>
              <w:tabs>
                <w:tab w:val="decimal" w:pos="1212"/>
              </w:tabs>
              <w:ind w:left="-108" w:right="-108"/>
              <w:rPr>
                <w:rFonts w:ascii="Calibri" w:eastAsia="Calibri" w:hAnsi="Calibri" w:cs="Calibri"/>
                <w:sz w:val="22"/>
                <w:szCs w:val="22"/>
              </w:rPr>
            </w:pPr>
            <w:r>
              <w:rPr>
                <w:rFonts w:ascii="Calibri" w:eastAsia="Calibri" w:hAnsi="Calibri" w:cs="Calibri"/>
                <w:sz w:val="22"/>
                <w:szCs w:val="22"/>
              </w:rPr>
              <w:t>564,562,344</w:t>
            </w:r>
          </w:p>
        </w:tc>
        <w:tc>
          <w:tcPr>
            <w:tcW w:w="180" w:type="dxa"/>
          </w:tcPr>
          <w:p w14:paraId="1617D696" w14:textId="77777777" w:rsidR="00757099" w:rsidRPr="002440DC" w:rsidRDefault="00757099" w:rsidP="00757099">
            <w:pPr>
              <w:pStyle w:val="Heading1"/>
              <w:spacing w:line="240" w:lineRule="atLeast"/>
              <w:ind w:left="0" w:right="65"/>
              <w:jc w:val="right"/>
              <w:rPr>
                <w:rFonts w:ascii="Calibri" w:hAnsi="Calibri" w:cs="Calibri"/>
                <w:b w:val="0"/>
                <w:bCs w:val="0"/>
              </w:rPr>
            </w:pPr>
          </w:p>
        </w:tc>
        <w:tc>
          <w:tcPr>
            <w:tcW w:w="1440" w:type="dxa"/>
            <w:tcBorders>
              <w:top w:val="single" w:sz="4" w:space="0" w:color="auto"/>
            </w:tcBorders>
            <w:vAlign w:val="bottom"/>
          </w:tcPr>
          <w:p w14:paraId="2B8FE513" w14:textId="7EE0574F" w:rsidR="00757099" w:rsidRPr="002440DC" w:rsidRDefault="00757099" w:rsidP="00757099">
            <w:pPr>
              <w:tabs>
                <w:tab w:val="decimal" w:pos="1266"/>
              </w:tabs>
              <w:ind w:left="-108" w:right="-108"/>
              <w:rPr>
                <w:rFonts w:ascii="Calibri" w:eastAsia="Calibri" w:hAnsi="Calibri" w:cs="Calibri"/>
                <w:sz w:val="22"/>
                <w:szCs w:val="22"/>
              </w:rPr>
            </w:pPr>
            <w:r w:rsidRPr="002440DC">
              <w:rPr>
                <w:rFonts w:ascii="Calibri" w:eastAsia="Calibri" w:hAnsi="Calibri" w:cs="Calibri"/>
                <w:sz w:val="22"/>
                <w:szCs w:val="22"/>
              </w:rPr>
              <w:t>466,232,441</w:t>
            </w:r>
          </w:p>
        </w:tc>
      </w:tr>
      <w:tr w:rsidR="00757099" w:rsidRPr="003C4453" w14:paraId="31B52DBB" w14:textId="77777777">
        <w:trPr>
          <w:cantSplit/>
          <w:trHeight w:val="39"/>
        </w:trPr>
        <w:tc>
          <w:tcPr>
            <w:tcW w:w="3240" w:type="dxa"/>
          </w:tcPr>
          <w:p w14:paraId="0FC4DCA8" w14:textId="77777777" w:rsidR="00757099" w:rsidRPr="003C4453" w:rsidRDefault="00757099" w:rsidP="00757099">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757099" w:rsidRPr="00425F69" w:rsidRDefault="00757099" w:rsidP="00757099">
            <w:pPr>
              <w:tabs>
                <w:tab w:val="decimal" w:pos="1083"/>
              </w:tabs>
              <w:ind w:left="-108" w:right="-108"/>
              <w:rPr>
                <w:rFonts w:ascii="Calibri" w:eastAsia="Calibri" w:hAnsi="Calibri" w:cs="Calibri"/>
                <w:sz w:val="22"/>
                <w:szCs w:val="22"/>
              </w:rPr>
            </w:pPr>
          </w:p>
        </w:tc>
        <w:tc>
          <w:tcPr>
            <w:tcW w:w="184" w:type="dxa"/>
          </w:tcPr>
          <w:p w14:paraId="71F75637"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09" w:type="dxa"/>
          </w:tcPr>
          <w:p w14:paraId="38B37E35" w14:textId="77777777" w:rsidR="00757099" w:rsidRPr="00425F69" w:rsidRDefault="00757099" w:rsidP="00757099">
            <w:pPr>
              <w:tabs>
                <w:tab w:val="decimal" w:pos="1089"/>
              </w:tabs>
              <w:ind w:left="-108" w:right="-108"/>
              <w:rPr>
                <w:rFonts w:ascii="Calibri" w:eastAsia="Calibri" w:hAnsi="Calibri" w:cs="Calibri"/>
                <w:sz w:val="22"/>
                <w:szCs w:val="22"/>
              </w:rPr>
            </w:pPr>
          </w:p>
        </w:tc>
        <w:tc>
          <w:tcPr>
            <w:tcW w:w="178" w:type="dxa"/>
          </w:tcPr>
          <w:p w14:paraId="58FD8567"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757099" w:rsidRPr="00425F69" w:rsidRDefault="00757099" w:rsidP="00757099">
            <w:pPr>
              <w:tabs>
                <w:tab w:val="decimal" w:pos="1102"/>
              </w:tabs>
              <w:ind w:left="-108" w:right="-108"/>
              <w:rPr>
                <w:rFonts w:ascii="Calibri" w:eastAsia="Calibri" w:hAnsi="Calibri" w:cs="Calibri"/>
                <w:sz w:val="22"/>
                <w:szCs w:val="22"/>
              </w:rPr>
            </w:pPr>
          </w:p>
        </w:tc>
        <w:tc>
          <w:tcPr>
            <w:tcW w:w="180" w:type="dxa"/>
          </w:tcPr>
          <w:p w14:paraId="6F09A9C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757099" w:rsidRPr="00425F69" w:rsidRDefault="00757099" w:rsidP="00757099">
            <w:pPr>
              <w:tabs>
                <w:tab w:val="decimal" w:pos="1090"/>
              </w:tabs>
              <w:ind w:left="-108" w:right="-108"/>
              <w:rPr>
                <w:rFonts w:ascii="Calibri" w:eastAsia="Calibri" w:hAnsi="Calibri" w:cs="Calibri"/>
                <w:sz w:val="22"/>
                <w:szCs w:val="22"/>
              </w:rPr>
            </w:pPr>
          </w:p>
        </w:tc>
      </w:tr>
      <w:tr w:rsidR="00757099" w:rsidRPr="003C4453" w14:paraId="6A40862F" w14:textId="77777777">
        <w:trPr>
          <w:cantSplit/>
          <w:trHeight w:val="39"/>
        </w:trPr>
        <w:tc>
          <w:tcPr>
            <w:tcW w:w="3240" w:type="dxa"/>
          </w:tcPr>
          <w:p w14:paraId="0EA822D2" w14:textId="612DD2B9" w:rsidR="00757099" w:rsidRPr="003C4453" w:rsidRDefault="00224FA0" w:rsidP="00757099">
            <w:pPr>
              <w:spacing w:line="240" w:lineRule="atLeast"/>
              <w:ind w:left="453" w:right="-93"/>
              <w:rPr>
                <w:rFonts w:ascii="Calibri" w:eastAsia="Arial Unicode MS" w:hAnsi="Calibri" w:cs="Calibri"/>
                <w:sz w:val="22"/>
                <w:szCs w:val="22"/>
              </w:rPr>
            </w:pPr>
            <w:r>
              <w:rPr>
                <w:rFonts w:ascii="Calibri" w:eastAsia="Arial Unicode MS" w:hAnsi="Calibri" w:cs="Browallia New"/>
                <w:sz w:val="22"/>
                <w:szCs w:val="28"/>
              </w:rPr>
              <w:t>l</w:t>
            </w:r>
            <w:r w:rsidR="00757099" w:rsidRPr="00A55557">
              <w:rPr>
                <w:rFonts w:ascii="Calibri" w:eastAsia="Arial Unicode MS" w:hAnsi="Calibri" w:cs="Calibri"/>
                <w:sz w:val="22"/>
                <w:szCs w:val="22"/>
              </w:rPr>
              <w:t>and and houses</w:t>
            </w:r>
          </w:p>
        </w:tc>
        <w:tc>
          <w:tcPr>
            <w:tcW w:w="1440" w:type="dxa"/>
            <w:tcBorders>
              <w:bottom w:val="single" w:sz="4" w:space="0" w:color="auto"/>
            </w:tcBorders>
            <w:shd w:val="clear" w:color="auto" w:fill="auto"/>
          </w:tcPr>
          <w:p w14:paraId="634C9B7E" w14:textId="095A9423" w:rsidR="00757099" w:rsidRPr="00425F69" w:rsidRDefault="006556D2" w:rsidP="00757099">
            <w:pPr>
              <w:tabs>
                <w:tab w:val="decimal" w:pos="1277"/>
              </w:tabs>
              <w:ind w:left="-108" w:right="-108"/>
              <w:rPr>
                <w:rFonts w:ascii="Calibri" w:eastAsia="Calibri" w:hAnsi="Calibri" w:cs="Calibri"/>
                <w:sz w:val="22"/>
                <w:szCs w:val="22"/>
              </w:rPr>
            </w:pPr>
            <w:r>
              <w:rPr>
                <w:rFonts w:ascii="Calibri" w:eastAsia="Calibri" w:hAnsi="Calibri" w:cs="Calibri"/>
                <w:sz w:val="22"/>
                <w:szCs w:val="22"/>
              </w:rPr>
              <w:t>(15,903,273)</w:t>
            </w:r>
          </w:p>
        </w:tc>
        <w:tc>
          <w:tcPr>
            <w:tcW w:w="184" w:type="dxa"/>
          </w:tcPr>
          <w:p w14:paraId="0CF61C60"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tcPr>
          <w:p w14:paraId="58AB3C0E" w14:textId="2DD17A98"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(15,903,273)</w:t>
            </w:r>
          </w:p>
        </w:tc>
        <w:tc>
          <w:tcPr>
            <w:tcW w:w="178" w:type="dxa"/>
          </w:tcPr>
          <w:p w14:paraId="3C2BD33B"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85358B8" w14:textId="141E9166" w:rsidR="00757099" w:rsidRPr="00425F69" w:rsidRDefault="006556D2" w:rsidP="00757099">
            <w:pPr>
              <w:tabs>
                <w:tab w:val="decimal" w:pos="1212"/>
              </w:tabs>
              <w:ind w:left="-108" w:right="-108"/>
              <w:rPr>
                <w:rFonts w:ascii="Calibri" w:eastAsia="Calibri" w:hAnsi="Calibri" w:cs="Calibri"/>
                <w:sz w:val="22"/>
                <w:szCs w:val="22"/>
              </w:rPr>
            </w:pPr>
            <w:r>
              <w:rPr>
                <w:rFonts w:ascii="Calibri" w:eastAsia="Calibri" w:hAnsi="Calibri" w:cs="Calibri"/>
                <w:sz w:val="22"/>
                <w:szCs w:val="22"/>
              </w:rPr>
              <w:t>(14,595,515)</w:t>
            </w:r>
          </w:p>
        </w:tc>
        <w:tc>
          <w:tcPr>
            <w:tcW w:w="180" w:type="dxa"/>
          </w:tcPr>
          <w:p w14:paraId="307F865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2751052E" w14:textId="473F205C"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(14,595,515)</w:t>
            </w:r>
          </w:p>
        </w:tc>
      </w:tr>
      <w:tr w:rsidR="00757099" w:rsidRPr="003C4453" w14:paraId="64C29000" w14:textId="77777777" w:rsidTr="008B1B48">
        <w:trPr>
          <w:cantSplit/>
          <w:trHeight w:val="39"/>
        </w:trPr>
        <w:tc>
          <w:tcPr>
            <w:tcW w:w="3240" w:type="dxa"/>
          </w:tcPr>
          <w:p w14:paraId="4868960F" w14:textId="77777777" w:rsidR="00757099" w:rsidRPr="003C4453" w:rsidRDefault="00757099" w:rsidP="00757099">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vAlign w:val="bottom"/>
          </w:tcPr>
          <w:p w14:paraId="6F51A73F" w14:textId="062BAAC7" w:rsidR="00757099" w:rsidRPr="00425F69" w:rsidRDefault="006556D2" w:rsidP="0075709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2,472,972,253</w:t>
            </w:r>
          </w:p>
        </w:tc>
        <w:tc>
          <w:tcPr>
            <w:tcW w:w="184" w:type="dxa"/>
            <w:vAlign w:val="bottom"/>
          </w:tcPr>
          <w:p w14:paraId="2A8A0803" w14:textId="77777777" w:rsidR="00757099" w:rsidRPr="00425F69" w:rsidRDefault="00757099" w:rsidP="00757099">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65DC0A5B" w:rsidR="00757099" w:rsidRPr="00425F69" w:rsidRDefault="00757099" w:rsidP="0075709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2,488,667,352</w:t>
            </w:r>
          </w:p>
        </w:tc>
        <w:tc>
          <w:tcPr>
            <w:tcW w:w="178" w:type="dxa"/>
            <w:vAlign w:val="bottom"/>
          </w:tcPr>
          <w:p w14:paraId="29769B1B" w14:textId="5C3C7754" w:rsidR="00757099" w:rsidRPr="00425F69" w:rsidRDefault="00757099" w:rsidP="00757099">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217586FC" w:rsidR="00757099" w:rsidRPr="00425F69" w:rsidRDefault="006556D2" w:rsidP="00757099">
            <w:pPr>
              <w:tabs>
                <w:tab w:val="decimal" w:pos="1212"/>
              </w:tabs>
              <w:ind w:left="-108" w:right="-108"/>
              <w:rPr>
                <w:rFonts w:ascii="Calibri" w:eastAsia="Calibri" w:hAnsi="Calibri" w:cs="Calibri"/>
                <w:b/>
                <w:bCs/>
                <w:sz w:val="22"/>
                <w:szCs w:val="22"/>
              </w:rPr>
            </w:pPr>
            <w:r>
              <w:rPr>
                <w:rFonts w:ascii="Calibri" w:eastAsia="Calibri" w:hAnsi="Calibri" w:cs="Calibri"/>
                <w:b/>
                <w:bCs/>
                <w:sz w:val="22"/>
                <w:szCs w:val="22"/>
              </w:rPr>
              <w:t>549,966,829</w:t>
            </w:r>
          </w:p>
        </w:tc>
        <w:tc>
          <w:tcPr>
            <w:tcW w:w="180" w:type="dxa"/>
            <w:vAlign w:val="bottom"/>
          </w:tcPr>
          <w:p w14:paraId="35AD57CA" w14:textId="77777777" w:rsidR="00757099" w:rsidRPr="00425F69" w:rsidRDefault="00757099" w:rsidP="00757099">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521DBEE9" w:rsidR="00757099" w:rsidRPr="00425F69" w:rsidRDefault="00757099" w:rsidP="0075709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451,636,926</w:t>
            </w:r>
          </w:p>
        </w:tc>
      </w:tr>
    </w:tbl>
    <w:p w14:paraId="47C34590" w14:textId="77777777" w:rsidR="001A1AFB" w:rsidRDefault="001A1AFB" w:rsidP="00BE009F">
      <w:pPr>
        <w:spacing w:line="240" w:lineRule="atLeast"/>
        <w:ind w:left="540"/>
        <w:jc w:val="thaiDistribute"/>
        <w:rPr>
          <w:rFonts w:ascii="Calibri" w:eastAsia="Arial Unicode MS" w:hAnsi="Calibri" w:cs="Calibri"/>
          <w:sz w:val="22"/>
          <w:szCs w:val="22"/>
        </w:rPr>
      </w:pPr>
    </w:p>
    <w:p w14:paraId="38E76F43" w14:textId="77777777" w:rsidR="005C0127" w:rsidRDefault="005C0127" w:rsidP="00BE009F">
      <w:pPr>
        <w:spacing w:line="240" w:lineRule="atLeast"/>
        <w:ind w:left="540"/>
        <w:jc w:val="thaiDistribute"/>
        <w:rPr>
          <w:rFonts w:ascii="Calibri" w:eastAsia="Arial Unicode MS" w:hAnsi="Calibri" w:cs="Calibri"/>
          <w:sz w:val="22"/>
          <w:szCs w:val="22"/>
        </w:rPr>
      </w:pPr>
    </w:p>
    <w:p w14:paraId="6DA8AF50" w14:textId="77777777" w:rsidR="005C0127" w:rsidRDefault="005C0127" w:rsidP="00BE009F">
      <w:pPr>
        <w:spacing w:line="240" w:lineRule="atLeast"/>
        <w:ind w:left="540"/>
        <w:jc w:val="thaiDistribute"/>
        <w:rPr>
          <w:rFonts w:ascii="Calibri" w:eastAsia="Arial Unicode MS" w:hAnsi="Calibri" w:cs="Calibri"/>
          <w:sz w:val="22"/>
          <w:szCs w:val="22"/>
        </w:rPr>
      </w:pPr>
    </w:p>
    <w:p w14:paraId="33934EB6" w14:textId="36CA0059" w:rsidR="00757099" w:rsidRDefault="00A55557" w:rsidP="0013510B">
      <w:pPr>
        <w:spacing w:line="240" w:lineRule="atLeast"/>
        <w:ind w:left="540"/>
        <w:jc w:val="thaiDistribute"/>
        <w:rPr>
          <w:rFonts w:ascii="Calibri" w:eastAsia="Arial Unicode MS" w:hAnsi="Calibri" w:cs="Calibri"/>
          <w:sz w:val="22"/>
          <w:szCs w:val="22"/>
        </w:rPr>
      </w:pPr>
      <w:r w:rsidRPr="000050BF">
        <w:rPr>
          <w:rFonts w:ascii="Calibri" w:eastAsia="Arial Unicode MS" w:hAnsi="Calibri" w:cs="Calibri"/>
          <w:sz w:val="22"/>
          <w:szCs w:val="22"/>
        </w:rPr>
        <w:lastRenderedPageBreak/>
        <w:t xml:space="preserve">As at </w:t>
      </w:r>
      <w:r w:rsidR="005C0127">
        <w:rPr>
          <w:rFonts w:ascii="Calibri" w:eastAsia="Arial Unicode MS" w:hAnsi="Calibri" w:cs="Calibri"/>
          <w:sz w:val="22"/>
          <w:szCs w:val="22"/>
        </w:rPr>
        <w:t xml:space="preserve">30 </w:t>
      </w:r>
      <w:r w:rsidR="00046521">
        <w:rPr>
          <w:rFonts w:ascii="Calibri" w:eastAsia="Arial Unicode MS" w:hAnsi="Calibri" w:cs="Calibri"/>
          <w:sz w:val="22"/>
          <w:szCs w:val="22"/>
        </w:rPr>
        <w:t>September</w:t>
      </w:r>
      <w:r w:rsidR="00AB24CD">
        <w:rPr>
          <w:rFonts w:ascii="Calibri" w:eastAsia="Arial Unicode MS" w:hAnsi="Calibri" w:cs="Calibri"/>
          <w:sz w:val="22"/>
          <w:szCs w:val="22"/>
        </w:rPr>
        <w:t xml:space="preserve"> </w:t>
      </w:r>
      <w:r w:rsidRPr="000050BF">
        <w:rPr>
          <w:rFonts w:ascii="Calibri" w:eastAsia="Arial Unicode MS" w:hAnsi="Calibri" w:cs="Calibri"/>
          <w:sz w:val="22"/>
          <w:szCs w:val="22"/>
        </w:rPr>
        <w:t>202</w:t>
      </w:r>
      <w:r w:rsidR="00AB24CD">
        <w:rPr>
          <w:rFonts w:ascii="Calibri" w:eastAsia="Arial Unicode MS" w:hAnsi="Calibri" w:cs="Calibri"/>
          <w:sz w:val="22"/>
          <w:szCs w:val="22"/>
        </w:rPr>
        <w:t>4</w:t>
      </w:r>
      <w:r w:rsidRPr="000050BF">
        <w:rPr>
          <w:rFonts w:ascii="Calibri" w:eastAsia="Arial Unicode MS" w:hAnsi="Calibri" w:cs="Calibri"/>
          <w:sz w:val="22"/>
          <w:szCs w:val="22"/>
        </w:rPr>
        <w:t xml:space="preserve">, the Group and the Company have pledged </w:t>
      </w:r>
      <w:r w:rsidR="000654DF" w:rsidRPr="000050BF">
        <w:rPr>
          <w:rFonts w:ascii="Calibri" w:eastAsia="Arial Unicode MS" w:hAnsi="Calibri" w:cs="Calibri"/>
          <w:sz w:val="22"/>
          <w:szCs w:val="22"/>
        </w:rPr>
        <w:t>ab</w:t>
      </w:r>
      <w:r w:rsidR="00B84594" w:rsidRPr="000050BF">
        <w:rPr>
          <w:rFonts w:ascii="Calibri" w:eastAsia="Arial Unicode MS" w:hAnsi="Calibri" w:cs="Calibri"/>
          <w:sz w:val="22"/>
          <w:szCs w:val="22"/>
        </w:rPr>
        <w:t xml:space="preserve">ove </w:t>
      </w:r>
      <w:r w:rsidRPr="000050BF">
        <w:rPr>
          <w:rFonts w:ascii="Calibri" w:eastAsia="Arial Unicode MS" w:hAnsi="Calibri" w:cs="Calibri"/>
          <w:sz w:val="22"/>
          <w:szCs w:val="22"/>
        </w:rPr>
        <w:t xml:space="preserve">land, land and house and condominium </w:t>
      </w:r>
      <w:r w:rsidRPr="003863EB">
        <w:rPr>
          <w:rFonts w:ascii="Calibri" w:eastAsia="Arial Unicode MS" w:hAnsi="Calibri" w:cs="Calibri"/>
          <w:sz w:val="22"/>
          <w:szCs w:val="22"/>
        </w:rPr>
        <w:t xml:space="preserve">unit of </w:t>
      </w:r>
      <w:r w:rsidRPr="005C0AAB">
        <w:rPr>
          <w:rFonts w:ascii="Calibri" w:eastAsia="Arial Unicode MS" w:hAnsi="Calibri" w:cs="Calibri"/>
          <w:sz w:val="22"/>
          <w:szCs w:val="22"/>
        </w:rPr>
        <w:t xml:space="preserve">Baht </w:t>
      </w:r>
      <w:r w:rsidR="006556D2" w:rsidRPr="005C0AAB">
        <w:rPr>
          <w:rFonts w:ascii="Calibri" w:eastAsia="Arial Unicode MS" w:hAnsi="Calibri" w:cs="Calibri"/>
          <w:sz w:val="22"/>
          <w:szCs w:val="22"/>
        </w:rPr>
        <w:t>2,429.08</w:t>
      </w:r>
      <w:r w:rsidR="00D00723" w:rsidRPr="005C0AAB">
        <w:rPr>
          <w:rFonts w:ascii="Calibri" w:eastAsia="Arial Unicode MS" w:hAnsi="Calibri" w:cs="Calibri"/>
          <w:sz w:val="22"/>
          <w:szCs w:val="22"/>
        </w:rPr>
        <w:t xml:space="preserve"> </w:t>
      </w:r>
      <w:r w:rsidRPr="005C0AAB">
        <w:rPr>
          <w:rFonts w:ascii="Calibri" w:eastAsia="Arial Unicode MS" w:hAnsi="Calibri" w:cs="Calibri"/>
          <w:sz w:val="22"/>
          <w:szCs w:val="22"/>
        </w:rPr>
        <w:t>million and Baht</w:t>
      </w:r>
      <w:r w:rsidR="003863EB" w:rsidRPr="005C0AAB">
        <w:rPr>
          <w:rFonts w:ascii="Calibri" w:eastAsia="Arial Unicode MS" w:hAnsi="Calibri" w:cs="Calibri"/>
          <w:sz w:val="22"/>
          <w:szCs w:val="22"/>
        </w:rPr>
        <w:t xml:space="preserve"> </w:t>
      </w:r>
      <w:r w:rsidR="007B2548" w:rsidRPr="005C0AAB">
        <w:rPr>
          <w:rFonts w:ascii="Calibri" w:eastAsia="Arial Unicode MS" w:hAnsi="Calibri" w:cs="Calibri"/>
          <w:sz w:val="22"/>
          <w:szCs w:val="22"/>
        </w:rPr>
        <w:t>549.97</w:t>
      </w:r>
      <w:r w:rsidRPr="005C0AAB">
        <w:rPr>
          <w:rFonts w:ascii="Calibri" w:eastAsia="Arial Unicode MS" w:hAnsi="Calibri" w:cs="Calibri"/>
          <w:sz w:val="22"/>
          <w:szCs w:val="22"/>
        </w:rPr>
        <w:t xml:space="preserve"> million</w:t>
      </w:r>
      <w:r w:rsidRPr="003863EB">
        <w:rPr>
          <w:rFonts w:ascii="Calibri" w:eastAsia="Arial Unicode MS" w:hAnsi="Calibri" w:cs="Calibri"/>
          <w:sz w:val="22"/>
          <w:szCs w:val="22"/>
        </w:rPr>
        <w:t>,</w:t>
      </w:r>
      <w:r w:rsidRPr="008759A3">
        <w:rPr>
          <w:rFonts w:ascii="Calibri" w:eastAsia="Arial Unicode MS" w:hAnsi="Calibri" w:cs="Calibri"/>
          <w:sz w:val="22"/>
          <w:szCs w:val="22"/>
        </w:rPr>
        <w:t xml:space="preserve"> respectively</w:t>
      </w:r>
      <w:r w:rsidRPr="000050BF">
        <w:rPr>
          <w:rFonts w:ascii="Calibri" w:eastAsia="Arial Unicode MS" w:hAnsi="Calibri" w:cs="Calibri"/>
          <w:sz w:val="22"/>
          <w:szCs w:val="22"/>
        </w:rPr>
        <w:t xml:space="preserve"> </w:t>
      </w:r>
      <w:r w:rsidRPr="00B71498">
        <w:rPr>
          <w:rFonts w:ascii="Calibri" w:eastAsia="Arial Unicode MS" w:hAnsi="Calibri" w:cs="Calibri"/>
          <w:i/>
          <w:iCs/>
          <w:sz w:val="22"/>
          <w:szCs w:val="22"/>
        </w:rPr>
        <w:t>(</w:t>
      </w:r>
      <w:r w:rsidR="00757099">
        <w:rPr>
          <w:rFonts w:ascii="Calibri" w:eastAsia="Arial Unicode MS" w:hAnsi="Calibri" w:cs="Calibri"/>
          <w:i/>
          <w:iCs/>
          <w:sz w:val="22"/>
          <w:szCs w:val="22"/>
        </w:rPr>
        <w:t>As at 31 December 2023</w:t>
      </w:r>
      <w:r w:rsidRPr="00B71498">
        <w:rPr>
          <w:rFonts w:ascii="Calibri" w:eastAsia="Arial Unicode MS" w:hAnsi="Calibri" w:cs="Calibri"/>
          <w:i/>
          <w:iCs/>
          <w:sz w:val="22"/>
          <w:szCs w:val="22"/>
        </w:rPr>
        <w:t xml:space="preserve">: Baht </w:t>
      </w:r>
      <w:r w:rsidR="00897772">
        <w:rPr>
          <w:rFonts w:ascii="Calibri" w:eastAsia="Arial Unicode MS" w:hAnsi="Calibri" w:cs="Calibri"/>
          <w:i/>
          <w:iCs/>
          <w:sz w:val="22"/>
          <w:szCs w:val="22"/>
        </w:rPr>
        <w:t>2,469.60</w:t>
      </w:r>
      <w:r w:rsidR="00F13707" w:rsidRPr="00B71498">
        <w:rPr>
          <w:rFonts w:ascii="Calibri" w:eastAsia="Arial Unicode MS" w:hAnsi="Calibri" w:cs="Cordia New"/>
          <w:i/>
          <w:iCs/>
          <w:sz w:val="22"/>
          <w:szCs w:val="22"/>
        </w:rPr>
        <w:t xml:space="preserve"> </w:t>
      </w:r>
      <w:r w:rsidRPr="00B71498">
        <w:rPr>
          <w:rFonts w:ascii="Calibri" w:eastAsia="Arial Unicode MS" w:hAnsi="Calibri" w:cs="Calibri"/>
          <w:i/>
          <w:iCs/>
          <w:sz w:val="22"/>
          <w:szCs w:val="22"/>
        </w:rPr>
        <w:t xml:space="preserve">million and Baht </w:t>
      </w:r>
      <w:r w:rsidR="00897772">
        <w:rPr>
          <w:rFonts w:ascii="Calibri" w:eastAsia="Arial Unicode MS" w:hAnsi="Calibri" w:cs="Calibri"/>
          <w:i/>
          <w:iCs/>
          <w:sz w:val="22"/>
          <w:szCs w:val="22"/>
        </w:rPr>
        <w:t xml:space="preserve">451.64 </w:t>
      </w:r>
      <w:r w:rsidRPr="00B71498">
        <w:rPr>
          <w:rFonts w:ascii="Calibri" w:eastAsia="Arial Unicode MS" w:hAnsi="Calibri" w:cs="Calibri"/>
          <w:i/>
          <w:iCs/>
          <w:sz w:val="22"/>
          <w:szCs w:val="22"/>
        </w:rPr>
        <w:t>million, respectively)</w:t>
      </w:r>
      <w:r w:rsidRPr="000050BF">
        <w:rPr>
          <w:rFonts w:ascii="Calibri" w:eastAsia="Arial Unicode MS" w:hAnsi="Calibri" w:cs="Calibri"/>
          <w:sz w:val="22"/>
          <w:szCs w:val="22"/>
        </w:rPr>
        <w:t xml:space="preserve"> as collaterals for short-term</w:t>
      </w:r>
      <w:r w:rsidR="00F13707"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 xml:space="preserve">and long-term </w:t>
      </w:r>
      <w:r w:rsidRPr="0013510B">
        <w:rPr>
          <w:rFonts w:ascii="Calibri" w:eastAsia="Arial Unicode MS" w:hAnsi="Calibri" w:cs="Calibri"/>
          <w:sz w:val="22"/>
          <w:szCs w:val="22"/>
        </w:rPr>
        <w:t>borrowings</w:t>
      </w:r>
      <w:r w:rsidR="009F5114" w:rsidRPr="0013510B">
        <w:rPr>
          <w:rFonts w:ascii="Calibri" w:eastAsia="Arial Unicode MS" w:hAnsi="Calibri" w:cs="Calibri"/>
          <w:sz w:val="22"/>
          <w:szCs w:val="22"/>
        </w:rPr>
        <w:t xml:space="preserve"> </w:t>
      </w:r>
      <w:r w:rsidR="00C23F73">
        <w:rPr>
          <w:rFonts w:ascii="Calibri" w:eastAsia="Arial Unicode MS" w:hAnsi="Calibri" w:cs="Browallia New"/>
          <w:sz w:val="22"/>
          <w:szCs w:val="28"/>
        </w:rPr>
        <w:t>and</w:t>
      </w:r>
      <w:r w:rsidR="0035068E">
        <w:rPr>
          <w:rFonts w:ascii="Calibri" w:eastAsia="Arial Unicode MS" w:hAnsi="Calibri" w:cs="Browallia New"/>
          <w:sz w:val="22"/>
          <w:szCs w:val="28"/>
        </w:rPr>
        <w:t xml:space="preserve"> debentures </w:t>
      </w:r>
      <w:r w:rsidR="00F13707" w:rsidRPr="0013510B">
        <w:rPr>
          <w:rFonts w:ascii="Calibri" w:eastAsia="Arial Unicode MS" w:hAnsi="Calibri" w:cs="Calibri"/>
          <w:sz w:val="22"/>
          <w:szCs w:val="22"/>
        </w:rPr>
        <w:t>in n</w:t>
      </w:r>
      <w:r w:rsidRPr="0013510B">
        <w:rPr>
          <w:rFonts w:ascii="Calibri" w:eastAsia="Arial Unicode MS" w:hAnsi="Calibri" w:cs="Calibri"/>
          <w:sz w:val="22"/>
          <w:szCs w:val="22"/>
        </w:rPr>
        <w:t xml:space="preserve">ote </w:t>
      </w:r>
      <w:r w:rsidR="0013510B" w:rsidRPr="0013510B">
        <w:rPr>
          <w:rFonts w:ascii="Calibri" w:eastAsia="Arial Unicode MS" w:hAnsi="Calibri" w:cs="Calibri"/>
          <w:sz w:val="22"/>
          <w:szCs w:val="22"/>
        </w:rPr>
        <w:t>15</w:t>
      </w:r>
      <w:r w:rsidR="0035068E">
        <w:rPr>
          <w:rFonts w:ascii="Calibri" w:eastAsia="Arial Unicode MS" w:hAnsi="Calibri" w:cs="Calibri"/>
          <w:sz w:val="22"/>
          <w:szCs w:val="22"/>
        </w:rPr>
        <w:t xml:space="preserve"> and 16</w:t>
      </w:r>
      <w:r w:rsidRPr="0013510B">
        <w:rPr>
          <w:rFonts w:ascii="Calibri" w:eastAsia="Arial Unicode MS" w:hAnsi="Calibri" w:cs="Calibri"/>
          <w:sz w:val="22"/>
          <w:szCs w:val="22"/>
        </w:rPr>
        <w:t>.</w:t>
      </w:r>
    </w:p>
    <w:p w14:paraId="0B7FDFF2" w14:textId="77777777" w:rsidR="005C0127" w:rsidRPr="00B176D5" w:rsidRDefault="005C0127" w:rsidP="0013510B">
      <w:pPr>
        <w:spacing w:line="240" w:lineRule="atLeast"/>
        <w:ind w:left="540"/>
        <w:jc w:val="thaiDistribute"/>
        <w:rPr>
          <w:rFonts w:ascii="Calibri" w:eastAsia="Arial Unicode MS" w:hAnsi="Calibri" w:cs="Calibri"/>
          <w:sz w:val="22"/>
          <w:szCs w:val="22"/>
        </w:rPr>
      </w:pPr>
    </w:p>
    <w:p w14:paraId="5BFA1CA7" w14:textId="77777777" w:rsidR="00221065" w:rsidRPr="00B176D5"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176D5">
        <w:rPr>
          <w:rFonts w:ascii="Calibri" w:eastAsia="Arial Unicode MS" w:hAnsi="Calibri" w:cs="Calibri"/>
          <w:b/>
          <w:bCs/>
          <w:sz w:val="22"/>
          <w:szCs w:val="22"/>
        </w:rPr>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3C4453" w14:paraId="7F491D3A" w14:textId="77777777" w:rsidTr="00DA49F4">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757099" w:rsidRPr="003C4453" w14:paraId="5D879644" w14:textId="77777777" w:rsidTr="00DA49F4">
        <w:trPr>
          <w:cantSplit/>
          <w:tblHeader/>
        </w:trPr>
        <w:tc>
          <w:tcPr>
            <w:tcW w:w="3420" w:type="dxa"/>
          </w:tcPr>
          <w:p w14:paraId="36D3D08B"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76F44740" w14:textId="1A4CFD3C" w:rsidR="00757099" w:rsidRPr="003C4453" w:rsidRDefault="00B4000A"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 xml:space="preserve">30 </w:t>
            </w:r>
            <w:r w:rsidR="007E7AC8">
              <w:rPr>
                <w:rFonts w:ascii="Calibri" w:hAnsi="Calibri" w:cs="Calibri"/>
                <w:b w:val="0"/>
                <w:bCs/>
                <w:szCs w:val="28"/>
                <w:lang w:val="en-US" w:bidi="th-TH"/>
              </w:rPr>
              <w:t>September</w:t>
            </w:r>
          </w:p>
        </w:tc>
        <w:tc>
          <w:tcPr>
            <w:tcW w:w="181" w:type="dxa"/>
          </w:tcPr>
          <w:p w14:paraId="145E4B87"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00843577" w14:textId="165F4AB3"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6B03CB47"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0B9A53B7" w14:textId="3C3D2AA3" w:rsidR="00757099" w:rsidRPr="003C4453" w:rsidRDefault="00B4000A"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 xml:space="preserve">30 </w:t>
            </w:r>
            <w:r w:rsidR="007E7AC8">
              <w:rPr>
                <w:rFonts w:ascii="Calibri" w:hAnsi="Calibri" w:cs="Calibri"/>
                <w:b w:val="0"/>
                <w:bCs/>
                <w:szCs w:val="28"/>
                <w:lang w:val="en-US" w:bidi="th-TH"/>
              </w:rPr>
              <w:t>September</w:t>
            </w:r>
          </w:p>
        </w:tc>
        <w:tc>
          <w:tcPr>
            <w:tcW w:w="180" w:type="dxa"/>
          </w:tcPr>
          <w:p w14:paraId="3A8A484E"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6604B459" w14:textId="13D547C4"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757099" w:rsidRPr="003C4453" w14:paraId="25CC9890" w14:textId="77777777" w:rsidTr="00DA49F4">
        <w:trPr>
          <w:cantSplit/>
          <w:tblHeader/>
        </w:trPr>
        <w:tc>
          <w:tcPr>
            <w:tcW w:w="3420" w:type="dxa"/>
          </w:tcPr>
          <w:p w14:paraId="2BA6B238"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350FD5C1" w14:textId="782EE4CB"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3B881B90"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6F9643F8" w14:textId="3A0C4199"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72BA6712"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7410FF9E" w14:textId="033D5C2F"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4B2B47C2"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566CC4F4" w14:textId="64062321"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221065" w:rsidRPr="003C4453" w14:paraId="22324624" w14:textId="77777777" w:rsidTr="00DA49F4">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57099" w:rsidRPr="003C4453" w14:paraId="11A61C4F" w14:textId="77777777">
        <w:trPr>
          <w:cantSplit/>
          <w:trHeight w:val="39"/>
        </w:trPr>
        <w:tc>
          <w:tcPr>
            <w:tcW w:w="3420" w:type="dxa"/>
          </w:tcPr>
          <w:p w14:paraId="7DB988F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074663D7" w:rsidR="00757099" w:rsidRPr="00425F69" w:rsidRDefault="0022653E"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6,528,778,369</w:t>
            </w:r>
          </w:p>
        </w:tc>
        <w:tc>
          <w:tcPr>
            <w:tcW w:w="181" w:type="dxa"/>
            <w:tcBorders>
              <w:left w:val="nil"/>
            </w:tcBorders>
          </w:tcPr>
          <w:p w14:paraId="77954504"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1841D34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6,389,742,633</w:t>
            </w:r>
          </w:p>
        </w:tc>
        <w:tc>
          <w:tcPr>
            <w:tcW w:w="180" w:type="dxa"/>
          </w:tcPr>
          <w:p w14:paraId="03560A5F"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6D88B9F" w14:textId="46F12818" w:rsidR="00757099" w:rsidRPr="00425F69" w:rsidRDefault="007B2548"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1,081,580,561</w:t>
            </w:r>
          </w:p>
        </w:tc>
        <w:tc>
          <w:tcPr>
            <w:tcW w:w="180" w:type="dxa"/>
          </w:tcPr>
          <w:p w14:paraId="0C71139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15435AD0"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1,108,534,252</w:t>
            </w:r>
          </w:p>
        </w:tc>
      </w:tr>
      <w:tr w:rsidR="00757099" w:rsidRPr="003C4453" w14:paraId="5BFD5302" w14:textId="77777777">
        <w:trPr>
          <w:cantSplit/>
          <w:trHeight w:val="39"/>
        </w:trPr>
        <w:tc>
          <w:tcPr>
            <w:tcW w:w="3420" w:type="dxa"/>
          </w:tcPr>
          <w:p w14:paraId="2C98C6E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76605643" w:rsidR="00757099" w:rsidRPr="00425F69" w:rsidRDefault="0022653E"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908,199,648</w:t>
            </w:r>
          </w:p>
        </w:tc>
        <w:tc>
          <w:tcPr>
            <w:tcW w:w="181" w:type="dxa"/>
            <w:tcBorders>
              <w:left w:val="nil"/>
            </w:tcBorders>
          </w:tcPr>
          <w:p w14:paraId="74240CD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1377544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861,297,243</w:t>
            </w:r>
          </w:p>
        </w:tc>
        <w:tc>
          <w:tcPr>
            <w:tcW w:w="180" w:type="dxa"/>
          </w:tcPr>
          <w:p w14:paraId="5488BFCC"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D32D0AD" w14:textId="7FC20042" w:rsidR="00757099" w:rsidRPr="00425F69" w:rsidRDefault="007B2548"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25,943,548</w:t>
            </w:r>
          </w:p>
        </w:tc>
        <w:tc>
          <w:tcPr>
            <w:tcW w:w="180" w:type="dxa"/>
          </w:tcPr>
          <w:p w14:paraId="417C2EFA"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0DC545CF"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64,820,630</w:t>
            </w:r>
          </w:p>
        </w:tc>
      </w:tr>
      <w:tr w:rsidR="00757099" w:rsidRPr="003C4453" w14:paraId="0F2090A4" w14:textId="77777777">
        <w:trPr>
          <w:cantSplit/>
          <w:trHeight w:val="39"/>
        </w:trPr>
        <w:tc>
          <w:tcPr>
            <w:tcW w:w="3420" w:type="dxa"/>
          </w:tcPr>
          <w:p w14:paraId="2066619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7671AB4B" w:rsidR="00757099" w:rsidRPr="00425F69" w:rsidRDefault="0022653E"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1,437,488,862</w:t>
            </w:r>
          </w:p>
        </w:tc>
        <w:tc>
          <w:tcPr>
            <w:tcW w:w="181" w:type="dxa"/>
            <w:tcBorders>
              <w:left w:val="nil"/>
            </w:tcBorders>
          </w:tcPr>
          <w:p w14:paraId="050AF188"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105D55C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1,310,267,458</w:t>
            </w:r>
          </w:p>
        </w:tc>
        <w:tc>
          <w:tcPr>
            <w:tcW w:w="180" w:type="dxa"/>
          </w:tcPr>
          <w:p w14:paraId="396F9899"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093E0844" w14:textId="09B500D7" w:rsidR="00757099" w:rsidRPr="00425F69" w:rsidRDefault="007B2548"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85,348,830</w:t>
            </w:r>
          </w:p>
        </w:tc>
        <w:tc>
          <w:tcPr>
            <w:tcW w:w="180" w:type="dxa"/>
          </w:tcPr>
          <w:p w14:paraId="2BCFD4A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676EB508"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113,820,439</w:t>
            </w:r>
          </w:p>
        </w:tc>
      </w:tr>
      <w:tr w:rsidR="00757099" w:rsidRPr="003C4453" w14:paraId="1AF2B397" w14:textId="77777777">
        <w:trPr>
          <w:cantSplit/>
          <w:trHeight w:val="39"/>
        </w:trPr>
        <w:tc>
          <w:tcPr>
            <w:tcW w:w="3420" w:type="dxa"/>
          </w:tcPr>
          <w:p w14:paraId="6F598F69" w14:textId="77777777" w:rsidR="00757099" w:rsidRPr="00C90BCB"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Pr>
          <w:p w14:paraId="59DF92F3" w14:textId="2F677F3E" w:rsidR="00757099" w:rsidRPr="008B1B48" w:rsidRDefault="0022653E"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607,229,014</w:t>
            </w:r>
          </w:p>
        </w:tc>
        <w:tc>
          <w:tcPr>
            <w:tcW w:w="181" w:type="dxa"/>
            <w:tcBorders>
              <w:left w:val="nil"/>
            </w:tcBorders>
          </w:tcPr>
          <w:p w14:paraId="71154C04"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0D3CD28E" w:rsidR="00757099" w:rsidRPr="008B1B48"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454,136,839</w:t>
            </w:r>
          </w:p>
        </w:tc>
        <w:tc>
          <w:tcPr>
            <w:tcW w:w="180" w:type="dxa"/>
          </w:tcPr>
          <w:p w14:paraId="28E973A4"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F062C41" w14:textId="3428F978" w:rsidR="00757099" w:rsidRPr="008B1B48" w:rsidRDefault="007B2548"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33,639,909</w:t>
            </w:r>
          </w:p>
        </w:tc>
        <w:tc>
          <w:tcPr>
            <w:tcW w:w="180" w:type="dxa"/>
          </w:tcPr>
          <w:p w14:paraId="4ADC6CA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07196AB1" w:rsidR="00757099" w:rsidRPr="008B1B48"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49,747,012</w:t>
            </w:r>
          </w:p>
        </w:tc>
      </w:tr>
      <w:tr w:rsidR="00757099" w:rsidRPr="003C4453" w14:paraId="387F34ED" w14:textId="77777777" w:rsidTr="00DA49F4">
        <w:trPr>
          <w:cantSplit/>
          <w:trHeight w:val="39"/>
        </w:trPr>
        <w:tc>
          <w:tcPr>
            <w:tcW w:w="3420" w:type="dxa"/>
          </w:tcPr>
          <w:p w14:paraId="6BE073D5" w14:textId="77777777" w:rsidR="00757099" w:rsidRPr="003C4453" w:rsidRDefault="00757099" w:rsidP="00757099">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1CC89343" w14:textId="5E37384B" w:rsidR="00757099" w:rsidRPr="008B1B48" w:rsidRDefault="0022653E" w:rsidP="00757099">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9,481,695,893</w:t>
            </w:r>
          </w:p>
        </w:tc>
        <w:tc>
          <w:tcPr>
            <w:tcW w:w="181" w:type="dxa"/>
            <w:vAlign w:val="bottom"/>
          </w:tcPr>
          <w:p w14:paraId="55C645EF" w14:textId="77777777" w:rsidR="00757099" w:rsidRPr="008B1B48" w:rsidRDefault="00757099" w:rsidP="00757099">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7A71941F" w:rsidR="00757099" w:rsidRPr="008B1B48" w:rsidRDefault="00757099" w:rsidP="00757099">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9,015,444,173</w:t>
            </w:r>
          </w:p>
        </w:tc>
        <w:tc>
          <w:tcPr>
            <w:tcW w:w="180" w:type="dxa"/>
            <w:vAlign w:val="bottom"/>
          </w:tcPr>
          <w:p w14:paraId="6A1795A4" w14:textId="77777777" w:rsidR="00757099" w:rsidRPr="008B1B48" w:rsidRDefault="00757099" w:rsidP="0075709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77065FA8" w:rsidR="00757099" w:rsidRPr="00A53D7B" w:rsidRDefault="0022653E" w:rsidP="0075709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1,226,512,848</w:t>
            </w:r>
          </w:p>
        </w:tc>
        <w:tc>
          <w:tcPr>
            <w:tcW w:w="180" w:type="dxa"/>
            <w:vAlign w:val="bottom"/>
          </w:tcPr>
          <w:p w14:paraId="6C3C4D6C" w14:textId="77777777" w:rsidR="00757099" w:rsidRPr="008B1B48" w:rsidRDefault="00757099" w:rsidP="00757099">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391BFBB0" w:rsidR="00757099" w:rsidRPr="008B1B48" w:rsidRDefault="00757099" w:rsidP="00757099">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1,336,922,333</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3AC60682" w14:textId="22B6A6BF" w:rsidR="00221065" w:rsidRDefault="00221065" w:rsidP="00221065">
      <w:pPr>
        <w:spacing w:line="240" w:lineRule="atLeast"/>
        <w:ind w:left="540"/>
        <w:jc w:val="both"/>
        <w:rPr>
          <w:rFonts w:ascii="Calibri" w:eastAsia="Arial Unicode MS" w:hAnsi="Calibri" w:cstheme="minorBidi"/>
          <w:sz w:val="22"/>
          <w:szCs w:val="22"/>
        </w:rPr>
      </w:pPr>
      <w:r w:rsidRPr="003863EB">
        <w:rPr>
          <w:rFonts w:ascii="Calibri" w:eastAsia="Arial Unicode MS" w:hAnsi="Calibri" w:cs="Calibri"/>
          <w:sz w:val="22"/>
          <w:szCs w:val="22"/>
        </w:rPr>
        <w:t xml:space="preserve">As at </w:t>
      </w:r>
      <w:r w:rsidR="00B4000A" w:rsidRPr="003863EB">
        <w:rPr>
          <w:rFonts w:ascii="Calibri" w:eastAsia="Arial Unicode MS" w:hAnsi="Calibri" w:cs="Calibri"/>
          <w:sz w:val="22"/>
          <w:szCs w:val="22"/>
        </w:rPr>
        <w:t xml:space="preserve">30 </w:t>
      </w:r>
      <w:r w:rsidR="007E7AC8">
        <w:rPr>
          <w:rFonts w:ascii="Calibri" w:eastAsia="Arial Unicode MS" w:hAnsi="Calibri" w:cs="Calibri"/>
          <w:sz w:val="22"/>
          <w:szCs w:val="22"/>
        </w:rPr>
        <w:t>September</w:t>
      </w:r>
      <w:r w:rsidR="00757099" w:rsidRPr="003863EB">
        <w:rPr>
          <w:rFonts w:ascii="Calibri" w:eastAsia="Arial Unicode MS" w:hAnsi="Calibri" w:cs="Calibri"/>
          <w:sz w:val="22"/>
          <w:szCs w:val="22"/>
        </w:rPr>
        <w:t xml:space="preserve"> 2024</w:t>
      </w:r>
      <w:r w:rsidRPr="003863EB">
        <w:rPr>
          <w:rFonts w:ascii="Calibri" w:eastAsia="Arial Unicode MS" w:hAnsi="Calibri" w:cs="Calibri"/>
          <w:sz w:val="22"/>
          <w:szCs w:val="22"/>
        </w:rPr>
        <w:t xml:space="preserve">, the Group and the Company have pledged the above land and constructions of </w:t>
      </w:r>
      <w:r w:rsidRPr="005C0AAB">
        <w:rPr>
          <w:rFonts w:ascii="Calibri" w:eastAsia="Arial Unicode MS" w:hAnsi="Calibri" w:cs="Calibri"/>
          <w:sz w:val="22"/>
          <w:szCs w:val="22"/>
        </w:rPr>
        <w:t xml:space="preserve">Baht </w:t>
      </w:r>
      <w:r w:rsidR="0022653E" w:rsidRPr="005C0AAB">
        <w:rPr>
          <w:rFonts w:ascii="Calibri" w:eastAsia="Arial Unicode MS" w:hAnsi="Calibri" w:cs="Calibri"/>
          <w:sz w:val="22"/>
          <w:szCs w:val="22"/>
        </w:rPr>
        <w:t>9,062.11</w:t>
      </w:r>
      <w:r w:rsidR="00897772" w:rsidRPr="005C0AAB">
        <w:rPr>
          <w:rFonts w:ascii="Calibri" w:eastAsia="Arial Unicode MS" w:hAnsi="Calibri" w:cs="Calibri"/>
          <w:sz w:val="22"/>
          <w:szCs w:val="22"/>
        </w:rPr>
        <w:t xml:space="preserve"> </w:t>
      </w:r>
      <w:r w:rsidRPr="005C0AAB">
        <w:rPr>
          <w:rFonts w:ascii="Calibri" w:eastAsia="Arial Unicode MS" w:hAnsi="Calibri" w:cs="Calibri"/>
          <w:sz w:val="22"/>
          <w:szCs w:val="22"/>
        </w:rPr>
        <w:t xml:space="preserve">million and Baht </w:t>
      </w:r>
      <w:r w:rsidR="0022653E" w:rsidRPr="005C0AAB">
        <w:rPr>
          <w:rFonts w:ascii="Calibri" w:eastAsia="Arial Unicode MS" w:hAnsi="Calibri" w:cs="Calibri"/>
          <w:sz w:val="22"/>
          <w:szCs w:val="22"/>
        </w:rPr>
        <w:t>1,212.24</w:t>
      </w:r>
      <w:r w:rsidRPr="005C0AAB">
        <w:rPr>
          <w:rFonts w:ascii="Calibri" w:eastAsia="Arial Unicode MS" w:hAnsi="Calibri" w:cs="Calibri"/>
          <w:sz w:val="22"/>
          <w:szCs w:val="22"/>
        </w:rPr>
        <w:t xml:space="preserve"> million</w:t>
      </w:r>
      <w:r w:rsidRPr="003863EB">
        <w:rPr>
          <w:rFonts w:ascii="Calibri" w:eastAsia="Arial Unicode MS" w:hAnsi="Calibri" w:cs="Calibri"/>
          <w:sz w:val="22"/>
          <w:szCs w:val="22"/>
        </w:rPr>
        <w:t>,</w:t>
      </w:r>
      <w:r w:rsidRPr="00052B76">
        <w:rPr>
          <w:rFonts w:ascii="Calibri" w:eastAsia="Arial Unicode MS" w:hAnsi="Calibri" w:cs="Calibri"/>
          <w:sz w:val="22"/>
          <w:szCs w:val="22"/>
        </w:rPr>
        <w:t xml:space="preserve"> respectively </w:t>
      </w:r>
      <w:r w:rsidRPr="00052B76">
        <w:rPr>
          <w:rFonts w:ascii="Calibri" w:eastAsia="Arial Unicode MS" w:hAnsi="Calibri" w:cs="Calibri"/>
          <w:i/>
          <w:iCs/>
          <w:sz w:val="22"/>
          <w:szCs w:val="22"/>
        </w:rPr>
        <w:t>(</w:t>
      </w:r>
      <w:r w:rsidR="00757099" w:rsidRPr="00052B76">
        <w:rPr>
          <w:rFonts w:ascii="Calibri" w:eastAsia="Arial Unicode MS" w:hAnsi="Calibri" w:cs="Calibri"/>
          <w:i/>
          <w:iCs/>
          <w:sz w:val="22"/>
          <w:szCs w:val="22"/>
        </w:rPr>
        <w:t>As at 31 December 2023</w:t>
      </w:r>
      <w:r w:rsidRPr="00052B76">
        <w:rPr>
          <w:rFonts w:ascii="Calibri" w:eastAsia="Arial Unicode MS" w:hAnsi="Calibri" w:cs="Calibri"/>
          <w:i/>
          <w:iCs/>
          <w:sz w:val="22"/>
          <w:szCs w:val="22"/>
        </w:rPr>
        <w:t xml:space="preserve">: Baht </w:t>
      </w:r>
      <w:r w:rsidR="00897772">
        <w:rPr>
          <w:rFonts w:ascii="Calibri" w:eastAsia="Arial Unicode MS" w:hAnsi="Calibri" w:cs="Calibri"/>
          <w:i/>
          <w:iCs/>
          <w:sz w:val="22"/>
          <w:szCs w:val="22"/>
        </w:rPr>
        <w:t>8,576.29</w:t>
      </w:r>
      <w:r w:rsidRPr="00052B76">
        <w:rPr>
          <w:rFonts w:ascii="Calibri" w:eastAsia="Arial Unicode MS" w:hAnsi="Calibri" w:cs="Calibri"/>
          <w:i/>
          <w:iCs/>
          <w:sz w:val="22"/>
          <w:szCs w:val="22"/>
        </w:rPr>
        <w:t xml:space="preserve"> million and Baht </w:t>
      </w:r>
      <w:r w:rsidR="00897772">
        <w:rPr>
          <w:rFonts w:ascii="Calibri" w:eastAsia="Arial Unicode MS" w:hAnsi="Calibri" w:cs="Calibri"/>
          <w:i/>
          <w:iCs/>
          <w:sz w:val="22"/>
          <w:szCs w:val="22"/>
        </w:rPr>
        <w:t xml:space="preserve">1,322.68 </w:t>
      </w:r>
      <w:r w:rsidRPr="00052B76">
        <w:rPr>
          <w:rFonts w:ascii="Calibri" w:eastAsia="Arial Unicode MS" w:hAnsi="Calibri" w:cs="Calibri"/>
          <w:i/>
          <w:iCs/>
          <w:sz w:val="22"/>
          <w:szCs w:val="22"/>
        </w:rPr>
        <w:t>million, respectively)</w:t>
      </w:r>
      <w:r w:rsidRPr="00052B76">
        <w:rPr>
          <w:rFonts w:ascii="Calibri" w:eastAsia="Arial Unicode MS" w:hAnsi="Calibri" w:cs="Calibri"/>
          <w:sz w:val="22"/>
          <w:szCs w:val="22"/>
        </w:rPr>
        <w:t xml:space="preserve"> as collaterals for </w:t>
      </w:r>
      <w:r w:rsidR="00E3130F" w:rsidRPr="00052B76">
        <w:rPr>
          <w:rFonts w:ascii="Calibri" w:eastAsia="Arial Unicode MS" w:hAnsi="Calibri" w:cs="Calibri"/>
          <w:sz w:val="22"/>
          <w:szCs w:val="22"/>
        </w:rPr>
        <w:t>long</w:t>
      </w:r>
      <w:r w:rsidRPr="00052B76">
        <w:rPr>
          <w:rFonts w:ascii="Calibri" w:eastAsia="Arial Unicode MS" w:hAnsi="Calibri" w:cs="Calibri"/>
          <w:sz w:val="22"/>
          <w:szCs w:val="22"/>
        </w:rPr>
        <w:t xml:space="preserve">-term borrowings </w:t>
      </w:r>
      <w:r w:rsidR="000B1196" w:rsidRPr="00052B76">
        <w:rPr>
          <w:rFonts w:ascii="Calibri" w:eastAsia="Arial Unicode MS" w:hAnsi="Calibri" w:cs="Calibri"/>
          <w:sz w:val="22"/>
          <w:szCs w:val="22"/>
        </w:rPr>
        <w:t>and debenture</w:t>
      </w:r>
      <w:r w:rsidR="002276F8" w:rsidRPr="00052B76">
        <w:rPr>
          <w:rFonts w:ascii="Calibri" w:eastAsia="Arial Unicode MS" w:hAnsi="Calibri" w:cs="Calibri"/>
          <w:sz w:val="22"/>
          <w:szCs w:val="22"/>
        </w:rPr>
        <w:t>s</w:t>
      </w:r>
      <w:r w:rsidRPr="00052B76">
        <w:rPr>
          <w:rFonts w:ascii="Calibri" w:eastAsia="Arial Unicode MS" w:hAnsi="Calibri" w:cs="Calibri"/>
          <w:sz w:val="22"/>
          <w:szCs w:val="22"/>
        </w:rPr>
        <w:t xml:space="preserve"> </w:t>
      </w:r>
      <w:r w:rsidR="00B33474" w:rsidRPr="00052B76">
        <w:rPr>
          <w:rFonts w:ascii="Calibri" w:eastAsia="Arial Unicode MS" w:hAnsi="Calibri" w:cs="Browallia New"/>
          <w:sz w:val="22"/>
          <w:szCs w:val="28"/>
        </w:rPr>
        <w:t xml:space="preserve">in </w:t>
      </w:r>
      <w:r w:rsidR="00B33474" w:rsidRPr="00052B76">
        <w:rPr>
          <w:rFonts w:ascii="Calibri" w:eastAsia="Arial Unicode MS" w:hAnsi="Calibri" w:cs="Calibri"/>
          <w:sz w:val="22"/>
          <w:szCs w:val="22"/>
        </w:rPr>
        <w:t>n</w:t>
      </w:r>
      <w:r w:rsidRPr="00052B76">
        <w:rPr>
          <w:rFonts w:ascii="Calibri" w:eastAsia="Arial Unicode MS" w:hAnsi="Calibri" w:cs="Calibri"/>
          <w:sz w:val="22"/>
          <w:szCs w:val="22"/>
        </w:rPr>
        <w:t>ote</w:t>
      </w:r>
      <w:r w:rsidR="00894412">
        <w:rPr>
          <w:rFonts w:ascii="Calibri" w:eastAsia="Arial Unicode MS" w:hAnsi="Calibri" w:cs="Calibri"/>
          <w:sz w:val="22"/>
          <w:szCs w:val="22"/>
        </w:rPr>
        <w:t>s</w:t>
      </w:r>
      <w:r w:rsidR="005C66F7" w:rsidRPr="00052B76">
        <w:rPr>
          <w:rFonts w:ascii="Calibri" w:eastAsia="Arial Unicode MS" w:hAnsi="Calibri" w:cs="Calibri"/>
          <w:sz w:val="22"/>
          <w:szCs w:val="22"/>
        </w:rPr>
        <w:t xml:space="preserve"> </w:t>
      </w:r>
      <w:r w:rsidR="00052B76" w:rsidRPr="00052B76">
        <w:rPr>
          <w:rFonts w:ascii="Calibri" w:eastAsia="Arial Unicode MS" w:hAnsi="Calibri" w:cs="Calibri"/>
          <w:sz w:val="22"/>
          <w:szCs w:val="22"/>
        </w:rPr>
        <w:t>15</w:t>
      </w:r>
      <w:r w:rsidR="000B1196" w:rsidRPr="00052B76">
        <w:rPr>
          <w:rFonts w:ascii="Calibri" w:eastAsia="Arial Unicode MS" w:hAnsi="Calibri" w:cstheme="minorBidi" w:hint="cs"/>
          <w:sz w:val="22"/>
          <w:szCs w:val="22"/>
          <w:cs/>
        </w:rPr>
        <w:t xml:space="preserve"> </w:t>
      </w:r>
      <w:r w:rsidR="000B1196" w:rsidRPr="00052B76">
        <w:rPr>
          <w:rFonts w:ascii="Calibri" w:eastAsia="Arial Unicode MS" w:hAnsi="Calibri" w:cstheme="minorBidi"/>
          <w:sz w:val="22"/>
          <w:szCs w:val="22"/>
        </w:rPr>
        <w:t>and</w:t>
      </w:r>
      <w:r w:rsidR="00B33474" w:rsidRPr="00052B76">
        <w:rPr>
          <w:rFonts w:ascii="Calibri" w:eastAsia="Arial Unicode MS" w:hAnsi="Calibri" w:cstheme="minorBidi"/>
          <w:sz w:val="22"/>
          <w:szCs w:val="22"/>
        </w:rPr>
        <w:t xml:space="preserve"> </w:t>
      </w:r>
      <w:r w:rsidR="00052B76" w:rsidRPr="00052B76">
        <w:rPr>
          <w:rFonts w:ascii="Calibri" w:eastAsia="Arial Unicode MS" w:hAnsi="Calibri" w:cstheme="minorBidi"/>
          <w:sz w:val="22"/>
          <w:szCs w:val="22"/>
        </w:rPr>
        <w:t>16</w:t>
      </w:r>
      <w:r w:rsidRPr="00052B76">
        <w:rPr>
          <w:rFonts w:ascii="Calibri" w:eastAsia="Arial Unicode MS" w:hAnsi="Calibri" w:cs="Calibri"/>
          <w:sz w:val="22"/>
          <w:szCs w:val="22"/>
        </w:rPr>
        <w:t>.</w:t>
      </w:r>
    </w:p>
    <w:p w14:paraId="3878ACAE" w14:textId="77777777" w:rsidR="00647D58" w:rsidRDefault="00647D58" w:rsidP="00221065">
      <w:pPr>
        <w:spacing w:line="240" w:lineRule="atLeast"/>
        <w:ind w:left="540"/>
        <w:jc w:val="both"/>
        <w:rPr>
          <w:rFonts w:ascii="Calibri" w:eastAsia="Arial Unicode MS" w:hAnsi="Calibri" w:cstheme="minorBidi"/>
          <w:sz w:val="22"/>
          <w:szCs w:val="22"/>
        </w:rPr>
      </w:pPr>
    </w:p>
    <w:p w14:paraId="00C5AD47" w14:textId="74B97270" w:rsidR="00647D58" w:rsidRPr="00647D58" w:rsidRDefault="00647D58" w:rsidP="00221065">
      <w:pPr>
        <w:spacing w:line="240" w:lineRule="atLeast"/>
        <w:ind w:left="540"/>
        <w:jc w:val="both"/>
        <w:rPr>
          <w:rFonts w:ascii="Calibri" w:eastAsia="Arial Unicode MS" w:hAnsi="Calibri" w:cstheme="minorBidi"/>
          <w:sz w:val="22"/>
          <w:szCs w:val="22"/>
        </w:rPr>
      </w:pPr>
      <w:r w:rsidRPr="005C0AAB">
        <w:rPr>
          <w:rFonts w:ascii="Calibri" w:eastAsia="Arial Unicode MS" w:hAnsi="Calibri" w:cstheme="minorBidi"/>
          <w:sz w:val="22"/>
          <w:szCs w:val="22"/>
        </w:rPr>
        <w:t xml:space="preserve">A subsidiary has </w:t>
      </w:r>
      <w:r w:rsidR="00C935AE" w:rsidRPr="005C0AAB">
        <w:rPr>
          <w:rFonts w:ascii="Calibri" w:eastAsia="Arial Unicode MS" w:hAnsi="Calibri" w:cstheme="minorBidi"/>
          <w:sz w:val="22"/>
          <w:szCs w:val="22"/>
        </w:rPr>
        <w:t xml:space="preserve">the </w:t>
      </w:r>
      <w:r w:rsidRPr="005C0AAB">
        <w:rPr>
          <w:rFonts w:ascii="Calibri" w:eastAsia="Arial Unicode MS" w:hAnsi="Calibri" w:cstheme="minorBidi"/>
          <w:sz w:val="22"/>
          <w:szCs w:val="22"/>
        </w:rPr>
        <w:t>construction in pro</w:t>
      </w:r>
      <w:r w:rsidR="00DF3D73" w:rsidRPr="005C0AAB">
        <w:rPr>
          <w:rFonts w:ascii="Calibri" w:eastAsia="Arial Unicode MS" w:hAnsi="Calibri" w:cstheme="minorBidi"/>
          <w:sz w:val="22"/>
          <w:szCs w:val="22"/>
        </w:rPr>
        <w:t>gr</w:t>
      </w:r>
      <w:r w:rsidRPr="005C0AAB">
        <w:rPr>
          <w:rFonts w:ascii="Calibri" w:eastAsia="Arial Unicode MS" w:hAnsi="Calibri" w:cstheme="minorBidi"/>
          <w:sz w:val="22"/>
          <w:szCs w:val="22"/>
        </w:rPr>
        <w:t xml:space="preserve">ess of Baht </w:t>
      </w:r>
      <w:r w:rsidR="0022653E" w:rsidRPr="005C0AAB">
        <w:rPr>
          <w:rFonts w:ascii="Calibri" w:eastAsia="Arial Unicode MS" w:hAnsi="Calibri" w:cstheme="minorBidi"/>
          <w:sz w:val="22"/>
          <w:szCs w:val="22"/>
        </w:rPr>
        <w:t>197.74</w:t>
      </w:r>
      <w:r w:rsidRPr="005C0AAB">
        <w:rPr>
          <w:rFonts w:ascii="Calibri" w:eastAsia="Arial Unicode MS" w:hAnsi="Calibri" w:cstheme="minorBidi"/>
          <w:sz w:val="22"/>
          <w:szCs w:val="22"/>
        </w:rPr>
        <w:t xml:space="preserve"> million is a result of </w:t>
      </w:r>
      <w:r w:rsidR="005B1864">
        <w:rPr>
          <w:rFonts w:ascii="Calibri" w:eastAsia="Arial Unicode MS" w:hAnsi="Calibri" w:cstheme="minorBidi"/>
          <w:sz w:val="22"/>
          <w:szCs w:val="22"/>
        </w:rPr>
        <w:t>th</w:t>
      </w:r>
      <w:r w:rsidR="002059D3">
        <w:rPr>
          <w:rFonts w:ascii="Calibri" w:eastAsia="Arial Unicode MS" w:hAnsi="Calibri" w:cstheme="minorBidi"/>
          <w:sz w:val="22"/>
          <w:szCs w:val="22"/>
        </w:rPr>
        <w:t>is</w:t>
      </w:r>
      <w:r w:rsidRPr="005C0AAB">
        <w:rPr>
          <w:rFonts w:ascii="Calibri" w:eastAsia="Arial Unicode MS" w:hAnsi="Calibri" w:cstheme="minorBidi"/>
          <w:sz w:val="22"/>
          <w:szCs w:val="22"/>
        </w:rPr>
        <w:t xml:space="preserve"> subsidiary joint investment to develop a housing estate</w:t>
      </w:r>
      <w:r w:rsidR="00147309" w:rsidRPr="005C0AAB">
        <w:rPr>
          <w:rFonts w:ascii="Calibri" w:eastAsia="Arial Unicode MS" w:hAnsi="Calibri" w:cstheme="minorBidi"/>
          <w:sz w:val="22"/>
          <w:szCs w:val="22"/>
        </w:rPr>
        <w:t xml:space="preserve"> </w:t>
      </w:r>
      <w:r w:rsidRPr="005C0AAB">
        <w:rPr>
          <w:rFonts w:ascii="Calibri" w:eastAsia="Arial Unicode MS" w:hAnsi="Calibri" w:cstheme="minorBidi"/>
          <w:sz w:val="22"/>
          <w:szCs w:val="22"/>
        </w:rPr>
        <w:t>with a company that owns the land</w:t>
      </w:r>
      <w:r w:rsidR="001C7BA5" w:rsidRPr="005C0AAB">
        <w:rPr>
          <w:rFonts w:ascii="Calibri" w:eastAsia="Arial Unicode MS" w:hAnsi="Calibri" w:cstheme="minorBidi"/>
          <w:sz w:val="22"/>
          <w:szCs w:val="22"/>
        </w:rPr>
        <w:t xml:space="preserve"> (“</w:t>
      </w:r>
      <w:r w:rsidR="00FA5851" w:rsidRPr="005C0AAB">
        <w:rPr>
          <w:rFonts w:ascii="Calibri" w:eastAsia="Arial Unicode MS" w:hAnsi="Calibri" w:cstheme="minorBidi"/>
          <w:sz w:val="22"/>
          <w:szCs w:val="22"/>
        </w:rPr>
        <w:t xml:space="preserve">the </w:t>
      </w:r>
      <w:r w:rsidR="001C7BA5" w:rsidRPr="005C0AAB">
        <w:rPr>
          <w:rFonts w:ascii="Calibri" w:eastAsia="Arial Unicode MS" w:hAnsi="Calibri" w:cstheme="minorBidi"/>
          <w:sz w:val="22"/>
          <w:szCs w:val="22"/>
        </w:rPr>
        <w:t>land</w:t>
      </w:r>
      <w:r w:rsidR="00A73934">
        <w:rPr>
          <w:rFonts w:ascii="Calibri" w:eastAsia="Arial Unicode MS" w:hAnsi="Calibri" w:cstheme="minorBidi"/>
          <w:sz w:val="22"/>
          <w:szCs w:val="22"/>
        </w:rPr>
        <w:t xml:space="preserve"> </w:t>
      </w:r>
      <w:r w:rsidR="001C7BA5" w:rsidRPr="005C0AAB">
        <w:rPr>
          <w:rFonts w:ascii="Calibri" w:eastAsia="Arial Unicode MS" w:hAnsi="Calibri" w:cstheme="minorBidi"/>
          <w:sz w:val="22"/>
          <w:szCs w:val="22"/>
        </w:rPr>
        <w:t>owner”)</w:t>
      </w:r>
      <w:r w:rsidRPr="005C0AAB">
        <w:rPr>
          <w:rFonts w:ascii="Calibri" w:eastAsia="Arial Unicode MS" w:hAnsi="Calibri" w:cstheme="minorBidi"/>
          <w:sz w:val="22"/>
          <w:szCs w:val="22"/>
        </w:rPr>
        <w:t>.</w:t>
      </w:r>
      <w:r w:rsidR="001678A1" w:rsidRPr="005C0AAB">
        <w:rPr>
          <w:rFonts w:ascii="Calibri" w:eastAsia="Arial Unicode MS" w:hAnsi="Calibri" w:cstheme="minorBidi"/>
          <w:sz w:val="22"/>
          <w:szCs w:val="22"/>
        </w:rPr>
        <w:t xml:space="preserve"> </w:t>
      </w:r>
      <w:r w:rsidR="00894412">
        <w:rPr>
          <w:rFonts w:ascii="Calibri" w:eastAsia="Arial Unicode MS" w:hAnsi="Calibri" w:cstheme="minorBidi"/>
          <w:sz w:val="22"/>
          <w:szCs w:val="22"/>
        </w:rPr>
        <w:t>T</w:t>
      </w:r>
      <w:r w:rsidRPr="005C0AAB">
        <w:rPr>
          <w:rFonts w:ascii="Calibri" w:eastAsia="Arial Unicode MS" w:hAnsi="Calibri" w:cstheme="minorBidi"/>
          <w:sz w:val="22"/>
          <w:szCs w:val="22"/>
        </w:rPr>
        <w:t xml:space="preserve">he </w:t>
      </w:r>
      <w:r w:rsidR="001C7BA5" w:rsidRPr="005C0AAB">
        <w:rPr>
          <w:rFonts w:ascii="Calibri" w:eastAsia="Arial Unicode MS" w:hAnsi="Calibri" w:cstheme="minorBidi"/>
          <w:sz w:val="22"/>
          <w:szCs w:val="22"/>
        </w:rPr>
        <w:t>land</w:t>
      </w:r>
      <w:r w:rsidR="00A73934">
        <w:rPr>
          <w:rFonts w:ascii="Calibri" w:eastAsia="Arial Unicode MS" w:hAnsi="Calibri" w:cstheme="minorBidi"/>
          <w:sz w:val="22"/>
          <w:szCs w:val="22"/>
        </w:rPr>
        <w:t xml:space="preserve"> </w:t>
      </w:r>
      <w:r w:rsidR="002D21B1" w:rsidRPr="005C0AAB">
        <w:rPr>
          <w:rFonts w:ascii="Calibri" w:eastAsia="Arial Unicode MS" w:hAnsi="Calibri" w:cstheme="minorBidi"/>
          <w:sz w:val="22"/>
          <w:szCs w:val="22"/>
        </w:rPr>
        <w:t>owner</w:t>
      </w:r>
      <w:r w:rsidRPr="005C0AAB">
        <w:rPr>
          <w:rFonts w:ascii="Calibri" w:eastAsia="Arial Unicode MS" w:hAnsi="Calibri" w:cstheme="minorBidi"/>
          <w:sz w:val="22"/>
          <w:szCs w:val="22"/>
        </w:rPr>
        <w:t xml:space="preserve"> breached </w:t>
      </w:r>
      <w:r w:rsidR="00380EE3" w:rsidRPr="005C0AAB">
        <w:rPr>
          <w:rFonts w:ascii="Calibri" w:eastAsia="Arial Unicode MS" w:hAnsi="Calibri" w:cstheme="minorBidi"/>
          <w:sz w:val="22"/>
          <w:szCs w:val="22"/>
        </w:rPr>
        <w:t>joint investment</w:t>
      </w:r>
      <w:r w:rsidRPr="005C0AAB">
        <w:rPr>
          <w:rFonts w:ascii="Calibri" w:eastAsia="Arial Unicode MS" w:hAnsi="Calibri" w:cstheme="minorBidi"/>
          <w:sz w:val="22"/>
          <w:szCs w:val="22"/>
        </w:rPr>
        <w:t xml:space="preserve"> </w:t>
      </w:r>
      <w:r w:rsidR="00FB5E2B">
        <w:rPr>
          <w:rFonts w:ascii="Calibri" w:eastAsia="Arial Unicode MS" w:hAnsi="Calibri" w:cstheme="minorBidi"/>
          <w:sz w:val="22"/>
          <w:szCs w:val="22"/>
        </w:rPr>
        <w:t xml:space="preserve">contract </w:t>
      </w:r>
      <w:r w:rsidR="002D2644">
        <w:rPr>
          <w:rFonts w:ascii="Calibri" w:eastAsia="Arial Unicode MS" w:hAnsi="Calibri" w:cstheme="minorBidi"/>
          <w:sz w:val="22"/>
          <w:szCs w:val="22"/>
        </w:rPr>
        <w:t xml:space="preserve">with </w:t>
      </w:r>
      <w:r w:rsidR="00311147">
        <w:rPr>
          <w:rFonts w:ascii="Calibri" w:eastAsia="Arial Unicode MS" w:hAnsi="Calibri" w:cstheme="minorBidi"/>
          <w:sz w:val="22"/>
          <w:szCs w:val="22"/>
        </w:rPr>
        <w:t>th</w:t>
      </w:r>
      <w:r w:rsidR="00FB5E2B">
        <w:rPr>
          <w:rFonts w:ascii="Calibri" w:eastAsia="Arial Unicode MS" w:hAnsi="Calibri" w:cstheme="minorBidi"/>
          <w:sz w:val="22"/>
          <w:szCs w:val="22"/>
        </w:rPr>
        <w:t>e</w:t>
      </w:r>
      <w:r w:rsidR="00311147">
        <w:rPr>
          <w:rFonts w:ascii="Calibri" w:eastAsia="Arial Unicode MS" w:hAnsi="Calibri" w:cstheme="minorBidi"/>
          <w:sz w:val="22"/>
          <w:szCs w:val="22"/>
        </w:rPr>
        <w:t xml:space="preserve"> subsidiary</w:t>
      </w:r>
      <w:r w:rsidRPr="005C0AAB">
        <w:rPr>
          <w:rFonts w:ascii="Calibri" w:eastAsia="Arial Unicode MS" w:hAnsi="Calibri" w:cstheme="minorBidi"/>
          <w:sz w:val="22"/>
          <w:szCs w:val="22"/>
        </w:rPr>
        <w:t>.</w:t>
      </w:r>
      <w:r w:rsidR="00BC62E0">
        <w:rPr>
          <w:rFonts w:ascii="Calibri" w:eastAsia="Arial Unicode MS" w:hAnsi="Calibri" w:cstheme="minorBidi"/>
          <w:sz w:val="22"/>
          <w:szCs w:val="22"/>
        </w:rPr>
        <w:t xml:space="preserve"> The ownership of the land in this project cannot be transferred to the buyer.</w:t>
      </w:r>
      <w:r w:rsidRPr="005C0AAB">
        <w:rPr>
          <w:rFonts w:ascii="Calibri" w:eastAsia="Arial Unicode MS" w:hAnsi="Calibri" w:cstheme="minorBidi"/>
          <w:sz w:val="22"/>
          <w:szCs w:val="22"/>
        </w:rPr>
        <w:t xml:space="preserve"> As a result, the </w:t>
      </w:r>
      <w:r w:rsidR="00CF5F9D">
        <w:rPr>
          <w:rFonts w:ascii="Calibri" w:eastAsia="Arial Unicode MS" w:hAnsi="Calibri" w:cstheme="minorBidi"/>
          <w:sz w:val="22"/>
          <w:szCs w:val="22"/>
        </w:rPr>
        <w:t>sub</w:t>
      </w:r>
      <w:r w:rsidR="00277ECC">
        <w:rPr>
          <w:rFonts w:ascii="Calibri" w:eastAsia="Arial Unicode MS" w:hAnsi="Calibri" w:cstheme="minorBidi"/>
          <w:sz w:val="22"/>
          <w:szCs w:val="22"/>
        </w:rPr>
        <w:t>sidiary</w:t>
      </w:r>
      <w:r w:rsidRPr="005C0AAB">
        <w:rPr>
          <w:rFonts w:ascii="Calibri" w:eastAsia="Arial Unicode MS" w:hAnsi="Calibri" w:cstheme="minorBidi"/>
          <w:sz w:val="22"/>
          <w:szCs w:val="22"/>
        </w:rPr>
        <w:t xml:space="preserve"> cannot transfer </w:t>
      </w:r>
      <w:r w:rsidR="00390C83">
        <w:rPr>
          <w:rFonts w:ascii="Calibri" w:eastAsia="Arial Unicode MS" w:hAnsi="Calibri" w:cstheme="minorBidi"/>
          <w:sz w:val="22"/>
          <w:szCs w:val="22"/>
        </w:rPr>
        <w:t>constructions</w:t>
      </w:r>
      <w:r w:rsidR="008558C0">
        <w:rPr>
          <w:rFonts w:ascii="Calibri" w:eastAsia="Arial Unicode MS" w:hAnsi="Calibri" w:cstheme="minorBidi"/>
          <w:sz w:val="22"/>
          <w:szCs w:val="22"/>
        </w:rPr>
        <w:t xml:space="preserve"> </w:t>
      </w:r>
      <w:r w:rsidRPr="005C0AAB">
        <w:rPr>
          <w:rFonts w:ascii="Calibri" w:eastAsia="Arial Unicode MS" w:hAnsi="Calibri" w:cstheme="minorBidi"/>
          <w:sz w:val="22"/>
          <w:szCs w:val="22"/>
        </w:rPr>
        <w:t>to the buye</w:t>
      </w:r>
      <w:r w:rsidR="00E9153F">
        <w:rPr>
          <w:rFonts w:ascii="Calibri" w:eastAsia="Arial Unicode MS" w:hAnsi="Calibri" w:cstheme="minorBidi"/>
          <w:sz w:val="22"/>
          <w:szCs w:val="22"/>
        </w:rPr>
        <w:t>r</w:t>
      </w:r>
      <w:r w:rsidRPr="005C0AAB">
        <w:rPr>
          <w:rFonts w:ascii="Calibri" w:eastAsia="Arial Unicode MS" w:hAnsi="Calibri" w:cstheme="minorBidi"/>
          <w:sz w:val="22"/>
          <w:szCs w:val="22"/>
        </w:rPr>
        <w:t xml:space="preserve">. </w:t>
      </w:r>
      <w:r w:rsidR="00B13669" w:rsidRPr="005C0AAB">
        <w:rPr>
          <w:rFonts w:ascii="Calibri" w:eastAsia="Arial Unicode MS" w:hAnsi="Calibri" w:cstheme="minorBidi"/>
          <w:sz w:val="22"/>
          <w:szCs w:val="22"/>
        </w:rPr>
        <w:t>However, t</w:t>
      </w:r>
      <w:r w:rsidRPr="005C0AAB">
        <w:rPr>
          <w:rFonts w:ascii="Calibri" w:eastAsia="Arial Unicode MS" w:hAnsi="Calibri" w:cstheme="minorBidi"/>
          <w:sz w:val="22"/>
          <w:szCs w:val="22"/>
        </w:rPr>
        <w:t>he subsidiary has filed a lawsuit against the land</w:t>
      </w:r>
      <w:r w:rsidR="0092793F">
        <w:rPr>
          <w:rFonts w:ascii="Calibri" w:eastAsia="Arial Unicode MS" w:hAnsi="Calibri" w:cstheme="minorBidi"/>
          <w:sz w:val="22"/>
          <w:szCs w:val="22"/>
        </w:rPr>
        <w:t xml:space="preserve"> </w:t>
      </w:r>
      <w:r w:rsidRPr="005C0AAB">
        <w:rPr>
          <w:rFonts w:ascii="Calibri" w:eastAsia="Arial Unicode MS" w:hAnsi="Calibri" w:cstheme="minorBidi"/>
          <w:sz w:val="22"/>
          <w:szCs w:val="22"/>
        </w:rPr>
        <w:t xml:space="preserve">owner </w:t>
      </w:r>
      <w:r w:rsidR="00155B18" w:rsidRPr="005C0AAB">
        <w:rPr>
          <w:rFonts w:ascii="Calibri" w:eastAsia="Arial Unicode MS" w:hAnsi="Calibri" w:cstheme="minorBidi"/>
          <w:sz w:val="22"/>
          <w:szCs w:val="22"/>
        </w:rPr>
        <w:t>and the Court has the judgment</w:t>
      </w:r>
      <w:r w:rsidR="0008758E" w:rsidRPr="005C0AAB">
        <w:rPr>
          <w:rFonts w:ascii="Calibri" w:eastAsia="Arial Unicode MS" w:hAnsi="Calibri" w:cstheme="minorBidi"/>
          <w:sz w:val="22"/>
          <w:szCs w:val="22"/>
        </w:rPr>
        <w:t>s</w:t>
      </w:r>
      <w:r w:rsidR="001F6E8A" w:rsidRPr="005C0AAB">
        <w:rPr>
          <w:rFonts w:ascii="Calibri" w:eastAsia="Arial Unicode MS" w:hAnsi="Calibri" w:cstheme="minorBidi"/>
          <w:sz w:val="22"/>
          <w:szCs w:val="22"/>
        </w:rPr>
        <w:t xml:space="preserve"> of </w:t>
      </w:r>
      <w:r w:rsidR="00EB4846" w:rsidRPr="005C0AAB">
        <w:rPr>
          <w:rFonts w:ascii="Calibri" w:eastAsia="Arial Unicode MS" w:hAnsi="Calibri" w:cstheme="minorBidi"/>
          <w:sz w:val="22"/>
          <w:szCs w:val="22"/>
        </w:rPr>
        <w:t>the case</w:t>
      </w:r>
      <w:r w:rsidR="00155B18" w:rsidRPr="005C0AAB">
        <w:rPr>
          <w:rFonts w:ascii="Calibri" w:eastAsia="Arial Unicode MS" w:hAnsi="Calibri" w:cstheme="minorBidi"/>
          <w:sz w:val="22"/>
          <w:szCs w:val="22"/>
        </w:rPr>
        <w:t xml:space="preserve"> </w:t>
      </w:r>
      <w:r w:rsidR="0092793F">
        <w:rPr>
          <w:rFonts w:ascii="Calibri" w:eastAsia="Arial Unicode MS" w:hAnsi="Calibri" w:cstheme="minorBidi"/>
          <w:sz w:val="22"/>
          <w:szCs w:val="22"/>
        </w:rPr>
        <w:t xml:space="preserve">as </w:t>
      </w:r>
      <w:r w:rsidR="00023711">
        <w:rPr>
          <w:rFonts w:ascii="Calibri" w:eastAsia="Arial Unicode MS" w:hAnsi="Calibri" w:cstheme="minorBidi"/>
          <w:sz w:val="22"/>
          <w:szCs w:val="22"/>
        </w:rPr>
        <w:t>described in</w:t>
      </w:r>
      <w:r w:rsidRPr="005C0AAB">
        <w:rPr>
          <w:rFonts w:ascii="Calibri" w:eastAsia="Arial Unicode MS" w:hAnsi="Calibri" w:cstheme="minorBidi"/>
          <w:sz w:val="22"/>
          <w:szCs w:val="22"/>
        </w:rPr>
        <w:t xml:space="preserve"> note </w:t>
      </w:r>
      <w:r w:rsidR="00845ADA" w:rsidRPr="005C0AAB">
        <w:rPr>
          <w:rFonts w:ascii="Calibri" w:eastAsia="Arial Unicode MS" w:hAnsi="Calibri" w:cstheme="minorBidi"/>
          <w:sz w:val="22"/>
          <w:szCs w:val="22"/>
        </w:rPr>
        <w:t>24</w:t>
      </w:r>
      <w:r w:rsidRPr="005C0AAB">
        <w:rPr>
          <w:rFonts w:ascii="Calibri" w:eastAsia="Arial Unicode MS" w:hAnsi="Calibri" w:cstheme="minorBidi"/>
          <w:sz w:val="22"/>
          <w:szCs w:val="22"/>
        </w:rPr>
        <w:t>.</w:t>
      </w:r>
    </w:p>
    <w:p w14:paraId="4D5A9FA0" w14:textId="77777777" w:rsidR="008C02B9" w:rsidRPr="0039114F" w:rsidRDefault="008C02B9" w:rsidP="00D55A3F">
      <w:pPr>
        <w:spacing w:line="240" w:lineRule="atLeast"/>
        <w:jc w:val="both"/>
        <w:rPr>
          <w:rFonts w:ascii="Calibri" w:eastAsia="Arial Unicode MS" w:hAnsi="Calibri" w:cs="Cordia New"/>
          <w:sz w:val="22"/>
          <w:szCs w:val="22"/>
          <w:cs/>
        </w:rPr>
      </w:pPr>
    </w:p>
    <w:p w14:paraId="4FBADBF4" w14:textId="0A989BB2" w:rsidR="008C02B9" w:rsidRDefault="00221065" w:rsidP="00541326">
      <w:pPr>
        <w:spacing w:line="240" w:lineRule="atLeast"/>
        <w:ind w:left="540"/>
        <w:jc w:val="both"/>
        <w:rPr>
          <w:rFonts w:ascii="Calibri" w:eastAsia="Arial Unicode MS" w:hAnsi="Calibri" w:cs="Calibri"/>
          <w:sz w:val="22"/>
          <w:szCs w:val="22"/>
        </w:rPr>
      </w:pPr>
      <w:r w:rsidRPr="00A25CA5">
        <w:rPr>
          <w:rFonts w:ascii="Calibri" w:eastAsia="Arial Unicode MS" w:hAnsi="Calibri" w:cs="Calibri"/>
          <w:sz w:val="22"/>
          <w:szCs w:val="22"/>
        </w:rPr>
        <w:t xml:space="preserve">During the </w:t>
      </w:r>
      <w:r w:rsidR="00046521">
        <w:rPr>
          <w:rFonts w:ascii="Calibri" w:eastAsia="Arial Unicode MS" w:hAnsi="Calibri" w:cs="Calibri"/>
          <w:sz w:val="22"/>
          <w:szCs w:val="22"/>
        </w:rPr>
        <w:t>nine</w:t>
      </w:r>
      <w:r w:rsidR="00B33474" w:rsidRPr="00A25CA5">
        <w:rPr>
          <w:rFonts w:ascii="Calibri" w:eastAsia="Arial Unicode MS" w:hAnsi="Calibri" w:cs="Calibri"/>
          <w:sz w:val="22"/>
          <w:szCs w:val="22"/>
        </w:rPr>
        <w:t>-month period</w:t>
      </w:r>
      <w:r w:rsidRPr="00A25CA5">
        <w:rPr>
          <w:rFonts w:ascii="Calibri" w:eastAsia="Arial Unicode MS" w:hAnsi="Calibri" w:cs="Calibri"/>
          <w:sz w:val="22"/>
          <w:szCs w:val="22"/>
        </w:rPr>
        <w:t xml:space="preserve"> ended </w:t>
      </w:r>
      <w:r w:rsidR="00DD11F5" w:rsidRPr="00A25CA5">
        <w:rPr>
          <w:rFonts w:ascii="Calibri" w:eastAsia="Arial Unicode MS" w:hAnsi="Calibri" w:cs="Calibri"/>
          <w:sz w:val="22"/>
          <w:szCs w:val="22"/>
        </w:rPr>
        <w:t xml:space="preserve">30 </w:t>
      </w:r>
      <w:r w:rsidR="00046521">
        <w:rPr>
          <w:rFonts w:ascii="Calibri" w:eastAsia="Arial Unicode MS" w:hAnsi="Calibri" w:cs="Calibri"/>
          <w:sz w:val="22"/>
          <w:szCs w:val="22"/>
        </w:rPr>
        <w:t>September</w:t>
      </w:r>
      <w:r w:rsidR="00B33474" w:rsidRPr="00A25CA5">
        <w:rPr>
          <w:rFonts w:ascii="Calibri" w:eastAsia="Arial Unicode MS" w:hAnsi="Calibri" w:cs="Calibri"/>
          <w:sz w:val="22"/>
          <w:szCs w:val="22"/>
        </w:rPr>
        <w:t xml:space="preserve"> 2024</w:t>
      </w:r>
      <w:r w:rsidRPr="00A25CA5">
        <w:rPr>
          <w:rFonts w:ascii="Calibri" w:eastAsia="Arial Unicode MS" w:hAnsi="Calibri" w:cs="Calibri"/>
          <w:sz w:val="22"/>
          <w:szCs w:val="22"/>
        </w:rPr>
        <w:t xml:space="preserve">, the Group have capitalised borrowing costs of </w:t>
      </w:r>
      <w:r w:rsidRPr="005C0AAB">
        <w:rPr>
          <w:rFonts w:ascii="Calibri" w:eastAsia="Arial Unicode MS" w:hAnsi="Calibri" w:cs="Calibri"/>
          <w:sz w:val="22"/>
          <w:szCs w:val="22"/>
        </w:rPr>
        <w:t xml:space="preserve">Baht </w:t>
      </w:r>
      <w:r w:rsidR="00C554C8" w:rsidRPr="005C0AAB">
        <w:rPr>
          <w:rFonts w:ascii="Calibri" w:eastAsia="Arial Unicode MS" w:hAnsi="Calibri" w:cs="Calibri"/>
          <w:sz w:val="22"/>
          <w:szCs w:val="22"/>
        </w:rPr>
        <w:t>138.47</w:t>
      </w:r>
      <w:r w:rsidR="00541326" w:rsidRPr="005C0AAB">
        <w:rPr>
          <w:rFonts w:ascii="Calibri" w:eastAsia="Arial Unicode MS" w:hAnsi="Calibri" w:cs="Calibri"/>
          <w:sz w:val="22"/>
          <w:szCs w:val="22"/>
        </w:rPr>
        <w:t xml:space="preserve"> </w:t>
      </w:r>
      <w:r w:rsidRPr="005C0AAB">
        <w:rPr>
          <w:rFonts w:ascii="Calibri" w:eastAsia="Arial Unicode MS" w:hAnsi="Calibri" w:cs="Calibri"/>
          <w:sz w:val="22"/>
          <w:szCs w:val="22"/>
        </w:rPr>
        <w:t>million</w:t>
      </w:r>
      <w:r w:rsidRPr="00A25CA5">
        <w:rPr>
          <w:rFonts w:ascii="Calibri" w:eastAsia="Arial Unicode MS" w:hAnsi="Calibri" w:cs="Calibri"/>
          <w:sz w:val="22"/>
          <w:szCs w:val="22"/>
        </w:rPr>
        <w:t xml:space="preserve"> </w:t>
      </w:r>
      <w:r w:rsidRPr="00A25CA5">
        <w:rPr>
          <w:rFonts w:ascii="Calibri" w:eastAsia="Arial Unicode MS" w:hAnsi="Calibri" w:cs="Calibri"/>
          <w:i/>
          <w:iCs/>
          <w:sz w:val="22"/>
          <w:szCs w:val="22"/>
        </w:rPr>
        <w:t>(202</w:t>
      </w:r>
      <w:r w:rsidR="006E7158" w:rsidRPr="00A25CA5">
        <w:rPr>
          <w:rFonts w:ascii="Calibri" w:eastAsia="Arial Unicode MS" w:hAnsi="Calibri" w:cs="Calibri"/>
          <w:i/>
          <w:iCs/>
          <w:sz w:val="22"/>
          <w:szCs w:val="22"/>
        </w:rPr>
        <w:t>3</w:t>
      </w:r>
      <w:r w:rsidRPr="00A25CA5">
        <w:rPr>
          <w:rFonts w:ascii="Calibri" w:eastAsia="Arial Unicode MS" w:hAnsi="Calibri" w:cs="Calibri"/>
          <w:i/>
          <w:iCs/>
          <w:sz w:val="22"/>
          <w:szCs w:val="22"/>
        </w:rPr>
        <w:t xml:space="preserve">: The Group </w:t>
      </w:r>
      <w:r w:rsidR="004A324C" w:rsidRPr="00A25CA5">
        <w:rPr>
          <w:rFonts w:ascii="Calibri" w:eastAsia="Arial Unicode MS" w:hAnsi="Calibri" w:cs="Calibri"/>
          <w:i/>
          <w:iCs/>
          <w:sz w:val="22"/>
          <w:szCs w:val="22"/>
        </w:rPr>
        <w:t xml:space="preserve">of </w:t>
      </w:r>
      <w:r w:rsidRPr="00A25CA5">
        <w:rPr>
          <w:rFonts w:ascii="Calibri" w:eastAsia="Arial Unicode MS" w:hAnsi="Calibri" w:cs="Calibri"/>
          <w:i/>
          <w:iCs/>
          <w:sz w:val="22"/>
          <w:szCs w:val="22"/>
        </w:rPr>
        <w:t xml:space="preserve">Baht </w:t>
      </w:r>
      <w:r w:rsidR="00C004BA">
        <w:rPr>
          <w:rFonts w:ascii="Calibri" w:eastAsia="Arial Unicode MS" w:hAnsi="Calibri" w:cs="Calibri"/>
          <w:i/>
          <w:iCs/>
          <w:sz w:val="22"/>
          <w:szCs w:val="22"/>
        </w:rPr>
        <w:t>149.15</w:t>
      </w:r>
      <w:r w:rsidRPr="00A25CA5">
        <w:rPr>
          <w:rFonts w:ascii="Calibri" w:eastAsia="Arial Unicode MS" w:hAnsi="Calibri" w:cs="Calibri"/>
          <w:i/>
          <w:iCs/>
          <w:sz w:val="22"/>
          <w:szCs w:val="22"/>
        </w:rPr>
        <w:t xml:space="preserve"> million)</w:t>
      </w:r>
      <w:r w:rsidRPr="00A25CA5">
        <w:rPr>
          <w:rFonts w:ascii="Calibri" w:eastAsia="Arial Unicode MS" w:hAnsi="Calibri" w:cs="Calibri"/>
          <w:sz w:val="22"/>
          <w:szCs w:val="22"/>
        </w:rPr>
        <w:t>.</w:t>
      </w:r>
      <w:r w:rsidR="00E3130F" w:rsidRPr="00A25CA5">
        <w:rPr>
          <w:rFonts w:ascii="Calibri" w:eastAsia="Arial Unicode MS" w:hAnsi="Calibri" w:cs="Calibri"/>
          <w:sz w:val="22"/>
          <w:szCs w:val="22"/>
        </w:rPr>
        <w:t xml:space="preserve"> </w:t>
      </w:r>
      <w:r w:rsidRPr="00A25CA5">
        <w:rPr>
          <w:rFonts w:ascii="Calibri" w:eastAsia="Arial Unicode MS" w:hAnsi="Calibri" w:cs="Calibri"/>
          <w:sz w:val="22"/>
          <w:szCs w:val="22"/>
        </w:rPr>
        <w:t xml:space="preserve">The capitalised rates of the Group and the Company </w:t>
      </w:r>
      <w:r w:rsidRPr="005C0AAB">
        <w:rPr>
          <w:rFonts w:ascii="Calibri" w:eastAsia="Arial Unicode MS" w:hAnsi="Calibri" w:cs="Calibri"/>
          <w:sz w:val="22"/>
          <w:szCs w:val="22"/>
        </w:rPr>
        <w:t xml:space="preserve">are </w:t>
      </w:r>
      <w:r w:rsidR="00C554C8" w:rsidRPr="005C0AAB">
        <w:rPr>
          <w:rFonts w:ascii="Calibri" w:eastAsia="Arial Unicode MS" w:hAnsi="Calibri" w:cs="Calibri"/>
          <w:sz w:val="22"/>
          <w:szCs w:val="22"/>
        </w:rPr>
        <w:t>6.17</w:t>
      </w:r>
      <w:r w:rsidRPr="005C0AAB">
        <w:rPr>
          <w:rFonts w:ascii="Calibri" w:eastAsia="Arial Unicode MS" w:hAnsi="Calibri" w:cs="Calibri"/>
          <w:sz w:val="22"/>
          <w:szCs w:val="22"/>
        </w:rPr>
        <w:t>% to</w:t>
      </w:r>
      <w:r w:rsidR="00E3130F" w:rsidRPr="005C0AAB">
        <w:rPr>
          <w:rFonts w:ascii="Calibri" w:eastAsia="Arial Unicode MS" w:hAnsi="Calibri" w:cs="Calibri"/>
          <w:sz w:val="22"/>
          <w:szCs w:val="22"/>
        </w:rPr>
        <w:t xml:space="preserve"> </w:t>
      </w:r>
      <w:r w:rsidR="00C554C8" w:rsidRPr="005C0AAB">
        <w:rPr>
          <w:rFonts w:ascii="Calibri" w:eastAsia="Arial Unicode MS" w:hAnsi="Calibri" w:cs="Calibri"/>
          <w:sz w:val="22"/>
          <w:szCs w:val="22"/>
        </w:rPr>
        <w:t>6.92</w:t>
      </w:r>
      <w:r w:rsidRPr="005C0AAB">
        <w:rPr>
          <w:rFonts w:ascii="Calibri" w:eastAsia="Arial Unicode MS" w:hAnsi="Calibri" w:cs="Calibri"/>
          <w:sz w:val="22"/>
          <w:szCs w:val="22"/>
        </w:rPr>
        <w:t>% per annum</w:t>
      </w:r>
      <w:r w:rsidRPr="00A25CA5">
        <w:rPr>
          <w:rFonts w:ascii="Calibri" w:eastAsia="Arial Unicode MS" w:hAnsi="Calibri" w:cs="Calibri"/>
          <w:sz w:val="22"/>
          <w:szCs w:val="22"/>
        </w:rPr>
        <w:t xml:space="preserve"> </w:t>
      </w:r>
      <w:r w:rsidRPr="00A25CA5">
        <w:rPr>
          <w:rFonts w:ascii="Calibri" w:eastAsia="Arial Unicode MS" w:hAnsi="Calibri" w:cs="Calibri"/>
          <w:i/>
          <w:iCs/>
          <w:sz w:val="22"/>
          <w:szCs w:val="22"/>
        </w:rPr>
        <w:t>(202</w:t>
      </w:r>
      <w:r w:rsidR="00AB221B" w:rsidRPr="00A25CA5">
        <w:rPr>
          <w:rFonts w:ascii="Calibri" w:eastAsia="Arial Unicode MS" w:hAnsi="Calibri" w:cs="Calibri"/>
          <w:i/>
          <w:iCs/>
          <w:sz w:val="22"/>
          <w:szCs w:val="22"/>
        </w:rPr>
        <w:t>3</w:t>
      </w:r>
      <w:r w:rsidRPr="00A25CA5">
        <w:rPr>
          <w:rFonts w:ascii="Calibri" w:eastAsia="Arial Unicode MS" w:hAnsi="Calibri" w:cs="Calibri"/>
          <w:i/>
          <w:iCs/>
          <w:sz w:val="22"/>
          <w:szCs w:val="22"/>
        </w:rPr>
        <w:t xml:space="preserve">: </w:t>
      </w:r>
      <w:r w:rsidR="00A25CA5" w:rsidRPr="00A25CA5">
        <w:rPr>
          <w:rFonts w:ascii="Calibri" w:eastAsia="Arial Unicode MS" w:hAnsi="Calibri" w:cs="Calibri"/>
          <w:i/>
          <w:iCs/>
          <w:sz w:val="22"/>
          <w:szCs w:val="22"/>
        </w:rPr>
        <w:t>6.3</w:t>
      </w:r>
      <w:r w:rsidR="00F12710">
        <w:rPr>
          <w:rFonts w:ascii="Calibri" w:eastAsia="Arial Unicode MS" w:hAnsi="Calibri" w:cs="Calibri"/>
          <w:i/>
          <w:iCs/>
          <w:sz w:val="22"/>
          <w:szCs w:val="22"/>
        </w:rPr>
        <w:t>5</w:t>
      </w:r>
      <w:r w:rsidRPr="00A25CA5">
        <w:rPr>
          <w:rFonts w:ascii="Calibri" w:eastAsia="Arial Unicode MS" w:hAnsi="Calibri" w:cs="Calibri"/>
          <w:i/>
          <w:iCs/>
          <w:sz w:val="22"/>
          <w:szCs w:val="22"/>
        </w:rPr>
        <w:t xml:space="preserve">% to </w:t>
      </w:r>
      <w:r w:rsidR="00A25CA5" w:rsidRPr="00A25CA5">
        <w:rPr>
          <w:rFonts w:ascii="Calibri" w:eastAsia="Arial Unicode MS" w:hAnsi="Calibri" w:cs="Calibri"/>
          <w:i/>
          <w:iCs/>
          <w:sz w:val="22"/>
          <w:szCs w:val="22"/>
        </w:rPr>
        <w:t>7.41</w:t>
      </w:r>
      <w:r w:rsidRPr="00A25CA5">
        <w:rPr>
          <w:rFonts w:ascii="Calibri" w:eastAsia="Arial Unicode MS" w:hAnsi="Calibri" w:cs="Calibri"/>
          <w:i/>
          <w:iCs/>
          <w:sz w:val="22"/>
          <w:szCs w:val="22"/>
        </w:rPr>
        <w:t>% per annum)</w:t>
      </w:r>
      <w:r w:rsidRPr="00A25CA5">
        <w:rPr>
          <w:rFonts w:ascii="Calibri" w:eastAsia="Arial Unicode MS" w:hAnsi="Calibri" w:cs="Calibri"/>
          <w:sz w:val="22"/>
          <w:szCs w:val="22"/>
        </w:rPr>
        <w:t xml:space="preserve"> used to represent the actual borrowing cost of the loan used to finance the construction of the project.</w:t>
      </w:r>
    </w:p>
    <w:p w14:paraId="54AC644D" w14:textId="77777777" w:rsidR="00642058" w:rsidRPr="006A1A68" w:rsidRDefault="00642058" w:rsidP="00642058">
      <w:pPr>
        <w:spacing w:line="240" w:lineRule="atLeast"/>
        <w:jc w:val="both"/>
        <w:rPr>
          <w:rFonts w:ascii="Calibri" w:eastAsia="Arial Unicode MS" w:hAnsi="Calibri" w:cstheme="minorBidi"/>
          <w:sz w:val="22"/>
          <w:szCs w:val="22"/>
        </w:rPr>
      </w:pPr>
    </w:p>
    <w:p w14:paraId="0E5CEE19" w14:textId="25967E2D"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251300">
        <w:rPr>
          <w:rFonts w:ascii="Calibri" w:eastAsia="Arial Unicode MS" w:hAnsi="Calibri" w:cs="Calibri"/>
          <w:b/>
          <w:bCs/>
          <w:sz w:val="22"/>
          <w:szCs w:val="22"/>
        </w:rPr>
        <w:t xml:space="preserve">Investments in </w:t>
      </w:r>
      <w:r w:rsidR="00032110" w:rsidRPr="00251300">
        <w:rPr>
          <w:rFonts w:ascii="Calibri" w:eastAsia="Arial Unicode MS" w:hAnsi="Calibri" w:cs="Calibri"/>
          <w:b/>
          <w:bCs/>
          <w:sz w:val="22"/>
          <w:szCs w:val="22"/>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3C4453" w14:paraId="1E46E945" w14:textId="77777777" w:rsidTr="00EF6BCA">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40E82" w:rsidRPr="003C4453" w14:paraId="727649C5" w14:textId="77777777" w:rsidTr="00EF6BCA">
        <w:trPr>
          <w:cantSplit/>
          <w:tblHeader/>
        </w:trPr>
        <w:tc>
          <w:tcPr>
            <w:tcW w:w="3571" w:type="dxa"/>
          </w:tcPr>
          <w:p w14:paraId="545E0523"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35F7EE93"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03885599"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20487A0B"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177EB8F6"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738A7B59" w14:textId="5ABEF541" w:rsidR="00540E82" w:rsidRPr="003C4453" w:rsidRDefault="00DB07D5" w:rsidP="00540E82">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 xml:space="preserve">30 </w:t>
            </w:r>
            <w:r w:rsidR="007E7AC8">
              <w:rPr>
                <w:rFonts w:ascii="Calibri" w:hAnsi="Calibri" w:cs="Calibri"/>
                <w:b w:val="0"/>
                <w:bCs/>
                <w:szCs w:val="28"/>
                <w:lang w:val="en-US" w:bidi="th-TH"/>
              </w:rPr>
              <w:t>September</w:t>
            </w:r>
          </w:p>
        </w:tc>
        <w:tc>
          <w:tcPr>
            <w:tcW w:w="181" w:type="dxa"/>
          </w:tcPr>
          <w:p w14:paraId="22AAF833"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1400818A" w14:textId="5164D194"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540E82" w:rsidRPr="003C4453" w14:paraId="2FA3295E" w14:textId="77777777" w:rsidTr="00EF6BCA">
        <w:trPr>
          <w:cantSplit/>
          <w:tblHeader/>
        </w:trPr>
        <w:tc>
          <w:tcPr>
            <w:tcW w:w="3571" w:type="dxa"/>
          </w:tcPr>
          <w:p w14:paraId="2CA0BEF0"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2DC9D89A"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33875680"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6A0E3C12"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3F237AFF"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4F325729" w14:textId="23C8F535" w:rsidR="00540E82" w:rsidRPr="0039114F" w:rsidRDefault="00540E82" w:rsidP="00540E8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5946A785"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06957B2D" w14:textId="6F73AEF1"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AA45B2" w:rsidRPr="003C4453" w14:paraId="0413FD23" w14:textId="77777777" w:rsidTr="00EF6BCA">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540E82" w:rsidRPr="003C4453" w14:paraId="06E2A99E" w14:textId="77777777" w:rsidTr="00EF6BCA">
        <w:trPr>
          <w:cantSplit/>
          <w:trHeight w:val="39"/>
        </w:trPr>
        <w:tc>
          <w:tcPr>
            <w:tcW w:w="3571" w:type="dxa"/>
          </w:tcPr>
          <w:p w14:paraId="0DE2D32D" w14:textId="77777777" w:rsidR="00540E82" w:rsidRPr="003C4453" w:rsidRDefault="00540E82" w:rsidP="00540E82">
            <w:pPr>
              <w:spacing w:line="240" w:lineRule="atLeast"/>
              <w:ind w:left="19"/>
              <w:rPr>
                <w:rFonts w:ascii="Calibri" w:hAnsi="Calibri" w:cs="Calibri"/>
                <w:sz w:val="22"/>
                <w:szCs w:val="22"/>
              </w:rPr>
            </w:pPr>
            <w:r w:rsidRPr="00D601C7">
              <w:rPr>
                <w:rFonts w:ascii="Calibri" w:hAnsi="Calibri" w:cs="Calibri"/>
                <w:sz w:val="22"/>
                <w:szCs w:val="22"/>
              </w:rPr>
              <w:t>At 1 January</w:t>
            </w:r>
          </w:p>
        </w:tc>
        <w:tc>
          <w:tcPr>
            <w:tcW w:w="1287" w:type="dxa"/>
          </w:tcPr>
          <w:p w14:paraId="51CC264F" w14:textId="77777777" w:rsidR="00540E82" w:rsidRPr="00425F69" w:rsidRDefault="00540E82" w:rsidP="00540E82">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540E82" w:rsidRPr="00425F69" w:rsidRDefault="00540E82" w:rsidP="00540E82">
            <w:pPr>
              <w:tabs>
                <w:tab w:val="decimal" w:pos="1089"/>
              </w:tabs>
              <w:ind w:left="-108" w:right="-108"/>
              <w:rPr>
                <w:rFonts w:ascii="Calibri" w:eastAsia="Calibri" w:hAnsi="Calibri" w:cs="Calibri"/>
                <w:sz w:val="22"/>
                <w:szCs w:val="22"/>
              </w:rPr>
            </w:pPr>
          </w:p>
        </w:tc>
        <w:tc>
          <w:tcPr>
            <w:tcW w:w="180" w:type="dxa"/>
          </w:tcPr>
          <w:p w14:paraId="0E1FF439"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7AE8E660" w14:textId="4AED5A2F" w:rsidR="00540E82" w:rsidRPr="008B1B48" w:rsidRDefault="007B6C8B" w:rsidP="00540E82">
            <w:pPr>
              <w:tabs>
                <w:tab w:val="decimal" w:pos="1266"/>
              </w:tabs>
              <w:ind w:left="-108" w:right="-108"/>
              <w:rPr>
                <w:rFonts w:ascii="Calibri" w:eastAsia="Calibri" w:hAnsi="Calibri" w:cs="Calibri"/>
                <w:sz w:val="22"/>
                <w:szCs w:val="22"/>
              </w:rPr>
            </w:pPr>
            <w:r>
              <w:rPr>
                <w:rFonts w:ascii="Calibri" w:eastAsia="Calibri" w:hAnsi="Calibri" w:cs="Calibri"/>
                <w:sz w:val="22"/>
                <w:szCs w:val="22"/>
              </w:rPr>
              <w:t>1,265,746,257</w:t>
            </w:r>
          </w:p>
        </w:tc>
        <w:tc>
          <w:tcPr>
            <w:tcW w:w="181" w:type="dxa"/>
          </w:tcPr>
          <w:p w14:paraId="53DAEF81"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129EA4EC" w:rsidR="00540E82" w:rsidRPr="008B1B48" w:rsidRDefault="00540E82" w:rsidP="00540E82">
            <w:pPr>
              <w:tabs>
                <w:tab w:val="decimal" w:pos="1116"/>
              </w:tabs>
              <w:ind w:left="-108" w:right="-108"/>
              <w:rPr>
                <w:rFonts w:ascii="Calibri" w:eastAsia="Calibri" w:hAnsi="Calibri" w:cs="Calibri"/>
                <w:sz w:val="22"/>
                <w:szCs w:val="22"/>
              </w:rPr>
            </w:pPr>
            <w:r>
              <w:rPr>
                <w:rFonts w:ascii="Calibri" w:eastAsia="Calibri" w:hAnsi="Calibri" w:cs="Calibri"/>
                <w:sz w:val="22"/>
                <w:szCs w:val="22"/>
              </w:rPr>
              <w:t>789,199,100</w:t>
            </w:r>
          </w:p>
        </w:tc>
      </w:tr>
      <w:tr w:rsidR="00540E82" w:rsidRPr="003C4453" w14:paraId="7714ADBD" w14:textId="77777777" w:rsidTr="00EF6BCA">
        <w:trPr>
          <w:cantSplit/>
          <w:trHeight w:val="39"/>
        </w:trPr>
        <w:tc>
          <w:tcPr>
            <w:tcW w:w="3571" w:type="dxa"/>
          </w:tcPr>
          <w:p w14:paraId="4091D084" w14:textId="77777777" w:rsidR="00540E82" w:rsidRPr="00C90BCB" w:rsidRDefault="00540E82" w:rsidP="00540E82">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540E82" w:rsidRPr="00425F69" w:rsidRDefault="00540E82" w:rsidP="00540E82">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540E82" w:rsidRPr="00425F69" w:rsidRDefault="00540E82" w:rsidP="00540E82">
            <w:pPr>
              <w:tabs>
                <w:tab w:val="decimal" w:pos="1089"/>
              </w:tabs>
              <w:ind w:left="-108" w:right="-108"/>
              <w:rPr>
                <w:rFonts w:ascii="Calibri" w:hAnsi="Calibri" w:cs="Calibri"/>
                <w:sz w:val="22"/>
                <w:szCs w:val="22"/>
              </w:rPr>
            </w:pPr>
          </w:p>
        </w:tc>
        <w:tc>
          <w:tcPr>
            <w:tcW w:w="180" w:type="dxa"/>
          </w:tcPr>
          <w:p w14:paraId="572B70F8"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3899C218" w14:textId="66D54219" w:rsidR="00540E82" w:rsidRPr="008B1B48" w:rsidRDefault="00A310A2" w:rsidP="00A310A2">
            <w:pPr>
              <w:tabs>
                <w:tab w:val="decimal" w:pos="1266"/>
              </w:tabs>
              <w:ind w:left="-108" w:right="-108"/>
              <w:rPr>
                <w:rFonts w:ascii="Calibri" w:eastAsia="Calibri" w:hAnsi="Calibri" w:cs="Calibri"/>
                <w:sz w:val="22"/>
                <w:szCs w:val="22"/>
              </w:rPr>
            </w:pPr>
            <w:r>
              <w:rPr>
                <w:rFonts w:ascii="Calibri" w:eastAsia="Calibri" w:hAnsi="Calibri" w:cs="Calibri"/>
                <w:sz w:val="22"/>
                <w:szCs w:val="22"/>
              </w:rPr>
              <w:t>198,940,300</w:t>
            </w:r>
          </w:p>
        </w:tc>
        <w:tc>
          <w:tcPr>
            <w:tcW w:w="181" w:type="dxa"/>
          </w:tcPr>
          <w:p w14:paraId="7DB7F10D"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39578768" w:rsidR="00540E82" w:rsidRPr="008B1B48" w:rsidRDefault="00540E82" w:rsidP="00540E82">
            <w:pPr>
              <w:tabs>
                <w:tab w:val="decimal" w:pos="1116"/>
              </w:tabs>
              <w:ind w:left="-108" w:right="-108"/>
              <w:rPr>
                <w:rFonts w:ascii="Calibri" w:eastAsia="Calibri" w:hAnsi="Calibri" w:cs="Calibri"/>
                <w:sz w:val="22"/>
                <w:szCs w:val="22"/>
              </w:rPr>
            </w:pPr>
            <w:r>
              <w:rPr>
                <w:rFonts w:ascii="Calibri" w:eastAsia="Calibri" w:hAnsi="Calibri" w:cs="Calibri"/>
                <w:sz w:val="22"/>
                <w:szCs w:val="22"/>
              </w:rPr>
              <w:t>476,547,157</w:t>
            </w:r>
          </w:p>
        </w:tc>
      </w:tr>
      <w:tr w:rsidR="00540E82" w:rsidRPr="003C4453" w14:paraId="330724D2" w14:textId="77777777" w:rsidTr="00EF6BCA">
        <w:trPr>
          <w:cantSplit/>
          <w:trHeight w:val="39"/>
        </w:trPr>
        <w:tc>
          <w:tcPr>
            <w:tcW w:w="4858" w:type="dxa"/>
            <w:gridSpan w:val="2"/>
          </w:tcPr>
          <w:p w14:paraId="6F5A1E4C" w14:textId="43C9E0F0" w:rsidR="00540E82" w:rsidRPr="000D2471" w:rsidRDefault="00540E82" w:rsidP="00540E82">
            <w:pPr>
              <w:spacing w:line="240" w:lineRule="atLeast"/>
              <w:ind w:left="19"/>
              <w:rPr>
                <w:rFonts w:ascii="Calibri" w:eastAsia="Calibri" w:hAnsi="Calibri" w:cstheme="minorBidi"/>
                <w:b/>
                <w:bCs/>
                <w:sz w:val="22"/>
                <w:szCs w:val="22"/>
              </w:rPr>
            </w:pPr>
            <w:r w:rsidRPr="00D601C7">
              <w:rPr>
                <w:rFonts w:ascii="Calibri" w:hAnsi="Calibri" w:cs="Calibri"/>
                <w:b/>
                <w:bCs/>
                <w:sz w:val="22"/>
                <w:szCs w:val="22"/>
              </w:rPr>
              <w:t>At 3</w:t>
            </w:r>
            <w:r w:rsidR="00DB07D5">
              <w:rPr>
                <w:rFonts w:ascii="Calibri" w:hAnsi="Calibri" w:cs="Calibri"/>
                <w:b/>
                <w:bCs/>
                <w:sz w:val="22"/>
                <w:szCs w:val="22"/>
              </w:rPr>
              <w:t xml:space="preserve">0 </w:t>
            </w:r>
            <w:r w:rsidR="00E014FD">
              <w:rPr>
                <w:rFonts w:ascii="Calibri" w:hAnsi="Calibri" w:cs="Calibri"/>
                <w:b/>
                <w:bCs/>
                <w:sz w:val="22"/>
                <w:szCs w:val="22"/>
              </w:rPr>
              <w:t>September</w:t>
            </w:r>
            <w:r w:rsidR="000D2471">
              <w:rPr>
                <w:rFonts w:ascii="Calibri" w:hAnsi="Calibri" w:cstheme="minorBidi" w:hint="cs"/>
                <w:b/>
                <w:bCs/>
                <w:sz w:val="22"/>
                <w:szCs w:val="22"/>
                <w:cs/>
              </w:rPr>
              <w:t xml:space="preserve"> </w:t>
            </w:r>
            <w:r w:rsidR="000D2471">
              <w:rPr>
                <w:rFonts w:ascii="Calibri" w:hAnsi="Calibri" w:cstheme="minorBidi"/>
                <w:b/>
                <w:bCs/>
                <w:sz w:val="22"/>
                <w:szCs w:val="22"/>
              </w:rPr>
              <w:t>and 31 December</w:t>
            </w:r>
          </w:p>
        </w:tc>
        <w:tc>
          <w:tcPr>
            <w:tcW w:w="181" w:type="dxa"/>
            <w:vAlign w:val="bottom"/>
          </w:tcPr>
          <w:p w14:paraId="6F494683" w14:textId="77777777" w:rsidR="00540E82" w:rsidRPr="00425F69" w:rsidRDefault="00540E82" w:rsidP="00540E82">
            <w:pPr>
              <w:pStyle w:val="Heading1"/>
              <w:spacing w:line="240" w:lineRule="atLeast"/>
              <w:ind w:left="0" w:right="65"/>
              <w:jc w:val="right"/>
              <w:rPr>
                <w:rFonts w:ascii="Calibri" w:hAnsi="Calibri" w:cs="Calibri"/>
              </w:rPr>
            </w:pPr>
          </w:p>
        </w:tc>
        <w:tc>
          <w:tcPr>
            <w:tcW w:w="1171" w:type="dxa"/>
            <w:vAlign w:val="bottom"/>
          </w:tcPr>
          <w:p w14:paraId="692307FF" w14:textId="77777777" w:rsidR="00540E82" w:rsidRPr="00425F69" w:rsidRDefault="00540E82" w:rsidP="00540E82">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540E82" w:rsidRPr="00425F69" w:rsidRDefault="00540E82" w:rsidP="00540E82">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15E4976A" w:rsidR="00540E82" w:rsidRPr="00850059" w:rsidRDefault="007B6C8B" w:rsidP="00540E82">
            <w:pPr>
              <w:tabs>
                <w:tab w:val="decimal" w:pos="1266"/>
              </w:tabs>
              <w:ind w:left="-108" w:right="-108"/>
              <w:rPr>
                <w:rFonts w:ascii="Calibri" w:eastAsia="Calibri" w:hAnsi="Calibri" w:cstheme="minorBidi"/>
                <w:b/>
                <w:bCs/>
                <w:sz w:val="22"/>
                <w:szCs w:val="22"/>
                <w:cs/>
              </w:rPr>
            </w:pPr>
            <w:r>
              <w:rPr>
                <w:rFonts w:ascii="Calibri" w:eastAsia="Calibri" w:hAnsi="Calibri" w:cs="Calibri"/>
                <w:b/>
                <w:bCs/>
                <w:sz w:val="22"/>
                <w:szCs w:val="22"/>
              </w:rPr>
              <w:t>1,</w:t>
            </w:r>
            <w:r w:rsidR="00A310A2">
              <w:rPr>
                <w:rFonts w:ascii="Calibri" w:eastAsia="Calibri" w:hAnsi="Calibri" w:cs="Calibri"/>
                <w:b/>
                <w:bCs/>
                <w:sz w:val="22"/>
                <w:szCs w:val="22"/>
              </w:rPr>
              <w:t>464,686,557</w:t>
            </w:r>
          </w:p>
        </w:tc>
        <w:tc>
          <w:tcPr>
            <w:tcW w:w="181" w:type="dxa"/>
            <w:vAlign w:val="bottom"/>
          </w:tcPr>
          <w:p w14:paraId="67C9F784" w14:textId="77777777" w:rsidR="00540E82" w:rsidRPr="00425F69" w:rsidRDefault="00540E82" w:rsidP="00540E82">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132343BA" w:rsidR="00540E82" w:rsidRPr="00E06C05" w:rsidRDefault="00E06C05" w:rsidP="00540E82">
            <w:pPr>
              <w:tabs>
                <w:tab w:val="decimal" w:pos="1116"/>
              </w:tabs>
              <w:ind w:left="-108" w:right="-108"/>
              <w:rPr>
                <w:rFonts w:ascii="Calibri" w:eastAsia="Calibri" w:hAnsi="Calibri" w:cstheme="minorBidi"/>
                <w:b/>
                <w:bCs/>
                <w:sz w:val="22"/>
                <w:szCs w:val="22"/>
              </w:rPr>
            </w:pPr>
            <w:r>
              <w:rPr>
                <w:rFonts w:ascii="Calibri" w:eastAsia="Calibri" w:hAnsi="Calibri" w:cstheme="minorBidi"/>
                <w:b/>
                <w:bCs/>
                <w:sz w:val="22"/>
                <w:szCs w:val="22"/>
              </w:rPr>
              <w:t>1,265,746,257</w:t>
            </w:r>
          </w:p>
        </w:tc>
      </w:tr>
    </w:tbl>
    <w:p w14:paraId="341C5652" w14:textId="77777777" w:rsidR="00D601C7" w:rsidRDefault="00D601C7" w:rsidP="00D601C7">
      <w:pPr>
        <w:spacing w:line="240" w:lineRule="atLeast"/>
        <w:rPr>
          <w:rFonts w:ascii="Calibri" w:hAnsi="Calibri" w:cs="Browallia New"/>
          <w:sz w:val="22"/>
          <w:szCs w:val="28"/>
        </w:rPr>
      </w:pPr>
    </w:p>
    <w:p w14:paraId="2308F90B" w14:textId="77777777" w:rsidR="00C05E74" w:rsidRDefault="00C05E74" w:rsidP="00D601C7">
      <w:pPr>
        <w:spacing w:line="240" w:lineRule="atLeast"/>
        <w:rPr>
          <w:rFonts w:ascii="Calibri" w:hAnsi="Calibri" w:cs="Browallia New"/>
          <w:sz w:val="22"/>
          <w:szCs w:val="28"/>
        </w:rPr>
      </w:pPr>
    </w:p>
    <w:p w14:paraId="7B4EB3E6" w14:textId="77777777" w:rsidR="00C05E74" w:rsidRDefault="00C05E74" w:rsidP="00D601C7">
      <w:pPr>
        <w:spacing w:line="240" w:lineRule="atLeast"/>
        <w:rPr>
          <w:rFonts w:ascii="Calibri" w:hAnsi="Calibri" w:cs="Browallia New"/>
          <w:sz w:val="22"/>
          <w:szCs w:val="28"/>
        </w:rPr>
      </w:pPr>
    </w:p>
    <w:p w14:paraId="7EAD6E19" w14:textId="77777777" w:rsidR="00C05E74" w:rsidRDefault="00C05E74" w:rsidP="00D601C7">
      <w:pPr>
        <w:spacing w:line="240" w:lineRule="atLeast"/>
        <w:rPr>
          <w:rFonts w:ascii="Calibri" w:hAnsi="Calibri" w:cs="Browallia New"/>
          <w:sz w:val="22"/>
          <w:szCs w:val="28"/>
        </w:rPr>
      </w:pPr>
    </w:p>
    <w:p w14:paraId="4D03BDDE" w14:textId="77777777" w:rsidR="00C05E74" w:rsidRDefault="00C05E74" w:rsidP="00D601C7">
      <w:pPr>
        <w:spacing w:line="240" w:lineRule="atLeast"/>
        <w:rPr>
          <w:rFonts w:ascii="Calibri" w:hAnsi="Calibri" w:cs="Browallia New"/>
          <w:sz w:val="22"/>
          <w:szCs w:val="28"/>
        </w:rPr>
      </w:pPr>
    </w:p>
    <w:p w14:paraId="6D6AEC41" w14:textId="0B0C1B18" w:rsidR="00F57BBB" w:rsidRDefault="00F57BBB" w:rsidP="00F57BBB">
      <w:pPr>
        <w:spacing w:line="240" w:lineRule="atLeast"/>
        <w:ind w:left="540"/>
        <w:jc w:val="thaiDistribute"/>
        <w:rPr>
          <w:rFonts w:ascii="Calibri" w:hAnsi="Calibri" w:cs="Browallia New"/>
          <w:sz w:val="22"/>
          <w:szCs w:val="22"/>
        </w:rPr>
      </w:pPr>
      <w:r w:rsidRPr="00413276">
        <w:rPr>
          <w:rFonts w:ascii="Calibri" w:hAnsi="Calibri" w:cs="Browallia New"/>
          <w:sz w:val="22"/>
          <w:szCs w:val="22"/>
        </w:rPr>
        <w:lastRenderedPageBreak/>
        <w:t xml:space="preserve">At </w:t>
      </w:r>
      <w:r w:rsidRPr="009B1E75">
        <w:rPr>
          <w:rFonts w:ascii="Calibri" w:hAnsi="Calibri" w:cs="Browallia New"/>
          <w:sz w:val="22"/>
          <w:szCs w:val="28"/>
        </w:rPr>
        <w:t>the</w:t>
      </w:r>
      <w:r w:rsidRPr="00413276">
        <w:rPr>
          <w:rFonts w:ascii="Calibri" w:hAnsi="Calibri" w:cs="Browallia New"/>
          <w:sz w:val="22"/>
          <w:szCs w:val="22"/>
        </w:rPr>
        <w:t xml:space="preserve"> Company’s Board of Directors’ meeting no. </w:t>
      </w:r>
      <w:r>
        <w:rPr>
          <w:rFonts w:ascii="Calibri" w:hAnsi="Calibri" w:cs="Browallia New"/>
          <w:sz w:val="22"/>
          <w:szCs w:val="22"/>
        </w:rPr>
        <w:t>5</w:t>
      </w:r>
      <w:r w:rsidRPr="00413276">
        <w:rPr>
          <w:rFonts w:ascii="Calibri" w:hAnsi="Calibri" w:cs="Browallia New"/>
          <w:sz w:val="22"/>
          <w:szCs w:val="22"/>
        </w:rPr>
        <w:t>/2022 held on 15 August 2022, the Board of directors approved the Company to purchase ordinary shares of Nirvana River</w:t>
      </w:r>
      <w:r>
        <w:rPr>
          <w:rFonts w:ascii="Calibri" w:hAnsi="Calibri" w:cs="Browallia New"/>
          <w:sz w:val="22"/>
          <w:szCs w:val="22"/>
        </w:rPr>
        <w:t xml:space="preserve"> Co., Ltd., which</w:t>
      </w:r>
      <w:r w:rsidRPr="00413276">
        <w:rPr>
          <w:rFonts w:ascii="Calibri" w:hAnsi="Calibri" w:cs="Browallia New"/>
          <w:sz w:val="22"/>
          <w:szCs w:val="22"/>
        </w:rPr>
        <w:t xml:space="preserve"> registered capital for 915,000 shares at Baht 100 per share, acquisition price at 519.94 per share are totalling Baht 475</w:t>
      </w:r>
      <w:r>
        <w:rPr>
          <w:rFonts w:ascii="Calibri" w:hAnsi="Calibri" w:cs="Browallia New"/>
          <w:sz w:val="22"/>
          <w:szCs w:val="22"/>
        </w:rPr>
        <w:t>.74</w:t>
      </w:r>
      <w:r w:rsidRPr="00413276">
        <w:rPr>
          <w:rFonts w:ascii="Calibri" w:hAnsi="Calibri" w:cs="Browallia New"/>
          <w:sz w:val="22"/>
          <w:szCs w:val="22"/>
        </w:rPr>
        <w:t xml:space="preserve"> million or equivalent to 30.00% of shareholding interest of issued and paid-up share capital</w:t>
      </w:r>
      <w:r>
        <w:rPr>
          <w:rFonts w:ascii="Calibri" w:hAnsi="Calibri" w:cs="Browallia New"/>
          <w:sz w:val="22"/>
          <w:szCs w:val="22"/>
        </w:rPr>
        <w:t xml:space="preserve"> </w:t>
      </w:r>
      <w:r w:rsidRPr="00B878D8">
        <w:rPr>
          <w:rFonts w:ascii="Calibri" w:hAnsi="Calibri" w:cs="Browallia New"/>
          <w:sz w:val="22"/>
          <w:szCs w:val="22"/>
        </w:rPr>
        <w:t xml:space="preserve">and expenses related to the </w:t>
      </w:r>
      <w:r w:rsidRPr="00413276">
        <w:rPr>
          <w:rFonts w:ascii="Calibri" w:hAnsi="Calibri" w:cs="Browallia New"/>
          <w:sz w:val="22"/>
          <w:szCs w:val="22"/>
        </w:rPr>
        <w:t>acquisition</w:t>
      </w:r>
      <w:r w:rsidRPr="00B878D8">
        <w:rPr>
          <w:rFonts w:ascii="Calibri" w:hAnsi="Calibri" w:cs="Browallia New"/>
          <w:sz w:val="22"/>
          <w:szCs w:val="22"/>
        </w:rPr>
        <w:t xml:space="preserve"> of shares amount to Baht 0.81 million. The transfer of shares was completed on </w:t>
      </w:r>
      <w:r>
        <w:rPr>
          <w:rFonts w:ascii="Calibri" w:hAnsi="Calibri" w:cs="Browallia New"/>
          <w:sz w:val="22"/>
          <w:szCs w:val="22"/>
        </w:rPr>
        <w:t xml:space="preserve">13 </w:t>
      </w:r>
      <w:r w:rsidRPr="00B878D8">
        <w:rPr>
          <w:rFonts w:ascii="Calibri" w:hAnsi="Calibri" w:cs="Browallia New"/>
          <w:sz w:val="22"/>
          <w:szCs w:val="22"/>
        </w:rPr>
        <w:t>March 2023</w:t>
      </w:r>
      <w:r>
        <w:rPr>
          <w:rFonts w:ascii="Calibri" w:hAnsi="Calibri" w:cs="Browallia New"/>
          <w:sz w:val="22"/>
          <w:szCs w:val="22"/>
        </w:rPr>
        <w:t xml:space="preserve">, </w:t>
      </w:r>
      <w:r w:rsidRPr="00DE5755">
        <w:rPr>
          <w:rFonts w:ascii="Calibri" w:hAnsi="Calibri" w:cs="Browallia New"/>
          <w:sz w:val="22"/>
          <w:szCs w:val="22"/>
        </w:rPr>
        <w:t>with the condition of off-set the loan with interest of the seller company in the amount of Baht 155</w:t>
      </w:r>
      <w:r>
        <w:rPr>
          <w:rFonts w:ascii="Calibri" w:hAnsi="Calibri" w:cs="Browallia New"/>
          <w:sz w:val="22"/>
          <w:szCs w:val="22"/>
        </w:rPr>
        <w:t>.</w:t>
      </w:r>
      <w:r w:rsidRPr="00DE5755">
        <w:rPr>
          <w:rFonts w:ascii="Calibri" w:hAnsi="Calibri" w:cs="Browallia New"/>
          <w:sz w:val="22"/>
          <w:szCs w:val="22"/>
        </w:rPr>
        <w:t xml:space="preserve">90 </w:t>
      </w:r>
      <w:r>
        <w:rPr>
          <w:rFonts w:ascii="Calibri" w:hAnsi="Calibri" w:cs="Browallia New"/>
          <w:sz w:val="22"/>
          <w:szCs w:val="22"/>
        </w:rPr>
        <w:t xml:space="preserve">million </w:t>
      </w:r>
      <w:r w:rsidRPr="00DE5755">
        <w:rPr>
          <w:rFonts w:ascii="Calibri" w:hAnsi="Calibri" w:cs="Browallia New"/>
          <w:sz w:val="22"/>
          <w:szCs w:val="22"/>
        </w:rPr>
        <w:t xml:space="preserve">and </w:t>
      </w:r>
      <w:r>
        <w:rPr>
          <w:rFonts w:ascii="Calibri" w:hAnsi="Calibri" w:cs="Browallia New"/>
          <w:sz w:val="22"/>
          <w:szCs w:val="22"/>
        </w:rPr>
        <w:t xml:space="preserve">the Company is responsible for </w:t>
      </w:r>
      <w:r w:rsidRPr="00DE5755">
        <w:rPr>
          <w:rFonts w:ascii="Calibri" w:hAnsi="Calibri" w:cs="Browallia New"/>
          <w:sz w:val="22"/>
          <w:szCs w:val="22"/>
        </w:rPr>
        <w:t>repayment of short-term borrowing with interest from related parties on behalf of the seller company in the amount of Baht</w:t>
      </w:r>
      <w:r>
        <w:rPr>
          <w:rFonts w:ascii="Calibri" w:hAnsi="Calibri" w:cs="Browallia New" w:hint="cs"/>
          <w:sz w:val="22"/>
          <w:szCs w:val="22"/>
          <w:cs/>
        </w:rPr>
        <w:t xml:space="preserve"> </w:t>
      </w:r>
      <w:r w:rsidRPr="00DE5755">
        <w:rPr>
          <w:rFonts w:ascii="Calibri" w:hAnsi="Calibri" w:cs="Browallia New"/>
          <w:sz w:val="22"/>
          <w:szCs w:val="22"/>
        </w:rPr>
        <w:t>182</w:t>
      </w:r>
      <w:r>
        <w:rPr>
          <w:rFonts w:ascii="Calibri" w:hAnsi="Calibri" w:cs="Browallia New"/>
          <w:sz w:val="22"/>
          <w:szCs w:val="22"/>
        </w:rPr>
        <w:t>.</w:t>
      </w:r>
      <w:r w:rsidRPr="00DE5755">
        <w:rPr>
          <w:rFonts w:ascii="Calibri" w:hAnsi="Calibri" w:cs="Browallia New"/>
          <w:sz w:val="22"/>
          <w:szCs w:val="22"/>
        </w:rPr>
        <w:t>56</w:t>
      </w:r>
      <w:r>
        <w:rPr>
          <w:rFonts w:ascii="Calibri" w:hAnsi="Calibri" w:cs="Browallia New"/>
          <w:sz w:val="22"/>
          <w:szCs w:val="22"/>
        </w:rPr>
        <w:t xml:space="preserve"> million,</w:t>
      </w:r>
      <w:r w:rsidRPr="00DE5755">
        <w:rPr>
          <w:rFonts w:ascii="Calibri" w:hAnsi="Calibri" w:cs="Browallia New"/>
          <w:sz w:val="22"/>
          <w:szCs w:val="22"/>
        </w:rPr>
        <w:t xml:space="preserve"> which presented as short-term loans from related parties in the amount of </w:t>
      </w:r>
      <w:r>
        <w:rPr>
          <w:rFonts w:ascii="Calibri" w:hAnsi="Calibri" w:cs="Browallia New"/>
          <w:sz w:val="22"/>
          <w:szCs w:val="22"/>
        </w:rPr>
        <w:t xml:space="preserve">Baht </w:t>
      </w:r>
      <w:r w:rsidRPr="00DE5755">
        <w:rPr>
          <w:rFonts w:ascii="Calibri" w:hAnsi="Calibri" w:cs="Browallia New"/>
          <w:sz w:val="22"/>
          <w:szCs w:val="22"/>
        </w:rPr>
        <w:t>150.00 million and trade and other payables -</w:t>
      </w:r>
      <w:r>
        <w:rPr>
          <w:rFonts w:ascii="Calibri" w:hAnsi="Calibri" w:cs="Browallia New"/>
          <w:sz w:val="22"/>
          <w:szCs w:val="22"/>
        </w:rPr>
        <w:t xml:space="preserve"> </w:t>
      </w:r>
      <w:r w:rsidRPr="00DE5755">
        <w:rPr>
          <w:rFonts w:ascii="Calibri" w:hAnsi="Calibri" w:cs="Browallia New"/>
          <w:sz w:val="22"/>
          <w:szCs w:val="22"/>
        </w:rPr>
        <w:t>related parties in the amount of Baht 32.56 million,</w:t>
      </w:r>
      <w:r w:rsidR="00365053">
        <w:rPr>
          <w:rFonts w:ascii="Calibri" w:hAnsi="Calibri" w:cs="Browallia New"/>
          <w:sz w:val="22"/>
          <w:szCs w:val="22"/>
        </w:rPr>
        <w:t xml:space="preserve"> </w:t>
      </w:r>
      <w:r w:rsidR="00C05E74">
        <w:rPr>
          <w:rFonts w:ascii="Calibri" w:hAnsi="Calibri" w:cs="Browallia New"/>
          <w:sz w:val="22"/>
          <w:szCs w:val="22"/>
        </w:rPr>
        <w:br/>
      </w:r>
      <w:r w:rsidRPr="00DE5755">
        <w:rPr>
          <w:rFonts w:ascii="Calibri" w:hAnsi="Calibri" w:cs="Browallia New"/>
          <w:sz w:val="22"/>
          <w:szCs w:val="22"/>
        </w:rPr>
        <w:t>and the Company has paid</w:t>
      </w:r>
      <w:r>
        <w:rPr>
          <w:rFonts w:ascii="Calibri" w:hAnsi="Calibri" w:cs="Browallia New"/>
          <w:sz w:val="22"/>
          <w:szCs w:val="22"/>
        </w:rPr>
        <w:t xml:space="preserve"> the remaining </w:t>
      </w:r>
      <w:r w:rsidRPr="00DE5755">
        <w:rPr>
          <w:rFonts w:ascii="Calibri" w:hAnsi="Calibri" w:cs="Browallia New"/>
          <w:sz w:val="22"/>
          <w:szCs w:val="22"/>
        </w:rPr>
        <w:t xml:space="preserve">for such ordinary shares included tax related amount of </w:t>
      </w:r>
      <w:r>
        <w:rPr>
          <w:rFonts w:ascii="Calibri" w:hAnsi="Calibri" w:cs="Browallia New"/>
          <w:sz w:val="22"/>
          <w:szCs w:val="22"/>
        </w:rPr>
        <w:t xml:space="preserve">Baht </w:t>
      </w:r>
      <w:r w:rsidRPr="00DE5755">
        <w:rPr>
          <w:rFonts w:ascii="Calibri" w:hAnsi="Calibri" w:cs="Browallia New"/>
          <w:sz w:val="22"/>
          <w:szCs w:val="22"/>
        </w:rPr>
        <w:t>13</w:t>
      </w:r>
      <w:r>
        <w:rPr>
          <w:rFonts w:ascii="Calibri" w:hAnsi="Calibri" w:cs="Browallia New"/>
          <w:sz w:val="22"/>
          <w:szCs w:val="22"/>
        </w:rPr>
        <w:t>7.28 million</w:t>
      </w:r>
      <w:r w:rsidR="00365053">
        <w:rPr>
          <w:rFonts w:ascii="Calibri" w:hAnsi="Calibri" w:cs="Browallia New"/>
          <w:sz w:val="22"/>
          <w:szCs w:val="22"/>
        </w:rPr>
        <w:t xml:space="preserve"> in </w:t>
      </w:r>
      <w:r w:rsidR="006A66C6">
        <w:rPr>
          <w:rFonts w:ascii="Calibri" w:hAnsi="Calibri" w:cs="Browallia New"/>
          <w:sz w:val="22"/>
          <w:szCs w:val="22"/>
        </w:rPr>
        <w:t>2023.</w:t>
      </w:r>
    </w:p>
    <w:p w14:paraId="11E83A87" w14:textId="77777777" w:rsidR="004A5066" w:rsidRDefault="004A5066" w:rsidP="00F57BBB">
      <w:pPr>
        <w:spacing w:line="240" w:lineRule="atLeast"/>
        <w:jc w:val="both"/>
        <w:rPr>
          <w:rFonts w:ascii="Calibri" w:hAnsi="Calibri" w:cs="Browallia New"/>
          <w:sz w:val="22"/>
          <w:szCs w:val="22"/>
        </w:rPr>
      </w:pPr>
    </w:p>
    <w:p w14:paraId="3E3C293A" w14:textId="3E8C7772" w:rsidR="00F57BBB" w:rsidRDefault="00F57BBB" w:rsidP="00F57BBB">
      <w:pPr>
        <w:spacing w:line="240" w:lineRule="atLeast"/>
        <w:ind w:left="540"/>
        <w:jc w:val="thaiDistribute"/>
        <w:rPr>
          <w:rFonts w:ascii="Calibri" w:hAnsi="Calibri" w:cs="Browallia New"/>
          <w:sz w:val="22"/>
          <w:szCs w:val="22"/>
        </w:rPr>
      </w:pPr>
      <w:r>
        <w:rPr>
          <w:rFonts w:ascii="Calibri" w:hAnsi="Calibri" w:cs="Browallia New"/>
          <w:sz w:val="22"/>
          <w:szCs w:val="22"/>
        </w:rPr>
        <w:t>The acquisition of additional 30% interest</w:t>
      </w:r>
      <w:r w:rsidRPr="000B2E9A">
        <w:rPr>
          <w:rFonts w:ascii="Calibri" w:hAnsi="Calibri" w:cs="Browallia New"/>
          <w:sz w:val="22"/>
          <w:szCs w:val="22"/>
        </w:rPr>
        <w:t xml:space="preserve"> in Nirvana River </w:t>
      </w:r>
      <w:r>
        <w:rPr>
          <w:rFonts w:ascii="Calibri" w:hAnsi="Calibri" w:cs="Browallia New"/>
          <w:sz w:val="22"/>
          <w:szCs w:val="22"/>
        </w:rPr>
        <w:t>Co., Ltd. (“Subsidiaries”) resulted in</w:t>
      </w:r>
      <w:r w:rsidRPr="000B2E9A">
        <w:rPr>
          <w:rFonts w:ascii="Calibri" w:hAnsi="Calibri" w:cs="Browallia New"/>
          <w:sz w:val="22"/>
          <w:szCs w:val="22"/>
        </w:rPr>
        <w:t xml:space="preserve"> increasing its ownership from 69.99% to 99.99%</w:t>
      </w:r>
      <w:r w:rsidR="008D7AE0">
        <w:rPr>
          <w:rFonts w:ascii="Calibri" w:hAnsi="Calibri" w:cs="Browallia New"/>
          <w:sz w:val="22"/>
          <w:szCs w:val="22"/>
        </w:rPr>
        <w:t xml:space="preserve"> in 2023</w:t>
      </w:r>
      <w:r w:rsidRPr="000B2E9A">
        <w:rPr>
          <w:rFonts w:ascii="Calibri" w:hAnsi="Calibri" w:cs="Browallia New"/>
          <w:sz w:val="22"/>
          <w:szCs w:val="22"/>
        </w:rPr>
        <w:t xml:space="preserve">. The carrying amount of subsidiaries net assets in the Group’s financial statements on the date of the acquisition was </w:t>
      </w:r>
      <w:r>
        <w:rPr>
          <w:rFonts w:ascii="Calibri" w:hAnsi="Calibri" w:cs="Browallia New"/>
          <w:sz w:val="22"/>
          <w:szCs w:val="22"/>
        </w:rPr>
        <w:t xml:space="preserve">of </w:t>
      </w:r>
      <w:r w:rsidRPr="000B2E9A">
        <w:rPr>
          <w:rFonts w:ascii="Calibri" w:hAnsi="Calibri" w:cs="Browallia New"/>
          <w:sz w:val="22"/>
          <w:szCs w:val="22"/>
        </w:rPr>
        <w:t>Baht 795.44 million. The Group recognised a decrease in non-controlling interests of Baht 340.90 million, and an increase in deficit on changes in the ownership interests in subsidiaries of Baht 135.65 million attributable to owners of the Group of Baht 476.55 million of changes in the Group’s ownership interest in subsidiaries</w:t>
      </w:r>
      <w:r w:rsidR="008D7AE0">
        <w:rPr>
          <w:rFonts w:ascii="Calibri" w:hAnsi="Calibri" w:cs="Browallia New"/>
          <w:sz w:val="22"/>
          <w:szCs w:val="22"/>
        </w:rPr>
        <w:t xml:space="preserve"> in 2023</w:t>
      </w:r>
      <w:r w:rsidRPr="000B2E9A">
        <w:rPr>
          <w:rFonts w:ascii="Calibri" w:hAnsi="Calibri" w:cs="Browallia New"/>
          <w:sz w:val="22"/>
          <w:szCs w:val="22"/>
        </w:rPr>
        <w:t>.</w:t>
      </w:r>
    </w:p>
    <w:p w14:paraId="4626AABC" w14:textId="77777777" w:rsidR="00F57BBB" w:rsidRDefault="00F57BBB" w:rsidP="00F57BBB">
      <w:pPr>
        <w:spacing w:line="240" w:lineRule="atLeast"/>
        <w:ind w:left="540"/>
        <w:jc w:val="thaiDistribute"/>
        <w:rPr>
          <w:rFonts w:ascii="Calibri" w:hAnsi="Calibri" w:cs="Browallia New"/>
          <w:sz w:val="22"/>
          <w:szCs w:val="22"/>
        </w:rPr>
      </w:pPr>
    </w:p>
    <w:p w14:paraId="21683A38" w14:textId="5D8FA32F" w:rsidR="00D53876" w:rsidRDefault="008437B7" w:rsidP="00D53876">
      <w:pPr>
        <w:spacing w:line="240" w:lineRule="atLeast"/>
        <w:ind w:left="540"/>
        <w:jc w:val="thaiDistribute"/>
        <w:rPr>
          <w:rFonts w:ascii="Calibri" w:eastAsia="Arial Unicode MS" w:hAnsi="Calibri" w:cstheme="minorBidi"/>
          <w:sz w:val="22"/>
          <w:szCs w:val="22"/>
        </w:rPr>
      </w:pPr>
      <w:r w:rsidRPr="00B611DF">
        <w:rPr>
          <w:rFonts w:ascii="Calibri" w:eastAsia="Arial Unicode MS" w:hAnsi="Calibri" w:cstheme="minorBidi"/>
          <w:sz w:val="22"/>
          <w:szCs w:val="22"/>
        </w:rPr>
        <w:t xml:space="preserve">On </w:t>
      </w:r>
      <w:r>
        <w:rPr>
          <w:rFonts w:ascii="Calibri" w:eastAsia="Arial Unicode MS" w:hAnsi="Calibri" w:cstheme="minorBidi"/>
          <w:sz w:val="22"/>
          <w:szCs w:val="22"/>
        </w:rPr>
        <w:t>27 October 2023</w:t>
      </w:r>
      <w:r w:rsidRPr="00B611DF">
        <w:rPr>
          <w:rFonts w:ascii="Calibri" w:eastAsia="Arial Unicode MS" w:hAnsi="Calibri" w:cstheme="minorBidi"/>
          <w:sz w:val="22"/>
          <w:szCs w:val="22"/>
        </w:rPr>
        <w:t xml:space="preserve">, the </w:t>
      </w:r>
      <w:r w:rsidRPr="00277E44">
        <w:rPr>
          <w:rFonts w:ascii="Calibri" w:eastAsia="Arial Unicode MS" w:hAnsi="Calibri" w:cstheme="minorBidi"/>
          <w:sz w:val="22"/>
          <w:szCs w:val="22"/>
        </w:rPr>
        <w:t>Board of Directors meeting</w:t>
      </w:r>
      <w:r w:rsidRPr="00B611DF">
        <w:rPr>
          <w:rFonts w:ascii="Calibri" w:eastAsia="Arial Unicode MS" w:hAnsi="Calibri" w:cstheme="minorBidi"/>
          <w:sz w:val="22"/>
          <w:szCs w:val="22"/>
        </w:rPr>
        <w:t xml:space="preserve"> of</w:t>
      </w:r>
      <w:r>
        <w:rPr>
          <w:rFonts w:ascii="Calibri" w:eastAsia="Arial Unicode MS" w:hAnsi="Calibri" w:cstheme="minorBidi" w:hint="cs"/>
          <w:sz w:val="22"/>
          <w:szCs w:val="22"/>
          <w:cs/>
        </w:rPr>
        <w:t xml:space="preserve">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w:t>
      </w:r>
      <w:r w:rsidR="00AF3A04">
        <w:rPr>
          <w:rFonts w:ascii="Calibri" w:eastAsia="Arial Unicode MS" w:hAnsi="Calibri" w:cstheme="minorBidi"/>
          <w:sz w:val="22"/>
          <w:szCs w:val="22"/>
        </w:rPr>
        <w:t>“</w:t>
      </w:r>
      <w:r w:rsidRPr="00B611DF">
        <w:rPr>
          <w:rFonts w:ascii="Calibri" w:eastAsia="Arial Unicode MS" w:hAnsi="Calibri" w:cstheme="minorBidi"/>
          <w:sz w:val="22"/>
          <w:szCs w:val="22"/>
        </w:rPr>
        <w:t>Subsidiary</w:t>
      </w:r>
      <w:r w:rsidR="00AF3A04">
        <w:rPr>
          <w:rFonts w:ascii="Calibri" w:eastAsia="Arial Unicode MS" w:hAnsi="Calibri" w:cstheme="minorBidi"/>
          <w:sz w:val="22"/>
          <w:szCs w:val="22"/>
        </w:rPr>
        <w:t>”</w:t>
      </w:r>
      <w:r w:rsidRPr="00B611DF">
        <w:rPr>
          <w:rFonts w:ascii="Calibri" w:eastAsia="Arial Unicode MS" w:hAnsi="Calibri" w:cstheme="minorBidi"/>
          <w:sz w:val="22"/>
          <w:szCs w:val="22"/>
        </w:rPr>
        <w:t xml:space="preserve">) passed a resolution approving the change of the </w:t>
      </w:r>
      <w:r>
        <w:rPr>
          <w:rFonts w:ascii="Calibri" w:eastAsia="Arial Unicode MS" w:hAnsi="Calibri" w:cstheme="minorBidi"/>
          <w:sz w:val="22"/>
          <w:szCs w:val="22"/>
        </w:rPr>
        <w:t>Subsidiary</w:t>
      </w:r>
      <w:r w:rsidRPr="00B611DF">
        <w:rPr>
          <w:rFonts w:ascii="Calibri" w:eastAsia="Arial Unicode MS" w:hAnsi="Calibri" w:cstheme="minorBidi"/>
          <w:sz w:val="22"/>
          <w:szCs w:val="22"/>
        </w:rPr>
        <w:t xml:space="preserve">’s name from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to </w:t>
      </w:r>
      <w:r>
        <w:rPr>
          <w:rFonts w:ascii="Calibri" w:eastAsia="Arial Unicode MS" w:hAnsi="Calibri" w:cstheme="minorBidi"/>
          <w:sz w:val="22"/>
          <w:szCs w:val="22"/>
        </w:rPr>
        <w:t>Extend Property Services Co., Ltd.,</w:t>
      </w:r>
      <w:r w:rsidRPr="00B611DF">
        <w:rPr>
          <w:rFonts w:ascii="Calibri" w:eastAsia="Arial Unicode MS" w:hAnsi="Calibri" w:cstheme="minorBidi"/>
          <w:sz w:val="22"/>
          <w:szCs w:val="22"/>
        </w:rPr>
        <w:t xml:space="preserve"> that subsidiary has</w:t>
      </w:r>
      <w:r>
        <w:rPr>
          <w:rFonts w:ascii="Calibri" w:eastAsia="Arial Unicode MS" w:hAnsi="Calibri" w:cstheme="minorBidi"/>
          <w:sz w:val="22"/>
          <w:szCs w:val="22"/>
        </w:rPr>
        <w:t xml:space="preserve"> </w:t>
      </w:r>
      <w:r w:rsidRPr="00B611DF">
        <w:rPr>
          <w:rFonts w:ascii="Calibri" w:eastAsia="Arial Unicode MS" w:hAnsi="Calibri" w:cstheme="minorBidi"/>
          <w:sz w:val="22"/>
          <w:szCs w:val="22"/>
        </w:rPr>
        <w:t>register</w:t>
      </w:r>
      <w:r w:rsidR="00F90AE4">
        <w:rPr>
          <w:rFonts w:ascii="Calibri" w:eastAsia="Arial Unicode MS" w:hAnsi="Calibri" w:cstheme="minorBidi"/>
          <w:sz w:val="22"/>
          <w:szCs w:val="22"/>
        </w:rPr>
        <w:t>ed</w:t>
      </w:r>
      <w:r w:rsidRPr="00B611DF">
        <w:rPr>
          <w:rFonts w:ascii="Calibri" w:eastAsia="Arial Unicode MS" w:hAnsi="Calibri" w:cstheme="minorBidi"/>
          <w:sz w:val="22"/>
          <w:szCs w:val="22"/>
        </w:rPr>
        <w:t xml:space="preserve"> this change with Ministry of Commerce </w:t>
      </w:r>
      <w:r w:rsidR="00F90AE4">
        <w:rPr>
          <w:rFonts w:ascii="Calibri" w:eastAsia="Arial Unicode MS" w:hAnsi="Calibri" w:cstheme="minorBidi"/>
          <w:sz w:val="22"/>
          <w:szCs w:val="22"/>
        </w:rPr>
        <w:t>on</w:t>
      </w:r>
      <w:r>
        <w:rPr>
          <w:rFonts w:ascii="Calibri" w:eastAsia="Arial Unicode MS" w:hAnsi="Calibri" w:cstheme="minorBidi"/>
          <w:sz w:val="22"/>
          <w:szCs w:val="22"/>
        </w:rPr>
        <w:t xml:space="preserve"> </w:t>
      </w:r>
      <w:r w:rsidR="00F67748">
        <w:rPr>
          <w:rFonts w:ascii="Calibri" w:eastAsia="Arial Unicode MS" w:hAnsi="Calibri" w:cstheme="minorBidi"/>
          <w:sz w:val="22"/>
          <w:szCs w:val="22"/>
        </w:rPr>
        <w:t>24 November 2023.</w:t>
      </w:r>
    </w:p>
    <w:p w14:paraId="3E462B57" w14:textId="77777777" w:rsidR="00D53876" w:rsidRDefault="00D53876" w:rsidP="00D53876">
      <w:pPr>
        <w:spacing w:line="240" w:lineRule="atLeast"/>
        <w:jc w:val="thaiDistribute"/>
        <w:rPr>
          <w:rFonts w:ascii="Calibri" w:eastAsia="Arial Unicode MS" w:hAnsi="Calibri" w:cstheme="minorBidi"/>
          <w:sz w:val="22"/>
          <w:szCs w:val="22"/>
        </w:rPr>
      </w:pPr>
    </w:p>
    <w:p w14:paraId="1124867B" w14:textId="7F141828" w:rsidR="00D53876" w:rsidRDefault="00D80AB7" w:rsidP="00945577">
      <w:pPr>
        <w:spacing w:line="240" w:lineRule="atLeast"/>
        <w:ind w:left="540"/>
        <w:jc w:val="thaiDistribute"/>
        <w:rPr>
          <w:rFonts w:ascii="Calibri" w:eastAsia="Arial Unicode MS" w:hAnsi="Calibri" w:cstheme="minorBidi"/>
          <w:sz w:val="22"/>
          <w:szCs w:val="22"/>
        </w:rPr>
        <w:sectPr w:rsidR="00D53876" w:rsidSect="009054AD">
          <w:headerReference w:type="default" r:id="rId17"/>
          <w:footerReference w:type="default" r:id="rId18"/>
          <w:footerReference w:type="first" r:id="rId19"/>
          <w:pgSz w:w="11909" w:h="16834" w:code="9"/>
          <w:pgMar w:top="964" w:right="1077" w:bottom="1077" w:left="1152" w:header="720" w:footer="720" w:gutter="0"/>
          <w:cols w:space="720"/>
          <w:docGrid w:linePitch="272"/>
        </w:sectPr>
      </w:pPr>
      <w:r>
        <w:rPr>
          <w:rFonts w:ascii="Calibri" w:eastAsia="Arial Unicode MS" w:hAnsi="Calibri" w:cstheme="minorBidi"/>
          <w:sz w:val="22"/>
          <w:szCs w:val="22"/>
        </w:rPr>
        <w:t xml:space="preserve">As the </w:t>
      </w:r>
      <w:r w:rsidR="00773933">
        <w:rPr>
          <w:rFonts w:ascii="Calibri" w:eastAsia="Arial Unicode MS" w:hAnsi="Calibri" w:cstheme="minorBidi"/>
          <w:sz w:val="22"/>
          <w:szCs w:val="22"/>
        </w:rPr>
        <w:t xml:space="preserve">resolution of </w:t>
      </w:r>
      <w:r>
        <w:rPr>
          <w:rFonts w:ascii="Calibri" w:eastAsia="Arial Unicode MS" w:hAnsi="Calibri" w:cstheme="minorBidi"/>
          <w:sz w:val="22"/>
          <w:szCs w:val="22"/>
        </w:rPr>
        <w:t>Extra</w:t>
      </w:r>
      <w:r w:rsidR="00A02D51">
        <w:rPr>
          <w:rFonts w:ascii="Calibri" w:eastAsia="Arial Unicode MS" w:hAnsi="Calibri" w:cstheme="minorBidi"/>
          <w:sz w:val="22"/>
          <w:szCs w:val="22"/>
        </w:rPr>
        <w:t xml:space="preserve">ordinary General Meeting of </w:t>
      </w:r>
      <w:r w:rsidR="00AF3A04" w:rsidRPr="00AF3A04">
        <w:rPr>
          <w:rFonts w:ascii="Calibri" w:eastAsia="Arial Unicode MS" w:hAnsi="Calibri" w:cstheme="minorBidi"/>
          <w:sz w:val="22"/>
          <w:szCs w:val="22"/>
        </w:rPr>
        <w:t>Nirvana Sukhumvit Co., Ltd.</w:t>
      </w:r>
      <w:r w:rsidR="00AF3A04">
        <w:rPr>
          <w:rFonts w:ascii="Calibri" w:eastAsia="Arial Unicode MS" w:hAnsi="Calibri" w:cstheme="minorBidi"/>
          <w:sz w:val="22"/>
          <w:szCs w:val="22"/>
        </w:rPr>
        <w:t xml:space="preserve"> (“Subsidiary”)</w:t>
      </w:r>
      <w:r w:rsidR="00A02D51">
        <w:rPr>
          <w:rFonts w:ascii="Calibri" w:eastAsia="Arial Unicode MS" w:hAnsi="Calibri" w:cstheme="minorBidi"/>
          <w:sz w:val="22"/>
          <w:szCs w:val="22"/>
        </w:rPr>
        <w:t xml:space="preserve"> held on 5 September 2024, </w:t>
      </w:r>
      <w:r w:rsidR="002A2A96" w:rsidRPr="002A2A96">
        <w:rPr>
          <w:rFonts w:ascii="Calibri" w:eastAsia="Arial Unicode MS" w:hAnsi="Calibri" w:cstheme="minorBidi"/>
          <w:sz w:val="22"/>
          <w:szCs w:val="22"/>
        </w:rPr>
        <w:t xml:space="preserve">the subsidiary increased the registered </w:t>
      </w:r>
      <w:r w:rsidR="00B56DAD">
        <w:rPr>
          <w:rFonts w:ascii="Calibri" w:eastAsia="Arial Unicode MS" w:hAnsi="Calibri" w:cstheme="minorBidi"/>
          <w:sz w:val="22"/>
          <w:szCs w:val="22"/>
        </w:rPr>
        <w:t xml:space="preserve">share capital </w:t>
      </w:r>
      <w:r w:rsidR="009E50F2" w:rsidRPr="005C0AAB">
        <w:rPr>
          <w:rFonts w:ascii="Calibri" w:eastAsia="Arial Unicode MS" w:hAnsi="Calibri" w:cstheme="minorBidi"/>
          <w:sz w:val="22"/>
          <w:szCs w:val="22"/>
        </w:rPr>
        <w:t>from Baht 1,000,000 to Baht 200,000,000</w:t>
      </w:r>
      <w:r w:rsidR="009E50F2">
        <w:rPr>
          <w:rFonts w:ascii="Calibri" w:eastAsia="Arial Unicode MS" w:hAnsi="Calibri" w:cstheme="minorBidi"/>
          <w:sz w:val="22"/>
          <w:szCs w:val="22"/>
        </w:rPr>
        <w:t xml:space="preserve"> for 2,000,000 </w:t>
      </w:r>
      <w:r w:rsidR="00276B4A">
        <w:rPr>
          <w:rFonts w:ascii="Calibri" w:eastAsia="Arial Unicode MS" w:hAnsi="Calibri" w:cstheme="minorBidi"/>
          <w:sz w:val="22"/>
          <w:szCs w:val="22"/>
        </w:rPr>
        <w:t xml:space="preserve">ordinary </w:t>
      </w:r>
      <w:r w:rsidR="009E50F2">
        <w:rPr>
          <w:rFonts w:ascii="Calibri" w:eastAsia="Arial Unicode MS" w:hAnsi="Calibri" w:cstheme="minorBidi"/>
          <w:sz w:val="22"/>
          <w:szCs w:val="22"/>
        </w:rPr>
        <w:t>shares at Baht 100 per share</w:t>
      </w:r>
      <w:r w:rsidR="009E50F2" w:rsidRPr="005C0AAB">
        <w:rPr>
          <w:rFonts w:ascii="Calibri" w:eastAsia="Arial Unicode MS" w:hAnsi="Calibri" w:cstheme="minorBidi"/>
          <w:sz w:val="22"/>
          <w:szCs w:val="22"/>
        </w:rPr>
        <w:t>.</w:t>
      </w:r>
      <w:r w:rsidR="00A85787">
        <w:t xml:space="preserve"> </w:t>
      </w:r>
      <w:r w:rsidR="00A85787" w:rsidRPr="00A85787">
        <w:rPr>
          <w:rFonts w:ascii="Calibri" w:eastAsia="Arial Unicode MS" w:hAnsi="Calibri" w:cstheme="minorBidi"/>
          <w:sz w:val="22"/>
          <w:szCs w:val="22"/>
        </w:rPr>
        <w:t xml:space="preserve">On 9 September 2024, the Company acquired increased ordinary shares of 1,989,403 shares of </w:t>
      </w:r>
      <w:r w:rsidR="00AF3A04">
        <w:rPr>
          <w:rFonts w:ascii="Calibri" w:eastAsia="Arial Unicode MS" w:hAnsi="Calibri" w:cstheme="minorBidi"/>
          <w:sz w:val="22"/>
          <w:szCs w:val="22"/>
        </w:rPr>
        <w:t>the subsidiary</w:t>
      </w:r>
      <w:r w:rsidR="00A85787" w:rsidRPr="00A85787">
        <w:rPr>
          <w:rFonts w:ascii="Calibri" w:eastAsia="Arial Unicode MS" w:hAnsi="Calibri" w:cstheme="minorBidi"/>
          <w:sz w:val="22"/>
          <w:szCs w:val="22"/>
        </w:rPr>
        <w:t xml:space="preserve"> at Baht 100 per share</w:t>
      </w:r>
      <w:r w:rsidR="00945577">
        <w:rPr>
          <w:rFonts w:ascii="Calibri" w:eastAsia="Arial Unicode MS" w:hAnsi="Calibri" w:cstheme="minorBidi"/>
          <w:sz w:val="22"/>
          <w:szCs w:val="22"/>
        </w:rPr>
        <w:t xml:space="preserve">. </w:t>
      </w:r>
      <w:r w:rsidR="00D53876" w:rsidRPr="005C0AAB">
        <w:rPr>
          <w:rFonts w:ascii="Calibri" w:eastAsia="Arial Unicode MS" w:hAnsi="Calibri" w:cstheme="minorBidi"/>
          <w:sz w:val="22"/>
          <w:szCs w:val="22"/>
        </w:rPr>
        <w:t>The Company paid for the called-up share capital at Baht 100 per share, totalling Baht 19</w:t>
      </w:r>
      <w:r w:rsidR="00A65194" w:rsidRPr="005C0AAB">
        <w:rPr>
          <w:rFonts w:ascii="Calibri" w:eastAsia="Arial Unicode MS" w:hAnsi="Calibri" w:cstheme="minorBidi"/>
          <w:sz w:val="22"/>
          <w:szCs w:val="22"/>
        </w:rPr>
        <w:t>8</w:t>
      </w:r>
      <w:r w:rsidR="00D53876" w:rsidRPr="005C0AAB">
        <w:rPr>
          <w:rFonts w:ascii="Calibri" w:eastAsia="Arial Unicode MS" w:hAnsi="Calibri" w:cstheme="minorBidi"/>
          <w:sz w:val="22"/>
          <w:szCs w:val="22"/>
        </w:rPr>
        <w:t>,</w:t>
      </w:r>
      <w:r w:rsidR="00A65194" w:rsidRPr="005C0AAB">
        <w:rPr>
          <w:rFonts w:ascii="Calibri" w:eastAsia="Arial Unicode MS" w:hAnsi="Calibri" w:cstheme="minorBidi"/>
          <w:sz w:val="22"/>
          <w:szCs w:val="22"/>
        </w:rPr>
        <w:t>940</w:t>
      </w:r>
      <w:r w:rsidR="00D53876" w:rsidRPr="005C0AAB">
        <w:rPr>
          <w:rFonts w:ascii="Calibri" w:eastAsia="Arial Unicode MS" w:hAnsi="Calibri" w:cstheme="minorBidi"/>
          <w:sz w:val="22"/>
          <w:szCs w:val="22"/>
        </w:rPr>
        <w:t>,</w:t>
      </w:r>
      <w:r w:rsidR="00F05123" w:rsidRPr="005C0AAB">
        <w:rPr>
          <w:rFonts w:ascii="Calibri" w:eastAsia="Arial Unicode MS" w:hAnsi="Calibri" w:cstheme="minorBidi"/>
          <w:sz w:val="22"/>
          <w:szCs w:val="22"/>
        </w:rPr>
        <w:t>3</w:t>
      </w:r>
      <w:r w:rsidR="00D53876" w:rsidRPr="005C0AAB">
        <w:rPr>
          <w:rFonts w:ascii="Calibri" w:eastAsia="Arial Unicode MS" w:hAnsi="Calibri" w:cstheme="minorBidi"/>
          <w:sz w:val="22"/>
          <w:szCs w:val="22"/>
        </w:rPr>
        <w:t>00</w:t>
      </w:r>
      <w:r w:rsidR="00153673" w:rsidRPr="005C0AAB">
        <w:rPr>
          <w:rFonts w:ascii="Calibri" w:eastAsia="Arial Unicode MS" w:hAnsi="Calibri" w:cstheme="minorBidi"/>
          <w:sz w:val="22"/>
          <w:szCs w:val="22"/>
        </w:rPr>
        <w:t>, in which the Company’s shareholding remains at 99.97 percent</w:t>
      </w:r>
      <w:r w:rsidR="00D53876" w:rsidRPr="005C0AAB">
        <w:rPr>
          <w:rFonts w:ascii="Calibri" w:eastAsia="Arial Unicode MS" w:hAnsi="Calibri" w:cstheme="minorBidi"/>
          <w:sz w:val="22"/>
          <w:szCs w:val="22"/>
        </w:rPr>
        <w:t xml:space="preserve">. Such subsidiary registered the share capital increase with the Ministry of Commerce on </w:t>
      </w:r>
      <w:r w:rsidR="00B8640B" w:rsidRPr="005C0AAB">
        <w:rPr>
          <w:rFonts w:ascii="Calibri" w:eastAsia="Arial Unicode MS" w:hAnsi="Calibri" w:cstheme="minorBidi"/>
          <w:sz w:val="22"/>
          <w:szCs w:val="22"/>
        </w:rPr>
        <w:t>17 September</w:t>
      </w:r>
      <w:r w:rsidR="00D53876" w:rsidRPr="005C0AAB">
        <w:rPr>
          <w:rFonts w:ascii="Calibri" w:eastAsia="Arial Unicode MS" w:hAnsi="Calibri" w:cstheme="minorBidi"/>
          <w:sz w:val="22"/>
          <w:szCs w:val="22"/>
        </w:rPr>
        <w:t xml:space="preserve"> 2024</w:t>
      </w:r>
      <w:r w:rsidR="00CB2158" w:rsidRPr="005C0AAB">
        <w:rPr>
          <w:rFonts w:ascii="Calibri" w:eastAsia="Arial Unicode MS" w:hAnsi="Calibri" w:cstheme="minorBidi"/>
          <w:sz w:val="22"/>
          <w:szCs w:val="22"/>
        </w:rPr>
        <w:t xml:space="preserve"> and registered to amend its </w:t>
      </w:r>
      <w:r w:rsidR="00E95A9E">
        <w:rPr>
          <w:rFonts w:ascii="Calibri" w:eastAsia="Arial Unicode MS" w:hAnsi="Calibri" w:cstheme="minorBidi"/>
          <w:sz w:val="22"/>
          <w:szCs w:val="22"/>
        </w:rPr>
        <w:t>list of shareholders</w:t>
      </w:r>
      <w:r w:rsidR="00CB2158" w:rsidRPr="005C0AAB">
        <w:rPr>
          <w:rFonts w:ascii="Calibri" w:eastAsia="Arial Unicode MS" w:hAnsi="Calibri" w:cstheme="minorBidi"/>
          <w:sz w:val="22"/>
          <w:szCs w:val="22"/>
        </w:rPr>
        <w:t xml:space="preserve"> on 24 October 2024.</w:t>
      </w:r>
    </w:p>
    <w:p w14:paraId="7D804545" w14:textId="0730FC4C" w:rsidR="004E21E2" w:rsidRDefault="00D601C7" w:rsidP="002555DF">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 xml:space="preserve">Investments in subsidiaries as at </w:t>
      </w:r>
      <w:r w:rsidR="00C05E74">
        <w:rPr>
          <w:rFonts w:ascii="Calibri" w:hAnsi="Calibri" w:cs="Browallia New"/>
          <w:sz w:val="22"/>
          <w:szCs w:val="28"/>
        </w:rPr>
        <w:t xml:space="preserve">30 </w:t>
      </w:r>
      <w:r w:rsidR="00C425D4">
        <w:rPr>
          <w:rFonts w:ascii="Calibri" w:hAnsi="Calibri" w:cs="Browallia New"/>
          <w:sz w:val="22"/>
          <w:szCs w:val="28"/>
        </w:rPr>
        <w:t>September</w:t>
      </w:r>
      <w:r w:rsidR="00AE35B4">
        <w:rPr>
          <w:rFonts w:ascii="Calibri" w:hAnsi="Calibri" w:cs="Browallia New"/>
          <w:sz w:val="22"/>
          <w:szCs w:val="28"/>
        </w:rPr>
        <w:t xml:space="preserve"> 2024 and 31 December 2023</w:t>
      </w:r>
      <w:r w:rsidR="00D31692">
        <w:rPr>
          <w:rFonts w:ascii="Calibri" w:hAnsi="Calibri" w:cs="Browallia New"/>
          <w:sz w:val="22"/>
          <w:szCs w:val="28"/>
        </w:rPr>
        <w:t>,</w:t>
      </w:r>
      <w:r w:rsidRPr="00D601C7">
        <w:rPr>
          <w:rFonts w:ascii="Calibri" w:hAnsi="Calibri" w:cs="Browallia New"/>
          <w:sz w:val="22"/>
          <w:szCs w:val="28"/>
        </w:rPr>
        <w:t xml:space="preserve"> were as follows:</w:t>
      </w:r>
    </w:p>
    <w:p w14:paraId="4E9BDDAB" w14:textId="77777777" w:rsidR="009C335C" w:rsidRDefault="009C335C" w:rsidP="002555DF">
      <w:pPr>
        <w:spacing w:line="240" w:lineRule="atLeast"/>
        <w:ind w:firstLine="540"/>
        <w:rPr>
          <w:rFonts w:ascii="Calibri" w:hAnsi="Calibri" w:cs="Browallia New"/>
          <w:sz w:val="22"/>
          <w:szCs w:val="28"/>
        </w:rPr>
      </w:pPr>
    </w:p>
    <w:tbl>
      <w:tblPr>
        <w:tblW w:w="14130" w:type="dxa"/>
        <w:tblInd w:w="360" w:type="dxa"/>
        <w:tblLayout w:type="fixed"/>
        <w:tblLook w:val="01E0" w:firstRow="1" w:lastRow="1" w:firstColumn="1" w:lastColumn="1" w:noHBand="0" w:noVBand="0"/>
      </w:tblPr>
      <w:tblGrid>
        <w:gridCol w:w="3960"/>
        <w:gridCol w:w="1890"/>
        <w:gridCol w:w="2070"/>
        <w:gridCol w:w="1530"/>
        <w:gridCol w:w="1530"/>
        <w:gridCol w:w="1440"/>
        <w:gridCol w:w="270"/>
        <w:gridCol w:w="1440"/>
      </w:tblGrid>
      <w:tr w:rsidR="00902F60" w:rsidRPr="000C051B" w14:paraId="66DF28B6" w14:textId="77777777" w:rsidTr="00871722">
        <w:trPr>
          <w:trHeight w:val="57"/>
        </w:trPr>
        <w:tc>
          <w:tcPr>
            <w:tcW w:w="3960" w:type="dxa"/>
            <w:vAlign w:val="bottom"/>
          </w:tcPr>
          <w:p w14:paraId="52891BBD" w14:textId="77777777" w:rsidR="00902F60" w:rsidRPr="000C051B" w:rsidRDefault="00902F60">
            <w:pPr>
              <w:pStyle w:val="BodyText"/>
              <w:ind w:right="-45"/>
              <w:rPr>
                <w:rFonts w:ascii="Calibri" w:eastAsia="MS Mincho" w:hAnsi="Calibri" w:cs="Calibri"/>
                <w:b/>
                <w:bCs/>
                <w:sz w:val="22"/>
                <w:szCs w:val="22"/>
                <w:cs/>
                <w:lang w:val="en-GB"/>
              </w:rPr>
            </w:pPr>
          </w:p>
        </w:tc>
        <w:tc>
          <w:tcPr>
            <w:tcW w:w="1890" w:type="dxa"/>
          </w:tcPr>
          <w:p w14:paraId="70FA0AB5" w14:textId="24CFF166" w:rsidR="00902F60" w:rsidRPr="000C051B" w:rsidRDefault="00902F60">
            <w:pPr>
              <w:ind w:left="-108" w:right="-108"/>
              <w:jc w:val="center"/>
              <w:rPr>
                <w:rFonts w:ascii="Calibri" w:hAnsi="Calibri" w:cs="Calibri"/>
                <w:sz w:val="22"/>
                <w:szCs w:val="22"/>
                <w:cs/>
              </w:rPr>
            </w:pPr>
          </w:p>
        </w:tc>
        <w:tc>
          <w:tcPr>
            <w:tcW w:w="2070" w:type="dxa"/>
          </w:tcPr>
          <w:p w14:paraId="4379B4EB" w14:textId="77777777" w:rsidR="00902F60" w:rsidRPr="000C051B"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2F1E7C41" w14:textId="712CE63C" w:rsidR="00902F60" w:rsidRPr="000C051B" w:rsidRDefault="00902F60">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Ownership</w:t>
            </w:r>
          </w:p>
        </w:tc>
        <w:tc>
          <w:tcPr>
            <w:tcW w:w="3150" w:type="dxa"/>
            <w:gridSpan w:val="3"/>
            <w:vAlign w:val="bottom"/>
          </w:tcPr>
          <w:p w14:paraId="3F919E22" w14:textId="6A64528A" w:rsidR="00902F60" w:rsidRPr="000C051B" w:rsidRDefault="00902F60">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At cost</w:t>
            </w:r>
          </w:p>
        </w:tc>
      </w:tr>
      <w:tr w:rsidR="00902F60" w:rsidRPr="000C051B" w14:paraId="30512E82" w14:textId="77777777" w:rsidTr="00871722">
        <w:trPr>
          <w:trHeight w:val="57"/>
        </w:trPr>
        <w:tc>
          <w:tcPr>
            <w:tcW w:w="3960" w:type="dxa"/>
            <w:vAlign w:val="bottom"/>
          </w:tcPr>
          <w:p w14:paraId="1A29CE79" w14:textId="77777777" w:rsidR="00902F60" w:rsidRPr="000C051B" w:rsidRDefault="00902F60">
            <w:pPr>
              <w:pStyle w:val="BodyText"/>
              <w:ind w:right="-45"/>
              <w:rPr>
                <w:rFonts w:ascii="Calibri" w:eastAsia="MS Mincho" w:hAnsi="Calibri" w:cs="Calibri"/>
                <w:b/>
                <w:bCs/>
                <w:sz w:val="22"/>
                <w:szCs w:val="22"/>
                <w:cs/>
                <w:lang w:val="en-GB"/>
              </w:rPr>
            </w:pPr>
          </w:p>
        </w:tc>
        <w:tc>
          <w:tcPr>
            <w:tcW w:w="1890" w:type="dxa"/>
          </w:tcPr>
          <w:p w14:paraId="50E2B134" w14:textId="55FD7A2B" w:rsidR="00902F60" w:rsidRPr="000C051B" w:rsidRDefault="00902F60">
            <w:pPr>
              <w:ind w:left="-108" w:right="-108"/>
              <w:jc w:val="center"/>
              <w:rPr>
                <w:rFonts w:ascii="Calibri" w:hAnsi="Calibri" w:cs="Calibri"/>
                <w:sz w:val="22"/>
                <w:szCs w:val="22"/>
                <w:cs/>
              </w:rPr>
            </w:pPr>
            <w:r w:rsidRPr="000C051B">
              <w:rPr>
                <w:rFonts w:ascii="Calibri" w:hAnsi="Calibri" w:cs="Calibri"/>
                <w:sz w:val="22"/>
                <w:szCs w:val="22"/>
              </w:rPr>
              <w:t>Country of</w:t>
            </w:r>
          </w:p>
        </w:tc>
        <w:tc>
          <w:tcPr>
            <w:tcW w:w="2070" w:type="dxa"/>
          </w:tcPr>
          <w:p w14:paraId="23B4E90A" w14:textId="77777777" w:rsidR="00902F60" w:rsidRPr="000C051B"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6E5CF39B" w14:textId="2AB7C933" w:rsidR="00902F60" w:rsidRPr="000C051B" w:rsidRDefault="00902F60">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interest</w:t>
            </w:r>
          </w:p>
        </w:tc>
        <w:tc>
          <w:tcPr>
            <w:tcW w:w="3150" w:type="dxa"/>
            <w:gridSpan w:val="3"/>
            <w:vAlign w:val="bottom"/>
          </w:tcPr>
          <w:p w14:paraId="7EFA6C61" w14:textId="77777777" w:rsidR="00902F60" w:rsidRPr="000C051B" w:rsidRDefault="00902F60">
            <w:pPr>
              <w:ind w:left="-126" w:right="-90"/>
              <w:jc w:val="center"/>
              <w:rPr>
                <w:rFonts w:ascii="Calibri" w:eastAsia="MS Mincho" w:hAnsi="Calibri" w:cs="Calibri"/>
                <w:sz w:val="22"/>
                <w:szCs w:val="22"/>
                <w:lang w:val="en-GB"/>
              </w:rPr>
            </w:pPr>
          </w:p>
        </w:tc>
      </w:tr>
      <w:tr w:rsidR="00902F60" w:rsidRPr="000C051B" w14:paraId="662A3E8C" w14:textId="77777777" w:rsidTr="00871722">
        <w:trPr>
          <w:trHeight w:val="254"/>
        </w:trPr>
        <w:tc>
          <w:tcPr>
            <w:tcW w:w="3960" w:type="dxa"/>
          </w:tcPr>
          <w:p w14:paraId="35720BBE" w14:textId="77777777" w:rsidR="00902F60" w:rsidRPr="000C051B" w:rsidRDefault="00902F60">
            <w:pPr>
              <w:pStyle w:val="BodyText"/>
              <w:ind w:right="-45"/>
              <w:rPr>
                <w:rFonts w:ascii="Calibri" w:eastAsia="MS Mincho" w:hAnsi="Calibri" w:cs="Calibri"/>
                <w:b/>
                <w:bCs/>
                <w:sz w:val="22"/>
                <w:szCs w:val="22"/>
                <w:cs/>
                <w:lang w:val="en-GB"/>
              </w:rPr>
            </w:pPr>
          </w:p>
        </w:tc>
        <w:tc>
          <w:tcPr>
            <w:tcW w:w="1890" w:type="dxa"/>
          </w:tcPr>
          <w:p w14:paraId="73393BAE" w14:textId="4A285D77" w:rsidR="00902F60" w:rsidRPr="000C051B" w:rsidRDefault="00902F60">
            <w:pPr>
              <w:ind w:left="-108" w:right="-108"/>
              <w:jc w:val="center"/>
              <w:rPr>
                <w:rFonts w:ascii="Calibri" w:eastAsia="MS Mincho" w:hAnsi="Calibri" w:cs="Calibri"/>
                <w:sz w:val="22"/>
                <w:szCs w:val="22"/>
                <w:lang w:val="en-GB"/>
              </w:rPr>
            </w:pPr>
            <w:r w:rsidRPr="000C051B">
              <w:rPr>
                <w:rFonts w:ascii="Calibri" w:eastAsia="MS Mincho" w:hAnsi="Calibri" w:cs="Calibri"/>
                <w:sz w:val="22"/>
                <w:szCs w:val="22"/>
                <w:lang w:val="en-GB"/>
              </w:rPr>
              <w:t>incorporation</w:t>
            </w:r>
          </w:p>
        </w:tc>
        <w:tc>
          <w:tcPr>
            <w:tcW w:w="2070" w:type="dxa"/>
          </w:tcPr>
          <w:p w14:paraId="75B3833C" w14:textId="6042123A" w:rsidR="00902F60" w:rsidRPr="000C051B" w:rsidRDefault="00902F60">
            <w:pPr>
              <w:ind w:left="-108" w:right="-108"/>
              <w:jc w:val="center"/>
              <w:rPr>
                <w:rFonts w:ascii="Calibri" w:eastAsia="MS Mincho" w:hAnsi="Calibri" w:cs="Calibri"/>
                <w:sz w:val="22"/>
                <w:szCs w:val="22"/>
                <w:cs/>
              </w:rPr>
            </w:pPr>
            <w:r w:rsidRPr="000C051B">
              <w:rPr>
                <w:rFonts w:ascii="Calibri" w:eastAsia="MS Mincho" w:hAnsi="Calibri" w:cs="Calibri"/>
                <w:sz w:val="22"/>
                <w:szCs w:val="22"/>
                <w:lang w:val="en-GB"/>
              </w:rPr>
              <w:t>Business</w:t>
            </w:r>
          </w:p>
        </w:tc>
        <w:tc>
          <w:tcPr>
            <w:tcW w:w="1530" w:type="dxa"/>
          </w:tcPr>
          <w:p w14:paraId="02BE8CE9" w14:textId="2F70A7FB" w:rsidR="00902F60" w:rsidRPr="000C051B" w:rsidRDefault="00EF389C">
            <w:pPr>
              <w:ind w:left="-108" w:right="-108"/>
              <w:jc w:val="center"/>
              <w:rPr>
                <w:rFonts w:ascii="Calibri" w:eastAsia="MS Mincho" w:hAnsi="Calibri" w:cs="Calibri"/>
                <w:sz w:val="22"/>
                <w:szCs w:val="22"/>
              </w:rPr>
            </w:pPr>
            <w:r>
              <w:rPr>
                <w:rFonts w:ascii="Calibri" w:eastAsia="MS Mincho" w:hAnsi="Calibri" w:cs="Calibri"/>
                <w:sz w:val="22"/>
                <w:szCs w:val="22"/>
              </w:rPr>
              <w:t xml:space="preserve">30 </w:t>
            </w:r>
            <w:r w:rsidR="00C425D4">
              <w:rPr>
                <w:rFonts w:ascii="Calibri" w:eastAsia="MS Mincho" w:hAnsi="Calibri" w:cs="Calibri"/>
                <w:sz w:val="22"/>
                <w:szCs w:val="22"/>
              </w:rPr>
              <w:t>September</w:t>
            </w:r>
          </w:p>
        </w:tc>
        <w:tc>
          <w:tcPr>
            <w:tcW w:w="1530" w:type="dxa"/>
          </w:tcPr>
          <w:p w14:paraId="633080B6" w14:textId="03744673" w:rsidR="00902F60" w:rsidRPr="000C051B" w:rsidRDefault="004E25FB">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440" w:type="dxa"/>
          </w:tcPr>
          <w:p w14:paraId="56C6BD8E" w14:textId="6346A8CF" w:rsidR="00902F60" w:rsidRPr="00871722" w:rsidRDefault="00871722">
            <w:pPr>
              <w:ind w:left="-108" w:right="-108"/>
              <w:jc w:val="center"/>
              <w:rPr>
                <w:rFonts w:ascii="Calibri" w:eastAsia="MS Mincho" w:hAnsi="Calibri" w:cstheme="minorBidi"/>
                <w:sz w:val="22"/>
                <w:szCs w:val="22"/>
                <w:lang w:val="en-GB"/>
              </w:rPr>
            </w:pPr>
            <w:r>
              <w:rPr>
                <w:rFonts w:ascii="Calibri" w:eastAsia="MS Mincho" w:hAnsi="Calibri" w:cstheme="minorBidi"/>
                <w:sz w:val="22"/>
                <w:szCs w:val="22"/>
              </w:rPr>
              <w:t>3</w:t>
            </w:r>
            <w:r w:rsidR="00EF389C">
              <w:rPr>
                <w:rFonts w:ascii="Calibri" w:eastAsia="MS Mincho" w:hAnsi="Calibri" w:cstheme="minorBidi"/>
                <w:sz w:val="22"/>
                <w:szCs w:val="22"/>
              </w:rPr>
              <w:t xml:space="preserve">0 </w:t>
            </w:r>
            <w:r w:rsidR="00C425D4">
              <w:rPr>
                <w:rFonts w:ascii="Calibri" w:eastAsia="MS Mincho" w:hAnsi="Calibri" w:cstheme="minorBidi"/>
                <w:sz w:val="22"/>
                <w:szCs w:val="22"/>
              </w:rPr>
              <w:t>September</w:t>
            </w:r>
          </w:p>
        </w:tc>
        <w:tc>
          <w:tcPr>
            <w:tcW w:w="270" w:type="dxa"/>
          </w:tcPr>
          <w:p w14:paraId="2162CF99" w14:textId="77777777" w:rsidR="00902F60" w:rsidRPr="000C051B" w:rsidRDefault="00902F60">
            <w:pPr>
              <w:ind w:left="-108" w:right="-108"/>
              <w:jc w:val="center"/>
              <w:rPr>
                <w:rFonts w:ascii="Calibri" w:eastAsia="MS Mincho" w:hAnsi="Calibri" w:cs="Calibri"/>
                <w:sz w:val="22"/>
                <w:szCs w:val="22"/>
                <w:lang w:val="en-GB"/>
              </w:rPr>
            </w:pPr>
          </w:p>
        </w:tc>
        <w:tc>
          <w:tcPr>
            <w:tcW w:w="1440" w:type="dxa"/>
          </w:tcPr>
          <w:p w14:paraId="66C2E058" w14:textId="2F09843D" w:rsidR="00902F60" w:rsidRP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 xml:space="preserve">31 December </w:t>
            </w:r>
          </w:p>
        </w:tc>
      </w:tr>
      <w:tr w:rsidR="000C051B" w:rsidRPr="000C051B" w14:paraId="5E5D9C8C" w14:textId="77777777" w:rsidTr="00871722">
        <w:trPr>
          <w:trHeight w:val="254"/>
        </w:trPr>
        <w:tc>
          <w:tcPr>
            <w:tcW w:w="3960" w:type="dxa"/>
          </w:tcPr>
          <w:p w14:paraId="112B0065" w14:textId="77777777" w:rsidR="000C051B" w:rsidRPr="000C051B" w:rsidRDefault="000C051B">
            <w:pPr>
              <w:pStyle w:val="BodyText"/>
              <w:ind w:right="-45"/>
              <w:rPr>
                <w:rFonts w:ascii="Calibri" w:eastAsia="MS Mincho" w:hAnsi="Calibri" w:cs="Calibri"/>
                <w:b/>
                <w:bCs/>
                <w:sz w:val="22"/>
                <w:szCs w:val="22"/>
                <w:cs/>
                <w:lang w:val="en-GB"/>
              </w:rPr>
            </w:pPr>
          </w:p>
        </w:tc>
        <w:tc>
          <w:tcPr>
            <w:tcW w:w="1890" w:type="dxa"/>
          </w:tcPr>
          <w:p w14:paraId="39BAD592" w14:textId="77777777" w:rsidR="000C051B" w:rsidRPr="000C051B" w:rsidRDefault="000C051B">
            <w:pPr>
              <w:ind w:left="-108" w:right="-108"/>
              <w:jc w:val="center"/>
              <w:rPr>
                <w:rFonts w:ascii="Calibri" w:eastAsia="MS Mincho" w:hAnsi="Calibri" w:cs="Calibri"/>
                <w:sz w:val="22"/>
                <w:szCs w:val="22"/>
                <w:lang w:val="en-GB"/>
              </w:rPr>
            </w:pPr>
          </w:p>
        </w:tc>
        <w:tc>
          <w:tcPr>
            <w:tcW w:w="2070" w:type="dxa"/>
          </w:tcPr>
          <w:p w14:paraId="4FA00254" w14:textId="77777777" w:rsidR="000C051B" w:rsidRPr="000C051B" w:rsidRDefault="000C051B">
            <w:pPr>
              <w:ind w:left="-108" w:right="-108"/>
              <w:jc w:val="center"/>
              <w:rPr>
                <w:rFonts w:ascii="Calibri" w:eastAsia="MS Mincho" w:hAnsi="Calibri" w:cs="Calibri"/>
                <w:sz w:val="22"/>
                <w:szCs w:val="22"/>
                <w:lang w:val="en-GB"/>
              </w:rPr>
            </w:pPr>
          </w:p>
        </w:tc>
        <w:tc>
          <w:tcPr>
            <w:tcW w:w="1530" w:type="dxa"/>
          </w:tcPr>
          <w:p w14:paraId="48862483" w14:textId="3E31B0BB" w:rsidR="000C051B" w:rsidRPr="000C051B" w:rsidRDefault="004E25FB">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1530" w:type="dxa"/>
          </w:tcPr>
          <w:p w14:paraId="5D3380D1" w14:textId="06FCAE10" w:rsidR="000C051B" w:rsidRPr="000C051B" w:rsidRDefault="004E25FB">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627738">
              <w:rPr>
                <w:rFonts w:ascii="Calibri" w:eastAsia="MS Mincho" w:hAnsi="Calibri" w:cs="Calibri"/>
                <w:sz w:val="22"/>
                <w:szCs w:val="22"/>
                <w:lang w:val="en-GB"/>
              </w:rPr>
              <w:t>3</w:t>
            </w:r>
          </w:p>
        </w:tc>
        <w:tc>
          <w:tcPr>
            <w:tcW w:w="1440" w:type="dxa"/>
          </w:tcPr>
          <w:p w14:paraId="1BE1B9DB" w14:textId="41F0DF81" w:rsidR="000C051B" w:rsidRPr="000C051B" w:rsidRDefault="00871722">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3DA3B790" w14:textId="77777777" w:rsidR="000C051B" w:rsidRPr="000C051B" w:rsidRDefault="000C051B">
            <w:pPr>
              <w:ind w:left="-108" w:right="-108"/>
              <w:jc w:val="center"/>
              <w:rPr>
                <w:rFonts w:ascii="Calibri" w:eastAsia="MS Mincho" w:hAnsi="Calibri" w:cs="Calibri"/>
                <w:sz w:val="22"/>
                <w:szCs w:val="22"/>
                <w:lang w:val="en-GB"/>
              </w:rPr>
            </w:pPr>
          </w:p>
        </w:tc>
        <w:tc>
          <w:tcPr>
            <w:tcW w:w="1440" w:type="dxa"/>
          </w:tcPr>
          <w:p w14:paraId="4CC5E135" w14:textId="2CF7BE07" w:rsid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2023</w:t>
            </w:r>
          </w:p>
        </w:tc>
      </w:tr>
      <w:tr w:rsidR="00871722" w:rsidRPr="000C051B" w14:paraId="29AD7E40" w14:textId="77777777" w:rsidTr="00871722">
        <w:trPr>
          <w:trHeight w:val="254"/>
        </w:trPr>
        <w:tc>
          <w:tcPr>
            <w:tcW w:w="3960" w:type="dxa"/>
          </w:tcPr>
          <w:p w14:paraId="7DAE7F56" w14:textId="77777777" w:rsidR="00871722" w:rsidRPr="000C051B" w:rsidRDefault="00871722">
            <w:pPr>
              <w:pStyle w:val="BodyText"/>
              <w:ind w:right="-45"/>
              <w:rPr>
                <w:rFonts w:ascii="Calibri" w:eastAsia="MS Mincho" w:hAnsi="Calibri" w:cs="Calibri"/>
                <w:b/>
                <w:bCs/>
                <w:sz w:val="22"/>
                <w:szCs w:val="22"/>
                <w:cs/>
                <w:lang w:val="en-GB"/>
              </w:rPr>
            </w:pPr>
          </w:p>
        </w:tc>
        <w:tc>
          <w:tcPr>
            <w:tcW w:w="1890" w:type="dxa"/>
          </w:tcPr>
          <w:p w14:paraId="2A57F776" w14:textId="77777777" w:rsidR="00871722" w:rsidRPr="000C051B" w:rsidRDefault="00871722">
            <w:pPr>
              <w:ind w:left="-108" w:right="-108"/>
              <w:jc w:val="center"/>
              <w:rPr>
                <w:rFonts w:ascii="Calibri" w:eastAsia="MS Mincho" w:hAnsi="Calibri" w:cs="Calibri"/>
                <w:sz w:val="22"/>
                <w:szCs w:val="22"/>
                <w:lang w:val="en-GB"/>
              </w:rPr>
            </w:pPr>
          </w:p>
        </w:tc>
        <w:tc>
          <w:tcPr>
            <w:tcW w:w="2070" w:type="dxa"/>
          </w:tcPr>
          <w:p w14:paraId="0BBD2F08" w14:textId="77777777" w:rsidR="00871722" w:rsidRPr="000C051B" w:rsidRDefault="00871722">
            <w:pPr>
              <w:ind w:left="-108" w:right="-108"/>
              <w:jc w:val="center"/>
              <w:rPr>
                <w:rFonts w:ascii="Calibri" w:eastAsia="MS Mincho" w:hAnsi="Calibri" w:cs="Calibri"/>
                <w:i/>
                <w:iCs/>
                <w:sz w:val="22"/>
                <w:szCs w:val="22"/>
                <w:cs/>
                <w:lang w:val="en-GB"/>
              </w:rPr>
            </w:pPr>
          </w:p>
        </w:tc>
        <w:tc>
          <w:tcPr>
            <w:tcW w:w="3060" w:type="dxa"/>
            <w:gridSpan w:val="2"/>
          </w:tcPr>
          <w:p w14:paraId="73C1EC1E" w14:textId="3286B692" w:rsidR="00871722" w:rsidRPr="000C051B" w:rsidRDefault="00871722">
            <w:pPr>
              <w:ind w:left="-108" w:right="-108"/>
              <w:jc w:val="center"/>
              <w:rPr>
                <w:rFonts w:ascii="Calibri" w:eastAsia="MS Mincho" w:hAnsi="Calibri" w:cs="Calibri"/>
                <w:sz w:val="22"/>
                <w:szCs w:val="22"/>
                <w:lang w:val="en-GB"/>
              </w:rPr>
            </w:pPr>
            <w:r w:rsidRPr="000C051B">
              <w:rPr>
                <w:rFonts w:ascii="Calibri" w:eastAsia="MS Mincho" w:hAnsi="Calibri" w:cs="Calibri"/>
                <w:i/>
                <w:iCs/>
                <w:sz w:val="22"/>
                <w:szCs w:val="22"/>
                <w:lang w:val="en-GB"/>
              </w:rPr>
              <w:t>(%)</w:t>
            </w:r>
          </w:p>
        </w:tc>
        <w:tc>
          <w:tcPr>
            <w:tcW w:w="3150" w:type="dxa"/>
            <w:gridSpan w:val="3"/>
          </w:tcPr>
          <w:p w14:paraId="3235128D" w14:textId="7EA92432" w:rsidR="00871722" w:rsidRPr="000C051B" w:rsidRDefault="00871722">
            <w:pPr>
              <w:ind w:left="-108" w:right="-108"/>
              <w:jc w:val="center"/>
              <w:rPr>
                <w:rFonts w:ascii="Calibri" w:eastAsia="MS Mincho" w:hAnsi="Calibri" w:cs="Calibri"/>
                <w:i/>
                <w:iCs/>
                <w:sz w:val="22"/>
                <w:szCs w:val="22"/>
                <w:cs/>
                <w:lang w:val="en-GB"/>
              </w:rPr>
            </w:pPr>
            <w:r w:rsidRPr="000C051B">
              <w:rPr>
                <w:rFonts w:ascii="Calibri" w:eastAsia="MS Mincho" w:hAnsi="Calibri" w:cs="Calibri"/>
                <w:i/>
                <w:iCs/>
                <w:sz w:val="22"/>
                <w:szCs w:val="22"/>
                <w:cs/>
                <w:lang w:val="en-GB"/>
              </w:rPr>
              <w:t>(</w:t>
            </w:r>
            <w:r w:rsidRPr="000C051B">
              <w:rPr>
                <w:rFonts w:ascii="Calibri" w:eastAsia="MS Mincho" w:hAnsi="Calibri" w:cs="Calibri"/>
                <w:i/>
                <w:iCs/>
                <w:sz w:val="22"/>
                <w:szCs w:val="22"/>
                <w:lang w:val="en-GB"/>
              </w:rPr>
              <w:t>in Baht</w:t>
            </w:r>
            <w:r w:rsidRPr="000C051B">
              <w:rPr>
                <w:rFonts w:ascii="Calibri" w:eastAsia="MS Mincho" w:hAnsi="Calibri" w:cs="Calibri"/>
                <w:i/>
                <w:iCs/>
                <w:sz w:val="22"/>
                <w:szCs w:val="22"/>
                <w:cs/>
                <w:lang w:val="en-GB"/>
              </w:rPr>
              <w:t>)</w:t>
            </w:r>
          </w:p>
        </w:tc>
      </w:tr>
      <w:tr w:rsidR="000C051B" w:rsidRPr="000C051B" w14:paraId="61BCC88F" w14:textId="77777777" w:rsidTr="00871722">
        <w:trPr>
          <w:trHeight w:val="254"/>
        </w:trPr>
        <w:tc>
          <w:tcPr>
            <w:tcW w:w="3960" w:type="dxa"/>
          </w:tcPr>
          <w:p w14:paraId="7FD11691" w14:textId="7DBEA0AD" w:rsidR="000C051B" w:rsidRPr="000C051B" w:rsidRDefault="000C051B">
            <w:pPr>
              <w:pStyle w:val="BodyText"/>
              <w:ind w:right="-45" w:firstLine="72"/>
              <w:rPr>
                <w:rFonts w:ascii="Calibri" w:eastAsia="MS Mincho" w:hAnsi="Calibri" w:cs="Calibri"/>
                <w:b/>
                <w:bCs/>
                <w:sz w:val="22"/>
                <w:szCs w:val="22"/>
              </w:rPr>
            </w:pPr>
            <w:r w:rsidRPr="000C051B">
              <w:rPr>
                <w:rFonts w:ascii="Calibri" w:eastAsia="MS Mincho" w:hAnsi="Calibri" w:cs="Calibri"/>
                <w:b/>
                <w:bCs/>
                <w:sz w:val="22"/>
                <w:szCs w:val="22"/>
              </w:rPr>
              <w:t>Direct subsidiaries</w:t>
            </w:r>
          </w:p>
        </w:tc>
        <w:tc>
          <w:tcPr>
            <w:tcW w:w="1890" w:type="dxa"/>
          </w:tcPr>
          <w:p w14:paraId="135BB728" w14:textId="77777777" w:rsidR="000C051B" w:rsidRPr="000C051B" w:rsidRDefault="000C051B">
            <w:pPr>
              <w:ind w:left="-126" w:right="-90"/>
              <w:jc w:val="center"/>
              <w:rPr>
                <w:rFonts w:ascii="Calibri" w:eastAsia="MS Mincho" w:hAnsi="Calibri" w:cs="Calibri"/>
                <w:i/>
                <w:iCs/>
                <w:sz w:val="22"/>
                <w:szCs w:val="22"/>
                <w:cs/>
                <w:lang w:val="en-GB"/>
              </w:rPr>
            </w:pPr>
          </w:p>
        </w:tc>
        <w:tc>
          <w:tcPr>
            <w:tcW w:w="2070" w:type="dxa"/>
          </w:tcPr>
          <w:p w14:paraId="408E4463" w14:textId="77777777" w:rsidR="000C051B" w:rsidRPr="000C051B" w:rsidRDefault="000C051B">
            <w:pPr>
              <w:ind w:left="-126" w:right="-90"/>
              <w:jc w:val="center"/>
              <w:rPr>
                <w:rFonts w:ascii="Calibri" w:eastAsia="MS Mincho" w:hAnsi="Calibri" w:cs="Calibri"/>
                <w:i/>
                <w:iCs/>
                <w:sz w:val="22"/>
                <w:szCs w:val="22"/>
                <w:cs/>
                <w:lang w:val="en-GB"/>
              </w:rPr>
            </w:pPr>
          </w:p>
        </w:tc>
        <w:tc>
          <w:tcPr>
            <w:tcW w:w="1530" w:type="dxa"/>
          </w:tcPr>
          <w:p w14:paraId="2CE24F0D" w14:textId="77777777" w:rsidR="000C051B" w:rsidRPr="000C051B" w:rsidRDefault="000C051B">
            <w:pPr>
              <w:ind w:left="-126" w:right="-90"/>
              <w:jc w:val="center"/>
              <w:rPr>
                <w:rFonts w:ascii="Calibri" w:eastAsia="MS Mincho" w:hAnsi="Calibri" w:cs="Calibri"/>
                <w:i/>
                <w:iCs/>
                <w:sz w:val="22"/>
                <w:szCs w:val="22"/>
                <w:cs/>
                <w:lang w:val="en-GB"/>
              </w:rPr>
            </w:pPr>
          </w:p>
        </w:tc>
        <w:tc>
          <w:tcPr>
            <w:tcW w:w="1530" w:type="dxa"/>
          </w:tcPr>
          <w:p w14:paraId="00FF6B56" w14:textId="77777777" w:rsidR="000C051B" w:rsidRPr="000C051B" w:rsidRDefault="000C051B">
            <w:pPr>
              <w:ind w:left="-126" w:right="-90"/>
              <w:jc w:val="center"/>
              <w:rPr>
                <w:rFonts w:ascii="Calibri" w:eastAsia="MS Mincho" w:hAnsi="Calibri" w:cs="Calibri"/>
                <w:i/>
                <w:iCs/>
                <w:sz w:val="22"/>
                <w:szCs w:val="22"/>
                <w:cs/>
                <w:lang w:val="en-GB"/>
              </w:rPr>
            </w:pPr>
          </w:p>
        </w:tc>
        <w:tc>
          <w:tcPr>
            <w:tcW w:w="1440" w:type="dxa"/>
          </w:tcPr>
          <w:p w14:paraId="6006AE21" w14:textId="77777777" w:rsidR="000C051B" w:rsidRPr="000C051B" w:rsidRDefault="000C051B">
            <w:pPr>
              <w:ind w:left="-126" w:right="-90"/>
              <w:jc w:val="center"/>
              <w:rPr>
                <w:rFonts w:ascii="Calibri" w:eastAsia="MS Mincho" w:hAnsi="Calibri" w:cs="Calibri"/>
                <w:i/>
                <w:iCs/>
                <w:sz w:val="22"/>
                <w:szCs w:val="22"/>
                <w:cs/>
                <w:lang w:val="en-GB"/>
              </w:rPr>
            </w:pPr>
          </w:p>
        </w:tc>
        <w:tc>
          <w:tcPr>
            <w:tcW w:w="270" w:type="dxa"/>
          </w:tcPr>
          <w:p w14:paraId="7B5309EB" w14:textId="77777777" w:rsidR="000C051B" w:rsidRPr="000C051B" w:rsidRDefault="000C051B">
            <w:pPr>
              <w:ind w:left="-126" w:right="-90"/>
              <w:jc w:val="center"/>
              <w:rPr>
                <w:rFonts w:ascii="Calibri" w:eastAsia="MS Mincho" w:hAnsi="Calibri" w:cs="Calibri"/>
                <w:i/>
                <w:iCs/>
                <w:sz w:val="22"/>
                <w:szCs w:val="22"/>
                <w:cs/>
                <w:lang w:val="en-GB"/>
              </w:rPr>
            </w:pPr>
          </w:p>
        </w:tc>
        <w:tc>
          <w:tcPr>
            <w:tcW w:w="1440" w:type="dxa"/>
          </w:tcPr>
          <w:p w14:paraId="0B143C92" w14:textId="77777777" w:rsidR="000C051B" w:rsidRPr="000C051B" w:rsidRDefault="000C051B">
            <w:pPr>
              <w:ind w:left="-126" w:right="-90"/>
              <w:jc w:val="center"/>
              <w:rPr>
                <w:rFonts w:ascii="Calibri" w:eastAsia="MS Mincho" w:hAnsi="Calibri" w:cs="Calibri"/>
                <w:i/>
                <w:iCs/>
                <w:sz w:val="22"/>
                <w:szCs w:val="22"/>
                <w:cs/>
                <w:lang w:val="en-GB"/>
              </w:rPr>
            </w:pPr>
          </w:p>
        </w:tc>
      </w:tr>
      <w:tr w:rsidR="00902F60" w:rsidRPr="000C051B" w14:paraId="6243345C" w14:textId="77777777" w:rsidTr="00871722">
        <w:trPr>
          <w:trHeight w:val="227"/>
        </w:trPr>
        <w:tc>
          <w:tcPr>
            <w:tcW w:w="3960" w:type="dxa"/>
          </w:tcPr>
          <w:p w14:paraId="2266F064" w14:textId="5D234396" w:rsidR="00902F60" w:rsidRPr="000C051B" w:rsidRDefault="00902F60">
            <w:pPr>
              <w:ind w:left="72" w:right="-384"/>
              <w:rPr>
                <w:rFonts w:ascii="Calibri" w:hAnsi="Calibri" w:cs="Calibri"/>
                <w:sz w:val="22"/>
                <w:szCs w:val="22"/>
              </w:rPr>
            </w:pPr>
            <w:r w:rsidRPr="000C051B">
              <w:rPr>
                <w:rFonts w:ascii="Calibri" w:hAnsi="Calibri" w:cs="Calibri"/>
                <w:sz w:val="22"/>
                <w:szCs w:val="22"/>
              </w:rPr>
              <w:t>Nirvana Construction Co., Ltd.</w:t>
            </w:r>
          </w:p>
        </w:tc>
        <w:tc>
          <w:tcPr>
            <w:tcW w:w="1890" w:type="dxa"/>
          </w:tcPr>
          <w:p w14:paraId="6220E905" w14:textId="6C1712ED" w:rsidR="00902F60" w:rsidRPr="000C051B" w:rsidRDefault="00902F60">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2398439A" w14:textId="1D26E29A"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Construction</w:t>
            </w:r>
          </w:p>
        </w:tc>
        <w:tc>
          <w:tcPr>
            <w:tcW w:w="1530" w:type="dxa"/>
          </w:tcPr>
          <w:p w14:paraId="23663C2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241F1391"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vAlign w:val="center"/>
          </w:tcPr>
          <w:p w14:paraId="573E6243" w14:textId="3D2111AE"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139,999,800</w:t>
            </w:r>
          </w:p>
        </w:tc>
        <w:tc>
          <w:tcPr>
            <w:tcW w:w="270" w:type="dxa"/>
          </w:tcPr>
          <w:p w14:paraId="0F4C9436" w14:textId="77777777" w:rsidR="00902F60" w:rsidRPr="000C051B" w:rsidRDefault="00902F60">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07DE965D" w14:textId="303E5DCC"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139,999,800</w:t>
            </w:r>
          </w:p>
        </w:tc>
      </w:tr>
      <w:tr w:rsidR="00902F60" w:rsidRPr="000C051B" w14:paraId="044358AC" w14:textId="77777777" w:rsidTr="00871722">
        <w:trPr>
          <w:trHeight w:val="227"/>
        </w:trPr>
        <w:tc>
          <w:tcPr>
            <w:tcW w:w="3960" w:type="dxa"/>
          </w:tcPr>
          <w:p w14:paraId="473C99D8" w14:textId="172D9582"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Praram 9 Co., Ltd.</w:t>
            </w:r>
          </w:p>
        </w:tc>
        <w:tc>
          <w:tcPr>
            <w:tcW w:w="1890" w:type="dxa"/>
          </w:tcPr>
          <w:p w14:paraId="7AE6C6F0" w14:textId="0314CC59"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26ACC5E" w14:textId="31F8041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562EEA45"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60DE34C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479BB3B9" w14:textId="69979F3E"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149,999,800</w:t>
            </w:r>
          </w:p>
        </w:tc>
        <w:tc>
          <w:tcPr>
            <w:tcW w:w="270" w:type="dxa"/>
          </w:tcPr>
          <w:p w14:paraId="3B4A9C98"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38664BA3" w14:textId="2DA6E148"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149,999,800</w:t>
            </w:r>
          </w:p>
        </w:tc>
      </w:tr>
      <w:tr w:rsidR="00902F60" w:rsidRPr="000C051B" w14:paraId="2A6231A7" w14:textId="77777777" w:rsidTr="00871722">
        <w:trPr>
          <w:trHeight w:val="227"/>
        </w:trPr>
        <w:tc>
          <w:tcPr>
            <w:tcW w:w="3960" w:type="dxa"/>
          </w:tcPr>
          <w:p w14:paraId="26AD7BC7" w14:textId="3BDFF0FF"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U Co., Ltd.</w:t>
            </w:r>
          </w:p>
        </w:tc>
        <w:tc>
          <w:tcPr>
            <w:tcW w:w="1890" w:type="dxa"/>
          </w:tcPr>
          <w:p w14:paraId="68724B18" w14:textId="482427B0"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3B7D4B4" w14:textId="3BCF35F9"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E67AF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2AD687E0"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03275A7F" w14:textId="27F27A0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79,999,800</w:t>
            </w:r>
          </w:p>
        </w:tc>
        <w:tc>
          <w:tcPr>
            <w:tcW w:w="270" w:type="dxa"/>
          </w:tcPr>
          <w:p w14:paraId="17C75D8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565AED83" w14:textId="319BC755"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79,999,800</w:t>
            </w:r>
          </w:p>
        </w:tc>
      </w:tr>
      <w:tr w:rsidR="00902F60" w:rsidRPr="000C051B" w14:paraId="3C18BBF9" w14:textId="77777777" w:rsidTr="00871722">
        <w:trPr>
          <w:trHeight w:val="227"/>
        </w:trPr>
        <w:tc>
          <w:tcPr>
            <w:tcW w:w="3960" w:type="dxa"/>
          </w:tcPr>
          <w:p w14:paraId="1417A019" w14:textId="6BC7D2E3"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NVDA Co., Ltd.</w:t>
            </w:r>
          </w:p>
        </w:tc>
        <w:tc>
          <w:tcPr>
            <w:tcW w:w="1890" w:type="dxa"/>
          </w:tcPr>
          <w:p w14:paraId="69659D0C" w14:textId="3922170F"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A46B783" w14:textId="695F1447"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05FB1AD9"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0D41ACDC"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2B9125FA" w14:textId="04C926F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64,999,800</w:t>
            </w:r>
          </w:p>
        </w:tc>
        <w:tc>
          <w:tcPr>
            <w:tcW w:w="270" w:type="dxa"/>
          </w:tcPr>
          <w:p w14:paraId="7A6AA82E"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68C2EE09" w14:textId="1064156A"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64,999,800</w:t>
            </w:r>
          </w:p>
        </w:tc>
      </w:tr>
      <w:tr w:rsidR="00902F60" w:rsidRPr="000C051B" w14:paraId="02E6C9DD" w14:textId="77777777" w:rsidTr="00871722">
        <w:trPr>
          <w:trHeight w:val="227"/>
        </w:trPr>
        <w:tc>
          <w:tcPr>
            <w:tcW w:w="3960" w:type="dxa"/>
          </w:tcPr>
          <w:p w14:paraId="1BF0133B" w14:textId="22ECE851" w:rsidR="00902F60" w:rsidRPr="000C051B" w:rsidRDefault="00902F60" w:rsidP="007B7552">
            <w:pPr>
              <w:ind w:left="72" w:right="-384"/>
              <w:rPr>
                <w:rFonts w:ascii="Calibri" w:hAnsi="Calibri" w:cs="Calibri"/>
                <w:sz w:val="22"/>
                <w:szCs w:val="22"/>
              </w:rPr>
            </w:pPr>
            <w:r w:rsidRPr="000C051B">
              <w:rPr>
                <w:rFonts w:ascii="Calibri" w:hAnsi="Calibri" w:cs="Calibri"/>
                <w:sz w:val="22"/>
                <w:szCs w:val="22"/>
              </w:rPr>
              <w:t>Nirvana River Co., Ltd.</w:t>
            </w:r>
          </w:p>
        </w:tc>
        <w:tc>
          <w:tcPr>
            <w:tcW w:w="1890" w:type="dxa"/>
          </w:tcPr>
          <w:p w14:paraId="641E8038" w14:textId="5E64DCE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129D09F" w14:textId="4E54B415"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Real estate</w:t>
            </w:r>
          </w:p>
        </w:tc>
        <w:tc>
          <w:tcPr>
            <w:tcW w:w="1530" w:type="dxa"/>
          </w:tcPr>
          <w:p w14:paraId="3C3502EF" w14:textId="77777777"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530" w:type="dxa"/>
          </w:tcPr>
          <w:p w14:paraId="58BE53E1" w14:textId="12E47D45"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440" w:type="dxa"/>
            <w:shd w:val="clear" w:color="auto" w:fill="auto"/>
          </w:tcPr>
          <w:p w14:paraId="18A4C7DE" w14:textId="182D724D"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690,047,057</w:t>
            </w:r>
          </w:p>
        </w:tc>
        <w:tc>
          <w:tcPr>
            <w:tcW w:w="270" w:type="dxa"/>
          </w:tcPr>
          <w:p w14:paraId="04943D0F"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45F71EC6" w14:textId="5014F0D7" w:rsidR="00902F60" w:rsidRPr="000C051B" w:rsidRDefault="0040134B"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690,047,057</w:t>
            </w:r>
          </w:p>
        </w:tc>
      </w:tr>
      <w:tr w:rsidR="00902F60" w:rsidRPr="000C051B" w14:paraId="6E752EA9" w14:textId="77777777" w:rsidTr="00871722">
        <w:trPr>
          <w:trHeight w:val="227"/>
        </w:trPr>
        <w:tc>
          <w:tcPr>
            <w:tcW w:w="3960" w:type="dxa"/>
          </w:tcPr>
          <w:p w14:paraId="6ADAD842" w14:textId="10B30A84"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Qtech Product Co., Ltd.</w:t>
            </w:r>
          </w:p>
        </w:tc>
        <w:tc>
          <w:tcPr>
            <w:tcW w:w="1890" w:type="dxa"/>
          </w:tcPr>
          <w:p w14:paraId="68A745ED" w14:textId="44631973"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4327FDE" w14:textId="620F4FF8"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Concrete</w:t>
            </w:r>
          </w:p>
        </w:tc>
        <w:tc>
          <w:tcPr>
            <w:tcW w:w="1530" w:type="dxa"/>
          </w:tcPr>
          <w:p w14:paraId="506061A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1C8E529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B03B41E" w14:textId="2E1FEE47"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133,099,900</w:t>
            </w:r>
          </w:p>
        </w:tc>
        <w:tc>
          <w:tcPr>
            <w:tcW w:w="270" w:type="dxa"/>
          </w:tcPr>
          <w:p w14:paraId="78219206"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AEBFA0C" w14:textId="60198704"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133,099,900</w:t>
            </w:r>
          </w:p>
        </w:tc>
      </w:tr>
      <w:tr w:rsidR="00902F60" w:rsidRPr="000C051B" w14:paraId="77C60007" w14:textId="77777777" w:rsidTr="00871722">
        <w:trPr>
          <w:trHeight w:val="227"/>
        </w:trPr>
        <w:tc>
          <w:tcPr>
            <w:tcW w:w="3960" w:type="dxa"/>
          </w:tcPr>
          <w:p w14:paraId="208BF5D1" w14:textId="19C006EA"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Atech Enterprise Co., Ltd.</w:t>
            </w:r>
          </w:p>
        </w:tc>
        <w:tc>
          <w:tcPr>
            <w:tcW w:w="1890" w:type="dxa"/>
          </w:tcPr>
          <w:p w14:paraId="34622679" w14:textId="70DAE564"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346AB7BD" w14:textId="280B5F22"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Trading</w:t>
            </w:r>
          </w:p>
        </w:tc>
        <w:tc>
          <w:tcPr>
            <w:tcW w:w="1530" w:type="dxa"/>
          </w:tcPr>
          <w:p w14:paraId="7D17A7F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0F92EA66"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2370BB9" w14:textId="39823FBA"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6,600,400</w:t>
            </w:r>
          </w:p>
        </w:tc>
        <w:tc>
          <w:tcPr>
            <w:tcW w:w="270" w:type="dxa"/>
          </w:tcPr>
          <w:p w14:paraId="64C9625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1CCD9A6A" w14:textId="169698AD"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6,600,400</w:t>
            </w:r>
          </w:p>
        </w:tc>
      </w:tr>
      <w:tr w:rsidR="00902F60" w:rsidRPr="000C051B" w14:paraId="3C11E5FC" w14:textId="77777777" w:rsidTr="00871722">
        <w:trPr>
          <w:trHeight w:val="227"/>
        </w:trPr>
        <w:tc>
          <w:tcPr>
            <w:tcW w:w="3960" w:type="dxa"/>
          </w:tcPr>
          <w:p w14:paraId="3D7EED57" w14:textId="015DDD25" w:rsidR="00902F60" w:rsidRPr="000C051B" w:rsidRDefault="00902F60" w:rsidP="00902F60">
            <w:pPr>
              <w:ind w:left="72" w:right="-384"/>
              <w:rPr>
                <w:rFonts w:ascii="Calibri" w:hAnsi="Calibri" w:cs="Calibri"/>
                <w:sz w:val="22"/>
                <w:szCs w:val="22"/>
                <w:cs/>
              </w:rPr>
            </w:pPr>
            <w:r w:rsidRPr="000C051B">
              <w:rPr>
                <w:rFonts w:ascii="Calibri" w:hAnsi="Calibri" w:cs="Calibri"/>
                <w:sz w:val="22"/>
                <w:szCs w:val="22"/>
              </w:rPr>
              <w:t>Extend Property Services Co., Ltd.</w:t>
            </w:r>
          </w:p>
        </w:tc>
        <w:tc>
          <w:tcPr>
            <w:tcW w:w="1890" w:type="dxa"/>
          </w:tcPr>
          <w:p w14:paraId="4963E7B1" w14:textId="2DA28C2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8BC4DEA" w14:textId="47FF8564"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Construction</w:t>
            </w:r>
          </w:p>
        </w:tc>
        <w:tc>
          <w:tcPr>
            <w:tcW w:w="1530" w:type="dxa"/>
          </w:tcPr>
          <w:p w14:paraId="0B05D0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792E6E17"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05426ACF" w14:textId="4396E92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5,840,000</w:t>
            </w:r>
          </w:p>
        </w:tc>
        <w:tc>
          <w:tcPr>
            <w:tcW w:w="270" w:type="dxa"/>
          </w:tcPr>
          <w:p w14:paraId="600843D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81E80BE" w14:textId="1B5A888D"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5,840,000</w:t>
            </w:r>
          </w:p>
        </w:tc>
      </w:tr>
      <w:tr w:rsidR="00902F60" w:rsidRPr="000C051B" w14:paraId="6B16FB88" w14:textId="77777777" w:rsidTr="00871722">
        <w:trPr>
          <w:trHeight w:val="227"/>
        </w:trPr>
        <w:tc>
          <w:tcPr>
            <w:tcW w:w="3960" w:type="dxa"/>
          </w:tcPr>
          <w:p w14:paraId="15B0C938" w14:textId="22065A7D"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Sukhumvit Co., Ltd.</w:t>
            </w:r>
          </w:p>
        </w:tc>
        <w:tc>
          <w:tcPr>
            <w:tcW w:w="1890" w:type="dxa"/>
          </w:tcPr>
          <w:p w14:paraId="3A242690" w14:textId="0239C927"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7E82527" w14:textId="4CD5BA7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FE5FD8B" w14:textId="1203653C" w:rsidR="00902F60" w:rsidRPr="000C051B" w:rsidRDefault="00902F60" w:rsidP="007B7552">
            <w:pPr>
              <w:ind w:left="-18" w:right="-12"/>
              <w:jc w:val="center"/>
              <w:rPr>
                <w:rFonts w:ascii="Calibri" w:hAnsi="Calibri" w:cs="Calibri"/>
                <w:sz w:val="22"/>
                <w:szCs w:val="22"/>
              </w:rPr>
            </w:pPr>
            <w:r w:rsidRPr="000016E7">
              <w:rPr>
                <w:rFonts w:ascii="Calibri" w:hAnsi="Calibri" w:cs="Calibri"/>
                <w:sz w:val="22"/>
                <w:szCs w:val="22"/>
              </w:rPr>
              <w:t>99.9</w:t>
            </w:r>
            <w:r w:rsidR="00701867">
              <w:rPr>
                <w:rFonts w:ascii="Calibri" w:hAnsi="Calibri" w:cs="Calibri"/>
                <w:sz w:val="22"/>
                <w:szCs w:val="22"/>
              </w:rPr>
              <w:t>7</w:t>
            </w:r>
          </w:p>
        </w:tc>
        <w:tc>
          <w:tcPr>
            <w:tcW w:w="1530" w:type="dxa"/>
          </w:tcPr>
          <w:p w14:paraId="753C960F"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99.97</w:t>
            </w:r>
          </w:p>
        </w:tc>
        <w:tc>
          <w:tcPr>
            <w:tcW w:w="1440" w:type="dxa"/>
            <w:tcBorders>
              <w:bottom w:val="single" w:sz="4" w:space="0" w:color="auto"/>
            </w:tcBorders>
            <w:shd w:val="clear" w:color="auto" w:fill="auto"/>
          </w:tcPr>
          <w:p w14:paraId="3055B21D" w14:textId="79FA1907" w:rsidR="00902F60" w:rsidRPr="00BB03C1" w:rsidRDefault="00725994" w:rsidP="0040134B">
            <w:pPr>
              <w:tabs>
                <w:tab w:val="decimal" w:pos="1242"/>
              </w:tabs>
              <w:ind w:left="-90" w:right="-18"/>
              <w:jc w:val="thaiDistribute"/>
              <w:rPr>
                <w:rFonts w:ascii="Calibri" w:eastAsia="MS Mincho" w:hAnsi="Calibri" w:cstheme="minorBidi"/>
                <w:sz w:val="22"/>
                <w:szCs w:val="22"/>
                <w:highlight w:val="yellow"/>
              </w:rPr>
            </w:pPr>
            <w:r w:rsidRPr="00846DBC">
              <w:rPr>
                <w:rFonts w:ascii="Calibri" w:eastAsia="MS Mincho" w:hAnsi="Calibri" w:cstheme="minorBidi"/>
                <w:sz w:val="22"/>
                <w:szCs w:val="22"/>
              </w:rPr>
              <w:t>199,</w:t>
            </w:r>
            <w:r w:rsidR="00902F60" w:rsidRPr="00846DBC">
              <w:rPr>
                <w:rFonts w:ascii="Calibri" w:eastAsia="MS Mincho" w:hAnsi="Calibri" w:cstheme="minorBidi"/>
                <w:sz w:val="22"/>
                <w:szCs w:val="22"/>
              </w:rPr>
              <w:t>9</w:t>
            </w:r>
            <w:r w:rsidR="00A57D90" w:rsidRPr="00846DBC">
              <w:rPr>
                <w:rFonts w:ascii="Calibri" w:eastAsia="MS Mincho" w:hAnsi="Calibri" w:cstheme="minorBidi"/>
                <w:sz w:val="22"/>
                <w:szCs w:val="22"/>
              </w:rPr>
              <w:t>40,0</w:t>
            </w:r>
            <w:r w:rsidR="00902F60" w:rsidRPr="00846DBC">
              <w:rPr>
                <w:rFonts w:ascii="Calibri" w:eastAsia="MS Mincho" w:hAnsi="Calibri" w:cstheme="minorBidi"/>
                <w:sz w:val="22"/>
                <w:szCs w:val="22"/>
              </w:rPr>
              <w:t>00</w:t>
            </w:r>
          </w:p>
        </w:tc>
        <w:tc>
          <w:tcPr>
            <w:tcW w:w="270" w:type="dxa"/>
          </w:tcPr>
          <w:p w14:paraId="629ED554"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tcPr>
          <w:p w14:paraId="026AECB5" w14:textId="5F312824" w:rsidR="00902F60" w:rsidRPr="000C051B" w:rsidRDefault="00902F60" w:rsidP="0040134B">
            <w:pPr>
              <w:tabs>
                <w:tab w:val="decimal" w:pos="1224"/>
              </w:tabs>
              <w:ind w:left="-90" w:right="-108"/>
              <w:jc w:val="thaiDistribute"/>
              <w:rPr>
                <w:rFonts w:ascii="Calibri" w:eastAsia="MS Mincho" w:hAnsi="Calibri" w:cs="Calibri"/>
                <w:sz w:val="22"/>
                <w:szCs w:val="22"/>
                <w:cs/>
                <w:lang w:val="en-GB"/>
              </w:rPr>
            </w:pPr>
            <w:r w:rsidRPr="000C051B">
              <w:rPr>
                <w:rFonts w:ascii="Calibri" w:eastAsia="MS Mincho" w:hAnsi="Calibri" w:cs="Calibri"/>
                <w:sz w:val="22"/>
                <w:szCs w:val="22"/>
                <w:lang w:val="en-GB"/>
              </w:rPr>
              <w:t>999,700</w:t>
            </w:r>
          </w:p>
        </w:tc>
      </w:tr>
      <w:tr w:rsidR="00902F60" w:rsidRPr="000C051B" w14:paraId="1E245DAC" w14:textId="77777777" w:rsidTr="00871722">
        <w:trPr>
          <w:trHeight w:val="242"/>
        </w:trPr>
        <w:tc>
          <w:tcPr>
            <w:tcW w:w="3960" w:type="dxa"/>
          </w:tcPr>
          <w:p w14:paraId="6BBC90E8" w14:textId="197CA0E8" w:rsidR="00902F60" w:rsidRPr="000C051B" w:rsidRDefault="00902F60">
            <w:pPr>
              <w:ind w:left="72" w:right="-384"/>
              <w:rPr>
                <w:rFonts w:ascii="Calibri" w:hAnsi="Calibri" w:cs="Calibri"/>
                <w:sz w:val="22"/>
                <w:szCs w:val="22"/>
              </w:rPr>
            </w:pPr>
            <w:r w:rsidRPr="000C051B">
              <w:rPr>
                <w:rFonts w:ascii="Calibri" w:hAnsi="Calibri" w:cs="Calibri"/>
                <w:sz w:val="22"/>
                <w:szCs w:val="22"/>
              </w:rPr>
              <w:t>Total</w:t>
            </w:r>
          </w:p>
        </w:tc>
        <w:tc>
          <w:tcPr>
            <w:tcW w:w="1890" w:type="dxa"/>
          </w:tcPr>
          <w:p w14:paraId="3C1001E7"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2070" w:type="dxa"/>
          </w:tcPr>
          <w:p w14:paraId="4D25CADE"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3DE47938"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010B39A1"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440" w:type="dxa"/>
            <w:tcBorders>
              <w:top w:val="single" w:sz="4" w:space="0" w:color="auto"/>
            </w:tcBorders>
            <w:shd w:val="clear" w:color="auto" w:fill="auto"/>
            <w:vAlign w:val="center"/>
          </w:tcPr>
          <w:p w14:paraId="26AE98A0" w14:textId="5090AF32" w:rsidR="00902F60" w:rsidRPr="00CA556D" w:rsidRDefault="00902F60" w:rsidP="0040134B">
            <w:pPr>
              <w:tabs>
                <w:tab w:val="decimal" w:pos="1242"/>
              </w:tabs>
              <w:ind w:left="-90" w:right="-18"/>
              <w:jc w:val="thaiDistribute"/>
              <w:rPr>
                <w:rFonts w:ascii="Calibri" w:eastAsia="MS Mincho" w:hAnsi="Calibri" w:cstheme="minorBidi"/>
                <w:sz w:val="22"/>
                <w:szCs w:val="22"/>
              </w:rPr>
            </w:pPr>
            <w:r w:rsidRPr="00CA556D">
              <w:rPr>
                <w:rFonts w:ascii="Calibri" w:eastAsia="MS Mincho" w:hAnsi="Calibri" w:cstheme="minorBidi"/>
                <w:sz w:val="22"/>
                <w:szCs w:val="22"/>
              </w:rPr>
              <w:t>1,</w:t>
            </w:r>
            <w:r w:rsidR="00725994">
              <w:rPr>
                <w:rFonts w:ascii="Calibri" w:eastAsia="MS Mincho" w:hAnsi="Calibri" w:cstheme="minorBidi"/>
                <w:sz w:val="22"/>
                <w:szCs w:val="22"/>
              </w:rPr>
              <w:t>470,5</w:t>
            </w:r>
            <w:r w:rsidR="00A57D90">
              <w:rPr>
                <w:rFonts w:ascii="Calibri" w:eastAsia="MS Mincho" w:hAnsi="Calibri" w:cstheme="minorBidi"/>
                <w:sz w:val="22"/>
                <w:szCs w:val="22"/>
              </w:rPr>
              <w:t>26,55</w:t>
            </w:r>
            <w:r w:rsidR="00725994">
              <w:rPr>
                <w:rFonts w:ascii="Calibri" w:eastAsia="MS Mincho" w:hAnsi="Calibri" w:cstheme="minorBidi"/>
                <w:sz w:val="22"/>
                <w:szCs w:val="22"/>
              </w:rPr>
              <w:t>7</w:t>
            </w:r>
          </w:p>
        </w:tc>
        <w:tc>
          <w:tcPr>
            <w:tcW w:w="270" w:type="dxa"/>
          </w:tcPr>
          <w:p w14:paraId="13220261" w14:textId="77777777" w:rsidR="00902F60" w:rsidRPr="000C051B" w:rsidRDefault="00902F60">
            <w:pPr>
              <w:tabs>
                <w:tab w:val="decimal" w:pos="864"/>
              </w:tabs>
              <w:ind w:left="-90" w:right="-108"/>
              <w:rPr>
                <w:rFonts w:ascii="Calibri" w:eastAsia="MS Mincho" w:hAnsi="Calibri" w:cs="Calibri"/>
                <w:sz w:val="22"/>
                <w:szCs w:val="22"/>
                <w:lang w:val="en-GB"/>
              </w:rPr>
            </w:pPr>
          </w:p>
        </w:tc>
        <w:tc>
          <w:tcPr>
            <w:tcW w:w="1440" w:type="dxa"/>
            <w:tcBorders>
              <w:top w:val="single" w:sz="4" w:space="0" w:color="auto"/>
            </w:tcBorders>
            <w:shd w:val="clear" w:color="auto" w:fill="auto"/>
            <w:vAlign w:val="center"/>
          </w:tcPr>
          <w:p w14:paraId="1AC1F076" w14:textId="494D760D" w:rsidR="00902F60" w:rsidRPr="000C051B" w:rsidRDefault="0040134B" w:rsidP="0040134B">
            <w:pPr>
              <w:tabs>
                <w:tab w:val="decimal" w:pos="1236"/>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1,271,586,257</w:t>
            </w:r>
          </w:p>
        </w:tc>
      </w:tr>
      <w:tr w:rsidR="00902F60" w:rsidRPr="000C051B" w14:paraId="0D1A16D8" w14:textId="77777777" w:rsidTr="00871722">
        <w:trPr>
          <w:trHeight w:val="242"/>
        </w:trPr>
        <w:tc>
          <w:tcPr>
            <w:tcW w:w="5850" w:type="dxa"/>
            <w:gridSpan w:val="2"/>
          </w:tcPr>
          <w:p w14:paraId="44AB242B" w14:textId="77777777" w:rsidR="00902F60" w:rsidRPr="000C051B" w:rsidRDefault="00902F60">
            <w:pPr>
              <w:tabs>
                <w:tab w:val="decimal" w:pos="651"/>
              </w:tabs>
              <w:ind w:left="72" w:right="-240"/>
              <w:rPr>
                <w:rFonts w:ascii="Calibri" w:eastAsia="MS Mincho" w:hAnsi="Calibri" w:cs="Calibri"/>
                <w:sz w:val="22"/>
                <w:szCs w:val="22"/>
                <w:lang w:val="en-GB"/>
              </w:rPr>
            </w:pPr>
            <w:r w:rsidRPr="000C051B">
              <w:rPr>
                <w:rFonts w:ascii="Calibri" w:eastAsia="MS Mincho" w:hAnsi="Calibri" w:cs="Calibri"/>
                <w:i/>
                <w:iCs/>
                <w:sz w:val="22"/>
                <w:szCs w:val="22"/>
                <w:lang w:val="en-GB"/>
              </w:rPr>
              <w:t>Less</w:t>
            </w:r>
            <w:r w:rsidRPr="000C051B">
              <w:rPr>
                <w:rFonts w:ascii="Calibri" w:eastAsia="MS Mincho" w:hAnsi="Calibri" w:cs="Calibri"/>
                <w:i/>
                <w:iCs/>
                <w:sz w:val="22"/>
                <w:szCs w:val="22"/>
                <w:cs/>
                <w:lang w:val="en-GB"/>
              </w:rPr>
              <w:t xml:space="preserve"> </w:t>
            </w:r>
            <w:r w:rsidRPr="000C051B">
              <w:rPr>
                <w:rFonts w:ascii="Calibri" w:eastAsia="MS Mincho" w:hAnsi="Calibri" w:cs="Calibri"/>
                <w:sz w:val="22"/>
                <w:szCs w:val="22"/>
                <w:lang w:val="en-GB"/>
              </w:rPr>
              <w:t xml:space="preserve">Allowance for impairment of </w:t>
            </w:r>
          </w:p>
          <w:p w14:paraId="742A5829" w14:textId="291DBFC8" w:rsidR="00902F60" w:rsidRPr="000C051B" w:rsidRDefault="00902F60">
            <w:pPr>
              <w:tabs>
                <w:tab w:val="decimal" w:pos="651"/>
              </w:tabs>
              <w:ind w:left="72" w:right="-240"/>
              <w:rPr>
                <w:rFonts w:ascii="Calibri" w:eastAsia="MS Mincho" w:hAnsi="Calibri" w:cs="Calibri"/>
                <w:i/>
                <w:iCs/>
                <w:sz w:val="22"/>
                <w:szCs w:val="22"/>
                <w:cs/>
                <w:lang w:val="en-GB"/>
              </w:rPr>
            </w:pPr>
            <w:r w:rsidRPr="000C051B">
              <w:rPr>
                <w:rFonts w:ascii="Calibri" w:eastAsia="MS Mincho" w:hAnsi="Calibri" w:cs="Calibri"/>
                <w:sz w:val="22"/>
                <w:szCs w:val="22"/>
                <w:lang w:val="en-GB"/>
              </w:rPr>
              <w:t xml:space="preserve">             investment in subsidiary</w:t>
            </w:r>
          </w:p>
        </w:tc>
        <w:tc>
          <w:tcPr>
            <w:tcW w:w="2070" w:type="dxa"/>
          </w:tcPr>
          <w:p w14:paraId="17852471"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69D3CD27"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7D7243A8"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440" w:type="dxa"/>
            <w:tcBorders>
              <w:bottom w:val="single" w:sz="4" w:space="0" w:color="auto"/>
            </w:tcBorders>
            <w:shd w:val="clear" w:color="auto" w:fill="auto"/>
            <w:vAlign w:val="center"/>
          </w:tcPr>
          <w:p w14:paraId="03FB2661" w14:textId="77777777" w:rsidR="00902F60" w:rsidRPr="00CA556D" w:rsidRDefault="00902F60" w:rsidP="00CA556D">
            <w:pPr>
              <w:tabs>
                <w:tab w:val="decimal" w:pos="1152"/>
              </w:tabs>
              <w:ind w:left="-90" w:right="-18"/>
              <w:jc w:val="thaiDistribute"/>
              <w:rPr>
                <w:rFonts w:ascii="Calibri" w:eastAsia="MS Mincho" w:hAnsi="Calibri" w:cstheme="minorBidi"/>
                <w:sz w:val="22"/>
                <w:szCs w:val="22"/>
              </w:rPr>
            </w:pPr>
          </w:p>
          <w:p w14:paraId="239A72DA" w14:textId="767749BD" w:rsidR="00902F60" w:rsidRPr="00CA556D" w:rsidRDefault="00902F60" w:rsidP="0040134B">
            <w:pPr>
              <w:tabs>
                <w:tab w:val="decimal" w:pos="1242"/>
              </w:tabs>
              <w:ind w:left="-90" w:right="-108"/>
              <w:jc w:val="thaiDistribute"/>
              <w:rPr>
                <w:rFonts w:ascii="Calibri" w:eastAsia="MS Mincho" w:hAnsi="Calibri" w:cstheme="minorBidi"/>
                <w:sz w:val="22"/>
                <w:szCs w:val="22"/>
              </w:rPr>
            </w:pPr>
            <w:r w:rsidRPr="00CA556D">
              <w:rPr>
                <w:rFonts w:ascii="Calibri" w:eastAsia="MS Mincho" w:hAnsi="Calibri" w:cstheme="minorBidi"/>
                <w:sz w:val="22"/>
                <w:szCs w:val="22"/>
              </w:rPr>
              <w:t>(5,840,000)</w:t>
            </w:r>
          </w:p>
        </w:tc>
        <w:tc>
          <w:tcPr>
            <w:tcW w:w="270" w:type="dxa"/>
          </w:tcPr>
          <w:p w14:paraId="7734E18B" w14:textId="77777777" w:rsidR="00902F60" w:rsidRPr="000C051B" w:rsidRDefault="00902F60">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vAlign w:val="center"/>
          </w:tcPr>
          <w:p w14:paraId="02350A50" w14:textId="77777777" w:rsidR="00902F60" w:rsidRPr="000C051B" w:rsidRDefault="00902F60" w:rsidP="00757007">
            <w:pPr>
              <w:tabs>
                <w:tab w:val="decimal" w:pos="1146"/>
              </w:tabs>
              <w:ind w:left="-90" w:right="-108"/>
              <w:jc w:val="thaiDistribute"/>
              <w:rPr>
                <w:rFonts w:ascii="Calibri" w:eastAsia="MS Mincho" w:hAnsi="Calibri" w:cs="Calibri"/>
                <w:sz w:val="22"/>
                <w:szCs w:val="22"/>
                <w:lang w:val="en-GB"/>
              </w:rPr>
            </w:pPr>
          </w:p>
          <w:p w14:paraId="42BD9538" w14:textId="3E66A0D6" w:rsidR="00902F60" w:rsidRPr="000C051B" w:rsidRDefault="00902F60" w:rsidP="0040134B">
            <w:pPr>
              <w:tabs>
                <w:tab w:val="decimal" w:pos="1236"/>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(5,840,000)</w:t>
            </w:r>
          </w:p>
        </w:tc>
      </w:tr>
      <w:tr w:rsidR="00902F60" w:rsidRPr="000C051B" w14:paraId="4D2F2298" w14:textId="77777777" w:rsidTr="00871722">
        <w:trPr>
          <w:trHeight w:val="242"/>
        </w:trPr>
        <w:tc>
          <w:tcPr>
            <w:tcW w:w="3960" w:type="dxa"/>
          </w:tcPr>
          <w:p w14:paraId="3CEB2048" w14:textId="7AE10028" w:rsidR="00902F60" w:rsidRPr="000C051B" w:rsidRDefault="00902F60">
            <w:pPr>
              <w:pStyle w:val="BodyText"/>
              <w:ind w:left="252" w:right="-45" w:hanging="240"/>
              <w:rPr>
                <w:rFonts w:ascii="Calibri" w:eastAsia="MS Mincho" w:hAnsi="Calibri" w:cs="Calibri"/>
                <w:b/>
                <w:bCs/>
                <w:sz w:val="22"/>
                <w:szCs w:val="22"/>
                <w:cs/>
                <w:lang w:val="en-GB"/>
              </w:rPr>
            </w:pPr>
            <w:r w:rsidRPr="000C051B">
              <w:rPr>
                <w:rFonts w:ascii="Calibri" w:eastAsia="MS Mincho" w:hAnsi="Calibri" w:cs="Calibri"/>
                <w:b/>
                <w:bCs/>
                <w:sz w:val="22"/>
                <w:szCs w:val="22"/>
                <w:lang w:val="en-GB"/>
              </w:rPr>
              <w:t>Net</w:t>
            </w:r>
          </w:p>
        </w:tc>
        <w:tc>
          <w:tcPr>
            <w:tcW w:w="1890" w:type="dxa"/>
          </w:tcPr>
          <w:p w14:paraId="23422C65"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2070" w:type="dxa"/>
          </w:tcPr>
          <w:p w14:paraId="3CADE80C"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76ABE787"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3BDE17B6"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1440" w:type="dxa"/>
            <w:tcBorders>
              <w:bottom w:val="double" w:sz="4" w:space="0" w:color="auto"/>
            </w:tcBorders>
            <w:shd w:val="clear" w:color="auto" w:fill="auto"/>
            <w:vAlign w:val="center"/>
          </w:tcPr>
          <w:p w14:paraId="524069B9" w14:textId="0861AE1A" w:rsidR="00902F60" w:rsidRPr="00CA556D" w:rsidRDefault="00902F60" w:rsidP="0040134B">
            <w:pPr>
              <w:tabs>
                <w:tab w:val="decimal" w:pos="1242"/>
              </w:tabs>
              <w:ind w:left="-90" w:right="-18"/>
              <w:jc w:val="thaiDistribute"/>
              <w:rPr>
                <w:rFonts w:ascii="Calibri" w:eastAsia="MS Mincho" w:hAnsi="Calibri" w:cstheme="minorBidi"/>
                <w:b/>
                <w:bCs/>
                <w:sz w:val="22"/>
                <w:szCs w:val="22"/>
              </w:rPr>
            </w:pPr>
            <w:r w:rsidRPr="00CA556D">
              <w:rPr>
                <w:rFonts w:ascii="Calibri" w:eastAsia="MS Mincho" w:hAnsi="Calibri" w:cstheme="minorBidi"/>
                <w:b/>
                <w:bCs/>
                <w:sz w:val="22"/>
                <w:szCs w:val="22"/>
              </w:rPr>
              <w:t>1,</w:t>
            </w:r>
            <w:r w:rsidR="00BB03C1">
              <w:rPr>
                <w:rFonts w:ascii="Calibri" w:eastAsia="MS Mincho" w:hAnsi="Calibri" w:cstheme="minorBidi"/>
                <w:b/>
                <w:bCs/>
                <w:sz w:val="22"/>
                <w:szCs w:val="22"/>
              </w:rPr>
              <w:t>464,</w:t>
            </w:r>
            <w:r w:rsidR="00A57D90">
              <w:rPr>
                <w:rFonts w:ascii="Calibri" w:eastAsia="MS Mincho" w:hAnsi="Calibri" w:cstheme="minorBidi"/>
                <w:b/>
                <w:bCs/>
                <w:sz w:val="22"/>
                <w:szCs w:val="22"/>
              </w:rPr>
              <w:t>686,557</w:t>
            </w:r>
          </w:p>
        </w:tc>
        <w:tc>
          <w:tcPr>
            <w:tcW w:w="270" w:type="dxa"/>
          </w:tcPr>
          <w:p w14:paraId="0C24B86D" w14:textId="77777777" w:rsidR="00902F60" w:rsidRPr="00CA556D" w:rsidRDefault="00902F60">
            <w:pPr>
              <w:tabs>
                <w:tab w:val="decimal" w:pos="864"/>
              </w:tabs>
              <w:ind w:left="-90" w:right="-108"/>
              <w:rPr>
                <w:rFonts w:ascii="Calibri" w:eastAsia="MS Mincho" w:hAnsi="Calibri" w:cs="Calibri"/>
                <w:b/>
                <w:bCs/>
                <w:sz w:val="22"/>
                <w:szCs w:val="22"/>
                <w:lang w:val="en-GB"/>
              </w:rPr>
            </w:pPr>
          </w:p>
        </w:tc>
        <w:tc>
          <w:tcPr>
            <w:tcW w:w="1440" w:type="dxa"/>
            <w:tcBorders>
              <w:top w:val="single" w:sz="4" w:space="0" w:color="auto"/>
              <w:bottom w:val="double" w:sz="4" w:space="0" w:color="auto"/>
            </w:tcBorders>
            <w:shd w:val="clear" w:color="auto" w:fill="auto"/>
            <w:vAlign w:val="center"/>
          </w:tcPr>
          <w:p w14:paraId="77C3D562" w14:textId="5FC41FD6" w:rsidR="00902F60" w:rsidRPr="00CA556D" w:rsidRDefault="0040134B" w:rsidP="0040134B">
            <w:pPr>
              <w:tabs>
                <w:tab w:val="decimal" w:pos="1224"/>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1,265,746,257</w:t>
            </w:r>
          </w:p>
        </w:tc>
      </w:tr>
    </w:tbl>
    <w:p w14:paraId="59CDFE82" w14:textId="77777777" w:rsidR="009C335C" w:rsidRDefault="009C335C" w:rsidP="002555DF">
      <w:pPr>
        <w:spacing w:line="240" w:lineRule="atLeast"/>
        <w:ind w:firstLine="540"/>
        <w:rPr>
          <w:rFonts w:ascii="Calibri" w:hAnsi="Calibri" w:cs="Browallia New"/>
          <w:sz w:val="22"/>
          <w:szCs w:val="28"/>
        </w:rPr>
      </w:pP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64A97322" w14:textId="77777777" w:rsidR="002555DF" w:rsidRDefault="002555DF" w:rsidP="00502948">
      <w:pPr>
        <w:spacing w:line="240" w:lineRule="atLeast"/>
        <w:jc w:val="both"/>
        <w:rPr>
          <w:rFonts w:ascii="Calibri" w:hAnsi="Calibri" w:cs="Browallia New"/>
          <w:sz w:val="22"/>
          <w:szCs w:val="22"/>
        </w:rPr>
        <w:sectPr w:rsidR="002555DF" w:rsidSect="009054AD">
          <w:pgSz w:w="16834" w:h="11909" w:orient="landscape" w:code="9"/>
          <w:pgMar w:top="1152" w:right="964" w:bottom="1077" w:left="1077" w:header="720" w:footer="720" w:gutter="0"/>
          <w:cols w:space="720"/>
          <w:docGrid w:linePitch="272"/>
        </w:sectPr>
      </w:pPr>
    </w:p>
    <w:p w14:paraId="34A03CF7" w14:textId="301D27E7" w:rsidR="00C05E74" w:rsidRDefault="007600FA" w:rsidP="001B4EA0">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lastRenderedPageBreak/>
        <w:t xml:space="preserve">For </w:t>
      </w:r>
      <w:r w:rsidR="004B3E93">
        <w:rPr>
          <w:rFonts w:ascii="Calibri" w:eastAsia="Arial Unicode MS" w:hAnsi="Calibri" w:cs="Calibri"/>
          <w:sz w:val="22"/>
          <w:szCs w:val="22"/>
        </w:rPr>
        <w:t>the</w:t>
      </w:r>
      <w:r w:rsidR="001B4EA0">
        <w:rPr>
          <w:rFonts w:ascii="Calibri" w:eastAsia="Arial Unicode MS" w:hAnsi="Calibri" w:cs="Calibri"/>
          <w:sz w:val="22"/>
          <w:szCs w:val="22"/>
        </w:rPr>
        <w:t xml:space="preserve"> </w:t>
      </w:r>
      <w:r w:rsidR="004B3E93">
        <w:rPr>
          <w:rFonts w:ascii="Calibri" w:eastAsia="Arial Unicode MS" w:hAnsi="Calibri" w:cs="Calibri"/>
          <w:sz w:val="22"/>
          <w:szCs w:val="22"/>
        </w:rPr>
        <w:t>th</w:t>
      </w:r>
      <w:r w:rsidR="001B4EA0">
        <w:rPr>
          <w:rFonts w:ascii="Calibri" w:eastAsia="Arial Unicode MS" w:hAnsi="Calibri" w:cs="Calibri"/>
          <w:sz w:val="22"/>
          <w:szCs w:val="22"/>
        </w:rPr>
        <w:t>r</w:t>
      </w:r>
      <w:r w:rsidR="004B3E93">
        <w:rPr>
          <w:rFonts w:ascii="Calibri" w:eastAsia="Arial Unicode MS" w:hAnsi="Calibri" w:cs="Calibri"/>
          <w:sz w:val="22"/>
          <w:szCs w:val="22"/>
        </w:rPr>
        <w:t>ee</w:t>
      </w:r>
      <w:r w:rsidR="00C75D49">
        <w:rPr>
          <w:rFonts w:ascii="Calibri" w:eastAsia="Arial Unicode MS" w:hAnsi="Calibri" w:cs="Calibri"/>
          <w:sz w:val="22"/>
          <w:szCs w:val="22"/>
        </w:rPr>
        <w:t xml:space="preserve">-month and </w:t>
      </w:r>
      <w:r w:rsidR="00C425D4">
        <w:rPr>
          <w:rFonts w:ascii="Calibri" w:eastAsia="Arial Unicode MS" w:hAnsi="Calibri" w:cs="Calibri"/>
          <w:sz w:val="22"/>
          <w:szCs w:val="22"/>
        </w:rPr>
        <w:t>nine</w:t>
      </w:r>
      <w:r w:rsidR="00C75D49">
        <w:rPr>
          <w:rFonts w:ascii="Calibri" w:eastAsia="Arial Unicode MS" w:hAnsi="Calibri" w:cs="Calibri"/>
          <w:sz w:val="22"/>
          <w:szCs w:val="22"/>
        </w:rPr>
        <w:t xml:space="preserve">-month periods ended 30 </w:t>
      </w:r>
      <w:r w:rsidR="00C425D4">
        <w:rPr>
          <w:rFonts w:ascii="Calibri" w:eastAsia="Arial Unicode MS" w:hAnsi="Calibri" w:cs="Calibri"/>
          <w:sz w:val="22"/>
          <w:szCs w:val="22"/>
        </w:rPr>
        <w:t>September</w:t>
      </w:r>
      <w:r w:rsidR="00C75D49">
        <w:rPr>
          <w:rFonts w:ascii="Calibri" w:eastAsia="Arial Unicode MS" w:hAnsi="Calibri" w:cs="Calibri"/>
          <w:sz w:val="22"/>
          <w:szCs w:val="22"/>
        </w:rPr>
        <w:t xml:space="preserve"> 2024 and 2023, the Company </w:t>
      </w:r>
      <w:r w:rsidR="00E57C4E">
        <w:rPr>
          <w:rFonts w:ascii="Calibri" w:eastAsia="Arial Unicode MS" w:hAnsi="Calibri" w:cs="Calibri"/>
          <w:sz w:val="22"/>
          <w:szCs w:val="22"/>
        </w:rPr>
        <w:t xml:space="preserve">had </w:t>
      </w:r>
      <w:r w:rsidR="001B4EA0">
        <w:rPr>
          <w:rFonts w:ascii="Calibri" w:eastAsia="Arial Unicode MS" w:hAnsi="Calibri" w:cs="Calibri"/>
          <w:sz w:val="22"/>
          <w:szCs w:val="22"/>
        </w:rPr>
        <w:t>dividend income from subsidiaries as follows:</w:t>
      </w:r>
    </w:p>
    <w:p w14:paraId="61C546A5" w14:textId="77777777" w:rsidR="001B4EA0" w:rsidRDefault="001B4EA0" w:rsidP="00C05E74">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CA7184" w:rsidRPr="003C4453" w14:paraId="1A665ADC" w14:textId="77777777">
        <w:trPr>
          <w:cantSplit/>
          <w:trHeight w:val="39"/>
          <w:tblHeader/>
        </w:trPr>
        <w:tc>
          <w:tcPr>
            <w:tcW w:w="3420" w:type="dxa"/>
          </w:tcPr>
          <w:p w14:paraId="1A1B280E" w14:textId="77777777" w:rsidR="00CA7184" w:rsidRPr="003C4453" w:rsidRDefault="00CA7184">
            <w:pPr>
              <w:spacing w:line="240" w:lineRule="atLeast"/>
              <w:rPr>
                <w:rFonts w:ascii="Calibri" w:hAnsi="Calibri" w:cs="Calibri"/>
                <w:sz w:val="22"/>
                <w:szCs w:val="22"/>
              </w:rPr>
            </w:pPr>
          </w:p>
        </w:tc>
        <w:tc>
          <w:tcPr>
            <w:tcW w:w="2970" w:type="dxa"/>
            <w:gridSpan w:val="3"/>
          </w:tcPr>
          <w:p w14:paraId="07FACF17" w14:textId="31CA661F" w:rsidR="00CA7184" w:rsidRPr="003C4453" w:rsidRDefault="001B4EA0">
            <w:pPr>
              <w:pStyle w:val="acctmergecolhdg"/>
              <w:spacing w:line="240" w:lineRule="atLeast"/>
              <w:rPr>
                <w:rFonts w:ascii="Calibri" w:hAnsi="Calibri" w:cs="Calibri"/>
                <w:szCs w:val="22"/>
              </w:rPr>
            </w:pPr>
            <w:r>
              <w:rPr>
                <w:rFonts w:ascii="Calibri" w:hAnsi="Calibri" w:cs="Calibri"/>
                <w:szCs w:val="22"/>
              </w:rPr>
              <w:t xml:space="preserve">For the three-month periods ended 30 </w:t>
            </w:r>
            <w:r w:rsidR="00E014FD">
              <w:rPr>
                <w:rFonts w:ascii="Calibri" w:hAnsi="Calibri" w:cs="Calibri"/>
                <w:szCs w:val="22"/>
              </w:rPr>
              <w:t>September</w:t>
            </w:r>
            <w:r w:rsidR="00CA7184" w:rsidRPr="003C4453">
              <w:rPr>
                <w:rFonts w:ascii="Calibri" w:hAnsi="Calibri" w:cs="Calibri"/>
                <w:szCs w:val="22"/>
              </w:rPr>
              <w:t xml:space="preserve"> </w:t>
            </w:r>
          </w:p>
        </w:tc>
        <w:tc>
          <w:tcPr>
            <w:tcW w:w="180" w:type="dxa"/>
          </w:tcPr>
          <w:p w14:paraId="3BE74B32" w14:textId="77777777" w:rsidR="00CA7184" w:rsidRPr="003C4453" w:rsidRDefault="00CA7184">
            <w:pPr>
              <w:pStyle w:val="acctmergecolhdg"/>
              <w:spacing w:line="240" w:lineRule="atLeast"/>
              <w:rPr>
                <w:rFonts w:ascii="Calibri" w:hAnsi="Calibri" w:cs="Calibri"/>
                <w:szCs w:val="22"/>
              </w:rPr>
            </w:pPr>
          </w:p>
        </w:tc>
        <w:tc>
          <w:tcPr>
            <w:tcW w:w="2891" w:type="dxa"/>
            <w:gridSpan w:val="3"/>
          </w:tcPr>
          <w:p w14:paraId="34EA4503" w14:textId="5F87BDB9" w:rsidR="00CA7184" w:rsidRPr="003C4453" w:rsidRDefault="001B4EA0">
            <w:pPr>
              <w:pStyle w:val="acctmergecolhdg"/>
              <w:spacing w:line="240" w:lineRule="atLeast"/>
              <w:rPr>
                <w:rFonts w:ascii="Calibri" w:hAnsi="Calibri" w:cs="Calibri"/>
                <w:szCs w:val="22"/>
              </w:rPr>
            </w:pPr>
            <w:r>
              <w:rPr>
                <w:rFonts w:ascii="Calibri" w:hAnsi="Calibri" w:cs="Calibri"/>
                <w:szCs w:val="22"/>
              </w:rPr>
              <w:t xml:space="preserve">For the </w:t>
            </w:r>
            <w:r w:rsidR="00C425D4">
              <w:rPr>
                <w:rFonts w:ascii="Calibri" w:hAnsi="Calibri" w:cs="Calibri"/>
                <w:szCs w:val="22"/>
              </w:rPr>
              <w:t>nine</w:t>
            </w:r>
            <w:r>
              <w:rPr>
                <w:rFonts w:ascii="Calibri" w:hAnsi="Calibri" w:cs="Calibri"/>
                <w:szCs w:val="22"/>
              </w:rPr>
              <w:t xml:space="preserve">-month periods ended 30 </w:t>
            </w:r>
            <w:r w:rsidR="00C425D4">
              <w:rPr>
                <w:rFonts w:ascii="Calibri" w:hAnsi="Calibri" w:cs="Calibri"/>
                <w:szCs w:val="22"/>
              </w:rPr>
              <w:t>September</w:t>
            </w:r>
          </w:p>
        </w:tc>
      </w:tr>
      <w:tr w:rsidR="00CA7184" w:rsidRPr="003C4453" w14:paraId="5103F1D9" w14:textId="77777777">
        <w:trPr>
          <w:cantSplit/>
          <w:tblHeader/>
        </w:trPr>
        <w:tc>
          <w:tcPr>
            <w:tcW w:w="3420" w:type="dxa"/>
          </w:tcPr>
          <w:p w14:paraId="7BDF7A46" w14:textId="77777777" w:rsidR="00CA7184" w:rsidRPr="003C4453" w:rsidRDefault="00CA7184">
            <w:pPr>
              <w:pStyle w:val="acctfourfigures"/>
              <w:spacing w:line="240" w:lineRule="atLeast"/>
              <w:jc w:val="center"/>
              <w:rPr>
                <w:rFonts w:ascii="Calibri" w:hAnsi="Calibri" w:cs="Calibri"/>
                <w:szCs w:val="22"/>
              </w:rPr>
            </w:pPr>
          </w:p>
        </w:tc>
        <w:tc>
          <w:tcPr>
            <w:tcW w:w="1359" w:type="dxa"/>
          </w:tcPr>
          <w:p w14:paraId="4762CA9D" w14:textId="77777777" w:rsidR="00CA7184" w:rsidRPr="0039114F" w:rsidRDefault="00CA718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3403B430" w14:textId="77777777" w:rsidR="00CA7184" w:rsidRPr="003C4453" w:rsidRDefault="00CA7184">
            <w:pPr>
              <w:pStyle w:val="acctmergecolhdg"/>
              <w:spacing w:line="240" w:lineRule="atLeast"/>
              <w:rPr>
                <w:rFonts w:ascii="Calibri" w:hAnsi="Calibri" w:cs="Calibri"/>
                <w:b w:val="0"/>
                <w:bCs/>
                <w:szCs w:val="22"/>
              </w:rPr>
            </w:pPr>
          </w:p>
        </w:tc>
        <w:tc>
          <w:tcPr>
            <w:tcW w:w="1430" w:type="dxa"/>
          </w:tcPr>
          <w:p w14:paraId="0D247666" w14:textId="77777777" w:rsidR="00CA7184" w:rsidRPr="003C4453" w:rsidRDefault="00CA718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4ADEDC2E" w14:textId="77777777" w:rsidR="00CA7184" w:rsidRPr="003C4453" w:rsidRDefault="00CA7184">
            <w:pPr>
              <w:pStyle w:val="acctmergecolhdg"/>
              <w:spacing w:line="240" w:lineRule="atLeast"/>
              <w:rPr>
                <w:rFonts w:ascii="Calibri" w:hAnsi="Calibri" w:cs="Calibri"/>
                <w:b w:val="0"/>
                <w:bCs/>
                <w:szCs w:val="22"/>
              </w:rPr>
            </w:pPr>
          </w:p>
        </w:tc>
        <w:tc>
          <w:tcPr>
            <w:tcW w:w="1350" w:type="dxa"/>
          </w:tcPr>
          <w:p w14:paraId="62B1A23B" w14:textId="77777777" w:rsidR="00CA7184" w:rsidRPr="0039114F" w:rsidRDefault="00CA718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3A9A340" w14:textId="77777777" w:rsidR="00CA7184" w:rsidRPr="003C4453" w:rsidRDefault="00CA7184">
            <w:pPr>
              <w:pStyle w:val="acctmergecolhdg"/>
              <w:spacing w:line="240" w:lineRule="atLeast"/>
              <w:rPr>
                <w:rFonts w:ascii="Calibri" w:hAnsi="Calibri" w:cs="Calibri"/>
                <w:b w:val="0"/>
                <w:bCs/>
                <w:szCs w:val="22"/>
              </w:rPr>
            </w:pPr>
          </w:p>
        </w:tc>
        <w:tc>
          <w:tcPr>
            <w:tcW w:w="1361" w:type="dxa"/>
          </w:tcPr>
          <w:p w14:paraId="2DE8A4B8" w14:textId="77777777" w:rsidR="00CA7184" w:rsidRPr="003C4453" w:rsidRDefault="00CA718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CA7184" w:rsidRPr="003C4453" w14:paraId="4300EEDF" w14:textId="77777777">
        <w:trPr>
          <w:cantSplit/>
          <w:trHeight w:val="39"/>
        </w:trPr>
        <w:tc>
          <w:tcPr>
            <w:tcW w:w="3420" w:type="dxa"/>
          </w:tcPr>
          <w:p w14:paraId="1F61E4DB" w14:textId="77777777" w:rsidR="00CA7184" w:rsidRPr="003C4453" w:rsidRDefault="00CA7184">
            <w:pPr>
              <w:spacing w:line="240" w:lineRule="atLeast"/>
              <w:rPr>
                <w:rFonts w:ascii="Calibri" w:hAnsi="Calibri" w:cs="Calibri"/>
                <w:b/>
                <w:bCs/>
                <w:sz w:val="22"/>
                <w:szCs w:val="22"/>
              </w:rPr>
            </w:pPr>
          </w:p>
        </w:tc>
        <w:tc>
          <w:tcPr>
            <w:tcW w:w="6041" w:type="dxa"/>
            <w:gridSpan w:val="7"/>
          </w:tcPr>
          <w:p w14:paraId="099562EE" w14:textId="77777777" w:rsidR="00CA7184" w:rsidRPr="003C4453" w:rsidRDefault="00CA7184">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A7184" w:rsidRPr="003C4453" w14:paraId="786EA47B" w14:textId="77777777">
        <w:trPr>
          <w:cantSplit/>
          <w:trHeight w:val="39"/>
        </w:trPr>
        <w:tc>
          <w:tcPr>
            <w:tcW w:w="3420" w:type="dxa"/>
          </w:tcPr>
          <w:p w14:paraId="13694059" w14:textId="32EA02FD" w:rsidR="00CA7184" w:rsidRPr="003C4453" w:rsidRDefault="005104D4">
            <w:pPr>
              <w:spacing w:line="240" w:lineRule="atLeast"/>
              <w:ind w:left="19"/>
              <w:rPr>
                <w:rFonts w:ascii="Calibri" w:hAnsi="Calibri" w:cs="Calibri"/>
                <w:sz w:val="22"/>
                <w:szCs w:val="22"/>
              </w:rPr>
            </w:pPr>
            <w:r>
              <w:rPr>
                <w:rFonts w:ascii="Calibri" w:hAnsi="Calibri" w:cs="Calibri"/>
                <w:sz w:val="22"/>
                <w:szCs w:val="22"/>
              </w:rPr>
              <w:t>Nirvana Praram 9 Co., Ltd.</w:t>
            </w:r>
          </w:p>
        </w:tc>
        <w:tc>
          <w:tcPr>
            <w:tcW w:w="1359" w:type="dxa"/>
          </w:tcPr>
          <w:p w14:paraId="47D649F5" w14:textId="2B320AF5" w:rsidR="00CA7184" w:rsidRPr="00425F69" w:rsidRDefault="00793EDC" w:rsidP="00793EDC">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Borders>
              <w:left w:val="nil"/>
            </w:tcBorders>
          </w:tcPr>
          <w:p w14:paraId="02E01B9E" w14:textId="77777777" w:rsidR="00CA7184" w:rsidRPr="00425F69" w:rsidRDefault="00CA7184">
            <w:pPr>
              <w:pStyle w:val="Heading1"/>
              <w:spacing w:line="240" w:lineRule="atLeast"/>
              <w:ind w:left="0" w:right="65"/>
              <w:jc w:val="left"/>
              <w:rPr>
                <w:rFonts w:ascii="Calibri" w:eastAsia="Arial Unicode MS" w:hAnsi="Calibri" w:cs="Calibri"/>
                <w:b w:val="0"/>
                <w:bCs w:val="0"/>
                <w:color w:val="auto"/>
              </w:rPr>
            </w:pPr>
          </w:p>
        </w:tc>
        <w:tc>
          <w:tcPr>
            <w:tcW w:w="1430" w:type="dxa"/>
          </w:tcPr>
          <w:p w14:paraId="6A90272E" w14:textId="0D1B40CE" w:rsidR="00CA7184" w:rsidRPr="00425F69" w:rsidRDefault="0095600E" w:rsidP="0005072C">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73C050D" w14:textId="77777777" w:rsidR="00CA7184" w:rsidRPr="00425F69" w:rsidRDefault="00CA7184">
            <w:pPr>
              <w:tabs>
                <w:tab w:val="decimal" w:pos="947"/>
              </w:tabs>
              <w:ind w:left="-108" w:right="-108"/>
              <w:rPr>
                <w:rFonts w:ascii="Calibri" w:eastAsia="Calibri" w:hAnsi="Calibri" w:cs="Calibri"/>
                <w:sz w:val="22"/>
                <w:szCs w:val="22"/>
              </w:rPr>
            </w:pPr>
          </w:p>
        </w:tc>
        <w:tc>
          <w:tcPr>
            <w:tcW w:w="1350" w:type="dxa"/>
            <w:vAlign w:val="bottom"/>
          </w:tcPr>
          <w:p w14:paraId="149A9F70" w14:textId="22B47875" w:rsidR="00CA7184" w:rsidRPr="00425F69" w:rsidRDefault="00793EDC" w:rsidP="00793EDC">
            <w:pPr>
              <w:tabs>
                <w:tab w:val="decimal" w:pos="924"/>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AE34BC1" w14:textId="77777777" w:rsidR="00CA7184" w:rsidRPr="00425F69" w:rsidRDefault="00CA7184">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4CDDEA34" w14:textId="08FEFD67" w:rsidR="00CA7184" w:rsidRPr="00425F69" w:rsidRDefault="003863EB" w:rsidP="00793EDC">
            <w:pPr>
              <w:tabs>
                <w:tab w:val="decimal" w:pos="1188"/>
              </w:tabs>
              <w:ind w:left="-108" w:right="-108"/>
              <w:rPr>
                <w:rFonts w:ascii="Calibri" w:eastAsia="Calibri" w:hAnsi="Calibri" w:cs="Calibri"/>
                <w:sz w:val="22"/>
                <w:szCs w:val="22"/>
              </w:rPr>
            </w:pPr>
            <w:r>
              <w:rPr>
                <w:rFonts w:ascii="Calibri" w:eastAsia="Calibri" w:hAnsi="Calibri" w:cs="Calibri"/>
                <w:sz w:val="22"/>
                <w:szCs w:val="22"/>
              </w:rPr>
              <w:t>14</w:t>
            </w:r>
            <w:r w:rsidR="00793EDC">
              <w:rPr>
                <w:rFonts w:ascii="Calibri" w:eastAsia="Calibri" w:hAnsi="Calibri" w:cs="Calibri"/>
                <w:sz w:val="22"/>
                <w:szCs w:val="22"/>
              </w:rPr>
              <w:t>9,999,800</w:t>
            </w:r>
          </w:p>
        </w:tc>
      </w:tr>
      <w:tr w:rsidR="00CA7184" w:rsidRPr="003C4453" w14:paraId="4CDF612F" w14:textId="77777777">
        <w:trPr>
          <w:cantSplit/>
          <w:trHeight w:val="39"/>
        </w:trPr>
        <w:tc>
          <w:tcPr>
            <w:tcW w:w="3420" w:type="dxa"/>
          </w:tcPr>
          <w:p w14:paraId="47A8E97C" w14:textId="1939D78D" w:rsidR="00CA7184" w:rsidRPr="003C4453" w:rsidRDefault="007914D2">
            <w:pPr>
              <w:spacing w:line="240" w:lineRule="atLeast"/>
              <w:ind w:left="19"/>
              <w:rPr>
                <w:rFonts w:ascii="Calibri" w:hAnsi="Calibri" w:cs="Calibri"/>
                <w:sz w:val="22"/>
                <w:szCs w:val="22"/>
              </w:rPr>
            </w:pPr>
            <w:r>
              <w:rPr>
                <w:rFonts w:ascii="Calibri" w:hAnsi="Calibri" w:cs="Calibri"/>
                <w:sz w:val="22"/>
                <w:szCs w:val="22"/>
              </w:rPr>
              <w:t>Nirvana U Co., Ltd.</w:t>
            </w:r>
          </w:p>
        </w:tc>
        <w:tc>
          <w:tcPr>
            <w:tcW w:w="1359" w:type="dxa"/>
          </w:tcPr>
          <w:p w14:paraId="36121BFB" w14:textId="39DB1AF1" w:rsidR="00CA7184" w:rsidRPr="00425F69" w:rsidRDefault="00793EDC" w:rsidP="00793EDC">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Borders>
              <w:left w:val="nil"/>
            </w:tcBorders>
          </w:tcPr>
          <w:p w14:paraId="6FC82F2B" w14:textId="77777777" w:rsidR="00CA7184" w:rsidRPr="00425F69" w:rsidRDefault="00CA7184">
            <w:pPr>
              <w:pStyle w:val="Heading1"/>
              <w:spacing w:line="240" w:lineRule="atLeast"/>
              <w:ind w:left="0" w:right="65"/>
              <w:jc w:val="left"/>
              <w:rPr>
                <w:rFonts w:ascii="Calibri" w:eastAsia="Arial Unicode MS" w:hAnsi="Calibri" w:cs="Calibri"/>
                <w:b w:val="0"/>
                <w:bCs w:val="0"/>
                <w:color w:val="auto"/>
              </w:rPr>
            </w:pPr>
          </w:p>
        </w:tc>
        <w:tc>
          <w:tcPr>
            <w:tcW w:w="1430" w:type="dxa"/>
          </w:tcPr>
          <w:p w14:paraId="6DC66D4B" w14:textId="6991C918" w:rsidR="00CA7184" w:rsidRPr="00425F69" w:rsidRDefault="0095600E" w:rsidP="0005072C">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05BCD01" w14:textId="77777777" w:rsidR="00CA7184" w:rsidRPr="00425F69" w:rsidRDefault="00CA7184">
            <w:pPr>
              <w:tabs>
                <w:tab w:val="decimal" w:pos="947"/>
              </w:tabs>
              <w:ind w:left="-108" w:right="-108"/>
              <w:rPr>
                <w:rFonts w:ascii="Calibri" w:eastAsia="Calibri" w:hAnsi="Calibri" w:cs="Calibri"/>
                <w:sz w:val="22"/>
                <w:szCs w:val="22"/>
              </w:rPr>
            </w:pPr>
          </w:p>
        </w:tc>
        <w:tc>
          <w:tcPr>
            <w:tcW w:w="1350" w:type="dxa"/>
            <w:vAlign w:val="bottom"/>
          </w:tcPr>
          <w:p w14:paraId="0CD49BD3" w14:textId="007DF6AD" w:rsidR="00CA7184" w:rsidRPr="00425F69" w:rsidRDefault="00793EDC" w:rsidP="00793EDC">
            <w:pPr>
              <w:tabs>
                <w:tab w:val="decimal" w:pos="924"/>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536A95E3" w14:textId="77777777" w:rsidR="00CA7184" w:rsidRPr="00425F69" w:rsidRDefault="00CA7184">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3B05140F" w14:textId="6FDC6839" w:rsidR="00CA7184" w:rsidRPr="00425F69" w:rsidRDefault="00793EDC" w:rsidP="00793EDC">
            <w:pPr>
              <w:tabs>
                <w:tab w:val="decimal" w:pos="1188"/>
              </w:tabs>
              <w:ind w:left="-108" w:right="-108"/>
              <w:rPr>
                <w:rFonts w:ascii="Calibri" w:eastAsia="Calibri" w:hAnsi="Calibri" w:cs="Calibri"/>
                <w:sz w:val="22"/>
                <w:szCs w:val="22"/>
              </w:rPr>
            </w:pPr>
            <w:r>
              <w:rPr>
                <w:rFonts w:ascii="Calibri" w:eastAsia="Calibri" w:hAnsi="Calibri" w:cs="Calibri"/>
                <w:sz w:val="22"/>
                <w:szCs w:val="22"/>
              </w:rPr>
              <w:t>28,279,929</w:t>
            </w:r>
          </w:p>
        </w:tc>
      </w:tr>
      <w:tr w:rsidR="00CA7184" w:rsidRPr="003C4453" w14:paraId="012CC46D" w14:textId="77777777">
        <w:trPr>
          <w:cantSplit/>
          <w:trHeight w:val="39"/>
        </w:trPr>
        <w:tc>
          <w:tcPr>
            <w:tcW w:w="3420" w:type="dxa"/>
          </w:tcPr>
          <w:p w14:paraId="30A02AD5" w14:textId="04927A74" w:rsidR="00CA7184" w:rsidRPr="00C90BCB" w:rsidRDefault="007914D2">
            <w:pPr>
              <w:spacing w:line="240" w:lineRule="atLeast"/>
              <w:ind w:left="19"/>
              <w:rPr>
                <w:rFonts w:ascii="Calibri" w:hAnsi="Calibri" w:cs="Calibri"/>
                <w:sz w:val="22"/>
                <w:szCs w:val="22"/>
              </w:rPr>
            </w:pPr>
            <w:r>
              <w:rPr>
                <w:rFonts w:ascii="Calibri" w:hAnsi="Calibri" w:cs="Calibri"/>
                <w:sz w:val="22"/>
                <w:szCs w:val="22"/>
              </w:rPr>
              <w:t>Nirvana River Co., Ltd.</w:t>
            </w:r>
          </w:p>
        </w:tc>
        <w:tc>
          <w:tcPr>
            <w:tcW w:w="1359" w:type="dxa"/>
          </w:tcPr>
          <w:p w14:paraId="0B97F04B" w14:textId="01CB2B28" w:rsidR="00CA7184" w:rsidRPr="008B1B48" w:rsidRDefault="0095600E" w:rsidP="0095600E">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Borders>
              <w:left w:val="nil"/>
            </w:tcBorders>
          </w:tcPr>
          <w:p w14:paraId="5EEA2896" w14:textId="77777777" w:rsidR="00CA7184" w:rsidRPr="00425F69" w:rsidRDefault="00CA7184">
            <w:pPr>
              <w:pStyle w:val="Heading1"/>
              <w:spacing w:line="240" w:lineRule="atLeast"/>
              <w:ind w:left="0" w:right="65"/>
              <w:jc w:val="left"/>
              <w:rPr>
                <w:rFonts w:ascii="Calibri" w:eastAsia="Arial Unicode MS" w:hAnsi="Calibri" w:cs="Calibri"/>
                <w:b w:val="0"/>
                <w:bCs w:val="0"/>
                <w:color w:val="auto"/>
              </w:rPr>
            </w:pPr>
          </w:p>
        </w:tc>
        <w:tc>
          <w:tcPr>
            <w:tcW w:w="1430" w:type="dxa"/>
          </w:tcPr>
          <w:p w14:paraId="5823FD4C" w14:textId="5A396DE2" w:rsidR="00CA7184" w:rsidRPr="008B1B48" w:rsidRDefault="00793EDC" w:rsidP="00793EDC">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7B941A5" w14:textId="77777777" w:rsidR="00CA7184" w:rsidRPr="00425F69" w:rsidRDefault="00CA7184">
            <w:pPr>
              <w:tabs>
                <w:tab w:val="decimal" w:pos="947"/>
              </w:tabs>
              <w:ind w:left="-108" w:right="-108"/>
              <w:rPr>
                <w:rFonts w:ascii="Calibri" w:eastAsia="Calibri" w:hAnsi="Calibri" w:cs="Calibri"/>
                <w:sz w:val="22"/>
                <w:szCs w:val="22"/>
              </w:rPr>
            </w:pPr>
          </w:p>
        </w:tc>
        <w:tc>
          <w:tcPr>
            <w:tcW w:w="1350" w:type="dxa"/>
            <w:vAlign w:val="bottom"/>
          </w:tcPr>
          <w:p w14:paraId="19184C82" w14:textId="0E487665" w:rsidR="00CA7184" w:rsidRPr="008B1B48" w:rsidRDefault="00793EDC" w:rsidP="00793EDC">
            <w:pPr>
              <w:tabs>
                <w:tab w:val="decimal" w:pos="1194"/>
              </w:tabs>
              <w:ind w:left="-108" w:right="-108"/>
              <w:rPr>
                <w:rFonts w:ascii="Calibri" w:eastAsia="Calibri" w:hAnsi="Calibri" w:cs="Calibri"/>
                <w:sz w:val="22"/>
                <w:szCs w:val="22"/>
              </w:rPr>
            </w:pPr>
            <w:r>
              <w:rPr>
                <w:rFonts w:ascii="Calibri" w:eastAsia="Calibri" w:hAnsi="Calibri" w:cs="Calibri"/>
                <w:sz w:val="22"/>
                <w:szCs w:val="22"/>
              </w:rPr>
              <w:t>609,999,600</w:t>
            </w:r>
          </w:p>
        </w:tc>
        <w:tc>
          <w:tcPr>
            <w:tcW w:w="180" w:type="dxa"/>
          </w:tcPr>
          <w:p w14:paraId="543BCA8D" w14:textId="77777777" w:rsidR="00CA7184" w:rsidRPr="00425F69" w:rsidRDefault="00CA7184">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14D66D53" w14:textId="7597432C" w:rsidR="00CA7184" w:rsidRPr="008B1B48" w:rsidRDefault="00793EDC" w:rsidP="00793EDC">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r>
      <w:tr w:rsidR="00CA7184" w:rsidRPr="003C4453" w14:paraId="2E56DBC9" w14:textId="77777777">
        <w:trPr>
          <w:cantSplit/>
          <w:trHeight w:val="39"/>
        </w:trPr>
        <w:tc>
          <w:tcPr>
            <w:tcW w:w="3420" w:type="dxa"/>
          </w:tcPr>
          <w:p w14:paraId="2D7830B6" w14:textId="77777777" w:rsidR="00CA7184" w:rsidRPr="003C4453" w:rsidRDefault="00CA7184">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76F188E9" w14:textId="6A435E6B" w:rsidR="00CA7184" w:rsidRPr="008B1B48" w:rsidRDefault="0095600E" w:rsidP="0095600E">
            <w:pPr>
              <w:tabs>
                <w:tab w:val="decimal" w:pos="918"/>
              </w:tabs>
              <w:ind w:left="-108" w:right="-108"/>
              <w:rPr>
                <w:rFonts w:ascii="Calibri" w:eastAsia="Calibri" w:hAnsi="Calibri" w:cs="Calibri"/>
                <w:b/>
                <w:bCs/>
                <w:sz w:val="22"/>
                <w:szCs w:val="22"/>
              </w:rPr>
            </w:pPr>
            <w:r>
              <w:rPr>
                <w:rFonts w:ascii="Calibri" w:eastAsia="Calibri" w:hAnsi="Calibri" w:cs="Calibri"/>
                <w:b/>
                <w:bCs/>
                <w:sz w:val="22"/>
                <w:szCs w:val="22"/>
              </w:rPr>
              <w:t>-</w:t>
            </w:r>
          </w:p>
        </w:tc>
        <w:tc>
          <w:tcPr>
            <w:tcW w:w="181" w:type="dxa"/>
            <w:vAlign w:val="bottom"/>
          </w:tcPr>
          <w:p w14:paraId="2B1E5356" w14:textId="77777777" w:rsidR="00CA7184" w:rsidRPr="008B1B48" w:rsidRDefault="00CA7184">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456FCFB3" w14:textId="2599617D" w:rsidR="00CA7184" w:rsidRPr="008B1B48" w:rsidRDefault="0005072C" w:rsidP="0005072C">
            <w:pPr>
              <w:tabs>
                <w:tab w:val="decimal" w:pos="1002"/>
              </w:tabs>
              <w:ind w:left="-108" w:right="-108"/>
              <w:rPr>
                <w:rFonts w:ascii="Calibri" w:eastAsia="Calibri" w:hAnsi="Calibri" w:cs="Calibri"/>
                <w:b/>
                <w:bCs/>
                <w:sz w:val="22"/>
                <w:szCs w:val="22"/>
              </w:rPr>
            </w:pPr>
            <w:r>
              <w:rPr>
                <w:rFonts w:ascii="Calibri" w:eastAsia="Calibri" w:hAnsi="Calibri" w:cs="Calibri"/>
                <w:b/>
                <w:bCs/>
                <w:sz w:val="22"/>
                <w:szCs w:val="22"/>
              </w:rPr>
              <w:t>-</w:t>
            </w:r>
          </w:p>
        </w:tc>
        <w:tc>
          <w:tcPr>
            <w:tcW w:w="180" w:type="dxa"/>
            <w:vAlign w:val="bottom"/>
          </w:tcPr>
          <w:p w14:paraId="6D7FEE7A" w14:textId="77777777" w:rsidR="00CA7184" w:rsidRPr="008B1B48" w:rsidRDefault="00CA7184">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FECA01A" w14:textId="20F91A77" w:rsidR="00CA7184" w:rsidRPr="00A53D7B" w:rsidRDefault="00793EDC" w:rsidP="00793EDC">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609,999,600</w:t>
            </w:r>
          </w:p>
        </w:tc>
        <w:tc>
          <w:tcPr>
            <w:tcW w:w="180" w:type="dxa"/>
            <w:vAlign w:val="bottom"/>
          </w:tcPr>
          <w:p w14:paraId="13C6E0F0" w14:textId="77777777" w:rsidR="00CA7184" w:rsidRPr="008B1B48" w:rsidRDefault="00CA7184">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4FB00258" w14:textId="680BAB38" w:rsidR="00CA7184" w:rsidRPr="00793EDC" w:rsidRDefault="00793EDC" w:rsidP="00793EDC">
            <w:pPr>
              <w:tabs>
                <w:tab w:val="decimal" w:pos="1188"/>
              </w:tabs>
              <w:ind w:left="-108" w:right="-108"/>
              <w:rPr>
                <w:rFonts w:ascii="Calibri" w:eastAsia="Calibri" w:hAnsi="Calibri" w:cs="Calibri"/>
                <w:b/>
                <w:bCs/>
                <w:sz w:val="22"/>
                <w:szCs w:val="22"/>
              </w:rPr>
            </w:pPr>
            <w:r>
              <w:rPr>
                <w:rFonts w:ascii="Calibri" w:eastAsia="Calibri" w:hAnsi="Calibri" w:cs="Calibri"/>
                <w:b/>
                <w:bCs/>
                <w:sz w:val="22"/>
                <w:szCs w:val="22"/>
              </w:rPr>
              <w:t>178,279,729</w:t>
            </w:r>
          </w:p>
        </w:tc>
      </w:tr>
    </w:tbl>
    <w:p w14:paraId="1BB466EC" w14:textId="77777777" w:rsidR="00C05E74" w:rsidRPr="00C05E74" w:rsidRDefault="00C05E74" w:rsidP="00CA7184">
      <w:pPr>
        <w:spacing w:line="240" w:lineRule="atLeast"/>
        <w:jc w:val="both"/>
        <w:rPr>
          <w:rFonts w:ascii="Calibri" w:eastAsia="Arial Unicode MS" w:hAnsi="Calibri" w:cs="Calibri"/>
          <w:sz w:val="22"/>
          <w:szCs w:val="22"/>
        </w:rPr>
      </w:pPr>
    </w:p>
    <w:p w14:paraId="469D9817" w14:textId="6E40523F" w:rsidR="00E82ECB" w:rsidRPr="00AE1B90"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E1B90">
        <w:rPr>
          <w:rFonts w:ascii="Calibri" w:eastAsia="Arial Unicode MS" w:hAnsi="Calibri" w:cs="Calibri"/>
          <w:b/>
          <w:bCs/>
          <w:sz w:val="22"/>
          <w:szCs w:val="22"/>
        </w:rPr>
        <w:t xml:space="preserve">Investment in </w:t>
      </w:r>
      <w:r w:rsidR="00032110" w:rsidRPr="00AE1B90">
        <w:rPr>
          <w:rFonts w:ascii="Calibri" w:eastAsia="Arial Unicode MS" w:hAnsi="Calibri" w:cs="Calibri"/>
          <w:b/>
          <w:bCs/>
          <w:sz w:val="22"/>
          <w:szCs w:val="22"/>
        </w:rPr>
        <w:t>joint venture</w:t>
      </w:r>
    </w:p>
    <w:p w14:paraId="6411FE9B" w14:textId="77777777" w:rsidR="00032110" w:rsidRDefault="00032110" w:rsidP="00E94965">
      <w:pPr>
        <w:ind w:right="68"/>
        <w:jc w:val="thaiDistribute"/>
        <w:rPr>
          <w:rFonts w:ascii="Calibri" w:eastAsia="Arial Unicode MS" w:hAnsi="Calibri" w:cstheme="minorBidi"/>
          <w:sz w:val="22"/>
          <w:szCs w:val="22"/>
        </w:rPr>
      </w:pPr>
    </w:p>
    <w:p w14:paraId="2D9E09C2" w14:textId="00D5A162" w:rsidR="00DC5CEC" w:rsidRDefault="00DC5CEC" w:rsidP="007914D2">
      <w:pPr>
        <w:spacing w:line="240" w:lineRule="atLeast"/>
        <w:ind w:left="540"/>
        <w:jc w:val="thaiDistribute"/>
        <w:rPr>
          <w:rFonts w:ascii="Calibri" w:eastAsia="Arial Unicode MS" w:hAnsi="Calibri" w:cstheme="minorBidi"/>
          <w:sz w:val="22"/>
          <w:szCs w:val="22"/>
        </w:rPr>
      </w:pPr>
      <w:r w:rsidRPr="00DC5CEC">
        <w:rPr>
          <w:rFonts w:ascii="Calibri" w:eastAsia="Arial Unicode MS" w:hAnsi="Calibri" w:cstheme="minorBidi"/>
          <w:sz w:val="22"/>
          <w:szCs w:val="22"/>
        </w:rPr>
        <w:t xml:space="preserve">The </w:t>
      </w:r>
      <w:r w:rsidRPr="00DC5CEC">
        <w:rPr>
          <w:rFonts w:ascii="Calibri" w:hAnsi="Calibri" w:cs="Browallia New"/>
          <w:sz w:val="22"/>
          <w:szCs w:val="28"/>
        </w:rPr>
        <w:t>movements</w:t>
      </w:r>
      <w:r w:rsidRPr="00DC5CEC">
        <w:rPr>
          <w:rFonts w:ascii="Calibri" w:eastAsia="Arial Unicode MS" w:hAnsi="Calibri" w:cstheme="minorBidi"/>
          <w:sz w:val="22"/>
          <w:szCs w:val="22"/>
        </w:rPr>
        <w:t xml:space="preserve"> of </w:t>
      </w:r>
      <w:r w:rsidR="007914D2">
        <w:rPr>
          <w:rFonts w:ascii="Calibri" w:eastAsia="Arial Unicode MS" w:hAnsi="Calibri" w:cstheme="minorBidi"/>
          <w:sz w:val="22"/>
          <w:szCs w:val="22"/>
        </w:rPr>
        <w:t>i</w:t>
      </w:r>
      <w:r w:rsidRPr="00DC5CEC">
        <w:rPr>
          <w:rFonts w:ascii="Calibri" w:eastAsia="Arial Unicode MS" w:hAnsi="Calibri" w:cstheme="minorBidi"/>
          <w:sz w:val="22"/>
          <w:szCs w:val="22"/>
        </w:rPr>
        <w:t xml:space="preserve">nvestment in joint venture for the </w:t>
      </w:r>
      <w:r w:rsidR="0005072C">
        <w:rPr>
          <w:rFonts w:ascii="Calibri" w:eastAsia="Arial Unicode MS" w:hAnsi="Calibri" w:cstheme="minorBidi"/>
          <w:sz w:val="22"/>
          <w:szCs w:val="22"/>
        </w:rPr>
        <w:t>nine</w:t>
      </w:r>
      <w:r w:rsidRPr="00DC5CEC">
        <w:rPr>
          <w:rFonts w:ascii="Calibri" w:eastAsia="Arial Unicode MS" w:hAnsi="Calibri" w:cstheme="minorBidi"/>
          <w:sz w:val="22"/>
          <w:szCs w:val="22"/>
        </w:rPr>
        <w:t xml:space="preserve">-month periods ended </w:t>
      </w:r>
      <w:r w:rsidR="007914D2">
        <w:rPr>
          <w:rFonts w:ascii="Calibri" w:eastAsia="Arial Unicode MS" w:hAnsi="Calibri" w:cstheme="minorBidi"/>
          <w:sz w:val="22"/>
          <w:szCs w:val="22"/>
        </w:rPr>
        <w:t xml:space="preserve">30 </w:t>
      </w:r>
      <w:r w:rsidR="0005072C">
        <w:rPr>
          <w:rFonts w:ascii="Calibri" w:eastAsia="Arial Unicode MS" w:hAnsi="Calibri" w:cstheme="minorBidi"/>
          <w:sz w:val="22"/>
          <w:szCs w:val="22"/>
        </w:rPr>
        <w:t>September</w:t>
      </w:r>
      <w:r w:rsidRPr="00DC5CEC">
        <w:rPr>
          <w:rFonts w:ascii="Calibri" w:eastAsia="Arial Unicode MS" w:hAnsi="Calibri" w:cstheme="minorBidi"/>
          <w:sz w:val="22"/>
          <w:szCs w:val="22"/>
        </w:rPr>
        <w:t xml:space="preserve"> 202</w:t>
      </w:r>
      <w:r>
        <w:rPr>
          <w:rFonts w:ascii="Calibri" w:eastAsia="Arial Unicode MS" w:hAnsi="Calibri" w:cstheme="minorBidi"/>
          <w:sz w:val="22"/>
          <w:szCs w:val="22"/>
        </w:rPr>
        <w:t>4</w:t>
      </w:r>
      <w:r w:rsidRPr="00DC5CEC">
        <w:rPr>
          <w:rFonts w:ascii="Calibri" w:eastAsia="Arial Unicode MS" w:hAnsi="Calibri" w:cstheme="minorBidi"/>
          <w:sz w:val="22"/>
          <w:szCs w:val="22"/>
        </w:rPr>
        <w:t xml:space="preserve"> and 202</w:t>
      </w:r>
      <w:r>
        <w:rPr>
          <w:rFonts w:ascii="Calibri" w:eastAsia="Arial Unicode MS" w:hAnsi="Calibri" w:cstheme="minorBidi"/>
          <w:sz w:val="22"/>
          <w:szCs w:val="22"/>
        </w:rPr>
        <w:t>3</w:t>
      </w:r>
      <w:r w:rsidRPr="00DC5CEC">
        <w:rPr>
          <w:rFonts w:ascii="Calibri" w:eastAsia="Arial Unicode MS" w:hAnsi="Calibri" w:cstheme="minorBidi"/>
          <w:sz w:val="22"/>
          <w:szCs w:val="22"/>
        </w:rPr>
        <w:t xml:space="preserve"> are as follows:</w:t>
      </w:r>
    </w:p>
    <w:p w14:paraId="48AFCB0D" w14:textId="77777777" w:rsidR="007C2F9E" w:rsidRPr="00E94965" w:rsidRDefault="007C2F9E"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324BDFB6"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B63188">
              <w:rPr>
                <w:rFonts w:ascii="Calibri" w:hAnsi="Calibri" w:cs="Calibri"/>
                <w:color w:val="000000"/>
                <w:sz w:val="22"/>
                <w:szCs w:val="22"/>
              </w:rPr>
              <w:t>4</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4FFE3DE4"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B63188">
              <w:rPr>
                <w:rFonts w:ascii="Calibri" w:hAnsi="Calibri" w:cs="Calibri"/>
                <w:color w:val="000000"/>
                <w:sz w:val="22"/>
                <w:szCs w:val="22"/>
              </w:rPr>
              <w:t>3</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7A8DE9E2"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B63188">
              <w:rPr>
                <w:rFonts w:ascii="Calibri" w:hAnsi="Calibri" w:cs="Calibri"/>
                <w:color w:val="000000"/>
                <w:sz w:val="22"/>
                <w:szCs w:val="22"/>
              </w:rPr>
              <w:t>4</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46DFE95C"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B63188">
              <w:rPr>
                <w:rFonts w:ascii="Calibri" w:hAnsi="Calibri" w:cs="Calibri"/>
                <w:color w:val="000000"/>
                <w:sz w:val="22"/>
                <w:szCs w:val="22"/>
              </w:rPr>
              <w:t>3</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4D6701" w:rsidRPr="003C4453" w14:paraId="49137A66" w14:textId="77777777" w:rsidTr="00FD6828">
        <w:trPr>
          <w:cantSplit/>
        </w:trPr>
        <w:tc>
          <w:tcPr>
            <w:tcW w:w="3150" w:type="dxa"/>
            <w:vAlign w:val="bottom"/>
          </w:tcPr>
          <w:p w14:paraId="40989A42" w14:textId="77777777" w:rsidR="004D6701" w:rsidRPr="003C4453" w:rsidRDefault="004D6701" w:rsidP="004D6701">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At 1 January</w:t>
            </w:r>
          </w:p>
        </w:tc>
        <w:tc>
          <w:tcPr>
            <w:tcW w:w="1440" w:type="dxa"/>
            <w:vAlign w:val="bottom"/>
          </w:tcPr>
          <w:p w14:paraId="3962B8BC" w14:textId="555BE5C4" w:rsidR="004D6701" w:rsidRPr="00A877B9" w:rsidRDefault="00B63188" w:rsidP="00B63188">
            <w:pPr>
              <w:pStyle w:val="BodyText"/>
              <w:tabs>
                <w:tab w:val="decimal" w:pos="1194"/>
              </w:tabs>
              <w:ind w:left="-90"/>
              <w:rPr>
                <w:rFonts w:ascii="Calibri" w:hAnsi="Calibri" w:cstheme="minorBidi"/>
                <w:sz w:val="22"/>
                <w:szCs w:val="22"/>
                <w:cs/>
              </w:rPr>
            </w:pPr>
            <w:r>
              <w:rPr>
                <w:rFonts w:ascii="Calibri" w:hAnsi="Calibri" w:cstheme="minorBidi"/>
                <w:sz w:val="22"/>
                <w:szCs w:val="22"/>
              </w:rPr>
              <w:t>16,080,652</w:t>
            </w:r>
          </w:p>
        </w:tc>
        <w:tc>
          <w:tcPr>
            <w:tcW w:w="180" w:type="dxa"/>
            <w:vAlign w:val="bottom"/>
          </w:tcPr>
          <w:p w14:paraId="1B55C736"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5CE76703" w:rsidR="004D6701" w:rsidRPr="004D6701" w:rsidRDefault="00B63188" w:rsidP="003753F9">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17,649,158</w:t>
            </w:r>
          </w:p>
        </w:tc>
        <w:tc>
          <w:tcPr>
            <w:tcW w:w="184" w:type="dxa"/>
            <w:vAlign w:val="bottom"/>
          </w:tcPr>
          <w:p w14:paraId="4C323AD0" w14:textId="77777777" w:rsidR="004D6701" w:rsidRPr="004D6701" w:rsidRDefault="004D6701" w:rsidP="004D670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8334694" w:rsidR="004D6701" w:rsidRPr="004D6701" w:rsidRDefault="002E4E7E" w:rsidP="003753F9">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4D6701" w:rsidRPr="004D6701" w:rsidRDefault="002E4E7E" w:rsidP="004D670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7A2F0A" w:rsidRPr="003C4453" w14:paraId="33703A4D" w14:textId="77777777" w:rsidTr="00FD6828">
        <w:trPr>
          <w:cantSplit/>
        </w:trPr>
        <w:tc>
          <w:tcPr>
            <w:tcW w:w="3150" w:type="dxa"/>
            <w:vAlign w:val="bottom"/>
          </w:tcPr>
          <w:p w14:paraId="0B4B80D0"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45AA06EA" w:rsidR="007A2F0A" w:rsidRPr="004D6701" w:rsidRDefault="00850059"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(5,804,583)</w:t>
            </w:r>
          </w:p>
        </w:tc>
        <w:tc>
          <w:tcPr>
            <w:tcW w:w="180" w:type="dxa"/>
            <w:vAlign w:val="bottom"/>
          </w:tcPr>
          <w:p w14:paraId="16F72A4B"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56A3D116" w:rsidR="007A2F0A" w:rsidRPr="004D6701" w:rsidRDefault="00B63188" w:rsidP="002E4E7E">
            <w:pPr>
              <w:pStyle w:val="BodyText"/>
              <w:tabs>
                <w:tab w:val="decimal" w:pos="1104"/>
              </w:tabs>
              <w:spacing w:line="240" w:lineRule="auto"/>
              <w:ind w:left="-90" w:right="-108"/>
              <w:rPr>
                <w:rFonts w:ascii="Calibri" w:hAnsi="Calibri" w:cs="Calibri"/>
                <w:sz w:val="22"/>
                <w:szCs w:val="22"/>
                <w:cs/>
              </w:rPr>
            </w:pPr>
            <w:r>
              <w:rPr>
                <w:rFonts w:ascii="Calibri" w:hAnsi="Calibri" w:cs="Calibri"/>
                <w:sz w:val="22"/>
                <w:szCs w:val="22"/>
              </w:rPr>
              <w:t>(</w:t>
            </w:r>
            <w:r w:rsidR="00A32EBA">
              <w:rPr>
                <w:rFonts w:ascii="Calibri" w:hAnsi="Calibri" w:cstheme="minorBidi"/>
                <w:sz w:val="22"/>
                <w:szCs w:val="22"/>
              </w:rPr>
              <w:t>6,528,566</w:t>
            </w:r>
            <w:r>
              <w:rPr>
                <w:rFonts w:ascii="Calibri" w:hAnsi="Calibri" w:cs="Calibri"/>
                <w:sz w:val="22"/>
                <w:szCs w:val="22"/>
              </w:rPr>
              <w:t>)</w:t>
            </w:r>
          </w:p>
        </w:tc>
        <w:tc>
          <w:tcPr>
            <w:tcW w:w="184" w:type="dxa"/>
            <w:vAlign w:val="bottom"/>
          </w:tcPr>
          <w:p w14:paraId="59FCA453"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62279CDE"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14E90ADF" w14:textId="77777777" w:rsidTr="00FD6828">
        <w:trPr>
          <w:cantSplit/>
        </w:trPr>
        <w:tc>
          <w:tcPr>
            <w:tcW w:w="3150" w:type="dxa"/>
            <w:vAlign w:val="bottom"/>
          </w:tcPr>
          <w:p w14:paraId="73796014"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014091">
              <w:rPr>
                <w:rFonts w:ascii="Calibri" w:eastAsia="Arial Unicode MS" w:hAnsi="Calibri" w:cs="Calibri"/>
                <w:b w:val="0"/>
                <w:bCs w:val="0"/>
              </w:rPr>
              <w:t>Elimination of unrealised gains</w:t>
            </w:r>
          </w:p>
        </w:tc>
        <w:tc>
          <w:tcPr>
            <w:tcW w:w="1440" w:type="dxa"/>
            <w:vAlign w:val="bottom"/>
          </w:tcPr>
          <w:p w14:paraId="1267E3BE" w14:textId="4AE65D42" w:rsidR="007A2F0A" w:rsidRPr="003C2D53" w:rsidRDefault="00850059" w:rsidP="00793EDC">
            <w:pPr>
              <w:pStyle w:val="BodyText"/>
              <w:tabs>
                <w:tab w:val="decimal" w:pos="1194"/>
              </w:tabs>
              <w:spacing w:line="240" w:lineRule="auto"/>
              <w:ind w:left="-90" w:right="-108"/>
              <w:rPr>
                <w:rFonts w:ascii="Calibri" w:hAnsi="Calibri" w:cstheme="minorBidi"/>
                <w:sz w:val="22"/>
                <w:szCs w:val="22"/>
                <w:cs/>
              </w:rPr>
            </w:pPr>
            <w:r>
              <w:rPr>
                <w:rFonts w:ascii="Calibri" w:hAnsi="Calibri" w:cstheme="minorBidi"/>
                <w:sz w:val="22"/>
                <w:szCs w:val="22"/>
              </w:rPr>
              <w:t>6,343,933</w:t>
            </w:r>
          </w:p>
        </w:tc>
        <w:tc>
          <w:tcPr>
            <w:tcW w:w="180" w:type="dxa"/>
            <w:vAlign w:val="bottom"/>
          </w:tcPr>
          <w:p w14:paraId="3698A8E5"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3CDBCDDC" w:rsidR="007A2F0A" w:rsidRPr="004D6701" w:rsidRDefault="00B07772" w:rsidP="007A2F0A">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6,673,92</w:t>
            </w:r>
            <w:r w:rsidR="00A32EBA">
              <w:rPr>
                <w:rFonts w:ascii="Calibri" w:hAnsi="Calibri" w:cs="Calibri"/>
                <w:sz w:val="22"/>
                <w:szCs w:val="22"/>
              </w:rPr>
              <w:t>5</w:t>
            </w:r>
          </w:p>
        </w:tc>
        <w:tc>
          <w:tcPr>
            <w:tcW w:w="184" w:type="dxa"/>
            <w:vAlign w:val="bottom"/>
          </w:tcPr>
          <w:p w14:paraId="64B03480"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DAFBB3" w14:textId="24B9C94A"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9F6DCC4"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0A7B4401"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3D8FB641" w14:textId="77777777" w:rsidTr="00FD6828">
        <w:trPr>
          <w:cantSplit/>
          <w:trHeight w:val="70"/>
        </w:trPr>
        <w:tc>
          <w:tcPr>
            <w:tcW w:w="3150" w:type="dxa"/>
            <w:vAlign w:val="bottom"/>
          </w:tcPr>
          <w:p w14:paraId="4B52B972" w14:textId="72A20675" w:rsidR="007A2F0A" w:rsidRPr="003C4453" w:rsidRDefault="007A2F0A" w:rsidP="007A2F0A">
            <w:pPr>
              <w:spacing w:line="240" w:lineRule="atLeast"/>
              <w:ind w:left="11"/>
              <w:rPr>
                <w:rFonts w:ascii="Calibri" w:hAnsi="Calibri" w:cs="Calibri"/>
                <w:b/>
                <w:bCs/>
                <w:color w:val="000000"/>
                <w:sz w:val="22"/>
                <w:szCs w:val="22"/>
              </w:rPr>
            </w:pPr>
            <w:r w:rsidRPr="003C4453">
              <w:rPr>
                <w:rFonts w:ascii="Calibri" w:hAnsi="Calibri" w:cs="Calibri"/>
                <w:b/>
                <w:bCs/>
                <w:color w:val="000000"/>
                <w:sz w:val="22"/>
                <w:szCs w:val="22"/>
              </w:rPr>
              <w:t xml:space="preserve">At </w:t>
            </w:r>
            <w:r w:rsidR="007914D2">
              <w:rPr>
                <w:rFonts w:ascii="Calibri" w:hAnsi="Calibri" w:cs="Calibri"/>
                <w:b/>
                <w:bCs/>
                <w:color w:val="000000"/>
                <w:sz w:val="22"/>
                <w:szCs w:val="22"/>
              </w:rPr>
              <w:t xml:space="preserve">30 </w:t>
            </w:r>
            <w:r w:rsidR="00353569">
              <w:rPr>
                <w:rFonts w:ascii="Calibri" w:hAnsi="Calibri" w:cs="Calibri"/>
                <w:b/>
                <w:bCs/>
                <w:color w:val="000000"/>
                <w:sz w:val="22"/>
                <w:szCs w:val="22"/>
              </w:rPr>
              <w:t>September</w:t>
            </w:r>
          </w:p>
        </w:tc>
        <w:tc>
          <w:tcPr>
            <w:tcW w:w="1440" w:type="dxa"/>
            <w:tcBorders>
              <w:top w:val="single" w:sz="4" w:space="0" w:color="auto"/>
              <w:bottom w:val="double" w:sz="4" w:space="0" w:color="auto"/>
            </w:tcBorders>
            <w:vAlign w:val="bottom"/>
          </w:tcPr>
          <w:p w14:paraId="3FA1193D" w14:textId="35711D4F" w:rsidR="007A2F0A" w:rsidRPr="004D6701" w:rsidRDefault="00850059" w:rsidP="00793EDC">
            <w:pPr>
              <w:pStyle w:val="Heading1"/>
              <w:tabs>
                <w:tab w:val="decimal" w:pos="1194"/>
              </w:tabs>
              <w:spacing w:line="240" w:lineRule="atLeast"/>
              <w:ind w:left="0" w:right="-2"/>
              <w:jc w:val="thaiDistribute"/>
              <w:rPr>
                <w:rFonts w:ascii="Calibri" w:eastAsia="Arial Unicode MS" w:hAnsi="Calibri" w:cs="Calibri"/>
              </w:rPr>
            </w:pPr>
            <w:r>
              <w:rPr>
                <w:rFonts w:ascii="Calibri" w:eastAsia="Arial Unicode MS" w:hAnsi="Calibri" w:cs="Calibri"/>
              </w:rPr>
              <w:t>16,620,002</w:t>
            </w:r>
          </w:p>
        </w:tc>
        <w:tc>
          <w:tcPr>
            <w:tcW w:w="180" w:type="dxa"/>
            <w:vAlign w:val="bottom"/>
          </w:tcPr>
          <w:p w14:paraId="2252164C"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7677688A" w:rsidR="007A2F0A" w:rsidRPr="004D6701" w:rsidRDefault="00A32EBA" w:rsidP="007A2F0A">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17,794,517</w:t>
            </w:r>
          </w:p>
        </w:tc>
        <w:tc>
          <w:tcPr>
            <w:tcW w:w="184" w:type="dxa"/>
            <w:vAlign w:val="bottom"/>
          </w:tcPr>
          <w:p w14:paraId="0166AB11"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7A2F0A" w:rsidRPr="004D6701" w:rsidRDefault="002E4E7E" w:rsidP="007A2F0A">
            <w:pPr>
              <w:pStyle w:val="Heading1"/>
              <w:tabs>
                <w:tab w:val="decimal" w:pos="1194"/>
              </w:tabs>
              <w:spacing w:line="240" w:lineRule="atLeast"/>
              <w:ind w:left="0" w:right="164"/>
              <w:jc w:val="thaiDistribute"/>
              <w:rPr>
                <w:rFonts w:ascii="Calibri" w:eastAsia="Arial Unicode MS" w:hAnsi="Calibri" w:cs="Calibri"/>
              </w:rPr>
            </w:pPr>
            <w:r>
              <w:rPr>
                <w:rFonts w:ascii="Calibri" w:eastAsia="Arial Unicode MS" w:hAnsi="Calibri" w:cs="Calibri"/>
              </w:rPr>
              <w:t>206,290,000</w:t>
            </w:r>
          </w:p>
        </w:tc>
        <w:tc>
          <w:tcPr>
            <w:tcW w:w="178" w:type="dxa"/>
            <w:vAlign w:val="bottom"/>
          </w:tcPr>
          <w:p w14:paraId="2E9FD5F0"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7A2F0A" w:rsidRPr="004D6701" w:rsidRDefault="002E4E7E" w:rsidP="007A2F0A">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9054AD">
          <w:pgSz w:w="11909" w:h="16834" w:code="9"/>
          <w:pgMar w:top="964" w:right="1077" w:bottom="1077" w:left="1152" w:header="720" w:footer="720" w:gutter="0"/>
          <w:cols w:space="720"/>
          <w:docGrid w:linePitch="272"/>
        </w:sectPr>
      </w:pPr>
    </w:p>
    <w:p w14:paraId="6CDE92CC" w14:textId="2637DE04"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at </w:t>
      </w:r>
      <w:r w:rsidR="007914D2">
        <w:rPr>
          <w:rFonts w:ascii="Calibri" w:hAnsi="Calibri" w:cs="Calibri"/>
          <w:sz w:val="22"/>
          <w:szCs w:val="22"/>
        </w:rPr>
        <w:t>30</w:t>
      </w:r>
      <w:r w:rsidR="006455D7">
        <w:rPr>
          <w:rFonts w:ascii="Calibri" w:hAnsi="Calibri" w:cstheme="minorBidi" w:hint="cs"/>
          <w:sz w:val="22"/>
          <w:szCs w:val="22"/>
          <w:cs/>
        </w:rPr>
        <w:t xml:space="preserve"> </w:t>
      </w:r>
      <w:r w:rsidR="006455D7">
        <w:rPr>
          <w:rFonts w:ascii="Calibri" w:hAnsi="Calibri" w:cstheme="minorBidi"/>
          <w:sz w:val="22"/>
          <w:szCs w:val="22"/>
        </w:rPr>
        <w:t>September</w:t>
      </w:r>
      <w:r w:rsidR="00863511">
        <w:rPr>
          <w:rFonts w:ascii="Calibri" w:hAnsi="Calibri" w:cs="Calibri"/>
          <w:sz w:val="22"/>
          <w:szCs w:val="22"/>
        </w:rPr>
        <w:t xml:space="preserve"> 2024 and </w:t>
      </w:r>
      <w:r w:rsidR="00AE3E55">
        <w:rPr>
          <w:rFonts w:ascii="Calibri" w:hAnsi="Calibri" w:cs="Calibri"/>
          <w:sz w:val="22"/>
          <w:szCs w:val="22"/>
        </w:rPr>
        <w:t>31 December 202</w:t>
      </w:r>
      <w:r w:rsidR="00863511">
        <w:rPr>
          <w:rFonts w:ascii="Calibri" w:hAnsi="Calibri" w:cs="Calibri"/>
          <w:sz w:val="22"/>
          <w:szCs w:val="22"/>
        </w:rPr>
        <w:t>3</w:t>
      </w:r>
      <w:r w:rsidR="00AE3E55">
        <w:rPr>
          <w:rFonts w:ascii="Calibri" w:hAnsi="Calibri" w:cs="Calibri"/>
          <w:sz w:val="22"/>
          <w:szCs w:val="22"/>
        </w:rPr>
        <w:t>,</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Default="008A677B" w:rsidP="00551131">
      <w:pPr>
        <w:spacing w:line="240" w:lineRule="atLeast"/>
        <w:ind w:firstLine="540"/>
        <w:rPr>
          <w:rFonts w:ascii="Calibri" w:hAnsi="Calibri" w:cstheme="minorBidi"/>
          <w:sz w:val="22"/>
          <w:szCs w:val="22"/>
        </w:rPr>
      </w:pPr>
    </w:p>
    <w:tbl>
      <w:tblPr>
        <w:tblW w:w="15120" w:type="dxa"/>
        <w:tblInd w:w="360" w:type="dxa"/>
        <w:tblLayout w:type="fixed"/>
        <w:tblLook w:val="01E0" w:firstRow="1" w:lastRow="1" w:firstColumn="1" w:lastColumn="1" w:noHBand="0" w:noVBand="0"/>
      </w:tblPr>
      <w:tblGrid>
        <w:gridCol w:w="4140"/>
        <w:gridCol w:w="1260"/>
        <w:gridCol w:w="1080"/>
        <w:gridCol w:w="1260"/>
        <w:gridCol w:w="1260"/>
        <w:gridCol w:w="1260"/>
        <w:gridCol w:w="270"/>
        <w:gridCol w:w="1350"/>
        <w:gridCol w:w="270"/>
        <w:gridCol w:w="1350"/>
        <w:gridCol w:w="270"/>
        <w:gridCol w:w="1350"/>
      </w:tblGrid>
      <w:tr w:rsidR="00736F14" w:rsidRPr="007B7552" w14:paraId="6489461D" w14:textId="77777777" w:rsidTr="004D10B0">
        <w:trPr>
          <w:trHeight w:val="57"/>
        </w:trPr>
        <w:tc>
          <w:tcPr>
            <w:tcW w:w="4140" w:type="dxa"/>
            <w:vAlign w:val="bottom"/>
          </w:tcPr>
          <w:p w14:paraId="4D5F48E8"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7B7552" w:rsidRDefault="00736F14">
            <w:pPr>
              <w:ind w:left="-108" w:right="-108"/>
              <w:jc w:val="center"/>
              <w:rPr>
                <w:rFonts w:ascii="Calibri" w:hAnsi="Calibri" w:cs="Calibri"/>
                <w:sz w:val="22"/>
                <w:szCs w:val="22"/>
                <w:cs/>
              </w:rPr>
            </w:pPr>
          </w:p>
        </w:tc>
        <w:tc>
          <w:tcPr>
            <w:tcW w:w="1080" w:type="dxa"/>
          </w:tcPr>
          <w:p w14:paraId="5EE5CC9E" w14:textId="77777777" w:rsidR="00736F14" w:rsidRPr="007B7552" w:rsidRDefault="00736F14">
            <w:pPr>
              <w:ind w:left="-126" w:right="-90"/>
              <w:jc w:val="center"/>
              <w:rPr>
                <w:rFonts w:ascii="Calibri" w:eastAsia="MS Mincho" w:hAnsi="Calibri" w:cs="Calibri"/>
                <w:sz w:val="22"/>
                <w:szCs w:val="22"/>
                <w:cs/>
                <w:lang w:val="en-GB"/>
              </w:rPr>
            </w:pPr>
          </w:p>
        </w:tc>
        <w:tc>
          <w:tcPr>
            <w:tcW w:w="2520" w:type="dxa"/>
            <w:gridSpan w:val="2"/>
            <w:vAlign w:val="bottom"/>
          </w:tcPr>
          <w:p w14:paraId="30E7C1A9" w14:textId="1040FBCE" w:rsidR="00736F14" w:rsidRPr="007B7552" w:rsidRDefault="00736F14">
            <w:pPr>
              <w:ind w:left="-126" w:right="-90"/>
              <w:jc w:val="center"/>
              <w:rPr>
                <w:rFonts w:ascii="Calibri" w:eastAsia="MS Mincho" w:hAnsi="Calibri" w:cs="Calibri"/>
                <w:sz w:val="22"/>
                <w:szCs w:val="22"/>
                <w:cs/>
                <w:lang w:val="en-GB"/>
              </w:rPr>
            </w:pPr>
          </w:p>
        </w:tc>
        <w:tc>
          <w:tcPr>
            <w:tcW w:w="2880" w:type="dxa"/>
            <w:gridSpan w:val="3"/>
            <w:vAlign w:val="bottom"/>
          </w:tcPr>
          <w:p w14:paraId="2E2D9B57" w14:textId="77777777" w:rsidR="007728AC" w:rsidRPr="00AE3E55" w:rsidRDefault="007728AC" w:rsidP="007728A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Consolidated</w:t>
            </w:r>
          </w:p>
          <w:p w14:paraId="45FD3853" w14:textId="26AD379E" w:rsidR="00736F14" w:rsidRPr="00AE3E55" w:rsidRDefault="007728AC" w:rsidP="007728A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AE3E55" w:rsidRDefault="00677E2C" w:rsidP="00677E2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Separate</w:t>
            </w:r>
          </w:p>
          <w:p w14:paraId="1E66B061" w14:textId="476D78B4" w:rsidR="00736F14" w:rsidRPr="00AE3E55" w:rsidRDefault="00677E2C" w:rsidP="00677E2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r>
      <w:tr w:rsidR="00736F14" w:rsidRPr="007B7552" w14:paraId="31339DFD" w14:textId="77777777" w:rsidTr="004D10B0">
        <w:trPr>
          <w:trHeight w:val="57"/>
        </w:trPr>
        <w:tc>
          <w:tcPr>
            <w:tcW w:w="4140" w:type="dxa"/>
            <w:vAlign w:val="bottom"/>
          </w:tcPr>
          <w:p w14:paraId="0153AE51"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0252FC7F" w14:textId="581C144F" w:rsidR="00736F14" w:rsidRPr="007B7552" w:rsidRDefault="00736F14" w:rsidP="00E341E2">
            <w:pPr>
              <w:ind w:right="-108"/>
              <w:rPr>
                <w:rFonts w:ascii="Calibri" w:hAnsi="Calibri" w:cs="Calibri"/>
                <w:sz w:val="22"/>
                <w:szCs w:val="22"/>
                <w:cs/>
              </w:rPr>
            </w:pPr>
          </w:p>
        </w:tc>
        <w:tc>
          <w:tcPr>
            <w:tcW w:w="1080" w:type="dxa"/>
          </w:tcPr>
          <w:p w14:paraId="44AD47EA" w14:textId="77777777" w:rsidR="00736F14" w:rsidRPr="007B7552" w:rsidRDefault="00736F14">
            <w:pPr>
              <w:ind w:left="-126" w:right="-90"/>
              <w:jc w:val="center"/>
              <w:rPr>
                <w:rFonts w:ascii="Calibri" w:eastAsia="MS Mincho" w:hAnsi="Calibri" w:cs="Calibri"/>
                <w:sz w:val="22"/>
                <w:szCs w:val="22"/>
                <w:cs/>
                <w:lang w:val="en-GB"/>
              </w:rPr>
            </w:pPr>
          </w:p>
        </w:tc>
        <w:tc>
          <w:tcPr>
            <w:tcW w:w="2520" w:type="dxa"/>
            <w:gridSpan w:val="2"/>
            <w:vAlign w:val="bottom"/>
          </w:tcPr>
          <w:p w14:paraId="46ACAEB0" w14:textId="252FE524" w:rsidR="00736F14" w:rsidRPr="007B7552" w:rsidRDefault="00677E2C">
            <w:pPr>
              <w:ind w:left="-126" w:right="-90"/>
              <w:jc w:val="center"/>
              <w:rPr>
                <w:rFonts w:ascii="Calibri" w:eastAsia="MS Mincho" w:hAnsi="Calibri" w:cs="Calibri"/>
                <w:sz w:val="22"/>
                <w:szCs w:val="22"/>
                <w:cs/>
                <w:lang w:val="en-GB"/>
              </w:rPr>
            </w:pPr>
            <w:r w:rsidRPr="007B7552">
              <w:rPr>
                <w:rFonts w:ascii="Calibri" w:eastAsia="MS Mincho" w:hAnsi="Calibri" w:cs="Calibri"/>
                <w:sz w:val="22"/>
                <w:szCs w:val="22"/>
                <w:lang w:val="en-GB"/>
              </w:rPr>
              <w:t xml:space="preserve">Ownership </w:t>
            </w:r>
            <w:r w:rsidR="00736F14" w:rsidRPr="007B7552">
              <w:rPr>
                <w:rFonts w:ascii="Calibri" w:eastAsia="MS Mincho" w:hAnsi="Calibri" w:cs="Calibri"/>
                <w:sz w:val="22"/>
                <w:szCs w:val="22"/>
                <w:lang w:val="en-GB"/>
              </w:rPr>
              <w:t>interest</w:t>
            </w:r>
          </w:p>
        </w:tc>
        <w:tc>
          <w:tcPr>
            <w:tcW w:w="2880" w:type="dxa"/>
            <w:gridSpan w:val="3"/>
            <w:vAlign w:val="bottom"/>
          </w:tcPr>
          <w:p w14:paraId="69B67CE3" w14:textId="34D0B0EC" w:rsidR="00736F14" w:rsidRPr="00BA572C" w:rsidRDefault="00BA572C">
            <w:pPr>
              <w:ind w:left="-126" w:right="-90"/>
              <w:jc w:val="center"/>
              <w:rPr>
                <w:rFonts w:ascii="Calibri" w:eastAsia="MS Mincho" w:hAnsi="Calibri" w:cs="Browallia New"/>
                <w:sz w:val="22"/>
                <w:szCs w:val="28"/>
              </w:rPr>
            </w:pPr>
            <w:r>
              <w:rPr>
                <w:rFonts w:ascii="Calibri" w:eastAsia="MS Mincho" w:hAnsi="Calibri" w:cs="Browallia New"/>
                <w:sz w:val="22"/>
                <w:szCs w:val="28"/>
              </w:rPr>
              <w:t>Equity</w:t>
            </w:r>
          </w:p>
        </w:tc>
        <w:tc>
          <w:tcPr>
            <w:tcW w:w="3240" w:type="dxa"/>
            <w:gridSpan w:val="4"/>
            <w:vAlign w:val="bottom"/>
          </w:tcPr>
          <w:p w14:paraId="18E20056" w14:textId="164FA665" w:rsidR="00736F14" w:rsidRPr="007B7552" w:rsidRDefault="00BA572C">
            <w:pPr>
              <w:ind w:left="-126" w:right="-90"/>
              <w:jc w:val="center"/>
              <w:rPr>
                <w:rFonts w:ascii="Calibri" w:eastAsia="MS Mincho" w:hAnsi="Calibri" w:cs="Calibri"/>
                <w:sz w:val="22"/>
                <w:szCs w:val="22"/>
                <w:lang w:val="en-GB"/>
              </w:rPr>
            </w:pPr>
            <w:r>
              <w:rPr>
                <w:rFonts w:ascii="Calibri" w:eastAsia="MS Mincho" w:hAnsi="Calibri" w:cs="Calibri"/>
                <w:sz w:val="22"/>
                <w:szCs w:val="22"/>
                <w:lang w:val="en-GB"/>
              </w:rPr>
              <w:t>Cost</w:t>
            </w:r>
          </w:p>
        </w:tc>
      </w:tr>
      <w:tr w:rsidR="004D5DFC" w:rsidRPr="007B7552" w14:paraId="20C7B5B7" w14:textId="77777777" w:rsidTr="004D10B0">
        <w:trPr>
          <w:trHeight w:val="254"/>
        </w:trPr>
        <w:tc>
          <w:tcPr>
            <w:tcW w:w="4140" w:type="dxa"/>
          </w:tcPr>
          <w:p w14:paraId="2440B5F9"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6191DABC" w14:textId="5D0A7C43" w:rsidR="004D5DFC" w:rsidRPr="007B7552" w:rsidRDefault="004D5DFC" w:rsidP="004D5DFC">
            <w:pPr>
              <w:jc w:val="center"/>
              <w:rPr>
                <w:rFonts w:ascii="Calibri" w:eastAsia="MS Mincho" w:hAnsi="Calibri" w:cs="Calibri"/>
                <w:sz w:val="22"/>
                <w:szCs w:val="22"/>
                <w:lang w:val="en-GB"/>
              </w:rPr>
            </w:pPr>
            <w:r w:rsidRPr="007B7552">
              <w:rPr>
                <w:rFonts w:ascii="Calibri" w:hAnsi="Calibri" w:cs="Calibri"/>
                <w:sz w:val="22"/>
                <w:szCs w:val="22"/>
              </w:rPr>
              <w:t>Country of</w:t>
            </w:r>
          </w:p>
        </w:tc>
        <w:tc>
          <w:tcPr>
            <w:tcW w:w="1080" w:type="dxa"/>
          </w:tcPr>
          <w:p w14:paraId="338150DD" w14:textId="764E0EE5" w:rsidR="004D5DFC" w:rsidRPr="007B7552" w:rsidRDefault="004D5DFC" w:rsidP="004D5DFC">
            <w:pPr>
              <w:ind w:left="-108" w:right="-108"/>
              <w:jc w:val="center"/>
              <w:rPr>
                <w:rFonts w:ascii="Calibri" w:eastAsia="MS Mincho" w:hAnsi="Calibri" w:cs="Calibri"/>
                <w:sz w:val="22"/>
                <w:szCs w:val="22"/>
                <w:cs/>
              </w:rPr>
            </w:pPr>
          </w:p>
        </w:tc>
        <w:tc>
          <w:tcPr>
            <w:tcW w:w="1260" w:type="dxa"/>
          </w:tcPr>
          <w:p w14:paraId="0307FDB7" w14:textId="3607697C" w:rsidR="004D5DFC" w:rsidRPr="007B7552" w:rsidRDefault="007914D2" w:rsidP="004D5DFC">
            <w:pPr>
              <w:ind w:left="-108" w:right="-108"/>
              <w:jc w:val="center"/>
              <w:rPr>
                <w:rFonts w:ascii="Calibri" w:eastAsia="MS Mincho" w:hAnsi="Calibri" w:cs="Calibri"/>
                <w:sz w:val="22"/>
                <w:szCs w:val="22"/>
              </w:rPr>
            </w:pPr>
            <w:r>
              <w:rPr>
                <w:rFonts w:ascii="Calibri" w:eastAsia="MS Mincho" w:hAnsi="Calibri" w:cs="Calibri"/>
                <w:sz w:val="22"/>
                <w:szCs w:val="22"/>
              </w:rPr>
              <w:t xml:space="preserve">30 </w:t>
            </w:r>
            <w:r w:rsidR="00FE16C0">
              <w:rPr>
                <w:rFonts w:ascii="Calibri" w:eastAsia="MS Mincho" w:hAnsi="Calibri" w:cs="Calibri"/>
                <w:sz w:val="22"/>
                <w:szCs w:val="22"/>
              </w:rPr>
              <w:t>Se</w:t>
            </w:r>
            <w:r w:rsidR="004D10B0">
              <w:rPr>
                <w:rFonts w:ascii="Calibri" w:eastAsia="MS Mincho" w:hAnsi="Calibri" w:cs="Calibri"/>
                <w:sz w:val="22"/>
                <w:szCs w:val="22"/>
              </w:rPr>
              <w:t>ptember</w:t>
            </w:r>
          </w:p>
        </w:tc>
        <w:tc>
          <w:tcPr>
            <w:tcW w:w="1260" w:type="dxa"/>
          </w:tcPr>
          <w:p w14:paraId="649CF745" w14:textId="42D807ED"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260" w:type="dxa"/>
          </w:tcPr>
          <w:p w14:paraId="74C70F32" w14:textId="71B294B5" w:rsidR="004D5DFC" w:rsidRPr="007B7552" w:rsidRDefault="007914D2"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 xml:space="preserve">30 </w:t>
            </w:r>
            <w:r w:rsidR="00FE16C0">
              <w:rPr>
                <w:rFonts w:ascii="Calibri" w:eastAsia="MS Mincho" w:hAnsi="Calibri" w:cs="Calibri"/>
                <w:sz w:val="22"/>
                <w:szCs w:val="22"/>
                <w:lang w:val="en-GB"/>
              </w:rPr>
              <w:t>September</w:t>
            </w:r>
          </w:p>
        </w:tc>
        <w:tc>
          <w:tcPr>
            <w:tcW w:w="270" w:type="dxa"/>
          </w:tcPr>
          <w:p w14:paraId="139EEF0C"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534558D4" w14:textId="7BC17CC2"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270" w:type="dxa"/>
          </w:tcPr>
          <w:p w14:paraId="266DA312"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5715AC26" w14:textId="4E2C2C09" w:rsidR="004D5DFC" w:rsidRPr="007B7552" w:rsidRDefault="007914D2"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 xml:space="preserve">30 </w:t>
            </w:r>
            <w:r w:rsidR="00FE16C0">
              <w:rPr>
                <w:rFonts w:ascii="Calibri" w:eastAsia="MS Mincho" w:hAnsi="Calibri" w:cs="Calibri"/>
                <w:sz w:val="22"/>
                <w:szCs w:val="22"/>
                <w:lang w:val="en-GB"/>
              </w:rPr>
              <w:t>September</w:t>
            </w:r>
          </w:p>
        </w:tc>
        <w:tc>
          <w:tcPr>
            <w:tcW w:w="270" w:type="dxa"/>
          </w:tcPr>
          <w:p w14:paraId="757A1A00"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684456ED" w14:textId="0CB7E313" w:rsidR="004D5DFC" w:rsidRPr="007B7552" w:rsidRDefault="004D5DFC" w:rsidP="004D5DFC">
            <w:pPr>
              <w:ind w:left="-108" w:right="-108"/>
              <w:jc w:val="center"/>
              <w:rPr>
                <w:rFonts w:ascii="Calibri" w:eastAsia="MS Mincho" w:hAnsi="Calibri" w:cs="Calibri"/>
                <w:sz w:val="22"/>
                <w:szCs w:val="22"/>
                <w:cs/>
                <w:lang w:val="en-GB"/>
              </w:rPr>
            </w:pPr>
            <w:r>
              <w:rPr>
                <w:rFonts w:ascii="Calibri" w:eastAsia="MS Mincho" w:hAnsi="Calibri" w:cs="Calibri"/>
                <w:sz w:val="22"/>
                <w:szCs w:val="22"/>
                <w:lang w:val="en-GB"/>
              </w:rPr>
              <w:t>31 December</w:t>
            </w:r>
          </w:p>
        </w:tc>
      </w:tr>
      <w:tr w:rsidR="004D5DFC" w:rsidRPr="007B7552" w14:paraId="72A89A32" w14:textId="77777777" w:rsidTr="004D10B0">
        <w:trPr>
          <w:trHeight w:val="254"/>
        </w:trPr>
        <w:tc>
          <w:tcPr>
            <w:tcW w:w="4140" w:type="dxa"/>
          </w:tcPr>
          <w:p w14:paraId="72F28A86"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5DB932D6" w14:textId="2B9E715C"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incorporation</w:t>
            </w:r>
          </w:p>
        </w:tc>
        <w:tc>
          <w:tcPr>
            <w:tcW w:w="1080" w:type="dxa"/>
          </w:tcPr>
          <w:p w14:paraId="24E014D5" w14:textId="786FAE29"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Business</w:t>
            </w:r>
          </w:p>
        </w:tc>
        <w:tc>
          <w:tcPr>
            <w:tcW w:w="1260" w:type="dxa"/>
          </w:tcPr>
          <w:p w14:paraId="438C0818" w14:textId="3C4F4A4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1260" w:type="dxa"/>
          </w:tcPr>
          <w:p w14:paraId="6E1F5CF4" w14:textId="67FC2511"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2023</w:t>
            </w:r>
          </w:p>
        </w:tc>
        <w:tc>
          <w:tcPr>
            <w:tcW w:w="1260" w:type="dxa"/>
          </w:tcPr>
          <w:p w14:paraId="443DED7C" w14:textId="7C5B7474"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16CC76CE"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CF67EA0" w14:textId="1244B3F3"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2023</w:t>
            </w:r>
          </w:p>
        </w:tc>
        <w:tc>
          <w:tcPr>
            <w:tcW w:w="270" w:type="dxa"/>
          </w:tcPr>
          <w:p w14:paraId="57648608"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4676CCCE" w14:textId="058F13B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569BC3E4"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0B6DF7D" w14:textId="5CF415B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2023</w:t>
            </w:r>
          </w:p>
        </w:tc>
      </w:tr>
      <w:tr w:rsidR="00736F14" w:rsidRPr="007B7552" w14:paraId="359677D1" w14:textId="77777777" w:rsidTr="004D10B0">
        <w:trPr>
          <w:trHeight w:val="254"/>
        </w:trPr>
        <w:tc>
          <w:tcPr>
            <w:tcW w:w="4140" w:type="dxa"/>
          </w:tcPr>
          <w:p w14:paraId="2892EB5F"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7B7552" w:rsidRDefault="00736F14">
            <w:pPr>
              <w:ind w:left="-108" w:right="-108"/>
              <w:jc w:val="center"/>
              <w:rPr>
                <w:rFonts w:ascii="Calibri" w:eastAsia="MS Mincho" w:hAnsi="Calibri" w:cs="Calibri"/>
                <w:sz w:val="22"/>
                <w:szCs w:val="22"/>
                <w:lang w:val="en-GB"/>
              </w:rPr>
            </w:pPr>
          </w:p>
        </w:tc>
        <w:tc>
          <w:tcPr>
            <w:tcW w:w="1080" w:type="dxa"/>
          </w:tcPr>
          <w:p w14:paraId="21428D0B" w14:textId="77777777" w:rsidR="00736F14" w:rsidRPr="007B7552" w:rsidRDefault="00736F14">
            <w:pPr>
              <w:ind w:left="-108" w:right="-108"/>
              <w:jc w:val="center"/>
              <w:rPr>
                <w:rFonts w:ascii="Calibri" w:eastAsia="MS Mincho" w:hAnsi="Calibri" w:cs="Calibri"/>
                <w:i/>
                <w:iCs/>
                <w:sz w:val="22"/>
                <w:szCs w:val="22"/>
                <w:cs/>
                <w:lang w:val="en-GB"/>
              </w:rPr>
            </w:pPr>
          </w:p>
        </w:tc>
        <w:tc>
          <w:tcPr>
            <w:tcW w:w="2520" w:type="dxa"/>
            <w:gridSpan w:val="2"/>
          </w:tcPr>
          <w:p w14:paraId="11299493" w14:textId="77777777" w:rsidR="00736F14" w:rsidRPr="007B7552" w:rsidRDefault="00736F14">
            <w:pPr>
              <w:ind w:left="-108" w:right="-108"/>
              <w:jc w:val="center"/>
              <w:rPr>
                <w:rFonts w:ascii="Calibri" w:eastAsia="MS Mincho" w:hAnsi="Calibri" w:cs="Calibri"/>
                <w:sz w:val="22"/>
                <w:szCs w:val="22"/>
                <w:lang w:val="en-GB"/>
              </w:rPr>
            </w:pPr>
            <w:r>
              <w:rPr>
                <w:rFonts w:ascii="Calibri" w:eastAsia="MS Mincho" w:hAnsi="Calibri" w:cs="Calibri"/>
                <w:i/>
                <w:iCs/>
                <w:sz w:val="22"/>
                <w:szCs w:val="22"/>
                <w:lang w:val="en-GB"/>
              </w:rPr>
              <w:t>(</w:t>
            </w:r>
            <w:r w:rsidRPr="007B7552">
              <w:rPr>
                <w:rFonts w:ascii="Calibri" w:eastAsia="MS Mincho" w:hAnsi="Calibri" w:cs="Calibri"/>
                <w:i/>
                <w:iCs/>
                <w:sz w:val="22"/>
                <w:szCs w:val="22"/>
                <w:lang w:val="en-GB"/>
              </w:rPr>
              <w:t>%</w:t>
            </w:r>
            <w:r>
              <w:rPr>
                <w:rFonts w:ascii="Calibri" w:eastAsia="MS Mincho" w:hAnsi="Calibri" w:cs="Calibri"/>
                <w:i/>
                <w:iCs/>
                <w:sz w:val="22"/>
                <w:szCs w:val="22"/>
                <w:lang w:val="en-GB"/>
              </w:rPr>
              <w:t>)</w:t>
            </w:r>
          </w:p>
        </w:tc>
        <w:tc>
          <w:tcPr>
            <w:tcW w:w="6120" w:type="dxa"/>
            <w:gridSpan w:val="7"/>
          </w:tcPr>
          <w:p w14:paraId="03357A03" w14:textId="77777777" w:rsidR="00736F14" w:rsidRPr="007B7552" w:rsidRDefault="00736F14">
            <w:pPr>
              <w:ind w:left="-108" w:right="-108"/>
              <w:jc w:val="center"/>
              <w:rPr>
                <w:rFonts w:ascii="Calibri" w:eastAsia="MS Mincho" w:hAnsi="Calibri" w:cs="Calibri"/>
                <w:i/>
                <w:iCs/>
                <w:sz w:val="22"/>
                <w:szCs w:val="22"/>
                <w:cs/>
                <w:lang w:val="en-GB"/>
              </w:rPr>
            </w:pPr>
            <w:r w:rsidRPr="007B7552">
              <w:rPr>
                <w:rFonts w:ascii="Calibri" w:eastAsia="MS Mincho" w:hAnsi="Calibri" w:cs="Calibri"/>
                <w:i/>
                <w:iCs/>
                <w:sz w:val="22"/>
                <w:szCs w:val="22"/>
                <w:cs/>
                <w:lang w:val="en-GB"/>
              </w:rPr>
              <w:t>(</w:t>
            </w:r>
            <w:r w:rsidRPr="007B7552">
              <w:rPr>
                <w:rFonts w:ascii="Calibri" w:eastAsia="MS Mincho" w:hAnsi="Calibri" w:cs="Calibri"/>
                <w:i/>
                <w:iCs/>
                <w:sz w:val="22"/>
                <w:szCs w:val="22"/>
                <w:lang w:val="en-GB"/>
              </w:rPr>
              <w:t>in Baht</w:t>
            </w:r>
            <w:r w:rsidRPr="007B7552">
              <w:rPr>
                <w:rFonts w:ascii="Calibri" w:eastAsia="MS Mincho" w:hAnsi="Calibri" w:cs="Calibri"/>
                <w:i/>
                <w:iCs/>
                <w:sz w:val="22"/>
                <w:szCs w:val="22"/>
                <w:cs/>
                <w:lang w:val="en-GB"/>
              </w:rPr>
              <w:t>)</w:t>
            </w:r>
          </w:p>
        </w:tc>
      </w:tr>
      <w:tr w:rsidR="00863511" w:rsidRPr="007B7552" w14:paraId="3AE5C4B8" w14:textId="77777777" w:rsidTr="004D10B0">
        <w:trPr>
          <w:trHeight w:val="254"/>
        </w:trPr>
        <w:tc>
          <w:tcPr>
            <w:tcW w:w="4140" w:type="dxa"/>
          </w:tcPr>
          <w:p w14:paraId="687F65A4" w14:textId="7DC0B8E0" w:rsidR="00863511" w:rsidRPr="007B7552" w:rsidRDefault="00863511" w:rsidP="00BA572C">
            <w:pPr>
              <w:pStyle w:val="BodyText"/>
              <w:ind w:right="-45" w:firstLine="72"/>
              <w:rPr>
                <w:rFonts w:ascii="Calibri" w:eastAsia="MS Mincho" w:hAnsi="Calibri" w:cs="Calibri"/>
                <w:b/>
                <w:bCs/>
                <w:sz w:val="22"/>
                <w:szCs w:val="22"/>
              </w:rPr>
            </w:pPr>
            <w:r w:rsidRPr="00BA572C">
              <w:rPr>
                <w:rFonts w:ascii="Calibri" w:eastAsia="MS Mincho" w:hAnsi="Calibri" w:cs="Calibri"/>
                <w:b/>
                <w:bCs/>
                <w:sz w:val="22"/>
                <w:szCs w:val="22"/>
              </w:rPr>
              <w:t>Joint venture held directly by the Company</w:t>
            </w:r>
          </w:p>
        </w:tc>
        <w:tc>
          <w:tcPr>
            <w:tcW w:w="1260" w:type="dxa"/>
          </w:tcPr>
          <w:p w14:paraId="7A6B37D1" w14:textId="77777777" w:rsidR="00863511" w:rsidRPr="007B7552" w:rsidRDefault="00863511">
            <w:pPr>
              <w:ind w:left="-126" w:right="-90"/>
              <w:jc w:val="center"/>
              <w:rPr>
                <w:rFonts w:ascii="Calibri" w:eastAsia="MS Mincho" w:hAnsi="Calibri" w:cs="Calibri"/>
                <w:i/>
                <w:iCs/>
                <w:sz w:val="22"/>
                <w:szCs w:val="22"/>
                <w:cs/>
                <w:lang w:val="en-GB"/>
              </w:rPr>
            </w:pPr>
          </w:p>
        </w:tc>
        <w:tc>
          <w:tcPr>
            <w:tcW w:w="1080" w:type="dxa"/>
          </w:tcPr>
          <w:p w14:paraId="7E4934B3" w14:textId="77777777" w:rsidR="00863511" w:rsidRPr="007B7552" w:rsidRDefault="00863511">
            <w:pPr>
              <w:ind w:left="-126" w:right="-90"/>
              <w:jc w:val="center"/>
              <w:rPr>
                <w:rFonts w:ascii="Calibri" w:eastAsia="MS Mincho" w:hAnsi="Calibri" w:cs="Calibri"/>
                <w:i/>
                <w:iCs/>
                <w:sz w:val="22"/>
                <w:szCs w:val="22"/>
                <w:cs/>
                <w:lang w:val="en-GB"/>
              </w:rPr>
            </w:pPr>
          </w:p>
        </w:tc>
        <w:tc>
          <w:tcPr>
            <w:tcW w:w="1260" w:type="dxa"/>
          </w:tcPr>
          <w:p w14:paraId="5977A6E5" w14:textId="77777777" w:rsidR="00863511" w:rsidRPr="007B7552" w:rsidRDefault="00863511">
            <w:pPr>
              <w:ind w:left="-126" w:right="-90"/>
              <w:jc w:val="center"/>
              <w:rPr>
                <w:rFonts w:ascii="Calibri" w:eastAsia="MS Mincho" w:hAnsi="Calibri" w:cs="Calibri"/>
                <w:i/>
                <w:iCs/>
                <w:sz w:val="22"/>
                <w:szCs w:val="22"/>
                <w:cs/>
                <w:lang w:val="en-GB"/>
              </w:rPr>
            </w:pPr>
          </w:p>
        </w:tc>
        <w:tc>
          <w:tcPr>
            <w:tcW w:w="1260" w:type="dxa"/>
          </w:tcPr>
          <w:p w14:paraId="5E4A805F" w14:textId="77777777" w:rsidR="00863511" w:rsidRPr="007B7552" w:rsidRDefault="00863511">
            <w:pPr>
              <w:ind w:left="-126" w:right="-90"/>
              <w:jc w:val="center"/>
              <w:rPr>
                <w:rFonts w:ascii="Calibri" w:eastAsia="MS Mincho" w:hAnsi="Calibri" w:cs="Calibri"/>
                <w:i/>
                <w:iCs/>
                <w:sz w:val="22"/>
                <w:szCs w:val="22"/>
                <w:cs/>
                <w:lang w:val="en-GB"/>
              </w:rPr>
            </w:pPr>
          </w:p>
        </w:tc>
        <w:tc>
          <w:tcPr>
            <w:tcW w:w="1260" w:type="dxa"/>
          </w:tcPr>
          <w:p w14:paraId="40FE8CB4" w14:textId="77777777" w:rsidR="00863511" w:rsidRPr="007B7552" w:rsidRDefault="00863511">
            <w:pPr>
              <w:ind w:left="-126" w:right="-90"/>
              <w:jc w:val="center"/>
              <w:rPr>
                <w:rFonts w:ascii="Calibri" w:eastAsia="MS Mincho" w:hAnsi="Calibri" w:cs="Calibri"/>
                <w:i/>
                <w:iCs/>
                <w:sz w:val="22"/>
                <w:szCs w:val="22"/>
                <w:cs/>
                <w:lang w:val="en-GB"/>
              </w:rPr>
            </w:pPr>
          </w:p>
        </w:tc>
        <w:tc>
          <w:tcPr>
            <w:tcW w:w="270" w:type="dxa"/>
          </w:tcPr>
          <w:p w14:paraId="0068A844" w14:textId="77777777" w:rsidR="00863511" w:rsidRPr="007B7552" w:rsidRDefault="00863511">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863511" w:rsidRPr="007B7552" w:rsidRDefault="00863511">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863511" w:rsidRPr="007B7552" w:rsidRDefault="00863511">
            <w:pPr>
              <w:ind w:left="-126" w:right="-90"/>
              <w:jc w:val="center"/>
              <w:rPr>
                <w:rFonts w:ascii="Calibri" w:eastAsia="MS Mincho" w:hAnsi="Calibri" w:cs="Calibri"/>
                <w:i/>
                <w:iCs/>
                <w:sz w:val="22"/>
                <w:szCs w:val="22"/>
                <w:cs/>
                <w:lang w:val="en-GB"/>
              </w:rPr>
            </w:pPr>
          </w:p>
        </w:tc>
        <w:tc>
          <w:tcPr>
            <w:tcW w:w="1350" w:type="dxa"/>
          </w:tcPr>
          <w:p w14:paraId="2006AB49" w14:textId="77777777" w:rsidR="00863511" w:rsidRPr="007B7552" w:rsidRDefault="00863511">
            <w:pPr>
              <w:ind w:left="-126" w:right="-90"/>
              <w:jc w:val="center"/>
              <w:rPr>
                <w:rFonts w:ascii="Calibri" w:eastAsia="MS Mincho" w:hAnsi="Calibri" w:cs="Calibri"/>
                <w:i/>
                <w:iCs/>
                <w:sz w:val="22"/>
                <w:szCs w:val="22"/>
                <w:cs/>
                <w:lang w:val="en-GB"/>
              </w:rPr>
            </w:pPr>
          </w:p>
        </w:tc>
      </w:tr>
      <w:tr w:rsidR="001F1C25" w:rsidRPr="007B7552" w14:paraId="2EE44342" w14:textId="77777777" w:rsidTr="004D10B0">
        <w:trPr>
          <w:trHeight w:val="227"/>
        </w:trPr>
        <w:tc>
          <w:tcPr>
            <w:tcW w:w="4140" w:type="dxa"/>
          </w:tcPr>
          <w:p w14:paraId="6B9CC0AE" w14:textId="488C697D" w:rsidR="001F1C25" w:rsidRPr="007B7552" w:rsidRDefault="001F1C25" w:rsidP="001F1C25">
            <w:pPr>
              <w:ind w:left="72" w:right="-384"/>
              <w:rPr>
                <w:rFonts w:ascii="Calibri" w:hAnsi="Calibri" w:cs="Calibri"/>
                <w:sz w:val="22"/>
                <w:szCs w:val="22"/>
                <w:cs/>
              </w:rPr>
            </w:pPr>
            <w:r w:rsidRPr="00BA572C">
              <w:rPr>
                <w:rFonts w:ascii="Calibri" w:hAnsi="Calibri" w:cs="Calibri"/>
                <w:sz w:val="22"/>
                <w:szCs w:val="22"/>
              </w:rPr>
              <w:t>Nirvana Ally Development Company Limited</w:t>
            </w:r>
          </w:p>
        </w:tc>
        <w:tc>
          <w:tcPr>
            <w:tcW w:w="1260" w:type="dxa"/>
          </w:tcPr>
          <w:p w14:paraId="7798B2BE" w14:textId="77777777" w:rsidR="001F1C25" w:rsidRPr="007B7552" w:rsidRDefault="001F1C25" w:rsidP="001F1C25">
            <w:pPr>
              <w:ind w:right="-45"/>
              <w:jc w:val="center"/>
              <w:rPr>
                <w:rFonts w:ascii="Calibri" w:eastAsia="MS Mincho" w:hAnsi="Calibri" w:cs="Calibri"/>
                <w:sz w:val="22"/>
                <w:szCs w:val="22"/>
                <w:cs/>
                <w:lang w:val="en-GB"/>
              </w:rPr>
            </w:pPr>
            <w:r w:rsidRPr="007B7552">
              <w:rPr>
                <w:rFonts w:ascii="Calibri" w:eastAsia="MS Mincho" w:hAnsi="Calibri" w:cs="Calibri"/>
                <w:sz w:val="22"/>
                <w:szCs w:val="22"/>
                <w:lang w:val="en-GB"/>
              </w:rPr>
              <w:t>Thailand</w:t>
            </w:r>
          </w:p>
        </w:tc>
        <w:tc>
          <w:tcPr>
            <w:tcW w:w="1080" w:type="dxa"/>
          </w:tcPr>
          <w:p w14:paraId="380E13A4" w14:textId="518BBEB9" w:rsidR="001F1C25" w:rsidRPr="007B7552" w:rsidRDefault="001F1C25" w:rsidP="001F1C25">
            <w:pPr>
              <w:ind w:left="-108" w:right="-102"/>
              <w:jc w:val="center"/>
              <w:rPr>
                <w:rFonts w:ascii="Calibri" w:hAnsi="Calibri" w:cs="Calibri"/>
                <w:sz w:val="22"/>
                <w:szCs w:val="22"/>
                <w:cs/>
              </w:rPr>
            </w:pPr>
            <w:r>
              <w:rPr>
                <w:rFonts w:ascii="Calibri" w:hAnsi="Calibri" w:cs="Calibri"/>
                <w:sz w:val="22"/>
                <w:szCs w:val="22"/>
              </w:rPr>
              <w:t>Real estate</w:t>
            </w:r>
          </w:p>
        </w:tc>
        <w:tc>
          <w:tcPr>
            <w:tcW w:w="1260" w:type="dxa"/>
          </w:tcPr>
          <w:p w14:paraId="0F1454B8" w14:textId="2175F54F"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Pr>
          <w:p w14:paraId="1A02DE07" w14:textId="07C483E1"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Borders>
              <w:bottom w:val="single" w:sz="4" w:space="0" w:color="auto"/>
            </w:tcBorders>
            <w:shd w:val="clear" w:color="auto" w:fill="auto"/>
          </w:tcPr>
          <w:p w14:paraId="7B0C7B72" w14:textId="17EC6442" w:rsidR="001F1C25" w:rsidRPr="007B7552" w:rsidRDefault="00850059" w:rsidP="001F1C25">
            <w:pPr>
              <w:tabs>
                <w:tab w:val="decimal" w:pos="864"/>
              </w:tabs>
              <w:ind w:left="-90" w:right="-108"/>
              <w:jc w:val="center"/>
              <w:rPr>
                <w:rFonts w:ascii="Calibri" w:eastAsia="MS Mincho" w:hAnsi="Calibri" w:cs="Calibri"/>
                <w:sz w:val="22"/>
                <w:szCs w:val="22"/>
                <w:lang w:val="en-GB"/>
              </w:rPr>
            </w:pPr>
            <w:r>
              <w:rPr>
                <w:rFonts w:ascii="Calibri" w:eastAsia="MS Mincho" w:hAnsi="Calibri" w:cs="Calibri"/>
                <w:sz w:val="22"/>
                <w:szCs w:val="22"/>
                <w:lang w:val="en-GB"/>
              </w:rPr>
              <w:t>16,620,002</w:t>
            </w:r>
          </w:p>
        </w:tc>
        <w:tc>
          <w:tcPr>
            <w:tcW w:w="270" w:type="dxa"/>
          </w:tcPr>
          <w:p w14:paraId="28E8BA81"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shd w:val="clear" w:color="auto" w:fill="auto"/>
          </w:tcPr>
          <w:p w14:paraId="0347A489" w14:textId="74151335"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16,080,652</w:t>
            </w:r>
          </w:p>
        </w:tc>
        <w:tc>
          <w:tcPr>
            <w:tcW w:w="270" w:type="dxa"/>
          </w:tcPr>
          <w:p w14:paraId="6E7FBBB0" w14:textId="77777777" w:rsidR="001F1C25" w:rsidRPr="007B7552" w:rsidRDefault="001F1C25" w:rsidP="001F1C25">
            <w:pPr>
              <w:tabs>
                <w:tab w:val="decimal" w:pos="426"/>
              </w:tabs>
              <w:ind w:left="-90" w:right="-108"/>
              <w:rPr>
                <w:rFonts w:ascii="Calibri" w:eastAsia="MS Mincho" w:hAnsi="Calibri" w:cs="Calibri"/>
                <w:sz w:val="22"/>
                <w:szCs w:val="22"/>
                <w:lang w:val="en-GB"/>
              </w:rPr>
            </w:pPr>
          </w:p>
        </w:tc>
        <w:tc>
          <w:tcPr>
            <w:tcW w:w="1350" w:type="dxa"/>
          </w:tcPr>
          <w:p w14:paraId="35503751" w14:textId="0F4B5256"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c>
          <w:tcPr>
            <w:tcW w:w="270" w:type="dxa"/>
          </w:tcPr>
          <w:p w14:paraId="6166E9E0"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tcPr>
          <w:p w14:paraId="44273335" w14:textId="142B9C02"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r>
      <w:tr w:rsidR="001F1C25" w:rsidRPr="007B7552" w14:paraId="657AA221" w14:textId="77777777" w:rsidTr="004D10B0">
        <w:trPr>
          <w:trHeight w:val="242"/>
        </w:trPr>
        <w:tc>
          <w:tcPr>
            <w:tcW w:w="4140" w:type="dxa"/>
          </w:tcPr>
          <w:p w14:paraId="64604451" w14:textId="77777777" w:rsidR="001F1C25" w:rsidRPr="008C42FD" w:rsidRDefault="001F1C25" w:rsidP="001F1C25">
            <w:pPr>
              <w:pStyle w:val="BodyText"/>
              <w:ind w:left="252" w:right="-45" w:hanging="180"/>
              <w:rPr>
                <w:rFonts w:ascii="Calibri" w:eastAsia="MS Mincho" w:hAnsi="Calibri" w:cs="Calibri"/>
                <w:b/>
                <w:bCs/>
                <w:sz w:val="22"/>
                <w:szCs w:val="22"/>
                <w:cs/>
                <w:lang w:val="en-GB"/>
              </w:rPr>
            </w:pPr>
            <w:r w:rsidRPr="008C42FD">
              <w:rPr>
                <w:rFonts w:ascii="Calibri" w:eastAsia="MS Mincho" w:hAnsi="Calibri" w:cs="Calibri"/>
                <w:b/>
                <w:bCs/>
                <w:sz w:val="22"/>
                <w:szCs w:val="22"/>
                <w:lang w:val="en-GB"/>
              </w:rPr>
              <w:t>Net</w:t>
            </w:r>
          </w:p>
        </w:tc>
        <w:tc>
          <w:tcPr>
            <w:tcW w:w="1260" w:type="dxa"/>
          </w:tcPr>
          <w:p w14:paraId="5C29D6CD"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080" w:type="dxa"/>
          </w:tcPr>
          <w:p w14:paraId="4C226E95"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Pr>
          <w:p w14:paraId="5FF92A7C"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Pr>
          <w:p w14:paraId="74DFC783"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Borders>
              <w:top w:val="single" w:sz="4" w:space="0" w:color="auto"/>
              <w:bottom w:val="double" w:sz="4" w:space="0" w:color="auto"/>
            </w:tcBorders>
            <w:shd w:val="clear" w:color="auto" w:fill="auto"/>
            <w:vAlign w:val="center"/>
          </w:tcPr>
          <w:p w14:paraId="47F5DF15" w14:textId="47A08106" w:rsidR="001F1C25" w:rsidRPr="0058561D" w:rsidRDefault="00850059" w:rsidP="001F1C25">
            <w:pPr>
              <w:tabs>
                <w:tab w:val="decimal" w:pos="864"/>
              </w:tabs>
              <w:ind w:left="-90" w:right="-108"/>
              <w:jc w:val="center"/>
              <w:rPr>
                <w:rFonts w:ascii="Calibri" w:eastAsia="MS Mincho" w:hAnsi="Calibri" w:cstheme="minorBidi"/>
                <w:b/>
                <w:bCs/>
                <w:sz w:val="22"/>
                <w:szCs w:val="22"/>
                <w:cs/>
                <w:lang w:val="en-GB"/>
              </w:rPr>
            </w:pPr>
            <w:r>
              <w:rPr>
                <w:rFonts w:ascii="Calibri" w:eastAsia="MS Mincho" w:hAnsi="Calibri" w:cs="Calibri"/>
                <w:b/>
                <w:bCs/>
                <w:sz w:val="22"/>
                <w:szCs w:val="22"/>
                <w:lang w:val="en-GB"/>
              </w:rPr>
              <w:t>16,620,002</w:t>
            </w:r>
          </w:p>
        </w:tc>
        <w:tc>
          <w:tcPr>
            <w:tcW w:w="270" w:type="dxa"/>
          </w:tcPr>
          <w:p w14:paraId="3E7BF116"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shd w:val="clear" w:color="auto" w:fill="auto"/>
            <w:vAlign w:val="center"/>
          </w:tcPr>
          <w:p w14:paraId="33DCA545" w14:textId="6C948386"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16,080,652</w:t>
            </w:r>
          </w:p>
        </w:tc>
        <w:tc>
          <w:tcPr>
            <w:tcW w:w="270" w:type="dxa"/>
          </w:tcPr>
          <w:p w14:paraId="32BD1E76" w14:textId="77777777" w:rsidR="001F1C25" w:rsidRPr="008C42FD" w:rsidRDefault="001F1C25" w:rsidP="001F1C25">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c>
          <w:tcPr>
            <w:tcW w:w="270" w:type="dxa"/>
          </w:tcPr>
          <w:p w14:paraId="51CD6D0F"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r>
    </w:tbl>
    <w:p w14:paraId="65E45015" w14:textId="77777777" w:rsidR="00823A3D" w:rsidRDefault="00823A3D" w:rsidP="00A877B9">
      <w:pPr>
        <w:pStyle w:val="block"/>
        <w:spacing w:after="0"/>
        <w:ind w:left="0"/>
        <w:rPr>
          <w:rFonts w:ascii="Calibri" w:eastAsia="Arial Unicode MS" w:hAnsi="Calibri" w:cs="Calibri"/>
          <w:szCs w:val="22"/>
          <w:lang w:val="en-US"/>
        </w:rPr>
      </w:pPr>
    </w:p>
    <w:p w14:paraId="14CBA748" w14:textId="2D14E1DF" w:rsidR="00A877B9" w:rsidRPr="00823A3D" w:rsidRDefault="00A877B9" w:rsidP="00823A3D">
      <w:pPr>
        <w:pStyle w:val="block"/>
        <w:spacing w:after="0"/>
        <w:ind w:left="540"/>
        <w:rPr>
          <w:rFonts w:ascii="Calibri" w:eastAsia="Arial Unicode MS" w:hAnsi="Calibri" w:cs="Calibri"/>
          <w:szCs w:val="22"/>
          <w:lang w:val="en-US"/>
        </w:rPr>
        <w:sectPr w:rsidR="00A877B9" w:rsidRPr="00823A3D" w:rsidSect="009054AD">
          <w:headerReference w:type="default" r:id="rId20"/>
          <w:pgSz w:w="16834" w:h="11909" w:orient="landscape" w:code="9"/>
          <w:pgMar w:top="1152" w:right="691" w:bottom="1152" w:left="576" w:header="720" w:footer="720" w:gutter="0"/>
          <w:cols w:space="720"/>
          <w:docGrid w:linePitch="272"/>
        </w:sectPr>
      </w:pPr>
      <w:r w:rsidRPr="00A877B9">
        <w:rPr>
          <w:rFonts w:ascii="Calibri" w:eastAsia="Arial Unicode MS" w:hAnsi="Calibri" w:cs="Calibri"/>
          <w:szCs w:val="22"/>
          <w:lang w:val="en-US"/>
        </w:rPr>
        <w:t xml:space="preserve">The </w:t>
      </w:r>
      <w:r w:rsidR="00DC062A">
        <w:rPr>
          <w:rFonts w:ascii="Calibri" w:eastAsia="Arial Unicode MS" w:hAnsi="Calibri" w:cs="Calibri"/>
          <w:szCs w:val="22"/>
          <w:lang w:val="en-US"/>
        </w:rPr>
        <w:t>Company</w:t>
      </w:r>
      <w:r w:rsidR="00330F7F">
        <w:rPr>
          <w:rFonts w:ascii="Calibri" w:eastAsia="Arial Unicode MS" w:hAnsi="Calibri" w:cs="Calibri"/>
          <w:szCs w:val="22"/>
          <w:lang w:val="en-US"/>
        </w:rPr>
        <w:t>’s</w:t>
      </w:r>
      <w:r w:rsidRPr="00A877B9">
        <w:rPr>
          <w:rFonts w:ascii="Calibri" w:eastAsia="Arial Unicode MS" w:hAnsi="Calibri" w:cs="Calibri"/>
          <w:szCs w:val="22"/>
          <w:lang w:val="en-US"/>
        </w:rPr>
        <w:t xml:space="preserve"> equity security is not publicly listed and consequently does not have a published price quotatio</w:t>
      </w:r>
      <w:r w:rsidR="002E37D8">
        <w:rPr>
          <w:rFonts w:ascii="Calibri" w:eastAsia="Arial Unicode MS" w:hAnsi="Calibri" w:cs="Calibri"/>
          <w:szCs w:val="22"/>
          <w:lang w:val="en-US"/>
        </w:rPr>
        <w:t>n</w:t>
      </w:r>
      <w:r w:rsidR="00084860">
        <w:rPr>
          <w:rFonts w:ascii="Calibri" w:eastAsia="Arial Unicode MS" w:hAnsi="Calibri" w:cs="Calibri"/>
          <w:szCs w:val="22"/>
          <w:lang w:val="en-US"/>
        </w:rPr>
        <w:t>.</w:t>
      </w:r>
    </w:p>
    <w:p w14:paraId="63DD2FF9" w14:textId="6D89452C" w:rsidR="000F59E5" w:rsidRPr="00630EA1" w:rsidRDefault="00B2199B" w:rsidP="007F113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630EA1">
        <w:rPr>
          <w:rFonts w:ascii="Calibri" w:eastAsia="Arial Unicode MS" w:hAnsi="Calibri" w:cs="Calibri"/>
          <w:b/>
          <w:bCs/>
          <w:sz w:val="22"/>
          <w:szCs w:val="22"/>
        </w:rPr>
        <w:lastRenderedPageBreak/>
        <w:t>Restricted bank deposits</w:t>
      </w:r>
    </w:p>
    <w:p w14:paraId="378653DA" w14:textId="77777777" w:rsidR="000F59E5" w:rsidRPr="00630EA1" w:rsidRDefault="000F59E5" w:rsidP="000F59E5">
      <w:pPr>
        <w:tabs>
          <w:tab w:val="left" w:pos="450"/>
        </w:tabs>
        <w:spacing w:line="240" w:lineRule="atLeast"/>
        <w:jc w:val="both"/>
        <w:rPr>
          <w:rFonts w:ascii="Calibri" w:eastAsia="Arial Unicode MS" w:hAnsi="Calibri" w:cs="Calibri"/>
          <w:b/>
          <w:bCs/>
          <w:sz w:val="22"/>
          <w:szCs w:val="22"/>
        </w:rPr>
      </w:pPr>
    </w:p>
    <w:p w14:paraId="374B975B" w14:textId="5B61F906" w:rsidR="00EF322D" w:rsidRPr="00CB2175" w:rsidRDefault="00387E21" w:rsidP="000F59E5">
      <w:pPr>
        <w:tabs>
          <w:tab w:val="left" w:pos="450"/>
        </w:tabs>
        <w:spacing w:line="240" w:lineRule="atLeast"/>
        <w:ind w:left="540"/>
        <w:jc w:val="both"/>
        <w:rPr>
          <w:rFonts w:ascii="Calibri" w:eastAsia="Arial Unicode MS" w:hAnsi="Calibri" w:cs="Cordia New"/>
          <w:sz w:val="22"/>
          <w:szCs w:val="22"/>
        </w:rPr>
      </w:pPr>
      <w:r w:rsidRPr="00630EA1">
        <w:rPr>
          <w:rFonts w:ascii="Calibri" w:eastAsia="Arial Unicode MS" w:hAnsi="Calibri" w:cs="Calibri"/>
          <w:sz w:val="22"/>
          <w:szCs w:val="22"/>
        </w:rPr>
        <w:t xml:space="preserve">As at </w:t>
      </w:r>
      <w:r w:rsidR="007914D2">
        <w:rPr>
          <w:rFonts w:ascii="Calibri" w:eastAsia="Arial Unicode MS" w:hAnsi="Calibri" w:cs="Calibri"/>
          <w:sz w:val="22"/>
          <w:szCs w:val="22"/>
        </w:rPr>
        <w:t xml:space="preserve">30 </w:t>
      </w:r>
      <w:r w:rsidR="00B9097C">
        <w:rPr>
          <w:rFonts w:ascii="Calibri" w:eastAsia="Arial Unicode MS" w:hAnsi="Calibri" w:cs="Calibri"/>
          <w:sz w:val="22"/>
          <w:szCs w:val="22"/>
        </w:rPr>
        <w:t>September</w:t>
      </w:r>
      <w:r w:rsidR="007F1132">
        <w:rPr>
          <w:rFonts w:ascii="Calibri" w:eastAsia="Arial Unicode MS" w:hAnsi="Calibri" w:cs="Calibri"/>
          <w:sz w:val="22"/>
          <w:szCs w:val="22"/>
        </w:rPr>
        <w:t xml:space="preserve"> 2024 and </w:t>
      </w:r>
      <w:r w:rsidRPr="00630EA1">
        <w:rPr>
          <w:rFonts w:ascii="Calibri" w:eastAsia="Arial Unicode MS" w:hAnsi="Calibri" w:cs="Calibri"/>
          <w:sz w:val="22"/>
          <w:szCs w:val="22"/>
        </w:rPr>
        <w:t>31 December 202</w:t>
      </w:r>
      <w:r w:rsidR="00A878B6">
        <w:rPr>
          <w:rFonts w:ascii="Calibri" w:eastAsia="Arial Unicode MS" w:hAnsi="Calibri" w:cs="Calibri"/>
          <w:sz w:val="22"/>
          <w:szCs w:val="22"/>
        </w:rPr>
        <w:t>3</w:t>
      </w:r>
      <w:r w:rsidR="000F11B9" w:rsidRPr="00630EA1">
        <w:rPr>
          <w:rFonts w:ascii="Calibri" w:eastAsia="Arial Unicode MS" w:hAnsi="Calibri" w:cs="Calibri"/>
          <w:sz w:val="22"/>
          <w:szCs w:val="22"/>
        </w:rPr>
        <w:t>,</w:t>
      </w:r>
      <w:r w:rsidRPr="00630EA1">
        <w:rPr>
          <w:rFonts w:ascii="Calibri" w:eastAsia="Arial Unicode MS" w:hAnsi="Calibri" w:cs="Calibri"/>
          <w:sz w:val="22"/>
          <w:szCs w:val="22"/>
        </w:rPr>
        <w:t xml:space="preserve"> </w:t>
      </w:r>
      <w:r w:rsidR="000F11B9" w:rsidRPr="00630EA1">
        <w:rPr>
          <w:rFonts w:ascii="Calibri" w:eastAsia="Arial Unicode MS" w:hAnsi="Calibri" w:cs="Calibri"/>
          <w:sz w:val="22"/>
          <w:szCs w:val="22"/>
        </w:rPr>
        <w:t>r</w:t>
      </w:r>
      <w:r w:rsidRPr="00630EA1">
        <w:rPr>
          <w:rFonts w:ascii="Calibri" w:eastAsia="Arial Unicode MS" w:hAnsi="Calibri" w:cs="Calibri"/>
          <w:sz w:val="22"/>
          <w:szCs w:val="22"/>
        </w:rPr>
        <w:t xml:space="preserve">estricted bank deposits in consolidated and separate financial statements represented savings accounts used for guarantee of utilities usage and as a collateral </w:t>
      </w:r>
      <w:r w:rsidRPr="00CB2175">
        <w:rPr>
          <w:rFonts w:ascii="Calibri" w:eastAsia="Arial Unicode MS" w:hAnsi="Calibri" w:cs="Calibri"/>
          <w:sz w:val="22"/>
          <w:szCs w:val="22"/>
        </w:rPr>
        <w:t xml:space="preserve">for borrowing from financial institutions per </w:t>
      </w:r>
      <w:r w:rsidRPr="00DA4793">
        <w:rPr>
          <w:rFonts w:ascii="Calibri" w:eastAsia="Arial Unicode MS" w:hAnsi="Calibri" w:cs="Calibri"/>
          <w:sz w:val="22"/>
          <w:szCs w:val="22"/>
        </w:rPr>
        <w:t xml:space="preserve">details as </w:t>
      </w:r>
      <w:r w:rsidR="00AA45B2" w:rsidRPr="00DA4793">
        <w:rPr>
          <w:rFonts w:ascii="Calibri" w:eastAsia="Arial Unicode MS" w:hAnsi="Calibri" w:cs="Calibri"/>
          <w:sz w:val="22"/>
          <w:szCs w:val="22"/>
        </w:rPr>
        <w:t xml:space="preserve">note </w:t>
      </w:r>
      <w:r w:rsidR="00DA4793" w:rsidRPr="00DA4793">
        <w:rPr>
          <w:rFonts w:ascii="Calibri" w:eastAsia="Arial Unicode MS" w:hAnsi="Calibri" w:cs="Calibri"/>
          <w:sz w:val="22"/>
          <w:szCs w:val="22"/>
        </w:rPr>
        <w:t>2</w:t>
      </w:r>
      <w:r w:rsidR="00AF595B">
        <w:rPr>
          <w:rFonts w:ascii="Calibri" w:eastAsia="Arial Unicode MS" w:hAnsi="Calibri" w:cs="Calibri"/>
          <w:sz w:val="22"/>
          <w:szCs w:val="22"/>
        </w:rPr>
        <w:t>3.</w:t>
      </w:r>
    </w:p>
    <w:p w14:paraId="2C29919B" w14:textId="77777777" w:rsidR="00920801" w:rsidRPr="00CB2175" w:rsidRDefault="00920801" w:rsidP="00CB2175">
      <w:pPr>
        <w:spacing w:line="240" w:lineRule="atLeast"/>
        <w:jc w:val="both"/>
        <w:rPr>
          <w:rFonts w:ascii="Calibri" w:eastAsia="Arial Unicode MS" w:hAnsi="Calibri" w:cstheme="minorBidi"/>
          <w:b/>
          <w:bCs/>
          <w:sz w:val="22"/>
          <w:szCs w:val="22"/>
          <w:cs/>
        </w:rPr>
      </w:pPr>
    </w:p>
    <w:p w14:paraId="420E1B1E" w14:textId="7DE1A74B" w:rsidR="00477861" w:rsidRPr="00CB2175"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CB2175">
        <w:rPr>
          <w:rFonts w:ascii="Calibri" w:eastAsia="Arial Unicode MS" w:hAnsi="Calibri" w:cs="Calibri"/>
          <w:b/>
          <w:bCs/>
          <w:sz w:val="22"/>
          <w:szCs w:val="22"/>
        </w:rPr>
        <w:t>Investment property</w:t>
      </w:r>
    </w:p>
    <w:p w14:paraId="323327D0" w14:textId="77777777" w:rsidR="00477861" w:rsidRPr="00CB2175"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6D07F154"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CB2175">
        <w:rPr>
          <w:rFonts w:ascii="Calibri" w:eastAsia="Arial Unicode MS" w:hAnsi="Calibri" w:cs="Calibri"/>
          <w:sz w:val="22"/>
          <w:szCs w:val="22"/>
        </w:rPr>
        <w:t>Movement in investment</w:t>
      </w:r>
      <w:r w:rsidRPr="007635E0">
        <w:rPr>
          <w:rFonts w:ascii="Calibri" w:eastAsia="Arial Unicode MS" w:hAnsi="Calibri" w:cs="Calibri"/>
          <w:sz w:val="22"/>
          <w:szCs w:val="22"/>
        </w:rPr>
        <w:t xml:space="preserve"> property for the</w:t>
      </w:r>
      <w:r w:rsidR="00FC4363">
        <w:rPr>
          <w:rFonts w:ascii="Calibri" w:eastAsia="Arial Unicode MS" w:hAnsi="Calibri" w:cstheme="minorBidi" w:hint="cs"/>
          <w:sz w:val="22"/>
          <w:szCs w:val="22"/>
          <w:cs/>
        </w:rPr>
        <w:t xml:space="preserve"> </w:t>
      </w:r>
      <w:r w:rsidR="004E10DC">
        <w:rPr>
          <w:rFonts w:ascii="Calibri" w:eastAsia="Arial Unicode MS" w:hAnsi="Calibri" w:cstheme="minorBidi"/>
          <w:sz w:val="22"/>
          <w:szCs w:val="22"/>
        </w:rPr>
        <w:t>nine</w:t>
      </w:r>
      <w:r w:rsidR="002E37D8">
        <w:rPr>
          <w:rFonts w:ascii="Calibri" w:eastAsia="Arial Unicode MS" w:hAnsi="Calibri" w:cstheme="minorBidi"/>
          <w:sz w:val="22"/>
          <w:szCs w:val="22"/>
        </w:rPr>
        <w:t xml:space="preserve">-month periods </w:t>
      </w:r>
      <w:r w:rsidRPr="007635E0">
        <w:rPr>
          <w:rFonts w:ascii="Calibri" w:eastAsia="Arial Unicode MS" w:hAnsi="Calibri" w:cs="Calibri"/>
          <w:sz w:val="22"/>
          <w:szCs w:val="22"/>
        </w:rPr>
        <w:t xml:space="preserve">ended </w:t>
      </w:r>
      <w:r w:rsidR="007914D2">
        <w:rPr>
          <w:rFonts w:ascii="Calibri" w:eastAsia="Arial Unicode MS" w:hAnsi="Calibri" w:cstheme="minorBidi"/>
          <w:sz w:val="22"/>
          <w:szCs w:val="22"/>
        </w:rPr>
        <w:t xml:space="preserve">30 </w:t>
      </w:r>
      <w:r w:rsidR="004E10DC">
        <w:rPr>
          <w:rFonts w:ascii="Calibri" w:eastAsia="Arial Unicode MS" w:hAnsi="Calibri" w:cstheme="minorBidi"/>
          <w:sz w:val="22"/>
          <w:szCs w:val="22"/>
        </w:rPr>
        <w:t>September</w:t>
      </w:r>
      <w:r w:rsidR="00A102F8">
        <w:rPr>
          <w:rFonts w:ascii="Calibri" w:eastAsia="Arial Unicode MS" w:hAnsi="Calibri" w:cstheme="minorBidi"/>
          <w:sz w:val="22"/>
          <w:szCs w:val="22"/>
        </w:rPr>
        <w:t xml:space="preserve"> 2024 and 2023</w:t>
      </w:r>
      <w:r w:rsidR="00A102F8">
        <w:rPr>
          <w:rFonts w:ascii="Calibri" w:eastAsia="Arial Unicode MS" w:hAnsi="Calibri" w:cs="Calibri"/>
          <w:sz w:val="22"/>
          <w:szCs w:val="22"/>
        </w:rPr>
        <w:t xml:space="preserve"> are</w:t>
      </w:r>
      <w:r w:rsidRPr="007635E0">
        <w:rPr>
          <w:rFonts w:ascii="Calibri" w:eastAsia="Arial Unicode MS" w:hAnsi="Calibri" w:cs="Calibri"/>
          <w:sz w:val="22"/>
          <w:szCs w:val="22"/>
        </w:rPr>
        <w:t xml:space="preserve"> as follows:</w:t>
      </w:r>
    </w:p>
    <w:p w14:paraId="499EB329" w14:textId="77777777" w:rsidR="00477861" w:rsidRPr="0010160D" w:rsidRDefault="00477861" w:rsidP="00477861">
      <w:pPr>
        <w:tabs>
          <w:tab w:val="left" w:pos="450"/>
        </w:tabs>
        <w:spacing w:line="240" w:lineRule="atLeast"/>
        <w:ind w:left="540"/>
        <w:jc w:val="both"/>
        <w:rPr>
          <w:rFonts w:ascii="Calibri"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530"/>
        <w:gridCol w:w="180"/>
        <w:gridCol w:w="1530"/>
        <w:gridCol w:w="180"/>
        <w:gridCol w:w="1260"/>
        <w:gridCol w:w="180"/>
        <w:gridCol w:w="1321"/>
      </w:tblGrid>
      <w:tr w:rsidR="00477861" w:rsidRPr="003C4453" w14:paraId="429540BF" w14:textId="77777777" w:rsidTr="00477861">
        <w:trPr>
          <w:cantSplit/>
          <w:tblHeader/>
        </w:trPr>
        <w:tc>
          <w:tcPr>
            <w:tcW w:w="3150" w:type="dxa"/>
            <w:shd w:val="clear" w:color="auto" w:fill="auto"/>
            <w:vAlign w:val="bottom"/>
          </w:tcPr>
          <w:p w14:paraId="684BFAA4" w14:textId="77777777" w:rsidR="00477861" w:rsidRPr="003C4453" w:rsidRDefault="00477861" w:rsidP="00527111">
            <w:pPr>
              <w:spacing w:line="240" w:lineRule="atLeast"/>
              <w:rPr>
                <w:rFonts w:ascii="Calibri" w:hAnsi="Calibri" w:cs="Calibri"/>
                <w:i/>
                <w:iCs/>
                <w:color w:val="000000"/>
                <w:sz w:val="22"/>
                <w:szCs w:val="22"/>
              </w:rPr>
            </w:pPr>
          </w:p>
        </w:tc>
        <w:tc>
          <w:tcPr>
            <w:tcW w:w="3240" w:type="dxa"/>
            <w:gridSpan w:val="3"/>
            <w:vAlign w:val="bottom"/>
          </w:tcPr>
          <w:p w14:paraId="45DB621C"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C4FA1AB"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5F9DA43" w14:textId="77777777" w:rsidR="00477861" w:rsidRPr="003C4453" w:rsidRDefault="00477861" w:rsidP="00527111">
            <w:pPr>
              <w:pStyle w:val="acctmergecolhdg"/>
              <w:spacing w:line="240" w:lineRule="atLeast"/>
              <w:rPr>
                <w:rFonts w:ascii="Calibri" w:hAnsi="Calibri" w:cs="Calibri"/>
                <w:color w:val="000000"/>
                <w:szCs w:val="22"/>
              </w:rPr>
            </w:pPr>
          </w:p>
        </w:tc>
        <w:tc>
          <w:tcPr>
            <w:tcW w:w="2761" w:type="dxa"/>
            <w:gridSpan w:val="3"/>
            <w:vAlign w:val="bottom"/>
          </w:tcPr>
          <w:p w14:paraId="3D371E92"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069CA5E7"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477861" w:rsidRPr="003C4453" w14:paraId="6A41E4A0" w14:textId="77777777" w:rsidTr="00477861">
        <w:trPr>
          <w:cantSplit/>
          <w:tblHeader/>
        </w:trPr>
        <w:tc>
          <w:tcPr>
            <w:tcW w:w="3150" w:type="dxa"/>
            <w:vAlign w:val="bottom"/>
          </w:tcPr>
          <w:p w14:paraId="72E1B135"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57582594" w14:textId="7182EB94"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4</w:t>
            </w:r>
          </w:p>
        </w:tc>
        <w:tc>
          <w:tcPr>
            <w:tcW w:w="180" w:type="dxa"/>
            <w:shd w:val="clear" w:color="auto" w:fill="auto"/>
            <w:vAlign w:val="bottom"/>
          </w:tcPr>
          <w:p w14:paraId="6BA68B2F" w14:textId="77777777" w:rsidR="00477861" w:rsidRPr="003C4453" w:rsidRDefault="00477861" w:rsidP="00527111">
            <w:pPr>
              <w:spacing w:line="240" w:lineRule="atLeast"/>
              <w:rPr>
                <w:rFonts w:ascii="Calibri" w:hAnsi="Calibri" w:cs="Calibri"/>
                <w:color w:val="000000"/>
                <w:sz w:val="22"/>
                <w:szCs w:val="22"/>
              </w:rPr>
            </w:pPr>
          </w:p>
        </w:tc>
        <w:tc>
          <w:tcPr>
            <w:tcW w:w="1530" w:type="dxa"/>
            <w:shd w:val="clear" w:color="auto" w:fill="auto"/>
            <w:vAlign w:val="bottom"/>
          </w:tcPr>
          <w:p w14:paraId="6F3683E8" w14:textId="491998A2"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3</w:t>
            </w:r>
          </w:p>
        </w:tc>
        <w:tc>
          <w:tcPr>
            <w:tcW w:w="180" w:type="dxa"/>
            <w:shd w:val="clear" w:color="auto" w:fill="auto"/>
            <w:vAlign w:val="bottom"/>
          </w:tcPr>
          <w:p w14:paraId="196F429C" w14:textId="77777777" w:rsidR="00477861" w:rsidRPr="003C4453" w:rsidRDefault="00477861" w:rsidP="00527111">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5C5B20BA" w14:textId="2FBF4CED"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4</w:t>
            </w:r>
          </w:p>
        </w:tc>
        <w:tc>
          <w:tcPr>
            <w:tcW w:w="180" w:type="dxa"/>
            <w:shd w:val="clear" w:color="auto" w:fill="auto"/>
            <w:vAlign w:val="bottom"/>
          </w:tcPr>
          <w:p w14:paraId="2F037968" w14:textId="77777777" w:rsidR="00477861" w:rsidRPr="003C4453" w:rsidRDefault="00477861" w:rsidP="00527111">
            <w:pPr>
              <w:spacing w:line="240" w:lineRule="atLeast"/>
              <w:rPr>
                <w:rFonts w:ascii="Calibri" w:hAnsi="Calibri" w:cs="Calibri"/>
                <w:color w:val="000000"/>
                <w:sz w:val="22"/>
                <w:szCs w:val="22"/>
              </w:rPr>
            </w:pPr>
          </w:p>
        </w:tc>
        <w:tc>
          <w:tcPr>
            <w:tcW w:w="1321" w:type="dxa"/>
            <w:shd w:val="clear" w:color="auto" w:fill="auto"/>
            <w:vAlign w:val="bottom"/>
          </w:tcPr>
          <w:p w14:paraId="33554B98" w14:textId="152D05E1"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3</w:t>
            </w:r>
          </w:p>
        </w:tc>
      </w:tr>
      <w:tr w:rsidR="00477861" w:rsidRPr="003C4453" w14:paraId="0A0E706A" w14:textId="77777777" w:rsidTr="00527111">
        <w:trPr>
          <w:cantSplit/>
          <w:tblHeader/>
        </w:trPr>
        <w:tc>
          <w:tcPr>
            <w:tcW w:w="3150" w:type="dxa"/>
            <w:vAlign w:val="bottom"/>
          </w:tcPr>
          <w:p w14:paraId="7CECC93B"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2F0C6FC" w14:textId="77777777" w:rsidR="00477861" w:rsidRPr="003C4453" w:rsidRDefault="00477861"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51176" w:rsidRPr="003C4453" w14:paraId="4DAB0AC2" w14:textId="77777777" w:rsidTr="00477861">
        <w:trPr>
          <w:cantSplit/>
        </w:trPr>
        <w:tc>
          <w:tcPr>
            <w:tcW w:w="3150" w:type="dxa"/>
            <w:vAlign w:val="bottom"/>
          </w:tcPr>
          <w:p w14:paraId="66FB5531" w14:textId="77777777" w:rsidR="00E51176" w:rsidRPr="003C4453" w:rsidRDefault="00E51176" w:rsidP="00E51176">
            <w:pPr>
              <w:pStyle w:val="Heading1"/>
              <w:spacing w:line="240" w:lineRule="atLeast"/>
              <w:ind w:left="11" w:right="65"/>
              <w:jc w:val="left"/>
              <w:rPr>
                <w:rFonts w:ascii="Calibri" w:eastAsia="Arial Unicode MS" w:hAnsi="Calibri" w:cs="Calibri"/>
                <w:b w:val="0"/>
                <w:bCs w:val="0"/>
              </w:rPr>
            </w:pPr>
            <w:r w:rsidRPr="00477861">
              <w:rPr>
                <w:rFonts w:ascii="Calibri" w:eastAsia="Arial Unicode MS" w:hAnsi="Calibri" w:cs="Calibri"/>
                <w:b w:val="0"/>
                <w:bCs w:val="0"/>
              </w:rPr>
              <w:t>Fair value as at 1 January</w:t>
            </w:r>
          </w:p>
        </w:tc>
        <w:tc>
          <w:tcPr>
            <w:tcW w:w="1530" w:type="dxa"/>
            <w:vAlign w:val="bottom"/>
          </w:tcPr>
          <w:p w14:paraId="53002BF7" w14:textId="416C966F" w:rsidR="00E51176" w:rsidRPr="00477861" w:rsidRDefault="001124A3"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1,310,131,858</w:t>
            </w:r>
          </w:p>
        </w:tc>
        <w:tc>
          <w:tcPr>
            <w:tcW w:w="180" w:type="dxa"/>
            <w:vAlign w:val="bottom"/>
          </w:tcPr>
          <w:p w14:paraId="48A3838A"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43FA12AF" w14:textId="66E83CDC" w:rsidR="00E51176" w:rsidRPr="00477861" w:rsidRDefault="001124A3" w:rsidP="001124A3">
            <w:pPr>
              <w:pStyle w:val="BodyText"/>
              <w:tabs>
                <w:tab w:val="decimal" w:pos="1362"/>
              </w:tabs>
              <w:spacing w:line="240" w:lineRule="auto"/>
              <w:ind w:left="-90" w:right="-108"/>
              <w:jc w:val="thaiDistribute"/>
              <w:rPr>
                <w:rFonts w:ascii="Calibri" w:hAnsi="Calibri" w:cs="Calibri"/>
                <w:sz w:val="22"/>
                <w:szCs w:val="22"/>
              </w:rPr>
            </w:pPr>
            <w:r>
              <w:rPr>
                <w:rFonts w:ascii="Calibri" w:hAnsi="Calibri" w:cs="Calibri"/>
                <w:sz w:val="22"/>
                <w:szCs w:val="22"/>
              </w:rPr>
              <w:t>1,321,579,000</w:t>
            </w:r>
          </w:p>
        </w:tc>
        <w:tc>
          <w:tcPr>
            <w:tcW w:w="180" w:type="dxa"/>
            <w:vAlign w:val="bottom"/>
          </w:tcPr>
          <w:p w14:paraId="6BAB9D56"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31BFDD4F" w14:textId="5FD96FBE" w:rsidR="00E51176" w:rsidRPr="00477861" w:rsidRDefault="00C450A4"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2899FD49"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3696AE57" w14:textId="33A0BED1" w:rsidR="00E51176" w:rsidRPr="00477861" w:rsidRDefault="00C450A4"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4CE2E429" w14:textId="77777777" w:rsidTr="00477861">
        <w:trPr>
          <w:cantSplit/>
        </w:trPr>
        <w:tc>
          <w:tcPr>
            <w:tcW w:w="3150" w:type="dxa"/>
            <w:vAlign w:val="bottom"/>
          </w:tcPr>
          <w:p w14:paraId="35C8956F" w14:textId="77777777" w:rsidR="00E51176" w:rsidRPr="00477861" w:rsidRDefault="00E51176" w:rsidP="00E51176">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Cost of i</w:t>
            </w:r>
            <w:r w:rsidRPr="00413276">
              <w:rPr>
                <w:rFonts w:ascii="Calibri" w:eastAsia="Arial Unicode MS" w:hAnsi="Calibri" w:cs="Calibri"/>
                <w:b w:val="0"/>
                <w:bCs w:val="0"/>
              </w:rPr>
              <w:t>nvestment property development</w:t>
            </w:r>
            <w:r>
              <w:rPr>
                <w:rFonts w:ascii="Calibri" w:eastAsia="Arial Unicode MS" w:hAnsi="Calibri" w:cs="Calibri"/>
                <w:b w:val="0"/>
                <w:bCs w:val="0"/>
              </w:rPr>
              <w:t xml:space="preserve"> under construction</w:t>
            </w:r>
          </w:p>
        </w:tc>
        <w:tc>
          <w:tcPr>
            <w:tcW w:w="1530" w:type="dxa"/>
            <w:vAlign w:val="bottom"/>
          </w:tcPr>
          <w:p w14:paraId="6B199ECF" w14:textId="3E37D99F" w:rsidR="00E51176" w:rsidRPr="0058561D" w:rsidRDefault="0058561D" w:rsidP="00E51176">
            <w:pPr>
              <w:pStyle w:val="BodyText"/>
              <w:tabs>
                <w:tab w:val="decimal" w:pos="1362"/>
              </w:tabs>
              <w:spacing w:line="240" w:lineRule="auto"/>
              <w:ind w:left="-90" w:right="-108"/>
              <w:rPr>
                <w:rFonts w:ascii="Calibri" w:hAnsi="Calibri" w:cstheme="minorBidi"/>
                <w:sz w:val="22"/>
                <w:szCs w:val="22"/>
              </w:rPr>
            </w:pPr>
            <w:r>
              <w:rPr>
                <w:rFonts w:ascii="Calibri" w:hAnsi="Calibri" w:cstheme="minorBidi"/>
                <w:sz w:val="22"/>
                <w:szCs w:val="22"/>
              </w:rPr>
              <w:t>215,005,527</w:t>
            </w:r>
          </w:p>
        </w:tc>
        <w:tc>
          <w:tcPr>
            <w:tcW w:w="180" w:type="dxa"/>
            <w:vAlign w:val="bottom"/>
          </w:tcPr>
          <w:p w14:paraId="50EE631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645C0E71" w14:textId="68938032" w:rsidR="00E51176" w:rsidRPr="00477861" w:rsidRDefault="00BA6736" w:rsidP="001124A3">
            <w:pPr>
              <w:pStyle w:val="BodyText"/>
              <w:tabs>
                <w:tab w:val="decimal" w:pos="1368"/>
              </w:tabs>
              <w:spacing w:line="240" w:lineRule="auto"/>
              <w:ind w:left="-90" w:right="-108"/>
              <w:jc w:val="thaiDistribute"/>
              <w:rPr>
                <w:rFonts w:ascii="Calibri" w:hAnsi="Calibri" w:cs="Calibri"/>
                <w:sz w:val="22"/>
                <w:szCs w:val="22"/>
              </w:rPr>
            </w:pPr>
            <w:r>
              <w:rPr>
                <w:rFonts w:ascii="Calibri" w:hAnsi="Calibri" w:cs="Calibri"/>
                <w:sz w:val="22"/>
                <w:szCs w:val="22"/>
              </w:rPr>
              <w:t>13,762,930</w:t>
            </w:r>
          </w:p>
        </w:tc>
        <w:tc>
          <w:tcPr>
            <w:tcW w:w="180" w:type="dxa"/>
            <w:vAlign w:val="bottom"/>
          </w:tcPr>
          <w:p w14:paraId="3AA301E2"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1A8C061B" w14:textId="3550D78C"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08D30CD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23A004BF" w14:textId="653871B0"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09E0F47A" w14:textId="77777777" w:rsidTr="00477861">
        <w:trPr>
          <w:cantSplit/>
          <w:trHeight w:val="70"/>
        </w:trPr>
        <w:tc>
          <w:tcPr>
            <w:tcW w:w="3150" w:type="dxa"/>
            <w:vAlign w:val="bottom"/>
          </w:tcPr>
          <w:p w14:paraId="3757CB64" w14:textId="6F4E7DA8" w:rsidR="00E51176" w:rsidRPr="003C4453" w:rsidRDefault="00E51176" w:rsidP="00E51176">
            <w:pPr>
              <w:spacing w:line="240" w:lineRule="atLeast"/>
              <w:ind w:left="11"/>
              <w:rPr>
                <w:rFonts w:ascii="Calibri" w:hAnsi="Calibri" w:cs="Calibri"/>
                <w:b/>
                <w:bCs/>
                <w:color w:val="000000"/>
                <w:sz w:val="22"/>
                <w:szCs w:val="22"/>
              </w:rPr>
            </w:pPr>
            <w:r w:rsidRPr="00477861">
              <w:rPr>
                <w:rFonts w:ascii="Calibri" w:hAnsi="Calibri" w:cs="Calibri"/>
                <w:b/>
                <w:bCs/>
                <w:color w:val="000000"/>
                <w:sz w:val="22"/>
                <w:szCs w:val="22"/>
              </w:rPr>
              <w:t xml:space="preserve">Fair value as at </w:t>
            </w:r>
            <w:r w:rsidR="007914D2">
              <w:rPr>
                <w:rFonts w:ascii="Calibri" w:hAnsi="Calibri" w:cs="Calibri"/>
                <w:b/>
                <w:bCs/>
                <w:color w:val="000000"/>
                <w:sz w:val="22"/>
                <w:szCs w:val="22"/>
              </w:rPr>
              <w:t xml:space="preserve">30 </w:t>
            </w:r>
            <w:r w:rsidR="004E10DC">
              <w:rPr>
                <w:rFonts w:ascii="Calibri" w:hAnsi="Calibri" w:cs="Calibri"/>
                <w:b/>
                <w:bCs/>
                <w:color w:val="000000"/>
                <w:sz w:val="22"/>
                <w:szCs w:val="22"/>
              </w:rPr>
              <w:t>September</w:t>
            </w:r>
          </w:p>
        </w:tc>
        <w:tc>
          <w:tcPr>
            <w:tcW w:w="1530" w:type="dxa"/>
            <w:tcBorders>
              <w:top w:val="single" w:sz="4" w:space="0" w:color="auto"/>
              <w:bottom w:val="double" w:sz="4" w:space="0" w:color="auto"/>
            </w:tcBorders>
            <w:vAlign w:val="bottom"/>
          </w:tcPr>
          <w:p w14:paraId="3E2294A5" w14:textId="2F0B954D" w:rsidR="00E51176" w:rsidRPr="00361587" w:rsidRDefault="0058561D" w:rsidP="00E51176">
            <w:pPr>
              <w:pStyle w:val="BodyText"/>
              <w:tabs>
                <w:tab w:val="decimal" w:pos="1362"/>
              </w:tabs>
              <w:spacing w:line="240" w:lineRule="auto"/>
              <w:ind w:left="-90" w:right="-108"/>
              <w:rPr>
                <w:rFonts w:ascii="Calibri" w:eastAsia="Arial Unicode MS" w:hAnsi="Calibri" w:cstheme="minorBidi"/>
                <w:b/>
                <w:bCs/>
                <w:sz w:val="22"/>
                <w:szCs w:val="22"/>
                <w:cs/>
              </w:rPr>
            </w:pPr>
            <w:r>
              <w:rPr>
                <w:rFonts w:ascii="Calibri" w:eastAsia="Arial Unicode MS" w:hAnsi="Calibri" w:cs="Calibri"/>
                <w:b/>
                <w:bCs/>
                <w:sz w:val="22"/>
                <w:szCs w:val="22"/>
              </w:rPr>
              <w:t>1,525,137,385</w:t>
            </w:r>
          </w:p>
        </w:tc>
        <w:tc>
          <w:tcPr>
            <w:tcW w:w="180" w:type="dxa"/>
            <w:vAlign w:val="bottom"/>
          </w:tcPr>
          <w:p w14:paraId="4FAD4533"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vAlign w:val="bottom"/>
          </w:tcPr>
          <w:p w14:paraId="45448567" w14:textId="25C6B632" w:rsidR="00E51176" w:rsidRPr="00477861" w:rsidRDefault="00BA6736"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1,335,341,930</w:t>
            </w:r>
          </w:p>
        </w:tc>
        <w:tc>
          <w:tcPr>
            <w:tcW w:w="180" w:type="dxa"/>
            <w:vAlign w:val="bottom"/>
          </w:tcPr>
          <w:p w14:paraId="70BE8C05"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590E8038" w14:textId="7969E9B3"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c>
          <w:tcPr>
            <w:tcW w:w="180" w:type="dxa"/>
            <w:vAlign w:val="bottom"/>
          </w:tcPr>
          <w:p w14:paraId="1C59CD78"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321" w:type="dxa"/>
            <w:tcBorders>
              <w:top w:val="single" w:sz="4" w:space="0" w:color="auto"/>
              <w:bottom w:val="double" w:sz="4" w:space="0" w:color="auto"/>
            </w:tcBorders>
            <w:vAlign w:val="bottom"/>
          </w:tcPr>
          <w:p w14:paraId="3C2C485D" w14:textId="416E6AF8"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r>
    </w:tbl>
    <w:p w14:paraId="160F93E3" w14:textId="77777777" w:rsidR="00477861" w:rsidRPr="0010160D" w:rsidRDefault="00477861" w:rsidP="00477861">
      <w:pPr>
        <w:spacing w:line="240" w:lineRule="atLeast"/>
        <w:jc w:val="both"/>
        <w:rPr>
          <w:rFonts w:ascii="Calibri" w:eastAsia="Arial Unicode MS" w:hAnsi="Calibri" w:cs="Calibri"/>
          <w:b/>
          <w:bCs/>
          <w:sz w:val="22"/>
          <w:szCs w:val="22"/>
        </w:rPr>
      </w:pPr>
    </w:p>
    <w:p w14:paraId="6EA91B57" w14:textId="0C2CEB1E" w:rsidR="00477861" w:rsidRPr="001124A3"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As at </w:t>
      </w:r>
      <w:r w:rsidR="002F76AB">
        <w:rPr>
          <w:rFonts w:ascii="Calibri" w:eastAsia="Arial Unicode MS" w:hAnsi="Calibri" w:cs="Calibri"/>
          <w:sz w:val="22"/>
          <w:szCs w:val="22"/>
        </w:rPr>
        <w:t xml:space="preserve">30 </w:t>
      </w:r>
      <w:r w:rsidR="004E10DC">
        <w:rPr>
          <w:rFonts w:ascii="Calibri" w:eastAsia="Arial Unicode MS" w:hAnsi="Calibri" w:cs="Calibri"/>
          <w:sz w:val="22"/>
          <w:szCs w:val="22"/>
        </w:rPr>
        <w:t>September</w:t>
      </w:r>
      <w:r w:rsidR="001124A3">
        <w:rPr>
          <w:rFonts w:ascii="Calibri" w:eastAsia="Arial Unicode MS" w:hAnsi="Calibri" w:cs="Calibri"/>
          <w:sz w:val="22"/>
          <w:szCs w:val="22"/>
        </w:rPr>
        <w:t xml:space="preserve"> 2024 and </w:t>
      </w:r>
      <w:r w:rsidRPr="007635E0">
        <w:rPr>
          <w:rFonts w:ascii="Calibri" w:eastAsia="Arial Unicode MS" w:hAnsi="Calibri" w:cs="Calibri"/>
          <w:sz w:val="22"/>
          <w:szCs w:val="22"/>
        </w:rPr>
        <w:t>3</w:t>
      </w:r>
      <w:r w:rsidR="00FC4363">
        <w:rPr>
          <w:rFonts w:ascii="Calibri" w:eastAsia="Arial Unicode MS" w:hAnsi="Calibri" w:cs="Calibri"/>
          <w:sz w:val="22"/>
          <w:szCs w:val="22"/>
        </w:rPr>
        <w:t>1 December</w:t>
      </w:r>
      <w:r w:rsidRPr="007635E0">
        <w:rPr>
          <w:rFonts w:ascii="Calibri" w:eastAsia="Arial Unicode MS" w:hAnsi="Calibri" w:cs="Calibri"/>
          <w:sz w:val="22"/>
          <w:szCs w:val="22"/>
        </w:rPr>
        <w:t xml:space="preserve"> </w:t>
      </w:r>
      <w:r w:rsidRPr="00E51176">
        <w:rPr>
          <w:rFonts w:ascii="Calibri" w:eastAsia="Arial Unicode MS" w:hAnsi="Calibri" w:cs="Calibri"/>
          <w:sz w:val="22"/>
          <w:szCs w:val="22"/>
        </w:rPr>
        <w:t xml:space="preserve">2023, the Group has pledged investment property which was some lands as collaterals for </w:t>
      </w:r>
      <w:r w:rsidR="007635E0" w:rsidRPr="00E51176">
        <w:rPr>
          <w:rFonts w:ascii="Calibri" w:eastAsia="Arial Unicode MS" w:hAnsi="Calibri" w:cs="Calibri"/>
          <w:sz w:val="22"/>
          <w:szCs w:val="22"/>
        </w:rPr>
        <w:t>long-term borrowing</w:t>
      </w:r>
      <w:r w:rsidRPr="00E51176">
        <w:rPr>
          <w:rFonts w:ascii="Calibri" w:eastAsia="Arial Unicode MS" w:hAnsi="Calibri" w:cs="Calibri"/>
          <w:sz w:val="22"/>
          <w:szCs w:val="22"/>
        </w:rPr>
        <w:t xml:space="preserve"> </w:t>
      </w:r>
      <w:r w:rsidR="003753F9" w:rsidRPr="00E51176">
        <w:rPr>
          <w:rFonts w:ascii="Calibri" w:eastAsia="Arial Unicode MS" w:hAnsi="Calibri" w:cs="Calibri"/>
          <w:sz w:val="22"/>
          <w:szCs w:val="22"/>
        </w:rPr>
        <w:t xml:space="preserve">from financial institutions </w:t>
      </w:r>
      <w:r w:rsidRPr="00E51176">
        <w:rPr>
          <w:rFonts w:ascii="Calibri" w:eastAsia="Arial Unicode MS" w:hAnsi="Calibri" w:cs="Calibri"/>
          <w:sz w:val="22"/>
          <w:szCs w:val="22"/>
        </w:rPr>
        <w:t xml:space="preserve">per </w:t>
      </w:r>
      <w:r w:rsidRPr="00DA4793">
        <w:rPr>
          <w:rFonts w:ascii="Calibri" w:eastAsia="Arial Unicode MS" w:hAnsi="Calibri" w:cs="Calibri"/>
          <w:sz w:val="22"/>
          <w:szCs w:val="22"/>
        </w:rPr>
        <w:t xml:space="preserve">details as note </w:t>
      </w:r>
      <w:r w:rsidR="00DA4793" w:rsidRPr="00DA4793">
        <w:rPr>
          <w:rFonts w:ascii="Calibri" w:eastAsia="Arial Unicode MS" w:hAnsi="Calibri" w:cs="Calibri"/>
          <w:sz w:val="22"/>
          <w:szCs w:val="22"/>
        </w:rPr>
        <w:t>15</w:t>
      </w:r>
      <w:r w:rsidR="001124A3" w:rsidRPr="00DA4793">
        <w:rPr>
          <w:rFonts w:ascii="Calibri" w:eastAsia="Arial Unicode MS" w:hAnsi="Calibri" w:cs="Calibri"/>
          <w:i/>
          <w:iCs/>
          <w:sz w:val="22"/>
          <w:szCs w:val="22"/>
        </w:rPr>
        <w:t>.</w:t>
      </w:r>
    </w:p>
    <w:p w14:paraId="688ADB6E" w14:textId="77777777" w:rsidR="007635E0" w:rsidRPr="0010160D" w:rsidRDefault="007635E0" w:rsidP="00477861">
      <w:pPr>
        <w:tabs>
          <w:tab w:val="left" w:pos="450"/>
        </w:tabs>
        <w:spacing w:line="240" w:lineRule="atLeast"/>
        <w:ind w:left="540"/>
        <w:jc w:val="both"/>
        <w:rPr>
          <w:rFonts w:ascii="Calibri" w:eastAsia="Arial Unicode MS" w:hAnsi="Calibri" w:cs="Calibri"/>
          <w:sz w:val="22"/>
          <w:szCs w:val="22"/>
        </w:rPr>
      </w:pPr>
    </w:p>
    <w:p w14:paraId="09FCCD6F" w14:textId="3B1281B4" w:rsidR="00471AE6" w:rsidRDefault="007635E0"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The fair values of investment property is considered as level 2. The fair value is assessed by the independent appraiser using the market approach </w:t>
      </w:r>
      <w:r w:rsidR="009C7E15">
        <w:rPr>
          <w:rFonts w:ascii="Calibri" w:eastAsia="Arial Unicode MS" w:hAnsi="Calibri" w:cs="Calibri"/>
          <w:sz w:val="22"/>
          <w:szCs w:val="22"/>
        </w:rPr>
        <w:t xml:space="preserve">and cost approach </w:t>
      </w:r>
      <w:r w:rsidR="002E2EA4">
        <w:rPr>
          <w:rFonts w:ascii="Calibri" w:eastAsia="Arial Unicode MS" w:hAnsi="Calibri" w:cs="Browallia New"/>
          <w:sz w:val="22"/>
          <w:szCs w:val="28"/>
        </w:rPr>
        <w:t xml:space="preserve">as the valuation report dated on 18 December 2023 </w:t>
      </w:r>
      <w:r w:rsidR="009C7E15">
        <w:rPr>
          <w:rFonts w:ascii="Calibri" w:eastAsia="Arial Unicode MS" w:hAnsi="Calibri" w:cs="Calibri"/>
          <w:sz w:val="22"/>
          <w:szCs w:val="22"/>
        </w:rPr>
        <w:t xml:space="preserve">as </w:t>
      </w:r>
      <w:r w:rsidR="00471AE6">
        <w:rPr>
          <w:rFonts w:ascii="Calibri" w:eastAsia="Arial Unicode MS" w:hAnsi="Calibri" w:cs="Calibri"/>
          <w:sz w:val="22"/>
          <w:szCs w:val="22"/>
        </w:rPr>
        <w:t>follows</w:t>
      </w:r>
    </w:p>
    <w:p w14:paraId="3210EA7F" w14:textId="6AD89549" w:rsidR="007635E0" w:rsidRDefault="00471AE6"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 xml:space="preserve">Land </w:t>
      </w:r>
      <w:r w:rsidR="00155382">
        <w:rPr>
          <w:rFonts w:ascii="Calibri" w:eastAsia="Arial Unicode MS" w:hAnsi="Calibri" w:cs="Calibri"/>
          <w:sz w:val="22"/>
          <w:szCs w:val="22"/>
        </w:rPr>
        <w:t xml:space="preserve">using the market approach </w:t>
      </w:r>
      <w:r w:rsidR="007635E0" w:rsidRPr="00471AE6">
        <w:rPr>
          <w:rFonts w:ascii="Calibri" w:eastAsia="Arial Unicode MS" w:hAnsi="Calibri" w:cs="Calibri"/>
          <w:sz w:val="22"/>
          <w:szCs w:val="22"/>
        </w:rPr>
        <w:t>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4908399B" w14:textId="0A58B592" w:rsidR="00725597" w:rsidRPr="00471AE6" w:rsidRDefault="00725597"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Land and premises using the cost app</w:t>
      </w:r>
      <w:r w:rsidR="00491B45">
        <w:rPr>
          <w:rFonts w:ascii="Calibri" w:eastAsia="Arial Unicode MS" w:hAnsi="Calibri" w:cs="Calibri"/>
          <w:sz w:val="22"/>
          <w:szCs w:val="22"/>
        </w:rPr>
        <w:t>roach</w:t>
      </w:r>
      <w:r w:rsidR="00A55BD0">
        <w:rPr>
          <w:rFonts w:ascii="Calibri" w:eastAsia="Arial Unicode MS" w:hAnsi="Calibri" w:cs="Calibri"/>
          <w:sz w:val="22"/>
          <w:szCs w:val="22"/>
        </w:rPr>
        <w:t xml:space="preserve"> </w:t>
      </w:r>
      <w:r w:rsidR="00A55BD0" w:rsidRPr="00A55BD0">
        <w:rPr>
          <w:rFonts w:ascii="Calibri" w:eastAsia="Arial Unicode MS" w:hAnsi="Calibri" w:cs="Calibri"/>
          <w:sz w:val="22"/>
          <w:szCs w:val="22"/>
        </w:rPr>
        <w:t>because the land and premises have specific characteristics. Therefore, the method of market prices comparable cannot be used to assess the value of all land and premises. The land uses a method of market data comparable which is significant observable data. The premises, the method is used to analyze the value from the current cost and then combine the two values to form the fair value of the land and premises</w:t>
      </w:r>
      <w:r w:rsidR="00A55BD0">
        <w:rPr>
          <w:rFonts w:ascii="Calibri" w:eastAsia="Arial Unicode MS" w:hAnsi="Calibri" w:cs="Calibri"/>
          <w:sz w:val="22"/>
          <w:szCs w:val="22"/>
        </w:rPr>
        <w:t>.</w:t>
      </w:r>
    </w:p>
    <w:p w14:paraId="46A165F0" w14:textId="77777777" w:rsidR="00BC3F13" w:rsidRDefault="00BC3F13" w:rsidP="00477861">
      <w:pPr>
        <w:spacing w:line="240" w:lineRule="atLeast"/>
        <w:jc w:val="both"/>
        <w:rPr>
          <w:rFonts w:ascii="Calibri" w:eastAsia="Arial Unicode MS" w:hAnsi="Calibri" w:cs="Calibri"/>
          <w:b/>
          <w:bCs/>
          <w:sz w:val="24"/>
          <w:szCs w:val="24"/>
        </w:rPr>
      </w:pPr>
    </w:p>
    <w:p w14:paraId="7AF614E4" w14:textId="77777777" w:rsidR="00E07BFD" w:rsidRDefault="00E07BFD" w:rsidP="00477861">
      <w:pPr>
        <w:spacing w:line="240" w:lineRule="atLeast"/>
        <w:jc w:val="both"/>
        <w:rPr>
          <w:rFonts w:ascii="Calibri" w:eastAsia="Arial Unicode MS" w:hAnsi="Calibri" w:cs="Calibri"/>
          <w:b/>
          <w:bCs/>
          <w:sz w:val="24"/>
          <w:szCs w:val="24"/>
        </w:rPr>
      </w:pPr>
    </w:p>
    <w:p w14:paraId="1FD7144B" w14:textId="77777777" w:rsidR="00E07BFD" w:rsidRDefault="00E07BFD" w:rsidP="00477861">
      <w:pPr>
        <w:spacing w:line="240" w:lineRule="atLeast"/>
        <w:jc w:val="both"/>
        <w:rPr>
          <w:rFonts w:ascii="Calibri" w:eastAsia="Arial Unicode MS" w:hAnsi="Calibri" w:cs="Calibri"/>
          <w:b/>
          <w:bCs/>
          <w:sz w:val="24"/>
          <w:szCs w:val="24"/>
        </w:rPr>
      </w:pPr>
    </w:p>
    <w:p w14:paraId="384835EB" w14:textId="77777777" w:rsidR="00E07BFD" w:rsidRDefault="00E07BFD" w:rsidP="00477861">
      <w:pPr>
        <w:spacing w:line="240" w:lineRule="atLeast"/>
        <w:jc w:val="both"/>
        <w:rPr>
          <w:rFonts w:ascii="Calibri" w:eastAsia="Arial Unicode MS" w:hAnsi="Calibri" w:cs="Calibri"/>
          <w:b/>
          <w:bCs/>
          <w:sz w:val="24"/>
          <w:szCs w:val="24"/>
        </w:rPr>
      </w:pPr>
    </w:p>
    <w:p w14:paraId="2A5C4259" w14:textId="77777777" w:rsidR="00E07BFD" w:rsidRDefault="00E07BFD" w:rsidP="00477861">
      <w:pPr>
        <w:spacing w:line="240" w:lineRule="atLeast"/>
        <w:jc w:val="both"/>
        <w:rPr>
          <w:rFonts w:ascii="Calibri" w:eastAsia="Arial Unicode MS" w:hAnsi="Calibri" w:cs="Calibri"/>
          <w:b/>
          <w:bCs/>
          <w:sz w:val="24"/>
          <w:szCs w:val="24"/>
        </w:rPr>
      </w:pPr>
    </w:p>
    <w:p w14:paraId="73651137" w14:textId="77777777" w:rsidR="00E07BFD" w:rsidRDefault="00E07BFD" w:rsidP="00477861">
      <w:pPr>
        <w:spacing w:line="240" w:lineRule="atLeast"/>
        <w:jc w:val="both"/>
        <w:rPr>
          <w:rFonts w:ascii="Calibri" w:eastAsia="Arial Unicode MS" w:hAnsi="Calibri" w:cs="Calibri"/>
          <w:b/>
          <w:bCs/>
          <w:sz w:val="24"/>
          <w:szCs w:val="24"/>
        </w:rPr>
      </w:pPr>
    </w:p>
    <w:p w14:paraId="7DA4F5E3" w14:textId="77777777" w:rsidR="00E07BFD" w:rsidRDefault="00E07BFD" w:rsidP="00477861">
      <w:pPr>
        <w:spacing w:line="240" w:lineRule="atLeast"/>
        <w:jc w:val="both"/>
        <w:rPr>
          <w:rFonts w:ascii="Calibri" w:eastAsia="Arial Unicode MS" w:hAnsi="Calibri" w:cs="Calibri"/>
          <w:b/>
          <w:bCs/>
          <w:sz w:val="24"/>
          <w:szCs w:val="24"/>
        </w:rPr>
      </w:pPr>
    </w:p>
    <w:p w14:paraId="2FE4E6B2" w14:textId="77777777" w:rsidR="00E07BFD" w:rsidRDefault="00E07BFD" w:rsidP="00477861">
      <w:pPr>
        <w:spacing w:line="240" w:lineRule="atLeast"/>
        <w:jc w:val="both"/>
        <w:rPr>
          <w:rFonts w:ascii="Calibri" w:eastAsia="Arial Unicode MS" w:hAnsi="Calibri" w:cs="Calibri"/>
          <w:b/>
          <w:bCs/>
          <w:sz w:val="24"/>
          <w:szCs w:val="24"/>
        </w:rPr>
      </w:pPr>
    </w:p>
    <w:p w14:paraId="05D5ADD8" w14:textId="77777777" w:rsidR="00E07BFD" w:rsidRDefault="00E07BFD" w:rsidP="00477861">
      <w:pPr>
        <w:spacing w:line="240" w:lineRule="atLeast"/>
        <w:jc w:val="both"/>
        <w:rPr>
          <w:rFonts w:ascii="Calibri" w:eastAsia="Arial Unicode MS" w:hAnsi="Calibri" w:cs="Calibri"/>
          <w:b/>
          <w:bCs/>
          <w:sz w:val="24"/>
          <w:szCs w:val="24"/>
        </w:rPr>
      </w:pPr>
    </w:p>
    <w:p w14:paraId="1565C2A3" w14:textId="77777777" w:rsidR="00E07BFD" w:rsidRDefault="00E07BFD" w:rsidP="00477861">
      <w:pPr>
        <w:spacing w:line="240" w:lineRule="atLeast"/>
        <w:jc w:val="both"/>
        <w:rPr>
          <w:rFonts w:ascii="Calibri" w:eastAsia="Arial Unicode MS" w:hAnsi="Calibri" w:cs="Calibri"/>
          <w:b/>
          <w:bCs/>
          <w:sz w:val="24"/>
          <w:szCs w:val="24"/>
        </w:rPr>
      </w:pPr>
    </w:p>
    <w:p w14:paraId="28E1A32D" w14:textId="77777777" w:rsidR="00E07BFD" w:rsidRDefault="00E07BFD" w:rsidP="00477861">
      <w:pPr>
        <w:spacing w:line="240" w:lineRule="atLeast"/>
        <w:jc w:val="both"/>
        <w:rPr>
          <w:rFonts w:ascii="Calibri" w:eastAsia="Arial Unicode MS" w:hAnsi="Calibri" w:cs="Calibri"/>
          <w:b/>
          <w:bCs/>
          <w:sz w:val="24"/>
          <w:szCs w:val="24"/>
        </w:rPr>
      </w:pPr>
    </w:p>
    <w:p w14:paraId="23E945A1" w14:textId="77777777" w:rsidR="00E07BFD" w:rsidRDefault="00E07BFD" w:rsidP="00477861">
      <w:pPr>
        <w:spacing w:line="240" w:lineRule="atLeast"/>
        <w:jc w:val="both"/>
        <w:rPr>
          <w:rFonts w:ascii="Calibri" w:eastAsia="Arial Unicode MS" w:hAnsi="Calibri" w:cs="Calibri"/>
          <w:b/>
          <w:bCs/>
          <w:sz w:val="24"/>
          <w:szCs w:val="24"/>
        </w:rPr>
      </w:pPr>
    </w:p>
    <w:p w14:paraId="47577334" w14:textId="77777777" w:rsidR="00E07BFD" w:rsidRPr="00042C14" w:rsidRDefault="00E07BFD" w:rsidP="00477861">
      <w:pPr>
        <w:spacing w:line="240" w:lineRule="atLeast"/>
        <w:jc w:val="both"/>
        <w:rPr>
          <w:rFonts w:ascii="Calibri" w:eastAsia="Arial Unicode MS" w:hAnsi="Calibri" w:cs="Calibri"/>
          <w:b/>
          <w:bCs/>
          <w:sz w:val="22"/>
          <w:szCs w:val="22"/>
        </w:rPr>
      </w:pPr>
    </w:p>
    <w:p w14:paraId="1463D814" w14:textId="77777777" w:rsidR="00E406DC" w:rsidRDefault="00D04F31" w:rsidP="00D04F31">
      <w:pPr>
        <w:numPr>
          <w:ilvl w:val="0"/>
          <w:numId w:val="8"/>
        </w:numPr>
        <w:tabs>
          <w:tab w:val="clear" w:pos="340"/>
          <w:tab w:val="num" w:pos="540"/>
        </w:tabs>
        <w:spacing w:line="240" w:lineRule="atLeast"/>
        <w:ind w:left="540" w:hanging="540"/>
        <w:jc w:val="both"/>
        <w:rPr>
          <w:rFonts w:ascii="Calibri" w:eastAsia="Arial Unicode MS" w:hAnsi="Calibri" w:cstheme="minorBidi"/>
          <w:b/>
          <w:bCs/>
          <w:sz w:val="22"/>
          <w:szCs w:val="22"/>
        </w:rPr>
      </w:pPr>
      <w:r w:rsidRPr="00D04F31">
        <w:rPr>
          <w:rFonts w:ascii="Calibri" w:eastAsia="Arial Unicode MS" w:hAnsi="Calibri" w:cstheme="minorBidi"/>
          <w:b/>
          <w:bCs/>
          <w:sz w:val="22"/>
          <w:szCs w:val="22"/>
        </w:rPr>
        <w:lastRenderedPageBreak/>
        <w:t>Property, plant and equipment</w:t>
      </w:r>
    </w:p>
    <w:p w14:paraId="1F540898" w14:textId="77777777" w:rsidR="00211EC9" w:rsidRDefault="00211EC9" w:rsidP="00211EC9">
      <w:pPr>
        <w:spacing w:line="240" w:lineRule="atLeast"/>
        <w:jc w:val="both"/>
        <w:rPr>
          <w:rFonts w:ascii="Calibri" w:eastAsia="Arial Unicode MS" w:hAnsi="Calibri" w:cstheme="minorBidi"/>
          <w:b/>
          <w:bCs/>
          <w:sz w:val="22"/>
          <w:szCs w:val="22"/>
        </w:rPr>
      </w:pPr>
    </w:p>
    <w:p w14:paraId="5FF87C14" w14:textId="14767DB8" w:rsidR="00211EC9" w:rsidRDefault="00211EC9" w:rsidP="00211EC9">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 xml:space="preserve">Movement in property, plant and equipment for the </w:t>
      </w:r>
      <w:r w:rsidR="009957A3">
        <w:rPr>
          <w:rFonts w:ascii="Calibri" w:eastAsia="Arial Unicode MS" w:hAnsi="Calibri" w:cstheme="minorBidi"/>
          <w:sz w:val="22"/>
          <w:szCs w:val="22"/>
        </w:rPr>
        <w:t>nine</w:t>
      </w:r>
      <w:r w:rsidRPr="00211EC9">
        <w:rPr>
          <w:rFonts w:ascii="Calibri" w:eastAsia="Arial Unicode MS" w:hAnsi="Calibri" w:cstheme="minorBidi"/>
          <w:sz w:val="22"/>
          <w:szCs w:val="22"/>
        </w:rPr>
        <w:t xml:space="preserve">-month period ended </w:t>
      </w:r>
      <w:r w:rsidR="00AE51D9">
        <w:rPr>
          <w:rFonts w:ascii="Calibri" w:eastAsia="Arial Unicode MS" w:hAnsi="Calibri" w:cstheme="minorBidi"/>
          <w:sz w:val="22"/>
          <w:szCs w:val="22"/>
        </w:rPr>
        <w:t xml:space="preserve">30 </w:t>
      </w:r>
      <w:r w:rsidR="009957A3">
        <w:rPr>
          <w:rFonts w:ascii="Calibri" w:eastAsia="Arial Unicode MS" w:hAnsi="Calibri" w:cstheme="minorBidi"/>
          <w:sz w:val="22"/>
          <w:szCs w:val="22"/>
        </w:rPr>
        <w:t>September</w:t>
      </w:r>
      <w:r w:rsidRPr="00211EC9">
        <w:rPr>
          <w:rFonts w:ascii="Calibri" w:eastAsia="Arial Unicode MS" w:hAnsi="Calibri" w:cstheme="minorBidi"/>
          <w:sz w:val="22"/>
          <w:szCs w:val="22"/>
        </w:rPr>
        <w:t xml:space="preserve"> 202</w:t>
      </w:r>
      <w:r>
        <w:rPr>
          <w:rFonts w:ascii="Calibri" w:eastAsia="Arial Unicode MS" w:hAnsi="Calibri" w:cstheme="minorBidi"/>
          <w:sz w:val="22"/>
          <w:szCs w:val="22"/>
        </w:rPr>
        <w:t>4</w:t>
      </w:r>
      <w:r w:rsidRPr="00211EC9">
        <w:rPr>
          <w:rFonts w:ascii="Calibri" w:eastAsia="Arial Unicode MS" w:hAnsi="Calibri" w:cstheme="minorBidi"/>
          <w:sz w:val="22"/>
          <w:szCs w:val="22"/>
        </w:rPr>
        <w:t xml:space="preserve"> is as follows:</w:t>
      </w:r>
    </w:p>
    <w:p w14:paraId="19EF6A4B" w14:textId="77777777" w:rsidR="00E07BFD" w:rsidRDefault="00E07BFD" w:rsidP="00E07BFD">
      <w:pPr>
        <w:tabs>
          <w:tab w:val="left" w:pos="450"/>
        </w:tabs>
        <w:spacing w:line="240" w:lineRule="atLeast"/>
        <w:jc w:val="both"/>
        <w:rPr>
          <w:rFonts w:ascii="Calibri" w:eastAsia="Arial Unicode MS" w:hAnsi="Calibri" w:cstheme="minorBid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E07BFD" w:rsidRPr="003C4453" w14:paraId="52DBFABB" w14:textId="77777777">
        <w:trPr>
          <w:cantSplit/>
          <w:tblHeader/>
        </w:trPr>
        <w:tc>
          <w:tcPr>
            <w:tcW w:w="3960" w:type="dxa"/>
          </w:tcPr>
          <w:p w14:paraId="10CD6FBA" w14:textId="77777777" w:rsidR="00E07BFD" w:rsidRPr="00F01BC8" w:rsidRDefault="00E07BFD">
            <w:pPr>
              <w:pStyle w:val="acctfourfigures"/>
              <w:spacing w:line="240" w:lineRule="atLeast"/>
              <w:jc w:val="center"/>
              <w:rPr>
                <w:rFonts w:ascii="Calibri" w:hAnsi="Calibri" w:cs="Calibri"/>
                <w:szCs w:val="22"/>
                <w:lang w:val="en-US"/>
              </w:rPr>
            </w:pPr>
          </w:p>
        </w:tc>
        <w:tc>
          <w:tcPr>
            <w:tcW w:w="810" w:type="dxa"/>
          </w:tcPr>
          <w:p w14:paraId="3443FA0E" w14:textId="77777777" w:rsidR="00E07BFD" w:rsidRPr="003C4453" w:rsidRDefault="00E07BFD">
            <w:pPr>
              <w:pStyle w:val="acctmergecolhdg"/>
              <w:spacing w:line="240" w:lineRule="atLeast"/>
              <w:ind w:left="-79" w:right="-79"/>
              <w:rPr>
                <w:rFonts w:ascii="Calibri" w:hAnsi="Calibri" w:cs="Calibri"/>
                <w:b w:val="0"/>
                <w:bCs/>
                <w:szCs w:val="22"/>
              </w:rPr>
            </w:pPr>
          </w:p>
        </w:tc>
        <w:tc>
          <w:tcPr>
            <w:tcW w:w="1161" w:type="dxa"/>
          </w:tcPr>
          <w:p w14:paraId="2EDCA981" w14:textId="77777777" w:rsidR="00E07BFD" w:rsidRPr="003C4453" w:rsidRDefault="00E07BFD">
            <w:pPr>
              <w:pStyle w:val="acctmergecolhdg"/>
              <w:spacing w:line="240" w:lineRule="atLeast"/>
              <w:rPr>
                <w:rFonts w:ascii="Calibri" w:hAnsi="Calibri" w:cs="Calibri"/>
                <w:b w:val="0"/>
                <w:bCs/>
                <w:szCs w:val="22"/>
              </w:rPr>
            </w:pPr>
          </w:p>
        </w:tc>
        <w:tc>
          <w:tcPr>
            <w:tcW w:w="1530" w:type="dxa"/>
          </w:tcPr>
          <w:p w14:paraId="625F791A" w14:textId="77777777" w:rsidR="00E07BFD" w:rsidRPr="00AA45B2" w:rsidRDefault="00E07BFD">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03B5BFFA" w14:textId="77777777" w:rsidR="00E07BFD" w:rsidRPr="00AA45B2" w:rsidRDefault="00E07BFD">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E929204" w14:textId="77777777" w:rsidR="00E07BFD" w:rsidRPr="00AA45B2" w:rsidRDefault="00E07BFD">
            <w:pPr>
              <w:pStyle w:val="acctmergecolhdg"/>
              <w:spacing w:line="240" w:lineRule="atLeast"/>
              <w:rPr>
                <w:rFonts w:ascii="Calibri" w:hAnsi="Calibri" w:cs="Calibri"/>
                <w:szCs w:val="22"/>
              </w:rPr>
            </w:pPr>
          </w:p>
        </w:tc>
        <w:tc>
          <w:tcPr>
            <w:tcW w:w="1530" w:type="dxa"/>
          </w:tcPr>
          <w:p w14:paraId="07F88623" w14:textId="77777777" w:rsidR="00E07BFD" w:rsidRPr="00AA45B2" w:rsidRDefault="00E07BFD">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643EA8BB" w14:textId="77777777" w:rsidR="00E07BFD" w:rsidRPr="00AA45B2" w:rsidRDefault="00E07BFD">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E07BFD" w:rsidRPr="003C4453" w14:paraId="6CCB0EA3" w14:textId="77777777">
        <w:trPr>
          <w:cantSplit/>
          <w:tblHeader/>
        </w:trPr>
        <w:tc>
          <w:tcPr>
            <w:tcW w:w="3960" w:type="dxa"/>
          </w:tcPr>
          <w:p w14:paraId="5C2EA7E1" w14:textId="77777777" w:rsidR="00E07BFD" w:rsidRPr="003C4453" w:rsidRDefault="00E07BFD">
            <w:pPr>
              <w:pStyle w:val="acctfourfigures"/>
              <w:spacing w:line="240" w:lineRule="atLeast"/>
              <w:jc w:val="center"/>
              <w:rPr>
                <w:rFonts w:ascii="Calibri" w:hAnsi="Calibri" w:cs="Calibri"/>
                <w:szCs w:val="22"/>
              </w:rPr>
            </w:pPr>
          </w:p>
        </w:tc>
        <w:tc>
          <w:tcPr>
            <w:tcW w:w="810" w:type="dxa"/>
          </w:tcPr>
          <w:p w14:paraId="04EB5BAD" w14:textId="77777777" w:rsidR="00E07BFD" w:rsidRPr="003C4453" w:rsidRDefault="00E07BFD">
            <w:pPr>
              <w:pStyle w:val="acctmergecolhdg"/>
              <w:spacing w:line="240" w:lineRule="atLeast"/>
              <w:ind w:left="-79" w:right="-79"/>
              <w:rPr>
                <w:rFonts w:ascii="Calibri" w:hAnsi="Calibri" w:cs="Calibri"/>
                <w:b w:val="0"/>
                <w:bCs/>
                <w:szCs w:val="22"/>
              </w:rPr>
            </w:pPr>
          </w:p>
        </w:tc>
        <w:tc>
          <w:tcPr>
            <w:tcW w:w="1161" w:type="dxa"/>
          </w:tcPr>
          <w:p w14:paraId="5428B5C4" w14:textId="77777777" w:rsidR="00E07BFD" w:rsidRPr="003C4453" w:rsidRDefault="00E07BFD">
            <w:pPr>
              <w:pStyle w:val="acctmergecolhdg"/>
              <w:spacing w:line="240" w:lineRule="atLeast"/>
              <w:rPr>
                <w:rFonts w:ascii="Calibri" w:hAnsi="Calibri" w:cs="Calibri"/>
                <w:b w:val="0"/>
                <w:bCs/>
                <w:szCs w:val="22"/>
              </w:rPr>
            </w:pPr>
          </w:p>
        </w:tc>
        <w:tc>
          <w:tcPr>
            <w:tcW w:w="3330" w:type="dxa"/>
            <w:gridSpan w:val="3"/>
          </w:tcPr>
          <w:p w14:paraId="38D209B4" w14:textId="77777777" w:rsidR="00E07BFD" w:rsidRPr="00AA45B2" w:rsidRDefault="00E07BFD">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E07BFD" w:rsidRPr="003C4453" w14:paraId="0C896EE8" w14:textId="77777777">
        <w:trPr>
          <w:cantSplit/>
          <w:trHeight w:val="39"/>
        </w:trPr>
        <w:tc>
          <w:tcPr>
            <w:tcW w:w="3960" w:type="dxa"/>
          </w:tcPr>
          <w:p w14:paraId="44FD71A9" w14:textId="32D2DF64" w:rsidR="00E07BFD" w:rsidRPr="003C4453" w:rsidRDefault="00E07BFD">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r>
              <w:rPr>
                <w:rFonts w:ascii="Calibri" w:hAnsi="Calibri" w:cs="Calibri"/>
                <w:sz w:val="22"/>
                <w:szCs w:val="22"/>
              </w:rPr>
              <w:t>a</w:t>
            </w:r>
            <w:r w:rsidRPr="00D601C7">
              <w:rPr>
                <w:rFonts w:ascii="Calibri" w:hAnsi="Calibri" w:cs="Calibri"/>
                <w:sz w:val="22"/>
                <w:szCs w:val="22"/>
              </w:rPr>
              <w:t>t 1 January</w:t>
            </w:r>
            <w:r>
              <w:rPr>
                <w:rFonts w:ascii="Calibri" w:hAnsi="Calibri" w:cs="Calibri"/>
                <w:sz w:val="22"/>
                <w:szCs w:val="22"/>
              </w:rPr>
              <w:t xml:space="preserve"> 2024</w:t>
            </w:r>
          </w:p>
        </w:tc>
        <w:tc>
          <w:tcPr>
            <w:tcW w:w="810" w:type="dxa"/>
          </w:tcPr>
          <w:p w14:paraId="49FE3058" w14:textId="77777777" w:rsidR="00E07BFD" w:rsidRPr="00425F69" w:rsidRDefault="00E07BFD">
            <w:pPr>
              <w:tabs>
                <w:tab w:val="decimal" w:pos="1083"/>
              </w:tabs>
              <w:ind w:left="-108" w:right="-108"/>
              <w:rPr>
                <w:rFonts w:ascii="Calibri" w:eastAsia="Calibri" w:hAnsi="Calibri" w:cs="Calibri"/>
                <w:sz w:val="22"/>
                <w:szCs w:val="22"/>
              </w:rPr>
            </w:pPr>
          </w:p>
        </w:tc>
        <w:tc>
          <w:tcPr>
            <w:tcW w:w="1161" w:type="dxa"/>
          </w:tcPr>
          <w:p w14:paraId="3791728A" w14:textId="77777777" w:rsidR="00E07BFD" w:rsidRPr="00425F69" w:rsidRDefault="00E07BFD">
            <w:pPr>
              <w:tabs>
                <w:tab w:val="decimal" w:pos="947"/>
              </w:tabs>
              <w:ind w:left="-108" w:right="-108"/>
              <w:rPr>
                <w:rFonts w:ascii="Calibri" w:eastAsia="Calibri" w:hAnsi="Calibri" w:cs="Calibri"/>
                <w:sz w:val="22"/>
                <w:szCs w:val="22"/>
              </w:rPr>
            </w:pPr>
          </w:p>
        </w:tc>
        <w:tc>
          <w:tcPr>
            <w:tcW w:w="1530" w:type="dxa"/>
            <w:vAlign w:val="bottom"/>
          </w:tcPr>
          <w:p w14:paraId="61E3F86A" w14:textId="713A8FAD" w:rsidR="00E07BFD" w:rsidRPr="00425F69"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267,062,801</w:t>
            </w:r>
          </w:p>
        </w:tc>
        <w:tc>
          <w:tcPr>
            <w:tcW w:w="270" w:type="dxa"/>
          </w:tcPr>
          <w:p w14:paraId="01BDE403" w14:textId="77777777" w:rsidR="00E07BFD" w:rsidRPr="00425F69"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CE0F0F9" w14:textId="1AED3359" w:rsidR="00E07BFD" w:rsidRPr="00425F69"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147,379,235</w:t>
            </w:r>
          </w:p>
        </w:tc>
      </w:tr>
      <w:tr w:rsidR="00E07BFD" w:rsidRPr="003C4453" w14:paraId="4CDFFB11" w14:textId="77777777">
        <w:trPr>
          <w:cantSplit/>
          <w:trHeight w:val="39"/>
        </w:trPr>
        <w:tc>
          <w:tcPr>
            <w:tcW w:w="3960" w:type="dxa"/>
          </w:tcPr>
          <w:p w14:paraId="0F707ACC" w14:textId="77777777" w:rsidR="00E07BFD" w:rsidRPr="00C90BCB" w:rsidRDefault="00E07BFD">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6923A6A5" w14:textId="77777777" w:rsidR="00E07BFD" w:rsidRPr="00425F69" w:rsidRDefault="00E07BFD">
            <w:pPr>
              <w:tabs>
                <w:tab w:val="decimal" w:pos="1083"/>
              </w:tabs>
              <w:ind w:left="-108" w:right="-108"/>
              <w:rPr>
                <w:rFonts w:ascii="Calibri" w:hAnsi="Calibri" w:cs="Calibri"/>
                <w:sz w:val="22"/>
                <w:szCs w:val="22"/>
              </w:rPr>
            </w:pPr>
          </w:p>
        </w:tc>
        <w:tc>
          <w:tcPr>
            <w:tcW w:w="1161" w:type="dxa"/>
          </w:tcPr>
          <w:p w14:paraId="17BCED2C" w14:textId="77777777" w:rsidR="00E07BFD" w:rsidRPr="00425F69" w:rsidRDefault="00E07BFD">
            <w:pPr>
              <w:tabs>
                <w:tab w:val="decimal" w:pos="947"/>
              </w:tabs>
              <w:ind w:left="-108" w:right="-108"/>
              <w:rPr>
                <w:rFonts w:ascii="Calibri" w:eastAsia="Calibri" w:hAnsi="Calibri" w:cs="Calibri"/>
                <w:sz w:val="22"/>
                <w:szCs w:val="22"/>
              </w:rPr>
            </w:pPr>
          </w:p>
        </w:tc>
        <w:tc>
          <w:tcPr>
            <w:tcW w:w="1530" w:type="dxa"/>
            <w:vAlign w:val="bottom"/>
          </w:tcPr>
          <w:p w14:paraId="45E373AC" w14:textId="34245083" w:rsidR="00E07BFD"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817,685</w:t>
            </w:r>
          </w:p>
        </w:tc>
        <w:tc>
          <w:tcPr>
            <w:tcW w:w="270" w:type="dxa"/>
          </w:tcPr>
          <w:p w14:paraId="41D95A49" w14:textId="77777777" w:rsidR="00E07BFD" w:rsidRPr="00425F69"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98354" w14:textId="7A8768D5" w:rsidR="00E07BFD" w:rsidRPr="00F054E1" w:rsidRDefault="00F054E1">
            <w:pPr>
              <w:tabs>
                <w:tab w:val="decimal" w:pos="1272"/>
              </w:tabs>
              <w:ind w:left="-108" w:right="-108"/>
              <w:rPr>
                <w:rFonts w:ascii="Calibri" w:eastAsia="Calibri" w:hAnsi="Calibri" w:cstheme="minorBidi"/>
                <w:sz w:val="22"/>
                <w:szCs w:val="22"/>
              </w:rPr>
            </w:pPr>
            <w:r>
              <w:rPr>
                <w:rFonts w:ascii="Calibri" w:eastAsia="Calibri" w:hAnsi="Calibri" w:cs="Calibri"/>
                <w:sz w:val="22"/>
                <w:szCs w:val="22"/>
              </w:rPr>
              <w:t>486</w:t>
            </w:r>
            <w:r w:rsidR="0055171D">
              <w:rPr>
                <w:rFonts w:ascii="Calibri" w:eastAsia="Calibri" w:hAnsi="Calibri" w:cstheme="minorBidi"/>
                <w:sz w:val="22"/>
                <w:szCs w:val="22"/>
              </w:rPr>
              <w:t>,278</w:t>
            </w:r>
          </w:p>
        </w:tc>
      </w:tr>
      <w:tr w:rsidR="00361587" w:rsidRPr="003C4453" w14:paraId="6CF3CE0A" w14:textId="77777777">
        <w:trPr>
          <w:cantSplit/>
          <w:trHeight w:val="39"/>
        </w:trPr>
        <w:tc>
          <w:tcPr>
            <w:tcW w:w="3960" w:type="dxa"/>
          </w:tcPr>
          <w:p w14:paraId="648C8A15" w14:textId="3C5351DE" w:rsidR="00361587" w:rsidRPr="00361587" w:rsidRDefault="00361587">
            <w:pPr>
              <w:spacing w:line="240" w:lineRule="atLeast"/>
              <w:ind w:left="19"/>
              <w:rPr>
                <w:rFonts w:ascii="Calibri" w:hAnsi="Calibri" w:cs="Browallia New"/>
                <w:sz w:val="22"/>
                <w:szCs w:val="28"/>
              </w:rPr>
            </w:pPr>
            <w:r>
              <w:rPr>
                <w:rFonts w:ascii="Calibri" w:hAnsi="Calibri" w:cs="Browallia New"/>
                <w:i/>
                <w:iCs/>
                <w:sz w:val="22"/>
                <w:szCs w:val="28"/>
              </w:rPr>
              <w:t xml:space="preserve">Add </w:t>
            </w:r>
            <w:r>
              <w:rPr>
                <w:rFonts w:ascii="Calibri" w:hAnsi="Calibri" w:cs="Browallia New"/>
                <w:sz w:val="22"/>
                <w:szCs w:val="28"/>
              </w:rPr>
              <w:t>Transfer in</w:t>
            </w:r>
          </w:p>
        </w:tc>
        <w:tc>
          <w:tcPr>
            <w:tcW w:w="810" w:type="dxa"/>
          </w:tcPr>
          <w:p w14:paraId="7E9A2330" w14:textId="77777777" w:rsidR="00361587" w:rsidRPr="00425F69" w:rsidRDefault="00361587">
            <w:pPr>
              <w:tabs>
                <w:tab w:val="decimal" w:pos="1083"/>
              </w:tabs>
              <w:ind w:left="-108" w:right="-108"/>
              <w:rPr>
                <w:rFonts w:ascii="Calibri" w:hAnsi="Calibri" w:cs="Calibri"/>
                <w:sz w:val="22"/>
                <w:szCs w:val="22"/>
              </w:rPr>
            </w:pPr>
          </w:p>
        </w:tc>
        <w:tc>
          <w:tcPr>
            <w:tcW w:w="1161" w:type="dxa"/>
          </w:tcPr>
          <w:p w14:paraId="7A44E74A" w14:textId="77777777" w:rsidR="00361587" w:rsidRPr="00425F69" w:rsidRDefault="00361587">
            <w:pPr>
              <w:tabs>
                <w:tab w:val="decimal" w:pos="947"/>
              </w:tabs>
              <w:ind w:left="-108" w:right="-108"/>
              <w:rPr>
                <w:rFonts w:ascii="Calibri" w:eastAsia="Calibri" w:hAnsi="Calibri" w:cs="Calibri"/>
                <w:sz w:val="22"/>
                <w:szCs w:val="22"/>
              </w:rPr>
            </w:pPr>
          </w:p>
        </w:tc>
        <w:tc>
          <w:tcPr>
            <w:tcW w:w="1530" w:type="dxa"/>
            <w:vAlign w:val="bottom"/>
          </w:tcPr>
          <w:p w14:paraId="4069EFA7" w14:textId="68B61CE9" w:rsidR="00361587"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800,000</w:t>
            </w:r>
          </w:p>
        </w:tc>
        <w:tc>
          <w:tcPr>
            <w:tcW w:w="270" w:type="dxa"/>
          </w:tcPr>
          <w:p w14:paraId="3B1BB78E" w14:textId="77777777" w:rsidR="00361587" w:rsidRPr="00425F69" w:rsidRDefault="0036158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15D8CEB" w14:textId="37CDB934" w:rsidR="00361587" w:rsidRPr="00F01BC8" w:rsidRDefault="0055171D" w:rsidP="0055171D">
            <w:pPr>
              <w:tabs>
                <w:tab w:val="decimal" w:pos="930"/>
              </w:tabs>
              <w:ind w:left="-108" w:right="-108"/>
              <w:rPr>
                <w:rFonts w:ascii="Calibri" w:eastAsia="Calibri" w:hAnsi="Calibri" w:cs="Calibri"/>
                <w:sz w:val="22"/>
                <w:szCs w:val="22"/>
              </w:rPr>
            </w:pPr>
            <w:r>
              <w:rPr>
                <w:rFonts w:ascii="Calibri" w:eastAsia="Calibri" w:hAnsi="Calibri" w:cs="Calibri"/>
                <w:sz w:val="22"/>
                <w:szCs w:val="22"/>
              </w:rPr>
              <w:t>-</w:t>
            </w:r>
          </w:p>
        </w:tc>
      </w:tr>
      <w:tr w:rsidR="0099172D" w:rsidRPr="003C4453" w14:paraId="6DC31064" w14:textId="77777777">
        <w:trPr>
          <w:cantSplit/>
          <w:trHeight w:val="39"/>
        </w:trPr>
        <w:tc>
          <w:tcPr>
            <w:tcW w:w="3960" w:type="dxa"/>
          </w:tcPr>
          <w:p w14:paraId="79937B31" w14:textId="617654CA" w:rsidR="0099172D" w:rsidRPr="0099172D" w:rsidRDefault="0099172D">
            <w:pPr>
              <w:spacing w:line="240" w:lineRule="atLeast"/>
              <w:ind w:left="19"/>
              <w:rPr>
                <w:rFonts w:ascii="Calibri" w:hAnsi="Calibri" w:cs="Calibri"/>
                <w:sz w:val="22"/>
                <w:szCs w:val="22"/>
              </w:rPr>
            </w:pPr>
            <w:r>
              <w:rPr>
                <w:rFonts w:ascii="Calibri" w:hAnsi="Calibri" w:cs="Calibri"/>
                <w:i/>
                <w:iCs/>
                <w:sz w:val="22"/>
                <w:szCs w:val="22"/>
              </w:rPr>
              <w:t>Less</w:t>
            </w:r>
            <w:r>
              <w:rPr>
                <w:rFonts w:ascii="Calibri" w:hAnsi="Calibri" w:cs="Calibri"/>
                <w:sz w:val="22"/>
                <w:szCs w:val="22"/>
              </w:rPr>
              <w:t xml:space="preserve"> Transfer out</w:t>
            </w:r>
          </w:p>
        </w:tc>
        <w:tc>
          <w:tcPr>
            <w:tcW w:w="810" w:type="dxa"/>
          </w:tcPr>
          <w:p w14:paraId="29E9FA1E" w14:textId="77777777" w:rsidR="0099172D" w:rsidRPr="00425F69" w:rsidRDefault="0099172D">
            <w:pPr>
              <w:tabs>
                <w:tab w:val="decimal" w:pos="1083"/>
              </w:tabs>
              <w:ind w:left="-108" w:right="-108"/>
              <w:rPr>
                <w:rFonts w:ascii="Calibri" w:hAnsi="Calibri" w:cs="Calibri"/>
                <w:sz w:val="22"/>
                <w:szCs w:val="22"/>
              </w:rPr>
            </w:pPr>
          </w:p>
        </w:tc>
        <w:tc>
          <w:tcPr>
            <w:tcW w:w="1161" w:type="dxa"/>
          </w:tcPr>
          <w:p w14:paraId="102D195B" w14:textId="77777777" w:rsidR="0099172D" w:rsidRPr="00425F69" w:rsidRDefault="0099172D">
            <w:pPr>
              <w:tabs>
                <w:tab w:val="decimal" w:pos="947"/>
              </w:tabs>
              <w:ind w:left="-108" w:right="-108"/>
              <w:rPr>
                <w:rFonts w:ascii="Calibri" w:eastAsia="Calibri" w:hAnsi="Calibri" w:cs="Calibri"/>
                <w:sz w:val="22"/>
                <w:szCs w:val="22"/>
              </w:rPr>
            </w:pPr>
          </w:p>
        </w:tc>
        <w:tc>
          <w:tcPr>
            <w:tcW w:w="1530" w:type="dxa"/>
            <w:vAlign w:val="bottom"/>
          </w:tcPr>
          <w:p w14:paraId="2D328456" w14:textId="6605ECF6" w:rsidR="0099172D"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(1,795,100)</w:t>
            </w:r>
          </w:p>
        </w:tc>
        <w:tc>
          <w:tcPr>
            <w:tcW w:w="270" w:type="dxa"/>
          </w:tcPr>
          <w:p w14:paraId="060BADA3" w14:textId="77777777" w:rsidR="0099172D" w:rsidRPr="00425F69" w:rsidRDefault="009917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9110A41" w14:textId="6A46C340" w:rsidR="0099172D" w:rsidRPr="00F01BC8" w:rsidRDefault="0055171D" w:rsidP="0055171D">
            <w:pPr>
              <w:tabs>
                <w:tab w:val="decimal" w:pos="930"/>
              </w:tabs>
              <w:ind w:left="-108" w:right="-108"/>
              <w:rPr>
                <w:rFonts w:ascii="Calibri" w:eastAsia="Calibri" w:hAnsi="Calibri" w:cs="Calibri"/>
                <w:sz w:val="22"/>
                <w:szCs w:val="22"/>
              </w:rPr>
            </w:pPr>
            <w:r>
              <w:rPr>
                <w:rFonts w:ascii="Calibri" w:eastAsia="Calibri" w:hAnsi="Calibri" w:cs="Calibri"/>
                <w:sz w:val="22"/>
                <w:szCs w:val="22"/>
              </w:rPr>
              <w:t>-</w:t>
            </w:r>
          </w:p>
        </w:tc>
      </w:tr>
      <w:tr w:rsidR="001A152F" w:rsidRPr="003C4453" w14:paraId="3D29C0F8" w14:textId="77777777">
        <w:trPr>
          <w:cantSplit/>
          <w:trHeight w:val="39"/>
        </w:trPr>
        <w:tc>
          <w:tcPr>
            <w:tcW w:w="3960" w:type="dxa"/>
          </w:tcPr>
          <w:p w14:paraId="55835530" w14:textId="4FC9A286" w:rsidR="001A152F" w:rsidRPr="001A152F" w:rsidRDefault="001A152F">
            <w:pPr>
              <w:spacing w:line="240" w:lineRule="atLeast"/>
              <w:ind w:left="19"/>
              <w:rPr>
                <w:rFonts w:ascii="Calibri" w:hAnsi="Calibri" w:cs="Calibri"/>
                <w:sz w:val="22"/>
                <w:szCs w:val="22"/>
              </w:rPr>
            </w:pPr>
            <w:r>
              <w:rPr>
                <w:rFonts w:ascii="Calibri" w:hAnsi="Calibri" w:cs="Calibri"/>
                <w:i/>
                <w:iCs/>
                <w:sz w:val="22"/>
                <w:szCs w:val="22"/>
              </w:rPr>
              <w:t xml:space="preserve">Less </w:t>
            </w:r>
            <w:r w:rsidR="00E70261">
              <w:rPr>
                <w:rFonts w:ascii="Calibri" w:hAnsi="Calibri" w:cs="Calibri"/>
                <w:sz w:val="22"/>
                <w:szCs w:val="22"/>
              </w:rPr>
              <w:t>Writ</w:t>
            </w:r>
            <w:r w:rsidR="00F760C2">
              <w:rPr>
                <w:rFonts w:ascii="Calibri" w:hAnsi="Calibri" w:cs="Calibri"/>
                <w:sz w:val="22"/>
                <w:szCs w:val="22"/>
              </w:rPr>
              <w:t>t</w:t>
            </w:r>
            <w:r w:rsidR="00E70261">
              <w:rPr>
                <w:rFonts w:ascii="Calibri" w:hAnsi="Calibri" w:cs="Calibri"/>
                <w:sz w:val="22"/>
                <w:szCs w:val="22"/>
              </w:rPr>
              <w:t>e</w:t>
            </w:r>
            <w:r w:rsidR="00F760C2">
              <w:rPr>
                <w:rFonts w:ascii="Calibri" w:hAnsi="Calibri" w:cs="Calibri"/>
                <w:sz w:val="22"/>
                <w:szCs w:val="22"/>
              </w:rPr>
              <w:t>n</w:t>
            </w:r>
            <w:r w:rsidR="00E70261">
              <w:rPr>
                <w:rFonts w:ascii="Calibri" w:hAnsi="Calibri" w:cs="Calibri"/>
                <w:sz w:val="22"/>
                <w:szCs w:val="22"/>
              </w:rPr>
              <w:t>-off</w:t>
            </w:r>
          </w:p>
        </w:tc>
        <w:tc>
          <w:tcPr>
            <w:tcW w:w="810" w:type="dxa"/>
          </w:tcPr>
          <w:p w14:paraId="2A67FFD6" w14:textId="77777777" w:rsidR="001A152F" w:rsidRPr="00425F69" w:rsidRDefault="001A152F">
            <w:pPr>
              <w:tabs>
                <w:tab w:val="decimal" w:pos="1083"/>
              </w:tabs>
              <w:ind w:left="-108" w:right="-108"/>
              <w:rPr>
                <w:rFonts w:ascii="Calibri" w:hAnsi="Calibri" w:cs="Calibri"/>
                <w:sz w:val="22"/>
                <w:szCs w:val="22"/>
              </w:rPr>
            </w:pPr>
          </w:p>
        </w:tc>
        <w:tc>
          <w:tcPr>
            <w:tcW w:w="1161" w:type="dxa"/>
          </w:tcPr>
          <w:p w14:paraId="72CE6FB5" w14:textId="77777777" w:rsidR="001A152F" w:rsidRPr="00425F69" w:rsidRDefault="001A152F">
            <w:pPr>
              <w:tabs>
                <w:tab w:val="decimal" w:pos="947"/>
              </w:tabs>
              <w:ind w:left="-108" w:right="-108"/>
              <w:rPr>
                <w:rFonts w:ascii="Calibri" w:eastAsia="Calibri" w:hAnsi="Calibri" w:cs="Calibri"/>
                <w:sz w:val="22"/>
                <w:szCs w:val="22"/>
              </w:rPr>
            </w:pPr>
          </w:p>
        </w:tc>
        <w:tc>
          <w:tcPr>
            <w:tcW w:w="1530" w:type="dxa"/>
            <w:vAlign w:val="bottom"/>
          </w:tcPr>
          <w:p w14:paraId="74A07115" w14:textId="7260604E" w:rsidR="001A152F"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(7,305,497)</w:t>
            </w:r>
          </w:p>
        </w:tc>
        <w:tc>
          <w:tcPr>
            <w:tcW w:w="270" w:type="dxa"/>
          </w:tcPr>
          <w:p w14:paraId="4A1F160F" w14:textId="77777777" w:rsidR="001A152F" w:rsidRPr="00425F69" w:rsidRDefault="001A152F">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59E18CA" w14:textId="772C8C8F" w:rsidR="001A152F" w:rsidRPr="00F01BC8" w:rsidRDefault="0055171D" w:rsidP="0055171D">
            <w:pPr>
              <w:tabs>
                <w:tab w:val="decimal" w:pos="1272"/>
              </w:tabs>
              <w:ind w:left="-108" w:right="-108"/>
              <w:rPr>
                <w:rFonts w:ascii="Calibri" w:eastAsia="Calibri" w:hAnsi="Calibri" w:cs="Calibri"/>
                <w:sz w:val="22"/>
                <w:szCs w:val="22"/>
              </w:rPr>
            </w:pPr>
            <w:r>
              <w:rPr>
                <w:rFonts w:ascii="Calibri" w:eastAsia="Calibri" w:hAnsi="Calibri" w:cs="Calibri"/>
                <w:sz w:val="22"/>
                <w:szCs w:val="22"/>
              </w:rPr>
              <w:t>(36,763)</w:t>
            </w:r>
          </w:p>
        </w:tc>
      </w:tr>
      <w:tr w:rsidR="00E07BFD" w:rsidRPr="003C4453" w14:paraId="2C06D55D" w14:textId="77777777">
        <w:trPr>
          <w:cantSplit/>
          <w:trHeight w:val="39"/>
        </w:trPr>
        <w:tc>
          <w:tcPr>
            <w:tcW w:w="3960" w:type="dxa"/>
          </w:tcPr>
          <w:p w14:paraId="47B236F1" w14:textId="77777777" w:rsidR="00E07BFD" w:rsidRPr="00D601C7" w:rsidRDefault="00E07BFD">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Pr="00F01BC8">
              <w:rPr>
                <w:rFonts w:ascii="Calibri" w:hAnsi="Calibri" w:cs="Calibri"/>
                <w:sz w:val="22"/>
                <w:szCs w:val="22"/>
              </w:rPr>
              <w:t>Depreciation for the period</w:t>
            </w:r>
          </w:p>
        </w:tc>
        <w:tc>
          <w:tcPr>
            <w:tcW w:w="810" w:type="dxa"/>
          </w:tcPr>
          <w:p w14:paraId="1AF29578" w14:textId="77777777" w:rsidR="00E07BFD" w:rsidRPr="00425F69" w:rsidRDefault="00E07BFD">
            <w:pPr>
              <w:tabs>
                <w:tab w:val="decimal" w:pos="1083"/>
              </w:tabs>
              <w:ind w:left="-108" w:right="-108"/>
              <w:rPr>
                <w:rFonts w:ascii="Calibri" w:hAnsi="Calibri" w:cs="Calibri"/>
                <w:sz w:val="22"/>
                <w:szCs w:val="22"/>
              </w:rPr>
            </w:pPr>
          </w:p>
        </w:tc>
        <w:tc>
          <w:tcPr>
            <w:tcW w:w="1161" w:type="dxa"/>
          </w:tcPr>
          <w:p w14:paraId="675CCEDE" w14:textId="77777777" w:rsidR="00E07BFD" w:rsidRPr="00425F69" w:rsidRDefault="00E07BFD">
            <w:pPr>
              <w:tabs>
                <w:tab w:val="decimal" w:pos="947"/>
              </w:tabs>
              <w:ind w:left="-108" w:right="-108"/>
              <w:rPr>
                <w:rFonts w:ascii="Calibri" w:eastAsia="Calibri" w:hAnsi="Calibri" w:cs="Calibri"/>
                <w:sz w:val="22"/>
                <w:szCs w:val="22"/>
              </w:rPr>
            </w:pPr>
          </w:p>
        </w:tc>
        <w:tc>
          <w:tcPr>
            <w:tcW w:w="1530" w:type="dxa"/>
            <w:vAlign w:val="bottom"/>
          </w:tcPr>
          <w:p w14:paraId="6E791647" w14:textId="48B92E1E" w:rsidR="00E07BFD"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(25,067,684)</w:t>
            </w:r>
          </w:p>
        </w:tc>
        <w:tc>
          <w:tcPr>
            <w:tcW w:w="270" w:type="dxa"/>
          </w:tcPr>
          <w:p w14:paraId="365896C2" w14:textId="77777777" w:rsidR="00E07BFD" w:rsidRPr="00425F69"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8C7" w14:textId="03BC51DE" w:rsidR="00E07BFD"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(6,280,620)</w:t>
            </w:r>
          </w:p>
        </w:tc>
      </w:tr>
      <w:tr w:rsidR="0048110B" w:rsidRPr="003C4453" w14:paraId="1796E9A8" w14:textId="77777777">
        <w:trPr>
          <w:cantSplit/>
          <w:trHeight w:val="39"/>
        </w:trPr>
        <w:tc>
          <w:tcPr>
            <w:tcW w:w="3960" w:type="dxa"/>
          </w:tcPr>
          <w:p w14:paraId="1D184114" w14:textId="54BAFD24" w:rsidR="0048110B" w:rsidRPr="00F01BC8" w:rsidRDefault="0048110B">
            <w:pPr>
              <w:spacing w:line="240" w:lineRule="atLeast"/>
              <w:ind w:left="19"/>
              <w:rPr>
                <w:rFonts w:ascii="Calibri" w:hAnsi="Calibri" w:cs="Calibri"/>
                <w:i/>
                <w:iCs/>
                <w:sz w:val="22"/>
                <w:szCs w:val="22"/>
              </w:rPr>
            </w:pPr>
            <w:r>
              <w:rPr>
                <w:rFonts w:ascii="Calibri" w:hAnsi="Calibri" w:cs="Calibri"/>
                <w:i/>
                <w:iCs/>
                <w:sz w:val="22"/>
                <w:szCs w:val="22"/>
              </w:rPr>
              <w:t xml:space="preserve">Add </w:t>
            </w:r>
            <w:r w:rsidR="002C1D09">
              <w:rPr>
                <w:rFonts w:ascii="Calibri" w:hAnsi="Calibri" w:cs="Calibri"/>
                <w:i/>
                <w:iCs/>
                <w:sz w:val="22"/>
                <w:szCs w:val="22"/>
              </w:rPr>
              <w:t>Accumulate</w:t>
            </w:r>
            <w:r w:rsidR="00FE718C">
              <w:rPr>
                <w:rFonts w:ascii="Calibri" w:hAnsi="Calibri" w:cs="Calibri"/>
                <w:i/>
                <w:iCs/>
                <w:sz w:val="22"/>
                <w:szCs w:val="22"/>
              </w:rPr>
              <w:t xml:space="preserve"> depreciation of deposal</w:t>
            </w:r>
          </w:p>
        </w:tc>
        <w:tc>
          <w:tcPr>
            <w:tcW w:w="810" w:type="dxa"/>
          </w:tcPr>
          <w:p w14:paraId="46855BF4" w14:textId="77777777" w:rsidR="0048110B" w:rsidRPr="00425F69" w:rsidRDefault="0048110B">
            <w:pPr>
              <w:tabs>
                <w:tab w:val="decimal" w:pos="1083"/>
              </w:tabs>
              <w:ind w:left="-108" w:right="-108"/>
              <w:rPr>
                <w:rFonts w:ascii="Calibri" w:hAnsi="Calibri" w:cs="Calibri"/>
                <w:sz w:val="22"/>
                <w:szCs w:val="22"/>
              </w:rPr>
            </w:pPr>
          </w:p>
        </w:tc>
        <w:tc>
          <w:tcPr>
            <w:tcW w:w="1161" w:type="dxa"/>
          </w:tcPr>
          <w:p w14:paraId="0525889E" w14:textId="77777777" w:rsidR="0048110B" w:rsidRPr="00425F69" w:rsidRDefault="0048110B">
            <w:pPr>
              <w:tabs>
                <w:tab w:val="decimal" w:pos="947"/>
              </w:tabs>
              <w:ind w:left="-108" w:right="-108"/>
              <w:rPr>
                <w:rFonts w:ascii="Calibri" w:eastAsia="Calibri" w:hAnsi="Calibri" w:cs="Calibri"/>
                <w:sz w:val="22"/>
                <w:szCs w:val="22"/>
              </w:rPr>
            </w:pPr>
          </w:p>
        </w:tc>
        <w:tc>
          <w:tcPr>
            <w:tcW w:w="1530" w:type="dxa"/>
            <w:vAlign w:val="bottom"/>
          </w:tcPr>
          <w:p w14:paraId="0BF6DB3C" w14:textId="0BB95618" w:rsidR="0048110B"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33,085</w:t>
            </w:r>
          </w:p>
        </w:tc>
        <w:tc>
          <w:tcPr>
            <w:tcW w:w="270" w:type="dxa"/>
          </w:tcPr>
          <w:p w14:paraId="18454B5D" w14:textId="77777777" w:rsidR="0048110B" w:rsidRPr="00425F69" w:rsidRDefault="0048110B">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568FBF6" w14:textId="5068BFDE" w:rsidR="0048110B" w:rsidRPr="00F01BC8" w:rsidRDefault="00FE718C">
            <w:pPr>
              <w:tabs>
                <w:tab w:val="decimal" w:pos="1272"/>
              </w:tabs>
              <w:ind w:left="-108" w:right="-108"/>
              <w:rPr>
                <w:rFonts w:ascii="Calibri" w:eastAsia="Calibri" w:hAnsi="Calibri" w:cs="Calibri"/>
                <w:sz w:val="22"/>
                <w:szCs w:val="22"/>
              </w:rPr>
            </w:pPr>
            <w:r>
              <w:rPr>
                <w:rFonts w:ascii="Calibri" w:eastAsia="Calibri" w:hAnsi="Calibri" w:cs="Calibri"/>
                <w:sz w:val="22"/>
                <w:szCs w:val="22"/>
              </w:rPr>
              <w:t>33,085</w:t>
            </w:r>
          </w:p>
        </w:tc>
      </w:tr>
      <w:tr w:rsidR="00E07BFD" w:rsidRPr="003C4453" w14:paraId="1CCC5262" w14:textId="77777777">
        <w:trPr>
          <w:cantSplit/>
          <w:trHeight w:val="39"/>
        </w:trPr>
        <w:tc>
          <w:tcPr>
            <w:tcW w:w="4770" w:type="dxa"/>
            <w:gridSpan w:val="2"/>
          </w:tcPr>
          <w:p w14:paraId="73942638" w14:textId="10C4E4A4" w:rsidR="00E07BFD" w:rsidRPr="006733DB" w:rsidRDefault="00E07BFD">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 xml:space="preserve">et book amount at </w:t>
            </w:r>
            <w:r w:rsidR="002F76AB">
              <w:rPr>
                <w:rFonts w:ascii="Calibri" w:hAnsi="Calibri" w:cs="Calibri"/>
                <w:b/>
                <w:bCs/>
                <w:sz w:val="22"/>
                <w:szCs w:val="22"/>
              </w:rPr>
              <w:t xml:space="preserve">30 </w:t>
            </w:r>
            <w:r w:rsidR="00A0183B">
              <w:rPr>
                <w:rFonts w:ascii="Calibri" w:hAnsi="Calibri" w:cs="Calibri"/>
                <w:b/>
                <w:bCs/>
                <w:sz w:val="22"/>
                <w:szCs w:val="22"/>
              </w:rPr>
              <w:t>September</w:t>
            </w:r>
            <w:r w:rsidRPr="006733DB">
              <w:rPr>
                <w:rFonts w:ascii="Calibri" w:hAnsi="Calibri" w:cs="Calibri"/>
                <w:b/>
                <w:bCs/>
                <w:sz w:val="22"/>
                <w:szCs w:val="22"/>
              </w:rPr>
              <w:t xml:space="preserve"> 202</w:t>
            </w:r>
            <w:r>
              <w:rPr>
                <w:rFonts w:ascii="Calibri" w:hAnsi="Calibri" w:cs="Calibri"/>
                <w:b/>
                <w:bCs/>
                <w:sz w:val="22"/>
                <w:szCs w:val="22"/>
              </w:rPr>
              <w:t>4</w:t>
            </w:r>
          </w:p>
        </w:tc>
        <w:tc>
          <w:tcPr>
            <w:tcW w:w="1161" w:type="dxa"/>
            <w:vAlign w:val="bottom"/>
          </w:tcPr>
          <w:p w14:paraId="158B1A6C" w14:textId="77777777" w:rsidR="00E07BFD" w:rsidRPr="006733DB" w:rsidRDefault="00E07BFD">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4816041" w14:textId="06CD45ED" w:rsidR="00E07BFD" w:rsidRPr="006733DB" w:rsidRDefault="00FE718C">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234,545,290</w:t>
            </w:r>
          </w:p>
        </w:tc>
        <w:tc>
          <w:tcPr>
            <w:tcW w:w="270" w:type="dxa"/>
            <w:vAlign w:val="bottom"/>
          </w:tcPr>
          <w:p w14:paraId="425647DF" w14:textId="77777777" w:rsidR="00E07BFD" w:rsidRPr="006733DB" w:rsidRDefault="00E07BFD">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31020F0" w14:textId="3551C97F" w:rsidR="00E07BFD" w:rsidRPr="006733DB" w:rsidRDefault="00FE718C">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141,581,215</w:t>
            </w:r>
          </w:p>
        </w:tc>
      </w:tr>
    </w:tbl>
    <w:p w14:paraId="7C6CD40B" w14:textId="77777777" w:rsidR="00BC3F13" w:rsidRPr="000641E4" w:rsidRDefault="00BC3F13" w:rsidP="000641E4">
      <w:pPr>
        <w:tabs>
          <w:tab w:val="left" w:pos="450"/>
        </w:tabs>
        <w:spacing w:line="240" w:lineRule="atLeast"/>
        <w:jc w:val="both"/>
        <w:rPr>
          <w:rFonts w:ascii="Calibri" w:eastAsia="Arial Unicode MS" w:hAnsi="Calibri" w:cstheme="minorBidi"/>
          <w:sz w:val="22"/>
          <w:szCs w:val="22"/>
        </w:rPr>
      </w:pPr>
    </w:p>
    <w:p w14:paraId="4C1CA2A2" w14:textId="79D71C06" w:rsidR="006733DB" w:rsidRDefault="006733DB" w:rsidP="004D6244">
      <w:pPr>
        <w:tabs>
          <w:tab w:val="left" w:pos="450"/>
        </w:tabs>
        <w:spacing w:line="240" w:lineRule="atLeast"/>
        <w:ind w:left="540"/>
        <w:jc w:val="both"/>
        <w:rPr>
          <w:rFonts w:ascii="Calibri" w:eastAsia="Arial Unicode MS" w:hAnsi="Calibri" w:cstheme="minorBidi"/>
          <w:sz w:val="22"/>
          <w:szCs w:val="22"/>
        </w:rPr>
      </w:pPr>
      <w:r w:rsidRPr="006733DB">
        <w:rPr>
          <w:rFonts w:ascii="Calibri" w:eastAsia="Arial Unicode MS" w:hAnsi="Calibri" w:cs="Cordia New"/>
          <w:sz w:val="22"/>
          <w:szCs w:val="22"/>
        </w:rPr>
        <w:t xml:space="preserve">As at </w:t>
      </w:r>
      <w:r w:rsidR="002F76AB">
        <w:rPr>
          <w:rFonts w:ascii="Calibri" w:eastAsia="Arial Unicode MS" w:hAnsi="Calibri" w:cs="Cordia New"/>
          <w:sz w:val="22"/>
          <w:szCs w:val="22"/>
        </w:rPr>
        <w:t xml:space="preserve">30 </w:t>
      </w:r>
      <w:r w:rsidR="009957A3">
        <w:rPr>
          <w:rFonts w:ascii="Calibri" w:eastAsia="Arial Unicode MS" w:hAnsi="Calibri" w:cs="Cordia New"/>
          <w:sz w:val="22"/>
          <w:szCs w:val="22"/>
        </w:rPr>
        <w:t>September</w:t>
      </w:r>
      <w:r w:rsidR="000641E4">
        <w:rPr>
          <w:rFonts w:ascii="Calibri" w:eastAsia="Arial Unicode MS" w:hAnsi="Calibri" w:cs="Cordia New"/>
          <w:sz w:val="22"/>
          <w:szCs w:val="22"/>
        </w:rPr>
        <w:t xml:space="preserve"> 2024 and </w:t>
      </w:r>
      <w:r w:rsidR="001B0671">
        <w:rPr>
          <w:rFonts w:ascii="Calibri" w:eastAsia="Arial Unicode MS" w:hAnsi="Calibri" w:cs="Cordia New"/>
          <w:sz w:val="22"/>
          <w:szCs w:val="22"/>
        </w:rPr>
        <w:t>31 December</w:t>
      </w:r>
      <w:r w:rsidRPr="006733DB">
        <w:rPr>
          <w:rFonts w:ascii="Calibri" w:eastAsia="Arial Unicode MS" w:hAnsi="Calibri" w:cs="Cordia New"/>
          <w:sz w:val="22"/>
          <w:szCs w:val="22"/>
        </w:rPr>
        <w:t xml:space="preserve"> 2023,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DA4793">
        <w:rPr>
          <w:rFonts w:ascii="Calibri" w:eastAsia="Arial Unicode MS" w:hAnsi="Calibri" w:cs="Calibri"/>
          <w:sz w:val="22"/>
          <w:szCs w:val="22"/>
        </w:rPr>
        <w:t xml:space="preserve">per details as note </w:t>
      </w:r>
      <w:r w:rsidR="00DA4793" w:rsidRPr="00DA4793">
        <w:rPr>
          <w:rFonts w:ascii="Calibri" w:eastAsia="Arial Unicode MS" w:hAnsi="Calibri" w:cstheme="minorBidi"/>
          <w:sz w:val="22"/>
          <w:szCs w:val="22"/>
        </w:rPr>
        <w:t>15</w:t>
      </w:r>
      <w:r w:rsidR="009E1DE1" w:rsidRPr="00DA4793">
        <w:rPr>
          <w:rFonts w:ascii="Calibri" w:eastAsia="Arial Unicode MS" w:hAnsi="Calibri" w:cstheme="minorBidi" w:hint="cs"/>
          <w:sz w:val="22"/>
          <w:szCs w:val="22"/>
          <w:cs/>
        </w:rPr>
        <w:t>.</w:t>
      </w:r>
    </w:p>
    <w:p w14:paraId="00C1FB52" w14:textId="77777777" w:rsidR="00E75008" w:rsidRDefault="00E75008" w:rsidP="00A32E6C">
      <w:pPr>
        <w:tabs>
          <w:tab w:val="left" w:pos="450"/>
        </w:tabs>
        <w:spacing w:line="240" w:lineRule="atLeast"/>
        <w:jc w:val="both"/>
        <w:rPr>
          <w:rFonts w:ascii="Calibri" w:hAnsi="Calibri" w:cs="Calibri"/>
        </w:rPr>
      </w:pPr>
    </w:p>
    <w:p w14:paraId="039839D1" w14:textId="3B59023D" w:rsidR="005A72C8" w:rsidRPr="00660B82" w:rsidRDefault="000641E4"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Intangible asset</w:t>
      </w:r>
      <w:r w:rsidR="00EC4510">
        <w:rPr>
          <w:rFonts w:ascii="Calibri" w:eastAsia="Arial Unicode MS" w:hAnsi="Calibri" w:cstheme="minorBidi"/>
          <w:b/>
          <w:bCs/>
          <w:sz w:val="22"/>
          <w:szCs w:val="22"/>
        </w:rPr>
        <w:t>s</w:t>
      </w:r>
    </w:p>
    <w:p w14:paraId="4FD33E72" w14:textId="77777777" w:rsidR="00660B82" w:rsidRDefault="00660B82" w:rsidP="00660B82">
      <w:pPr>
        <w:spacing w:line="240" w:lineRule="atLeast"/>
        <w:ind w:left="540"/>
        <w:rPr>
          <w:rFonts w:ascii="Calibri" w:eastAsia="Arial Unicode MS" w:hAnsi="Calibri" w:cs="Calibri"/>
          <w:b/>
          <w:bCs/>
          <w:sz w:val="24"/>
          <w:szCs w:val="24"/>
        </w:rPr>
      </w:pPr>
    </w:p>
    <w:p w14:paraId="5D7B4988" w14:textId="02F8A464" w:rsidR="000641E4" w:rsidRDefault="000641E4" w:rsidP="000641E4">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 xml:space="preserve">Movement in </w:t>
      </w:r>
      <w:r>
        <w:rPr>
          <w:rFonts w:ascii="Calibri" w:eastAsia="Arial Unicode MS" w:hAnsi="Calibri" w:cstheme="minorBidi"/>
          <w:sz w:val="22"/>
          <w:szCs w:val="22"/>
        </w:rPr>
        <w:t>intangible asset</w:t>
      </w:r>
      <w:r w:rsidRPr="00211EC9">
        <w:rPr>
          <w:rFonts w:ascii="Calibri" w:eastAsia="Arial Unicode MS" w:hAnsi="Calibri" w:cstheme="minorBidi"/>
          <w:sz w:val="22"/>
          <w:szCs w:val="22"/>
        </w:rPr>
        <w:t xml:space="preserve"> for the </w:t>
      </w:r>
      <w:r w:rsidR="007E2A1A">
        <w:rPr>
          <w:rFonts w:ascii="Calibri" w:eastAsia="Arial Unicode MS" w:hAnsi="Calibri" w:cstheme="minorBidi"/>
          <w:sz w:val="22"/>
          <w:szCs w:val="22"/>
        </w:rPr>
        <w:t>nine</w:t>
      </w:r>
      <w:r w:rsidRPr="00211EC9">
        <w:rPr>
          <w:rFonts w:ascii="Calibri" w:eastAsia="Arial Unicode MS" w:hAnsi="Calibri" w:cstheme="minorBidi"/>
          <w:sz w:val="22"/>
          <w:szCs w:val="22"/>
        </w:rPr>
        <w:t xml:space="preserve">-month period ended </w:t>
      </w:r>
      <w:r w:rsidR="00AE51D9">
        <w:rPr>
          <w:rFonts w:ascii="Calibri" w:eastAsia="Arial Unicode MS" w:hAnsi="Calibri" w:cstheme="minorBidi"/>
          <w:sz w:val="22"/>
          <w:szCs w:val="22"/>
        </w:rPr>
        <w:t xml:space="preserve">30 </w:t>
      </w:r>
      <w:r w:rsidR="00AD5BAA">
        <w:rPr>
          <w:rFonts w:ascii="Calibri" w:eastAsia="Arial Unicode MS" w:hAnsi="Calibri" w:cstheme="minorBidi"/>
          <w:sz w:val="22"/>
          <w:szCs w:val="22"/>
        </w:rPr>
        <w:t>September</w:t>
      </w:r>
      <w:r w:rsidRPr="00211EC9">
        <w:rPr>
          <w:rFonts w:ascii="Calibri" w:eastAsia="Arial Unicode MS" w:hAnsi="Calibri" w:cstheme="minorBidi"/>
          <w:sz w:val="22"/>
          <w:szCs w:val="22"/>
        </w:rPr>
        <w:t xml:space="preserve"> 202</w:t>
      </w:r>
      <w:r>
        <w:rPr>
          <w:rFonts w:ascii="Calibri" w:eastAsia="Arial Unicode MS" w:hAnsi="Calibri" w:cstheme="minorBidi"/>
          <w:sz w:val="22"/>
          <w:szCs w:val="22"/>
        </w:rPr>
        <w:t>4</w:t>
      </w:r>
      <w:r w:rsidRPr="00211EC9">
        <w:rPr>
          <w:rFonts w:ascii="Calibri" w:eastAsia="Arial Unicode MS" w:hAnsi="Calibri" w:cstheme="minorBidi"/>
          <w:sz w:val="22"/>
          <w:szCs w:val="22"/>
        </w:rPr>
        <w:t xml:space="preserve"> is as follows:</w:t>
      </w:r>
    </w:p>
    <w:p w14:paraId="168B24E1" w14:textId="77777777" w:rsidR="00660B82" w:rsidRDefault="00660B82" w:rsidP="002C306E">
      <w:pPr>
        <w:spacing w:line="240" w:lineRule="atLeast"/>
        <w:ind w:left="540"/>
        <w:jc w:val="thaiDistribute"/>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641E4" w:rsidRPr="003C4453" w14:paraId="0777D4D6" w14:textId="77777777">
        <w:trPr>
          <w:cantSplit/>
          <w:tblHeader/>
        </w:trPr>
        <w:tc>
          <w:tcPr>
            <w:tcW w:w="3960" w:type="dxa"/>
          </w:tcPr>
          <w:p w14:paraId="1ABE381B" w14:textId="77777777" w:rsidR="000641E4" w:rsidRPr="00F01BC8" w:rsidRDefault="000641E4">
            <w:pPr>
              <w:pStyle w:val="acctfourfigures"/>
              <w:spacing w:line="240" w:lineRule="atLeast"/>
              <w:jc w:val="center"/>
              <w:rPr>
                <w:rFonts w:ascii="Calibri" w:hAnsi="Calibri" w:cs="Calibri"/>
                <w:szCs w:val="22"/>
                <w:lang w:val="en-US"/>
              </w:rPr>
            </w:pPr>
          </w:p>
        </w:tc>
        <w:tc>
          <w:tcPr>
            <w:tcW w:w="810" w:type="dxa"/>
          </w:tcPr>
          <w:p w14:paraId="0E7B2F1D" w14:textId="77777777" w:rsidR="000641E4" w:rsidRPr="003C4453" w:rsidRDefault="000641E4">
            <w:pPr>
              <w:pStyle w:val="acctmergecolhdg"/>
              <w:spacing w:line="240" w:lineRule="atLeast"/>
              <w:ind w:left="-79" w:right="-79"/>
              <w:rPr>
                <w:rFonts w:ascii="Calibri" w:hAnsi="Calibri" w:cs="Calibri"/>
                <w:b w:val="0"/>
                <w:bCs/>
                <w:szCs w:val="22"/>
              </w:rPr>
            </w:pPr>
          </w:p>
        </w:tc>
        <w:tc>
          <w:tcPr>
            <w:tcW w:w="1161" w:type="dxa"/>
          </w:tcPr>
          <w:p w14:paraId="26CB3411" w14:textId="77777777" w:rsidR="000641E4" w:rsidRPr="003C4453" w:rsidRDefault="000641E4">
            <w:pPr>
              <w:pStyle w:val="acctmergecolhdg"/>
              <w:spacing w:line="240" w:lineRule="atLeast"/>
              <w:rPr>
                <w:rFonts w:ascii="Calibri" w:hAnsi="Calibri" w:cs="Calibri"/>
                <w:b w:val="0"/>
                <w:bCs/>
                <w:szCs w:val="22"/>
              </w:rPr>
            </w:pPr>
          </w:p>
        </w:tc>
        <w:tc>
          <w:tcPr>
            <w:tcW w:w="1530" w:type="dxa"/>
          </w:tcPr>
          <w:p w14:paraId="5C99436B" w14:textId="77777777" w:rsidR="000641E4" w:rsidRPr="00AA45B2" w:rsidRDefault="000641E4">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7EBC5881" w14:textId="77777777" w:rsidR="000641E4" w:rsidRPr="00AA45B2" w:rsidRDefault="000641E4">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1A9C37A4" w14:textId="77777777" w:rsidR="000641E4" w:rsidRPr="00AA45B2" w:rsidRDefault="000641E4">
            <w:pPr>
              <w:pStyle w:val="acctmergecolhdg"/>
              <w:spacing w:line="240" w:lineRule="atLeast"/>
              <w:rPr>
                <w:rFonts w:ascii="Calibri" w:hAnsi="Calibri" w:cs="Calibri"/>
                <w:szCs w:val="22"/>
              </w:rPr>
            </w:pPr>
          </w:p>
        </w:tc>
        <w:tc>
          <w:tcPr>
            <w:tcW w:w="1530" w:type="dxa"/>
          </w:tcPr>
          <w:p w14:paraId="760F3BE8" w14:textId="77777777" w:rsidR="000641E4" w:rsidRPr="00AA45B2" w:rsidRDefault="000641E4">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417A2F5D" w14:textId="77777777" w:rsidR="000641E4" w:rsidRPr="00AA45B2" w:rsidRDefault="000641E4">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641E4" w:rsidRPr="003C4453" w14:paraId="788D86DB" w14:textId="77777777">
        <w:trPr>
          <w:cantSplit/>
          <w:tblHeader/>
        </w:trPr>
        <w:tc>
          <w:tcPr>
            <w:tcW w:w="3960" w:type="dxa"/>
          </w:tcPr>
          <w:p w14:paraId="1B2CC540" w14:textId="77777777" w:rsidR="000641E4" w:rsidRPr="003C4453" w:rsidRDefault="000641E4">
            <w:pPr>
              <w:pStyle w:val="acctfourfigures"/>
              <w:spacing w:line="240" w:lineRule="atLeast"/>
              <w:jc w:val="center"/>
              <w:rPr>
                <w:rFonts w:ascii="Calibri" w:hAnsi="Calibri" w:cs="Calibri"/>
                <w:szCs w:val="22"/>
              </w:rPr>
            </w:pPr>
          </w:p>
        </w:tc>
        <w:tc>
          <w:tcPr>
            <w:tcW w:w="810" w:type="dxa"/>
          </w:tcPr>
          <w:p w14:paraId="1F97E1DF" w14:textId="77777777" w:rsidR="000641E4" w:rsidRPr="003C4453" w:rsidRDefault="000641E4">
            <w:pPr>
              <w:pStyle w:val="acctmergecolhdg"/>
              <w:spacing w:line="240" w:lineRule="atLeast"/>
              <w:ind w:left="-79" w:right="-79"/>
              <w:rPr>
                <w:rFonts w:ascii="Calibri" w:hAnsi="Calibri" w:cs="Calibri"/>
                <w:b w:val="0"/>
                <w:bCs/>
                <w:szCs w:val="22"/>
              </w:rPr>
            </w:pPr>
          </w:p>
        </w:tc>
        <w:tc>
          <w:tcPr>
            <w:tcW w:w="1161" w:type="dxa"/>
          </w:tcPr>
          <w:p w14:paraId="20C0F5A4" w14:textId="77777777" w:rsidR="000641E4" w:rsidRPr="003C4453" w:rsidRDefault="000641E4">
            <w:pPr>
              <w:pStyle w:val="acctmergecolhdg"/>
              <w:spacing w:line="240" w:lineRule="atLeast"/>
              <w:rPr>
                <w:rFonts w:ascii="Calibri" w:hAnsi="Calibri" w:cs="Calibri"/>
                <w:b w:val="0"/>
                <w:bCs/>
                <w:szCs w:val="22"/>
              </w:rPr>
            </w:pPr>
          </w:p>
        </w:tc>
        <w:tc>
          <w:tcPr>
            <w:tcW w:w="3330" w:type="dxa"/>
            <w:gridSpan w:val="3"/>
          </w:tcPr>
          <w:p w14:paraId="259C4EF3" w14:textId="77777777" w:rsidR="000641E4" w:rsidRPr="00AA45B2" w:rsidRDefault="000641E4">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641E4" w:rsidRPr="003C4453" w14:paraId="2910074C" w14:textId="77777777">
        <w:trPr>
          <w:cantSplit/>
          <w:trHeight w:val="39"/>
        </w:trPr>
        <w:tc>
          <w:tcPr>
            <w:tcW w:w="3960" w:type="dxa"/>
          </w:tcPr>
          <w:p w14:paraId="687B83CE" w14:textId="77777777" w:rsidR="000641E4" w:rsidRPr="003C4453" w:rsidRDefault="000641E4">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r>
              <w:rPr>
                <w:rFonts w:ascii="Calibri" w:hAnsi="Calibri" w:cs="Calibri"/>
                <w:sz w:val="22"/>
                <w:szCs w:val="22"/>
              </w:rPr>
              <w:t>a</w:t>
            </w:r>
            <w:r w:rsidRPr="00D601C7">
              <w:rPr>
                <w:rFonts w:ascii="Calibri" w:hAnsi="Calibri" w:cs="Calibri"/>
                <w:sz w:val="22"/>
                <w:szCs w:val="22"/>
              </w:rPr>
              <w:t>t 1 January</w:t>
            </w:r>
            <w:r>
              <w:rPr>
                <w:rFonts w:ascii="Calibri" w:hAnsi="Calibri" w:cs="Calibri"/>
                <w:sz w:val="22"/>
                <w:szCs w:val="22"/>
              </w:rPr>
              <w:t xml:space="preserve"> 2024</w:t>
            </w:r>
          </w:p>
        </w:tc>
        <w:tc>
          <w:tcPr>
            <w:tcW w:w="810" w:type="dxa"/>
          </w:tcPr>
          <w:p w14:paraId="657C669A" w14:textId="77777777" w:rsidR="000641E4" w:rsidRPr="00425F69" w:rsidRDefault="000641E4">
            <w:pPr>
              <w:tabs>
                <w:tab w:val="decimal" w:pos="1083"/>
              </w:tabs>
              <w:ind w:left="-108" w:right="-108"/>
              <w:rPr>
                <w:rFonts w:ascii="Calibri" w:eastAsia="Calibri" w:hAnsi="Calibri" w:cs="Calibri"/>
                <w:sz w:val="22"/>
                <w:szCs w:val="22"/>
              </w:rPr>
            </w:pPr>
          </w:p>
        </w:tc>
        <w:tc>
          <w:tcPr>
            <w:tcW w:w="1161" w:type="dxa"/>
          </w:tcPr>
          <w:p w14:paraId="707909F1" w14:textId="77777777" w:rsidR="000641E4" w:rsidRPr="00425F69" w:rsidRDefault="000641E4">
            <w:pPr>
              <w:tabs>
                <w:tab w:val="decimal" w:pos="947"/>
              </w:tabs>
              <w:ind w:left="-108" w:right="-108"/>
              <w:rPr>
                <w:rFonts w:ascii="Calibri" w:eastAsia="Calibri" w:hAnsi="Calibri" w:cs="Calibri"/>
                <w:sz w:val="22"/>
                <w:szCs w:val="22"/>
              </w:rPr>
            </w:pPr>
          </w:p>
        </w:tc>
        <w:tc>
          <w:tcPr>
            <w:tcW w:w="1530" w:type="dxa"/>
            <w:vAlign w:val="bottom"/>
          </w:tcPr>
          <w:p w14:paraId="6E7F673F" w14:textId="5E9ECFEF" w:rsidR="000641E4" w:rsidRPr="00425F69"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10,916,925</w:t>
            </w:r>
          </w:p>
        </w:tc>
        <w:tc>
          <w:tcPr>
            <w:tcW w:w="270" w:type="dxa"/>
          </w:tcPr>
          <w:p w14:paraId="28A8D01A" w14:textId="77777777" w:rsidR="000641E4" w:rsidRPr="00425F69" w:rsidRDefault="000641E4">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4444CB" w14:textId="7429BA4A" w:rsidR="000641E4" w:rsidRPr="00425F69" w:rsidRDefault="00DE62C9" w:rsidP="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10,857,711</w:t>
            </w:r>
          </w:p>
        </w:tc>
      </w:tr>
      <w:tr w:rsidR="000641E4" w:rsidRPr="003C4453" w14:paraId="15A30DF3" w14:textId="77777777">
        <w:trPr>
          <w:cantSplit/>
          <w:trHeight w:val="39"/>
        </w:trPr>
        <w:tc>
          <w:tcPr>
            <w:tcW w:w="3960" w:type="dxa"/>
          </w:tcPr>
          <w:p w14:paraId="66F4C9A5" w14:textId="77777777" w:rsidR="000641E4" w:rsidRPr="00C90BCB" w:rsidRDefault="000641E4">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57E8B361" w14:textId="77777777" w:rsidR="000641E4" w:rsidRPr="00425F69" w:rsidRDefault="000641E4">
            <w:pPr>
              <w:tabs>
                <w:tab w:val="decimal" w:pos="1083"/>
              </w:tabs>
              <w:ind w:left="-108" w:right="-108"/>
              <w:rPr>
                <w:rFonts w:ascii="Calibri" w:hAnsi="Calibri" w:cs="Calibri"/>
                <w:sz w:val="22"/>
                <w:szCs w:val="22"/>
              </w:rPr>
            </w:pPr>
          </w:p>
        </w:tc>
        <w:tc>
          <w:tcPr>
            <w:tcW w:w="1161" w:type="dxa"/>
          </w:tcPr>
          <w:p w14:paraId="1536746C" w14:textId="77777777" w:rsidR="000641E4" w:rsidRPr="00425F69" w:rsidRDefault="000641E4">
            <w:pPr>
              <w:tabs>
                <w:tab w:val="decimal" w:pos="947"/>
              </w:tabs>
              <w:ind w:left="-108" w:right="-108"/>
              <w:rPr>
                <w:rFonts w:ascii="Calibri" w:eastAsia="Calibri" w:hAnsi="Calibri" w:cs="Calibri"/>
                <w:sz w:val="22"/>
                <w:szCs w:val="22"/>
              </w:rPr>
            </w:pPr>
          </w:p>
        </w:tc>
        <w:tc>
          <w:tcPr>
            <w:tcW w:w="1530" w:type="dxa"/>
            <w:vAlign w:val="bottom"/>
          </w:tcPr>
          <w:p w14:paraId="651D0117" w14:textId="4F3B68BC" w:rsidR="000641E4" w:rsidRPr="00F01BC8" w:rsidRDefault="00045BF0">
            <w:pPr>
              <w:tabs>
                <w:tab w:val="decimal" w:pos="1272"/>
              </w:tabs>
              <w:ind w:left="-108" w:right="-108"/>
              <w:rPr>
                <w:rFonts w:ascii="Calibri" w:eastAsia="Calibri" w:hAnsi="Calibri" w:cs="Calibri"/>
                <w:sz w:val="22"/>
                <w:szCs w:val="22"/>
              </w:rPr>
            </w:pPr>
            <w:r>
              <w:rPr>
                <w:rFonts w:ascii="Calibri" w:eastAsia="Calibri" w:hAnsi="Calibri" w:cs="Calibri"/>
                <w:sz w:val="22"/>
                <w:szCs w:val="22"/>
              </w:rPr>
              <w:t>2,340,907</w:t>
            </w:r>
          </w:p>
        </w:tc>
        <w:tc>
          <w:tcPr>
            <w:tcW w:w="270" w:type="dxa"/>
          </w:tcPr>
          <w:p w14:paraId="24BFAF7E" w14:textId="77777777" w:rsidR="000641E4" w:rsidRPr="00425F69" w:rsidRDefault="000641E4">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8BC29F8" w14:textId="4E0A3EC8" w:rsidR="000641E4" w:rsidRPr="00F01BC8" w:rsidRDefault="00045BF0">
            <w:pPr>
              <w:tabs>
                <w:tab w:val="decimal" w:pos="1272"/>
              </w:tabs>
              <w:ind w:left="-108" w:right="-108"/>
              <w:rPr>
                <w:rFonts w:ascii="Calibri" w:eastAsia="Calibri" w:hAnsi="Calibri" w:cs="Calibri"/>
                <w:sz w:val="22"/>
                <w:szCs w:val="22"/>
              </w:rPr>
            </w:pPr>
            <w:r>
              <w:rPr>
                <w:rFonts w:ascii="Calibri" w:eastAsia="Calibri" w:hAnsi="Calibri" w:cs="Calibri"/>
                <w:sz w:val="22"/>
                <w:szCs w:val="22"/>
              </w:rPr>
              <w:t>2,340,907</w:t>
            </w:r>
          </w:p>
        </w:tc>
      </w:tr>
      <w:tr w:rsidR="000641E4" w:rsidRPr="003C4453" w14:paraId="6809C1DB" w14:textId="77777777">
        <w:trPr>
          <w:cantSplit/>
          <w:trHeight w:val="39"/>
        </w:trPr>
        <w:tc>
          <w:tcPr>
            <w:tcW w:w="3960" w:type="dxa"/>
          </w:tcPr>
          <w:p w14:paraId="259A2ACE" w14:textId="13099F05" w:rsidR="000641E4" w:rsidRPr="00D601C7" w:rsidRDefault="000641E4">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005F2C3C">
              <w:rPr>
                <w:rFonts w:ascii="Calibri" w:hAnsi="Calibri" w:cs="Calibri"/>
                <w:sz w:val="22"/>
                <w:szCs w:val="22"/>
              </w:rPr>
              <w:t>Amortization</w:t>
            </w:r>
            <w:r w:rsidRPr="00F01BC8">
              <w:rPr>
                <w:rFonts w:ascii="Calibri" w:hAnsi="Calibri" w:cs="Calibri"/>
                <w:sz w:val="22"/>
                <w:szCs w:val="22"/>
              </w:rPr>
              <w:t xml:space="preserve"> for the period</w:t>
            </w:r>
          </w:p>
        </w:tc>
        <w:tc>
          <w:tcPr>
            <w:tcW w:w="810" w:type="dxa"/>
          </w:tcPr>
          <w:p w14:paraId="2668F894" w14:textId="77777777" w:rsidR="000641E4" w:rsidRPr="00425F69" w:rsidRDefault="000641E4">
            <w:pPr>
              <w:tabs>
                <w:tab w:val="decimal" w:pos="1083"/>
              </w:tabs>
              <w:ind w:left="-108" w:right="-108"/>
              <w:rPr>
                <w:rFonts w:ascii="Calibri" w:hAnsi="Calibri" w:cs="Calibri"/>
                <w:sz w:val="22"/>
                <w:szCs w:val="22"/>
              </w:rPr>
            </w:pPr>
          </w:p>
        </w:tc>
        <w:tc>
          <w:tcPr>
            <w:tcW w:w="1161" w:type="dxa"/>
          </w:tcPr>
          <w:p w14:paraId="24151425" w14:textId="77777777" w:rsidR="000641E4" w:rsidRPr="00425F69" w:rsidRDefault="000641E4">
            <w:pPr>
              <w:tabs>
                <w:tab w:val="decimal" w:pos="947"/>
              </w:tabs>
              <w:ind w:left="-108" w:right="-108"/>
              <w:rPr>
                <w:rFonts w:ascii="Calibri" w:eastAsia="Calibri" w:hAnsi="Calibri" w:cs="Calibri"/>
                <w:sz w:val="22"/>
                <w:szCs w:val="22"/>
              </w:rPr>
            </w:pPr>
          </w:p>
        </w:tc>
        <w:tc>
          <w:tcPr>
            <w:tcW w:w="1530" w:type="dxa"/>
            <w:vAlign w:val="bottom"/>
          </w:tcPr>
          <w:p w14:paraId="57B282C4" w14:textId="58F76250" w:rsidR="000641E4" w:rsidRPr="00F01BC8" w:rsidRDefault="00045BF0">
            <w:pPr>
              <w:tabs>
                <w:tab w:val="decimal" w:pos="1272"/>
              </w:tabs>
              <w:ind w:left="-108" w:right="-108"/>
              <w:rPr>
                <w:rFonts w:ascii="Calibri" w:eastAsia="Calibri" w:hAnsi="Calibri" w:cs="Calibri"/>
                <w:sz w:val="22"/>
                <w:szCs w:val="22"/>
              </w:rPr>
            </w:pPr>
            <w:r>
              <w:rPr>
                <w:rFonts w:ascii="Calibri" w:eastAsia="Calibri" w:hAnsi="Calibri" w:cs="Calibri"/>
                <w:sz w:val="22"/>
                <w:szCs w:val="22"/>
              </w:rPr>
              <w:t>(3,721,906)</w:t>
            </w:r>
          </w:p>
        </w:tc>
        <w:tc>
          <w:tcPr>
            <w:tcW w:w="270" w:type="dxa"/>
          </w:tcPr>
          <w:p w14:paraId="764F834C" w14:textId="77777777" w:rsidR="000641E4" w:rsidRPr="00425F69" w:rsidRDefault="000641E4">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36D029A" w14:textId="790AD9BA" w:rsidR="000641E4" w:rsidRPr="00F01BC8" w:rsidRDefault="00045BF0">
            <w:pPr>
              <w:tabs>
                <w:tab w:val="decimal" w:pos="1272"/>
              </w:tabs>
              <w:ind w:left="-108" w:right="-108"/>
              <w:rPr>
                <w:rFonts w:ascii="Calibri" w:eastAsia="Calibri" w:hAnsi="Calibri" w:cs="Calibri"/>
                <w:sz w:val="22"/>
                <w:szCs w:val="22"/>
              </w:rPr>
            </w:pPr>
            <w:r>
              <w:rPr>
                <w:rFonts w:ascii="Calibri" w:eastAsia="Calibri" w:hAnsi="Calibri" w:cs="Calibri"/>
                <w:sz w:val="22"/>
                <w:szCs w:val="22"/>
              </w:rPr>
              <w:t>(3,700,995)</w:t>
            </w:r>
          </w:p>
        </w:tc>
      </w:tr>
      <w:tr w:rsidR="000641E4" w:rsidRPr="003C4453" w14:paraId="3980BD65" w14:textId="77777777">
        <w:trPr>
          <w:cantSplit/>
          <w:trHeight w:val="39"/>
        </w:trPr>
        <w:tc>
          <w:tcPr>
            <w:tcW w:w="4770" w:type="dxa"/>
            <w:gridSpan w:val="2"/>
          </w:tcPr>
          <w:p w14:paraId="4BD8437A" w14:textId="2E158A68" w:rsidR="000641E4" w:rsidRPr="006733DB" w:rsidRDefault="000641E4">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 xml:space="preserve">et book amount at </w:t>
            </w:r>
            <w:r w:rsidR="00AE51D9">
              <w:rPr>
                <w:rFonts w:ascii="Calibri" w:hAnsi="Calibri" w:cs="Calibri"/>
                <w:b/>
                <w:bCs/>
                <w:sz w:val="22"/>
                <w:szCs w:val="22"/>
              </w:rPr>
              <w:t xml:space="preserve">30 </w:t>
            </w:r>
            <w:r w:rsidR="00D364B2">
              <w:rPr>
                <w:rFonts w:ascii="Calibri" w:hAnsi="Calibri" w:cs="Calibri"/>
                <w:b/>
                <w:bCs/>
                <w:sz w:val="22"/>
                <w:szCs w:val="22"/>
              </w:rPr>
              <w:t>September</w:t>
            </w:r>
            <w:r w:rsidR="00AE51D9">
              <w:rPr>
                <w:rFonts w:ascii="Calibri" w:hAnsi="Calibri" w:cs="Calibri"/>
                <w:b/>
                <w:bCs/>
                <w:sz w:val="22"/>
                <w:szCs w:val="22"/>
              </w:rPr>
              <w:t xml:space="preserve"> 2024</w:t>
            </w:r>
          </w:p>
        </w:tc>
        <w:tc>
          <w:tcPr>
            <w:tcW w:w="1161" w:type="dxa"/>
            <w:vAlign w:val="bottom"/>
          </w:tcPr>
          <w:p w14:paraId="42A18F57" w14:textId="77777777" w:rsidR="000641E4" w:rsidRPr="006733DB" w:rsidRDefault="000641E4">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B04C549" w14:textId="2B52BDFA" w:rsidR="000641E4" w:rsidRPr="006733DB" w:rsidRDefault="00045BF0">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9,535,926</w:t>
            </w:r>
          </w:p>
        </w:tc>
        <w:tc>
          <w:tcPr>
            <w:tcW w:w="270" w:type="dxa"/>
            <w:vAlign w:val="bottom"/>
          </w:tcPr>
          <w:p w14:paraId="111162B4" w14:textId="77777777" w:rsidR="000641E4" w:rsidRPr="006733DB" w:rsidRDefault="000641E4">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3045D6B" w14:textId="03DA61E8" w:rsidR="000641E4" w:rsidRPr="006733DB" w:rsidRDefault="00045BF0">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9,497,623</w:t>
            </w:r>
          </w:p>
        </w:tc>
      </w:tr>
    </w:tbl>
    <w:p w14:paraId="2FDC68BA" w14:textId="77777777" w:rsidR="007636EF" w:rsidRPr="007636EF" w:rsidRDefault="007636EF" w:rsidP="00EB7460">
      <w:pPr>
        <w:spacing w:line="240" w:lineRule="atLeast"/>
        <w:jc w:val="thaiDistribute"/>
        <w:rPr>
          <w:rFonts w:ascii="Calibri" w:eastAsia="Arial Unicode MS" w:hAnsi="Calibri" w:cstheme="minorBidi"/>
          <w:sz w:val="22"/>
          <w:szCs w:val="22"/>
        </w:rPr>
      </w:pPr>
    </w:p>
    <w:p w14:paraId="3D25F93C" w14:textId="7750773D" w:rsidR="007635E0" w:rsidRPr="00EB746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B7460">
        <w:rPr>
          <w:rFonts w:ascii="Calibri" w:eastAsia="Arial Unicode MS" w:hAnsi="Calibri" w:cs="Calibri"/>
          <w:b/>
          <w:bCs/>
          <w:sz w:val="22"/>
          <w:szCs w:val="22"/>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1052D" w:rsidRPr="003C4453" w14:paraId="759FD783" w14:textId="77777777" w:rsidTr="00527111">
        <w:trPr>
          <w:cantSplit/>
          <w:tblHeader/>
        </w:trPr>
        <w:tc>
          <w:tcPr>
            <w:tcW w:w="3492" w:type="dxa"/>
          </w:tcPr>
          <w:p w14:paraId="773B28D8"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339AE8C5" w14:textId="03E2EF51" w:rsidR="0061052D" w:rsidRPr="0061052D" w:rsidRDefault="000D0630" w:rsidP="0061052D">
            <w:pPr>
              <w:pStyle w:val="acctmergecolhdg"/>
              <w:spacing w:line="240" w:lineRule="atLeast"/>
              <w:ind w:left="-79" w:right="-79"/>
              <w:rPr>
                <w:rFonts w:ascii="Calibri" w:hAnsi="Calibri" w:cstheme="minorBidi"/>
                <w:b w:val="0"/>
                <w:bCs/>
                <w:szCs w:val="28"/>
                <w:lang w:val="en-US" w:bidi="th-TH"/>
              </w:rPr>
            </w:pPr>
            <w:r>
              <w:rPr>
                <w:rFonts w:ascii="Calibri" w:hAnsi="Calibri" w:cstheme="minorBidi"/>
                <w:b w:val="0"/>
                <w:bCs/>
                <w:szCs w:val="28"/>
                <w:lang w:val="en-US" w:bidi="th-TH"/>
              </w:rPr>
              <w:t xml:space="preserve">30 </w:t>
            </w:r>
            <w:r w:rsidR="00D364B2">
              <w:rPr>
                <w:rFonts w:ascii="Calibri" w:hAnsi="Calibri" w:cstheme="minorBidi"/>
                <w:b w:val="0"/>
                <w:bCs/>
                <w:szCs w:val="28"/>
                <w:lang w:val="en-US" w:bidi="th-TH"/>
              </w:rPr>
              <w:t>September</w:t>
            </w:r>
          </w:p>
        </w:tc>
        <w:tc>
          <w:tcPr>
            <w:tcW w:w="181" w:type="dxa"/>
          </w:tcPr>
          <w:p w14:paraId="58E0A29C"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3CCB1ABB" w14:textId="7EEBBA55"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56CD4C87"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1CFDB3A8" w14:textId="24F736A6" w:rsidR="0061052D" w:rsidRPr="003C4453" w:rsidRDefault="000D0630" w:rsidP="0061052D">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 xml:space="preserve">30 </w:t>
            </w:r>
            <w:r w:rsidR="00D364B2">
              <w:rPr>
                <w:rFonts w:ascii="Calibri" w:hAnsi="Calibri" w:cstheme="minorBidi"/>
                <w:b w:val="0"/>
                <w:bCs/>
                <w:szCs w:val="28"/>
                <w:lang w:val="en-US" w:bidi="th-TH"/>
              </w:rPr>
              <w:t>September</w:t>
            </w:r>
          </w:p>
        </w:tc>
        <w:tc>
          <w:tcPr>
            <w:tcW w:w="181" w:type="dxa"/>
          </w:tcPr>
          <w:p w14:paraId="4BE1FAFD"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37669646" w14:textId="14E64F23"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61052D" w:rsidRPr="003C4453" w14:paraId="237793D4" w14:textId="77777777" w:rsidTr="00527111">
        <w:trPr>
          <w:cantSplit/>
          <w:tblHeader/>
        </w:trPr>
        <w:tc>
          <w:tcPr>
            <w:tcW w:w="3492" w:type="dxa"/>
          </w:tcPr>
          <w:p w14:paraId="6D0FEEE6"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174CED29" w14:textId="1DFF9391"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7D32FE41"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285104F1" w14:textId="1DC94E2B"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473758CF"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3156CD13" w14:textId="6276B66C"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A061D81"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07A6C245" w14:textId="7F413CB9"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1052D" w:rsidRPr="003C4453" w14:paraId="1893DF89" w14:textId="77777777">
        <w:trPr>
          <w:cantSplit/>
          <w:trHeight w:val="39"/>
        </w:trPr>
        <w:tc>
          <w:tcPr>
            <w:tcW w:w="3492" w:type="dxa"/>
          </w:tcPr>
          <w:p w14:paraId="00996C1B" w14:textId="77777777" w:rsidR="0061052D" w:rsidRPr="003C4453" w:rsidRDefault="0061052D" w:rsidP="0061052D">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tcPr>
          <w:p w14:paraId="18D4E914" w14:textId="5C438308" w:rsidR="0061052D" w:rsidRPr="00B9434F" w:rsidRDefault="00CB04DE" w:rsidP="0061052D">
            <w:pPr>
              <w:tabs>
                <w:tab w:val="decimal" w:pos="1083"/>
              </w:tabs>
              <w:ind w:left="-108" w:right="-108"/>
              <w:rPr>
                <w:rFonts w:ascii="Calibri" w:eastAsia="Calibri" w:hAnsi="Calibri" w:cstheme="minorBidi"/>
                <w:sz w:val="22"/>
                <w:szCs w:val="22"/>
              </w:rPr>
            </w:pPr>
            <w:r>
              <w:rPr>
                <w:rFonts w:ascii="Calibri" w:eastAsia="Calibri" w:hAnsi="Calibri" w:cstheme="minorBidi"/>
                <w:sz w:val="22"/>
                <w:szCs w:val="22"/>
              </w:rPr>
              <w:t>74,712,121</w:t>
            </w:r>
          </w:p>
        </w:tc>
        <w:tc>
          <w:tcPr>
            <w:tcW w:w="181" w:type="dxa"/>
            <w:tcBorders>
              <w:left w:val="nil"/>
            </w:tcBorders>
          </w:tcPr>
          <w:p w14:paraId="3AFE709F"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08C5B8AB" w:rsidR="0061052D" w:rsidRPr="00425F69" w:rsidRDefault="0061052D" w:rsidP="0061052D">
            <w:pPr>
              <w:tabs>
                <w:tab w:val="decimal" w:pos="1089"/>
              </w:tabs>
              <w:ind w:left="-108" w:right="-108"/>
              <w:rPr>
                <w:rFonts w:ascii="Calibri" w:eastAsia="Calibri" w:hAnsi="Calibri" w:cs="Calibri"/>
                <w:sz w:val="22"/>
                <w:szCs w:val="22"/>
              </w:rPr>
            </w:pPr>
            <w:r>
              <w:rPr>
                <w:rFonts w:ascii="Calibri" w:eastAsia="Calibri" w:hAnsi="Calibri" w:cstheme="minorBidi"/>
                <w:sz w:val="22"/>
                <w:szCs w:val="22"/>
              </w:rPr>
              <w:t>69,525,568</w:t>
            </w:r>
          </w:p>
        </w:tc>
        <w:tc>
          <w:tcPr>
            <w:tcW w:w="178" w:type="dxa"/>
          </w:tcPr>
          <w:p w14:paraId="201B46DE"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517A73E9" w14:textId="0BD90BD1" w:rsidR="0061052D" w:rsidRPr="00425F69" w:rsidRDefault="00045BF0" w:rsidP="0061052D">
            <w:pPr>
              <w:tabs>
                <w:tab w:val="decimal" w:pos="1102"/>
              </w:tabs>
              <w:ind w:left="-108" w:right="-108"/>
              <w:rPr>
                <w:rFonts w:ascii="Calibri" w:eastAsia="Calibri" w:hAnsi="Calibri" w:cs="Calibri"/>
                <w:sz w:val="22"/>
                <w:szCs w:val="22"/>
              </w:rPr>
            </w:pPr>
            <w:r>
              <w:rPr>
                <w:rFonts w:ascii="Calibri" w:eastAsia="Calibri" w:hAnsi="Calibri" w:cs="Calibri"/>
                <w:sz w:val="22"/>
                <w:szCs w:val="22"/>
              </w:rPr>
              <w:t>34,324,926</w:t>
            </w:r>
          </w:p>
        </w:tc>
        <w:tc>
          <w:tcPr>
            <w:tcW w:w="181" w:type="dxa"/>
          </w:tcPr>
          <w:p w14:paraId="61BD9380"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2D644DC2" w:rsidR="0061052D" w:rsidRPr="00425F69" w:rsidRDefault="0061052D" w:rsidP="0061052D">
            <w:pPr>
              <w:tabs>
                <w:tab w:val="decimal" w:pos="1090"/>
              </w:tabs>
              <w:ind w:left="-108" w:right="-108"/>
              <w:rPr>
                <w:rFonts w:ascii="Calibri" w:eastAsia="Calibri" w:hAnsi="Calibri" w:cs="Calibri"/>
                <w:sz w:val="22"/>
                <w:szCs w:val="22"/>
              </w:rPr>
            </w:pPr>
            <w:r>
              <w:rPr>
                <w:rFonts w:ascii="Calibri" w:eastAsia="Calibri" w:hAnsi="Calibri" w:cs="Calibri"/>
                <w:sz w:val="22"/>
                <w:szCs w:val="22"/>
              </w:rPr>
              <w:t>31,712,876</w:t>
            </w:r>
          </w:p>
        </w:tc>
      </w:tr>
      <w:tr w:rsidR="0061052D" w:rsidRPr="003C4453" w14:paraId="06CBFDBC" w14:textId="77777777">
        <w:trPr>
          <w:cantSplit/>
          <w:trHeight w:val="39"/>
        </w:trPr>
        <w:tc>
          <w:tcPr>
            <w:tcW w:w="3492" w:type="dxa"/>
          </w:tcPr>
          <w:p w14:paraId="7BF35AB7" w14:textId="77777777" w:rsidR="0061052D" w:rsidRPr="003C4453" w:rsidRDefault="0061052D" w:rsidP="0061052D">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7608902A" w:rsidR="0061052D" w:rsidRPr="00425F69" w:rsidRDefault="00045BF0" w:rsidP="0061052D">
            <w:pPr>
              <w:tabs>
                <w:tab w:val="decimal" w:pos="1083"/>
              </w:tabs>
              <w:ind w:left="-108" w:right="-108"/>
              <w:rPr>
                <w:rFonts w:ascii="Calibri" w:eastAsia="Calibri" w:hAnsi="Calibri" w:cs="Calibri"/>
                <w:sz w:val="22"/>
                <w:szCs w:val="22"/>
              </w:rPr>
            </w:pPr>
            <w:r>
              <w:rPr>
                <w:rFonts w:ascii="Calibri" w:eastAsia="Calibri" w:hAnsi="Calibri" w:cs="Calibri"/>
                <w:sz w:val="22"/>
                <w:szCs w:val="22"/>
              </w:rPr>
              <w:t>9,789,414</w:t>
            </w:r>
          </w:p>
        </w:tc>
        <w:tc>
          <w:tcPr>
            <w:tcW w:w="181" w:type="dxa"/>
            <w:tcBorders>
              <w:left w:val="nil"/>
            </w:tcBorders>
          </w:tcPr>
          <w:p w14:paraId="194B1DF1"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4EB64463" w:rsidR="0061052D" w:rsidRPr="00425F69" w:rsidRDefault="0061052D" w:rsidP="0061052D">
            <w:pPr>
              <w:tabs>
                <w:tab w:val="decimal" w:pos="1089"/>
              </w:tabs>
              <w:ind w:left="-108" w:right="-108"/>
              <w:rPr>
                <w:rFonts w:ascii="Calibri" w:eastAsia="Calibri" w:hAnsi="Calibri" w:cs="Calibri"/>
                <w:sz w:val="22"/>
                <w:szCs w:val="22"/>
              </w:rPr>
            </w:pPr>
            <w:r>
              <w:rPr>
                <w:rFonts w:ascii="Calibri" w:eastAsia="Calibri" w:hAnsi="Calibri" w:cs="Calibri"/>
                <w:sz w:val="22"/>
                <w:szCs w:val="22"/>
              </w:rPr>
              <w:t>12,260,335</w:t>
            </w:r>
          </w:p>
        </w:tc>
        <w:tc>
          <w:tcPr>
            <w:tcW w:w="178" w:type="dxa"/>
          </w:tcPr>
          <w:p w14:paraId="32A1FD22"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0B78CA43" w14:textId="3B7F8FA5" w:rsidR="0061052D" w:rsidRPr="00425F69" w:rsidRDefault="00045BF0" w:rsidP="0076330B">
            <w:pPr>
              <w:tabs>
                <w:tab w:val="decimal" w:pos="1102"/>
              </w:tabs>
              <w:ind w:left="-108" w:right="-108"/>
              <w:rPr>
                <w:rFonts w:ascii="Calibri" w:eastAsia="Calibri" w:hAnsi="Calibri" w:cs="Calibri"/>
                <w:sz w:val="22"/>
                <w:szCs w:val="22"/>
              </w:rPr>
            </w:pPr>
            <w:r>
              <w:rPr>
                <w:rFonts w:ascii="Calibri" w:eastAsia="Calibri" w:hAnsi="Calibri" w:cs="Calibri"/>
                <w:sz w:val="22"/>
                <w:szCs w:val="22"/>
              </w:rPr>
              <w:t>20,550</w:t>
            </w:r>
          </w:p>
        </w:tc>
        <w:tc>
          <w:tcPr>
            <w:tcW w:w="181" w:type="dxa"/>
          </w:tcPr>
          <w:p w14:paraId="33F415B4"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5309C7B9" w:rsidR="0061052D" w:rsidRPr="00425F69" w:rsidRDefault="0061052D" w:rsidP="0061052D">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61052D" w:rsidRPr="003C4453" w14:paraId="4A9D3DBA" w14:textId="77777777">
        <w:trPr>
          <w:cantSplit/>
          <w:trHeight w:val="39"/>
        </w:trPr>
        <w:tc>
          <w:tcPr>
            <w:tcW w:w="3492" w:type="dxa"/>
          </w:tcPr>
          <w:p w14:paraId="5AD1D74F" w14:textId="77777777" w:rsidR="0061052D" w:rsidRPr="00C90BCB" w:rsidRDefault="0061052D" w:rsidP="0061052D">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3B3F3CF6" w:rsidR="0061052D" w:rsidRPr="00425F69" w:rsidRDefault="00045BF0" w:rsidP="0061052D">
            <w:pPr>
              <w:tabs>
                <w:tab w:val="decimal" w:pos="1083"/>
              </w:tabs>
              <w:ind w:left="-108" w:right="-108"/>
              <w:rPr>
                <w:rFonts w:ascii="Calibri" w:hAnsi="Calibri" w:cs="Calibri"/>
                <w:sz w:val="22"/>
                <w:szCs w:val="22"/>
              </w:rPr>
            </w:pPr>
            <w:r>
              <w:rPr>
                <w:rFonts w:ascii="Calibri" w:hAnsi="Calibri" w:cs="Calibri"/>
                <w:sz w:val="22"/>
                <w:szCs w:val="22"/>
              </w:rPr>
              <w:t>3,401,815</w:t>
            </w:r>
          </w:p>
        </w:tc>
        <w:tc>
          <w:tcPr>
            <w:tcW w:w="181" w:type="dxa"/>
            <w:tcBorders>
              <w:left w:val="nil"/>
            </w:tcBorders>
          </w:tcPr>
          <w:p w14:paraId="40DB9D20"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2C694625" w:rsidR="0061052D" w:rsidRPr="00425F69" w:rsidRDefault="0061052D" w:rsidP="0061052D">
            <w:pPr>
              <w:tabs>
                <w:tab w:val="decimal" w:pos="1089"/>
              </w:tabs>
              <w:ind w:left="-108" w:right="-108"/>
              <w:rPr>
                <w:rFonts w:ascii="Calibri" w:hAnsi="Calibri" w:cs="Calibri"/>
                <w:sz w:val="22"/>
                <w:szCs w:val="22"/>
              </w:rPr>
            </w:pPr>
            <w:r>
              <w:rPr>
                <w:rFonts w:ascii="Calibri" w:hAnsi="Calibri" w:cs="Calibri"/>
                <w:sz w:val="22"/>
                <w:szCs w:val="22"/>
              </w:rPr>
              <w:t>2,883,226</w:t>
            </w:r>
          </w:p>
        </w:tc>
        <w:tc>
          <w:tcPr>
            <w:tcW w:w="178" w:type="dxa"/>
          </w:tcPr>
          <w:p w14:paraId="3F0417EF"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1B16F029" w14:textId="2B892E54" w:rsidR="0061052D" w:rsidRPr="00425F69" w:rsidRDefault="00045BF0" w:rsidP="0061052D">
            <w:pPr>
              <w:tabs>
                <w:tab w:val="decimal" w:pos="1102"/>
              </w:tabs>
              <w:ind w:left="-108" w:right="-108"/>
              <w:rPr>
                <w:rFonts w:ascii="Calibri" w:hAnsi="Calibri" w:cs="Calibri"/>
                <w:sz w:val="22"/>
                <w:szCs w:val="22"/>
              </w:rPr>
            </w:pPr>
            <w:r>
              <w:rPr>
                <w:rFonts w:ascii="Calibri" w:hAnsi="Calibri" w:cs="Calibri"/>
                <w:sz w:val="22"/>
                <w:szCs w:val="22"/>
              </w:rPr>
              <w:t>2,406,715</w:t>
            </w:r>
          </w:p>
        </w:tc>
        <w:tc>
          <w:tcPr>
            <w:tcW w:w="181" w:type="dxa"/>
          </w:tcPr>
          <w:p w14:paraId="5A08218B"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61C34934" w:rsidR="0061052D" w:rsidRPr="00425F69" w:rsidRDefault="0061052D" w:rsidP="0061052D">
            <w:pPr>
              <w:tabs>
                <w:tab w:val="decimal" w:pos="1090"/>
              </w:tabs>
              <w:ind w:left="-108" w:right="-108"/>
              <w:rPr>
                <w:rFonts w:ascii="Calibri" w:hAnsi="Calibri" w:cs="Calibri"/>
                <w:sz w:val="22"/>
                <w:szCs w:val="22"/>
              </w:rPr>
            </w:pPr>
            <w:r>
              <w:rPr>
                <w:rFonts w:ascii="Calibri" w:hAnsi="Calibri" w:cs="Calibri"/>
                <w:sz w:val="22"/>
                <w:szCs w:val="22"/>
              </w:rPr>
              <w:t>2,883,226</w:t>
            </w:r>
          </w:p>
        </w:tc>
      </w:tr>
      <w:tr w:rsidR="0061052D" w:rsidRPr="003C4453" w14:paraId="303AB80E" w14:textId="77777777" w:rsidTr="00527111">
        <w:trPr>
          <w:cantSplit/>
          <w:trHeight w:val="39"/>
        </w:trPr>
        <w:tc>
          <w:tcPr>
            <w:tcW w:w="3492" w:type="dxa"/>
          </w:tcPr>
          <w:p w14:paraId="0D55E197" w14:textId="77777777" w:rsidR="0061052D" w:rsidRPr="003C4453" w:rsidRDefault="0061052D" w:rsidP="0061052D">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400B4BF5" w:rsidR="0061052D" w:rsidRPr="00425F69" w:rsidRDefault="00CB04DE" w:rsidP="0061052D">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87,903,350</w:t>
            </w:r>
          </w:p>
        </w:tc>
        <w:tc>
          <w:tcPr>
            <w:tcW w:w="181" w:type="dxa"/>
            <w:vAlign w:val="bottom"/>
          </w:tcPr>
          <w:p w14:paraId="72BB4984" w14:textId="77777777" w:rsidR="0061052D" w:rsidRPr="00425F69" w:rsidRDefault="0061052D" w:rsidP="0061052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78ECF2EF" w:rsidR="0061052D" w:rsidRPr="00425F69" w:rsidRDefault="0061052D" w:rsidP="0061052D">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84,669,129</w:t>
            </w:r>
          </w:p>
        </w:tc>
        <w:tc>
          <w:tcPr>
            <w:tcW w:w="178" w:type="dxa"/>
            <w:vAlign w:val="bottom"/>
          </w:tcPr>
          <w:p w14:paraId="22412470" w14:textId="77777777" w:rsidR="0061052D" w:rsidRPr="00425F69" w:rsidRDefault="0061052D" w:rsidP="0061052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5C370DFC" w:rsidR="0061052D" w:rsidRPr="00425F69" w:rsidRDefault="00045BF0" w:rsidP="0061052D">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36,752,191</w:t>
            </w:r>
          </w:p>
        </w:tc>
        <w:tc>
          <w:tcPr>
            <w:tcW w:w="181" w:type="dxa"/>
            <w:vAlign w:val="bottom"/>
          </w:tcPr>
          <w:p w14:paraId="321A9CB1" w14:textId="77777777" w:rsidR="0061052D" w:rsidRPr="00425F69" w:rsidRDefault="0061052D" w:rsidP="0061052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69DD69B9" w:rsidR="0061052D" w:rsidRPr="00425F69" w:rsidRDefault="0061052D" w:rsidP="0061052D">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34,596,102</w:t>
            </w:r>
          </w:p>
        </w:tc>
      </w:tr>
    </w:tbl>
    <w:p w14:paraId="7B57CF02" w14:textId="77777777" w:rsidR="00CB3CD6" w:rsidRDefault="00CB3CD6" w:rsidP="007635E0">
      <w:pPr>
        <w:spacing w:line="240" w:lineRule="atLeast"/>
        <w:rPr>
          <w:rFonts w:ascii="Calibri" w:eastAsia="Arial Unicode MS" w:hAnsi="Calibri" w:cstheme="minorBidi"/>
          <w:b/>
          <w:bCs/>
          <w:sz w:val="22"/>
          <w:szCs w:val="22"/>
        </w:rPr>
      </w:pPr>
    </w:p>
    <w:p w14:paraId="23251FBF" w14:textId="77777777" w:rsidR="00350D68" w:rsidRDefault="00350D68" w:rsidP="007635E0">
      <w:pPr>
        <w:spacing w:line="240" w:lineRule="atLeast"/>
        <w:rPr>
          <w:rFonts w:ascii="Calibri" w:eastAsia="Arial Unicode MS" w:hAnsi="Calibri" w:cstheme="minorBidi"/>
          <w:b/>
          <w:bCs/>
          <w:sz w:val="22"/>
          <w:szCs w:val="22"/>
        </w:rPr>
      </w:pPr>
    </w:p>
    <w:p w14:paraId="3CAFCD98" w14:textId="77777777" w:rsidR="00350D68" w:rsidRDefault="00350D68" w:rsidP="007635E0">
      <w:pPr>
        <w:spacing w:line="240" w:lineRule="atLeast"/>
        <w:rPr>
          <w:rFonts w:ascii="Calibri" w:eastAsia="Arial Unicode MS" w:hAnsi="Calibri" w:cstheme="minorBidi"/>
          <w:b/>
          <w:bCs/>
          <w:sz w:val="22"/>
          <w:szCs w:val="22"/>
        </w:rPr>
      </w:pPr>
    </w:p>
    <w:p w14:paraId="65B8BED7" w14:textId="77777777" w:rsidR="00350D68" w:rsidRDefault="00350D68" w:rsidP="007635E0">
      <w:pPr>
        <w:spacing w:line="240" w:lineRule="atLeast"/>
        <w:rPr>
          <w:rFonts w:ascii="Calibri" w:eastAsia="Arial Unicode MS" w:hAnsi="Calibri" w:cstheme="minorBidi"/>
          <w:b/>
          <w:bCs/>
          <w:sz w:val="22"/>
          <w:szCs w:val="22"/>
        </w:rPr>
      </w:pPr>
    </w:p>
    <w:p w14:paraId="11C09C89" w14:textId="77777777" w:rsidR="00042C14" w:rsidRDefault="00042C14" w:rsidP="007635E0">
      <w:pPr>
        <w:spacing w:line="240" w:lineRule="atLeast"/>
        <w:rPr>
          <w:rFonts w:ascii="Calibri" w:eastAsia="Arial Unicode MS" w:hAnsi="Calibri" w:cstheme="minorBidi"/>
          <w:b/>
          <w:bCs/>
          <w:sz w:val="22"/>
          <w:szCs w:val="22"/>
        </w:rPr>
      </w:pPr>
    </w:p>
    <w:p w14:paraId="23FEBFFE" w14:textId="52828FF1" w:rsidR="007635E0"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0" w:name="_Hlk133363575"/>
      <w:r w:rsidRPr="00620691">
        <w:rPr>
          <w:rFonts w:ascii="Calibri" w:eastAsia="Arial Unicode MS" w:hAnsi="Calibri" w:cs="Calibri"/>
          <w:b/>
          <w:bCs/>
          <w:sz w:val="22"/>
          <w:szCs w:val="22"/>
        </w:rPr>
        <w:lastRenderedPageBreak/>
        <w:t>Trade and other payables</w:t>
      </w:r>
    </w:p>
    <w:bookmarkEnd w:id="0"/>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440"/>
        <w:gridCol w:w="180"/>
        <w:gridCol w:w="1350"/>
        <w:gridCol w:w="180"/>
        <w:gridCol w:w="1350"/>
      </w:tblGrid>
      <w:tr w:rsidR="009E77B7" w:rsidRPr="003C4453" w14:paraId="28B51475" w14:textId="77777777" w:rsidTr="00694D02">
        <w:trPr>
          <w:cantSplit/>
          <w:trHeight w:val="39"/>
          <w:tblHeader/>
        </w:trPr>
        <w:tc>
          <w:tcPr>
            <w:tcW w:w="3341" w:type="dxa"/>
          </w:tcPr>
          <w:p w14:paraId="5EDAEB2B" w14:textId="77777777" w:rsidR="009E77B7" w:rsidRPr="003C4453" w:rsidRDefault="009E77B7" w:rsidP="00527111">
            <w:pPr>
              <w:spacing w:line="240" w:lineRule="atLeast"/>
              <w:rPr>
                <w:rFonts w:ascii="Calibri" w:hAnsi="Calibri" w:cs="Calibri"/>
                <w:sz w:val="22"/>
                <w:szCs w:val="22"/>
              </w:rPr>
            </w:pPr>
          </w:p>
        </w:tc>
        <w:tc>
          <w:tcPr>
            <w:tcW w:w="2970"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9789E" w:rsidRPr="003C4453" w14:paraId="6053700D" w14:textId="77777777" w:rsidTr="00694D02">
        <w:trPr>
          <w:cantSplit/>
          <w:tblHeader/>
        </w:trPr>
        <w:tc>
          <w:tcPr>
            <w:tcW w:w="3341" w:type="dxa"/>
          </w:tcPr>
          <w:p w14:paraId="6FC14D72" w14:textId="77777777" w:rsidR="0099789E" w:rsidRPr="003C4453" w:rsidRDefault="0099789E" w:rsidP="0099789E">
            <w:pPr>
              <w:pStyle w:val="acctfourfigures"/>
              <w:spacing w:line="240" w:lineRule="atLeast"/>
              <w:jc w:val="center"/>
              <w:rPr>
                <w:rFonts w:ascii="Calibri" w:hAnsi="Calibri" w:cs="Calibri"/>
                <w:szCs w:val="22"/>
              </w:rPr>
            </w:pPr>
          </w:p>
        </w:tc>
        <w:tc>
          <w:tcPr>
            <w:tcW w:w="1350" w:type="dxa"/>
          </w:tcPr>
          <w:p w14:paraId="65C4FF7B" w14:textId="5E74C783" w:rsidR="0099789E" w:rsidRPr="003C4453" w:rsidRDefault="009257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 xml:space="preserve">30 </w:t>
            </w:r>
            <w:r w:rsidR="00D364B2">
              <w:rPr>
                <w:rFonts w:ascii="Calibri" w:hAnsi="Calibri" w:cstheme="minorBidi"/>
                <w:b w:val="0"/>
                <w:bCs/>
                <w:szCs w:val="28"/>
                <w:lang w:val="en-US" w:bidi="th-TH"/>
              </w:rPr>
              <w:t>September</w:t>
            </w:r>
          </w:p>
        </w:tc>
        <w:tc>
          <w:tcPr>
            <w:tcW w:w="180" w:type="dxa"/>
          </w:tcPr>
          <w:p w14:paraId="5189EF45" w14:textId="77777777" w:rsidR="0099789E" w:rsidRPr="003C4453" w:rsidRDefault="0099789E" w:rsidP="0099789E">
            <w:pPr>
              <w:pStyle w:val="acctmergecolhdg"/>
              <w:spacing w:line="240" w:lineRule="atLeast"/>
              <w:rPr>
                <w:rFonts w:ascii="Calibri" w:hAnsi="Calibri" w:cs="Calibri"/>
                <w:b w:val="0"/>
                <w:bCs/>
                <w:szCs w:val="22"/>
              </w:rPr>
            </w:pPr>
          </w:p>
        </w:tc>
        <w:tc>
          <w:tcPr>
            <w:tcW w:w="1440" w:type="dxa"/>
          </w:tcPr>
          <w:p w14:paraId="33ACFEE3" w14:textId="786827A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0EBB159F"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3A392F5B" w14:textId="18071D27" w:rsidR="0099789E" w:rsidRPr="003C4453" w:rsidRDefault="000D0630"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 xml:space="preserve">30 </w:t>
            </w:r>
            <w:r w:rsidR="00D364B2">
              <w:rPr>
                <w:rFonts w:ascii="Calibri" w:hAnsi="Calibri" w:cstheme="minorBidi"/>
                <w:b w:val="0"/>
                <w:bCs/>
                <w:szCs w:val="28"/>
                <w:lang w:val="en-US" w:bidi="th-TH"/>
              </w:rPr>
              <w:t>September</w:t>
            </w:r>
          </w:p>
        </w:tc>
        <w:tc>
          <w:tcPr>
            <w:tcW w:w="180" w:type="dxa"/>
          </w:tcPr>
          <w:p w14:paraId="3EDA918C"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620E7961" w14:textId="34A35E07"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9789E" w:rsidRPr="003C4453" w14:paraId="40A2115B" w14:textId="77777777" w:rsidTr="00694D02">
        <w:trPr>
          <w:cantSplit/>
          <w:tblHeader/>
        </w:trPr>
        <w:tc>
          <w:tcPr>
            <w:tcW w:w="3341" w:type="dxa"/>
          </w:tcPr>
          <w:p w14:paraId="266826EB" w14:textId="77777777" w:rsidR="0099789E" w:rsidRPr="003C4453" w:rsidRDefault="0099789E" w:rsidP="0099789E">
            <w:pPr>
              <w:pStyle w:val="acctfourfigures"/>
              <w:spacing w:line="240" w:lineRule="atLeast"/>
              <w:jc w:val="center"/>
              <w:rPr>
                <w:rFonts w:ascii="Calibri" w:hAnsi="Calibri" w:cs="Calibri"/>
                <w:szCs w:val="22"/>
              </w:rPr>
            </w:pPr>
          </w:p>
        </w:tc>
        <w:tc>
          <w:tcPr>
            <w:tcW w:w="1350" w:type="dxa"/>
          </w:tcPr>
          <w:p w14:paraId="04A9DDA4" w14:textId="7A5AF06E"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03A89A83" w14:textId="77777777" w:rsidR="0099789E" w:rsidRPr="003C4453" w:rsidRDefault="0099789E" w:rsidP="0099789E">
            <w:pPr>
              <w:pStyle w:val="acctmergecolhdg"/>
              <w:spacing w:line="240" w:lineRule="atLeast"/>
              <w:rPr>
                <w:rFonts w:ascii="Calibri" w:hAnsi="Calibri" w:cs="Calibri"/>
                <w:b w:val="0"/>
                <w:bCs/>
                <w:szCs w:val="22"/>
              </w:rPr>
            </w:pPr>
          </w:p>
        </w:tc>
        <w:tc>
          <w:tcPr>
            <w:tcW w:w="1440" w:type="dxa"/>
          </w:tcPr>
          <w:p w14:paraId="763C38B7" w14:textId="0DC6AD84"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7F58B19C"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08A2B047" w14:textId="19FB56AE"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645137FB"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1ADD8E20" w14:textId="5A390DC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9E77B7" w:rsidRPr="003C4453" w14:paraId="7C7DD4F3" w14:textId="77777777" w:rsidTr="00694D02">
        <w:trPr>
          <w:cantSplit/>
          <w:trHeight w:val="39"/>
        </w:trPr>
        <w:tc>
          <w:tcPr>
            <w:tcW w:w="3341"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6030"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A4929" w:rsidRPr="003C4453" w14:paraId="6364333C" w14:textId="77777777" w:rsidTr="00694D02">
        <w:trPr>
          <w:cantSplit/>
          <w:trHeight w:val="39"/>
        </w:trPr>
        <w:tc>
          <w:tcPr>
            <w:tcW w:w="3341" w:type="dxa"/>
          </w:tcPr>
          <w:p w14:paraId="025F590E" w14:textId="77777777" w:rsidR="00CA4929" w:rsidRPr="003C4453" w:rsidRDefault="00CA4929" w:rsidP="00CA4929">
            <w:pPr>
              <w:spacing w:line="240" w:lineRule="atLeast"/>
              <w:ind w:left="19"/>
              <w:rPr>
                <w:rFonts w:ascii="Calibri" w:hAnsi="Calibri" w:cs="Calibri"/>
                <w:sz w:val="22"/>
                <w:szCs w:val="22"/>
              </w:rPr>
            </w:pPr>
            <w:r>
              <w:rPr>
                <w:rFonts w:ascii="Calibri" w:hAnsi="Calibri" w:cs="Calibri"/>
                <w:sz w:val="22"/>
                <w:szCs w:val="22"/>
              </w:rPr>
              <w:t>Trade payables</w:t>
            </w:r>
          </w:p>
        </w:tc>
        <w:tc>
          <w:tcPr>
            <w:tcW w:w="1350" w:type="dxa"/>
          </w:tcPr>
          <w:p w14:paraId="1EE81B6B" w14:textId="1F383559" w:rsidR="00CA4929" w:rsidRPr="00425F69" w:rsidRDefault="00A361C1"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349,494,350</w:t>
            </w:r>
          </w:p>
        </w:tc>
        <w:tc>
          <w:tcPr>
            <w:tcW w:w="180" w:type="dxa"/>
            <w:tcBorders>
              <w:left w:val="nil"/>
            </w:tcBorders>
          </w:tcPr>
          <w:p w14:paraId="4970AD97"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440" w:type="dxa"/>
          </w:tcPr>
          <w:p w14:paraId="02C062E9" w14:textId="036C0BC9" w:rsidR="00CA4929" w:rsidRPr="00425F69" w:rsidRDefault="00CA4929" w:rsidP="00694D02">
            <w:pPr>
              <w:tabs>
                <w:tab w:val="decimal" w:pos="1266"/>
              </w:tabs>
              <w:ind w:left="-108" w:right="-108"/>
              <w:rPr>
                <w:rFonts w:ascii="Calibri" w:eastAsia="Calibri" w:hAnsi="Calibri" w:cs="Calibri"/>
                <w:sz w:val="22"/>
                <w:szCs w:val="22"/>
              </w:rPr>
            </w:pPr>
            <w:r>
              <w:rPr>
                <w:rFonts w:ascii="Calibri" w:eastAsia="Calibri" w:hAnsi="Calibri" w:cs="Calibri"/>
                <w:sz w:val="22"/>
                <w:szCs w:val="22"/>
              </w:rPr>
              <w:t>474,431,393</w:t>
            </w:r>
          </w:p>
        </w:tc>
        <w:tc>
          <w:tcPr>
            <w:tcW w:w="180" w:type="dxa"/>
          </w:tcPr>
          <w:p w14:paraId="299F2B16"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350" w:type="dxa"/>
            <w:vAlign w:val="bottom"/>
          </w:tcPr>
          <w:p w14:paraId="5A44A570" w14:textId="6BFCC3F7" w:rsidR="00CA4929" w:rsidRPr="00425F69" w:rsidRDefault="00045BF0" w:rsidP="00694D02">
            <w:pPr>
              <w:tabs>
                <w:tab w:val="decimal" w:pos="1176"/>
              </w:tabs>
              <w:ind w:left="-108" w:right="-108"/>
              <w:rPr>
                <w:rFonts w:ascii="Calibri" w:eastAsia="Calibri" w:hAnsi="Calibri" w:cs="Calibri"/>
                <w:sz w:val="22"/>
                <w:szCs w:val="22"/>
              </w:rPr>
            </w:pPr>
            <w:r>
              <w:rPr>
                <w:rFonts w:ascii="Calibri" w:eastAsia="Calibri" w:hAnsi="Calibri" w:cs="Calibri"/>
                <w:sz w:val="22"/>
                <w:szCs w:val="22"/>
              </w:rPr>
              <w:t>9,142,629</w:t>
            </w:r>
          </w:p>
        </w:tc>
        <w:tc>
          <w:tcPr>
            <w:tcW w:w="180" w:type="dxa"/>
          </w:tcPr>
          <w:p w14:paraId="168B9E3E"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542813A" w14:textId="76BCC550" w:rsidR="00CA4929" w:rsidRPr="00425F69" w:rsidRDefault="00CA4929"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18,910,528</w:t>
            </w:r>
          </w:p>
        </w:tc>
      </w:tr>
      <w:tr w:rsidR="00CA4929" w:rsidRPr="003C4453" w14:paraId="2203E73C" w14:textId="77777777" w:rsidTr="00694D02">
        <w:trPr>
          <w:cantSplit/>
          <w:trHeight w:val="39"/>
        </w:trPr>
        <w:tc>
          <w:tcPr>
            <w:tcW w:w="3341" w:type="dxa"/>
          </w:tcPr>
          <w:p w14:paraId="160E623C" w14:textId="77777777" w:rsidR="00CA4929" w:rsidRPr="003C4453" w:rsidRDefault="00CA4929" w:rsidP="00CA4929">
            <w:pPr>
              <w:spacing w:line="240" w:lineRule="atLeast"/>
              <w:ind w:left="19"/>
              <w:rPr>
                <w:rFonts w:ascii="Calibri" w:hAnsi="Calibri" w:cs="Calibri"/>
                <w:sz w:val="22"/>
                <w:szCs w:val="22"/>
              </w:rPr>
            </w:pPr>
            <w:r>
              <w:rPr>
                <w:rFonts w:ascii="Calibri" w:hAnsi="Calibri" w:cs="Calibri"/>
                <w:sz w:val="22"/>
                <w:szCs w:val="22"/>
              </w:rPr>
              <w:t>Other payables</w:t>
            </w:r>
          </w:p>
        </w:tc>
        <w:tc>
          <w:tcPr>
            <w:tcW w:w="1350" w:type="dxa"/>
          </w:tcPr>
          <w:p w14:paraId="40DB5EAE" w14:textId="2EBB712F" w:rsidR="00CA4929" w:rsidRPr="00425F69" w:rsidRDefault="00DC50E8"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77,487,346</w:t>
            </w:r>
          </w:p>
        </w:tc>
        <w:tc>
          <w:tcPr>
            <w:tcW w:w="180" w:type="dxa"/>
            <w:tcBorders>
              <w:left w:val="nil"/>
            </w:tcBorders>
          </w:tcPr>
          <w:p w14:paraId="3ACC0C9B"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440" w:type="dxa"/>
          </w:tcPr>
          <w:p w14:paraId="410C7684" w14:textId="7F0FB852" w:rsidR="00CA4929" w:rsidRPr="00425F69" w:rsidRDefault="00CA4929" w:rsidP="00694D02">
            <w:pPr>
              <w:tabs>
                <w:tab w:val="decimal" w:pos="1266"/>
              </w:tabs>
              <w:ind w:left="-108" w:right="-108"/>
              <w:rPr>
                <w:rFonts w:ascii="Calibri" w:eastAsia="Calibri" w:hAnsi="Calibri" w:cs="Calibri"/>
                <w:sz w:val="22"/>
                <w:szCs w:val="22"/>
              </w:rPr>
            </w:pPr>
            <w:r>
              <w:rPr>
                <w:rFonts w:ascii="Calibri" w:eastAsia="Calibri" w:hAnsi="Calibri" w:cs="Calibri"/>
                <w:sz w:val="22"/>
                <w:szCs w:val="22"/>
              </w:rPr>
              <w:t>73,056,596</w:t>
            </w:r>
          </w:p>
        </w:tc>
        <w:tc>
          <w:tcPr>
            <w:tcW w:w="180" w:type="dxa"/>
          </w:tcPr>
          <w:p w14:paraId="162B887D"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350" w:type="dxa"/>
            <w:vAlign w:val="bottom"/>
          </w:tcPr>
          <w:p w14:paraId="1F1FD16B" w14:textId="4FC49DD7" w:rsidR="00CA4929" w:rsidRPr="00425F69" w:rsidRDefault="00045BF0" w:rsidP="00694D02">
            <w:pPr>
              <w:tabs>
                <w:tab w:val="decimal" w:pos="1176"/>
              </w:tabs>
              <w:ind w:left="-108" w:right="-108"/>
              <w:rPr>
                <w:rFonts w:ascii="Calibri" w:eastAsia="Calibri" w:hAnsi="Calibri" w:cs="Calibri"/>
                <w:sz w:val="22"/>
                <w:szCs w:val="22"/>
              </w:rPr>
            </w:pPr>
            <w:r>
              <w:rPr>
                <w:rFonts w:ascii="Calibri" w:eastAsia="Calibri" w:hAnsi="Calibri" w:cs="Calibri"/>
                <w:sz w:val="22"/>
                <w:szCs w:val="22"/>
              </w:rPr>
              <w:t>38,568,155</w:t>
            </w:r>
          </w:p>
        </w:tc>
        <w:tc>
          <w:tcPr>
            <w:tcW w:w="180" w:type="dxa"/>
          </w:tcPr>
          <w:p w14:paraId="22B1BD94"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7C2AA17" w14:textId="3B5518F8" w:rsidR="00CA4929" w:rsidRPr="00425F69" w:rsidRDefault="00CA4929"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25,663,427</w:t>
            </w:r>
          </w:p>
        </w:tc>
      </w:tr>
      <w:tr w:rsidR="00CA4929" w:rsidRPr="003C4453" w14:paraId="3FB59BE0" w14:textId="77777777" w:rsidTr="00694D02">
        <w:trPr>
          <w:cantSplit/>
          <w:trHeight w:val="39"/>
        </w:trPr>
        <w:tc>
          <w:tcPr>
            <w:tcW w:w="3341" w:type="dxa"/>
          </w:tcPr>
          <w:p w14:paraId="0ACAA917" w14:textId="77777777" w:rsidR="00CA4929" w:rsidRPr="00C90BCB" w:rsidRDefault="00CA4929" w:rsidP="00CA4929">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350" w:type="dxa"/>
          </w:tcPr>
          <w:p w14:paraId="1BC584FD" w14:textId="253DC9BD" w:rsidR="00CA4929" w:rsidRPr="00694D02" w:rsidRDefault="00A361C1"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70,443,630</w:t>
            </w:r>
          </w:p>
        </w:tc>
        <w:tc>
          <w:tcPr>
            <w:tcW w:w="180" w:type="dxa"/>
            <w:tcBorders>
              <w:left w:val="nil"/>
            </w:tcBorders>
          </w:tcPr>
          <w:p w14:paraId="038BA924"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440" w:type="dxa"/>
          </w:tcPr>
          <w:p w14:paraId="1FE48BA5" w14:textId="5A28A1DD" w:rsidR="00CA4929" w:rsidRPr="00694D02" w:rsidRDefault="00CA4929" w:rsidP="00694D02">
            <w:pPr>
              <w:tabs>
                <w:tab w:val="decimal" w:pos="1266"/>
              </w:tabs>
              <w:ind w:left="-108" w:right="-108"/>
              <w:rPr>
                <w:rFonts w:ascii="Calibri" w:eastAsia="Calibri" w:hAnsi="Calibri" w:cs="Calibri"/>
                <w:sz w:val="22"/>
                <w:szCs w:val="22"/>
              </w:rPr>
            </w:pPr>
            <w:r w:rsidRPr="00694D02">
              <w:rPr>
                <w:rFonts w:ascii="Calibri" w:eastAsia="Calibri" w:hAnsi="Calibri" w:cs="Calibri"/>
                <w:sz w:val="22"/>
                <w:szCs w:val="22"/>
              </w:rPr>
              <w:t>94,720,689</w:t>
            </w:r>
          </w:p>
        </w:tc>
        <w:tc>
          <w:tcPr>
            <w:tcW w:w="180" w:type="dxa"/>
          </w:tcPr>
          <w:p w14:paraId="1DCDE9F2"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350" w:type="dxa"/>
            <w:vAlign w:val="bottom"/>
          </w:tcPr>
          <w:p w14:paraId="7F94BACF" w14:textId="29ABDE49" w:rsidR="00CA4929" w:rsidRPr="00694D02" w:rsidRDefault="00045BF0" w:rsidP="00694D02">
            <w:pPr>
              <w:tabs>
                <w:tab w:val="decimal" w:pos="1176"/>
              </w:tabs>
              <w:ind w:left="-108" w:right="-108"/>
              <w:rPr>
                <w:rFonts w:ascii="Calibri" w:eastAsia="Calibri" w:hAnsi="Calibri" w:cs="Calibri"/>
                <w:sz w:val="22"/>
                <w:szCs w:val="22"/>
              </w:rPr>
            </w:pPr>
            <w:r>
              <w:rPr>
                <w:rFonts w:ascii="Calibri" w:eastAsia="Calibri" w:hAnsi="Calibri" w:cs="Calibri"/>
                <w:sz w:val="22"/>
                <w:szCs w:val="22"/>
              </w:rPr>
              <w:t>12,644,338</w:t>
            </w:r>
          </w:p>
        </w:tc>
        <w:tc>
          <w:tcPr>
            <w:tcW w:w="180" w:type="dxa"/>
          </w:tcPr>
          <w:p w14:paraId="07CF857F"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F411B00" w14:textId="37084C02" w:rsidR="00CA4929" w:rsidRPr="00694D02" w:rsidRDefault="00CA4929" w:rsidP="00694D02">
            <w:pPr>
              <w:tabs>
                <w:tab w:val="decimal" w:pos="1188"/>
              </w:tabs>
              <w:ind w:left="-108" w:right="-108"/>
              <w:rPr>
                <w:rFonts w:ascii="Calibri" w:eastAsia="Calibri" w:hAnsi="Calibri" w:cs="Calibri"/>
                <w:sz w:val="22"/>
                <w:szCs w:val="22"/>
              </w:rPr>
            </w:pPr>
            <w:r w:rsidRPr="00694D02">
              <w:rPr>
                <w:rFonts w:ascii="Calibri" w:eastAsia="Calibri" w:hAnsi="Calibri" w:cs="Calibri"/>
                <w:sz w:val="22"/>
                <w:szCs w:val="22"/>
              </w:rPr>
              <w:t>30,175,574</w:t>
            </w:r>
          </w:p>
        </w:tc>
      </w:tr>
      <w:tr w:rsidR="00CA4929" w:rsidRPr="003C4453" w14:paraId="20896DA9" w14:textId="77777777" w:rsidTr="00694D02">
        <w:trPr>
          <w:cantSplit/>
          <w:trHeight w:val="39"/>
        </w:trPr>
        <w:tc>
          <w:tcPr>
            <w:tcW w:w="3341" w:type="dxa"/>
          </w:tcPr>
          <w:p w14:paraId="3529C827" w14:textId="77777777" w:rsidR="00CA4929" w:rsidRPr="003C4453" w:rsidRDefault="00CA4929" w:rsidP="00CA4929">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1EF0499A" w14:textId="7465B855" w:rsidR="00CA4929" w:rsidRPr="00694D02" w:rsidRDefault="00A361C1" w:rsidP="00694D02">
            <w:pPr>
              <w:tabs>
                <w:tab w:val="decimal" w:pos="1188"/>
              </w:tabs>
              <w:ind w:left="-108" w:right="-108"/>
              <w:rPr>
                <w:rFonts w:ascii="Calibri" w:eastAsia="Calibri" w:hAnsi="Calibri" w:cs="Calibri"/>
                <w:b/>
                <w:bCs/>
                <w:sz w:val="22"/>
                <w:szCs w:val="22"/>
              </w:rPr>
            </w:pPr>
            <w:r>
              <w:rPr>
                <w:rFonts w:ascii="Calibri" w:eastAsia="Calibri" w:hAnsi="Calibri" w:cs="Calibri"/>
                <w:b/>
                <w:bCs/>
                <w:sz w:val="22"/>
                <w:szCs w:val="22"/>
              </w:rPr>
              <w:t>497,</w:t>
            </w:r>
            <w:r w:rsidR="0039448A">
              <w:rPr>
                <w:rFonts w:ascii="Calibri" w:eastAsia="Calibri" w:hAnsi="Calibri" w:cs="Calibri"/>
                <w:b/>
                <w:bCs/>
                <w:sz w:val="22"/>
                <w:szCs w:val="22"/>
              </w:rPr>
              <w:t>425,326</w:t>
            </w:r>
          </w:p>
        </w:tc>
        <w:tc>
          <w:tcPr>
            <w:tcW w:w="180" w:type="dxa"/>
            <w:vAlign w:val="bottom"/>
          </w:tcPr>
          <w:p w14:paraId="03444CBA" w14:textId="77777777" w:rsidR="00CA4929" w:rsidRPr="00694D02" w:rsidRDefault="00CA4929" w:rsidP="00CA4929">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6E401C63" w14:textId="3868DAFE" w:rsidR="00CA4929" w:rsidRPr="00694D02" w:rsidRDefault="00CA4929" w:rsidP="00694D02">
            <w:pPr>
              <w:tabs>
                <w:tab w:val="decimal" w:pos="1266"/>
              </w:tabs>
              <w:ind w:left="-108" w:right="-108"/>
              <w:rPr>
                <w:rFonts w:ascii="Calibri" w:eastAsia="Calibri" w:hAnsi="Calibri" w:cs="Calibri"/>
                <w:b/>
                <w:bCs/>
                <w:sz w:val="22"/>
                <w:szCs w:val="22"/>
              </w:rPr>
            </w:pPr>
            <w:r w:rsidRPr="00694D02">
              <w:rPr>
                <w:rFonts w:ascii="Calibri" w:eastAsia="Calibri" w:hAnsi="Calibri" w:cs="Calibri"/>
                <w:b/>
                <w:bCs/>
                <w:sz w:val="22"/>
                <w:szCs w:val="22"/>
              </w:rPr>
              <w:t>642,208,678</w:t>
            </w:r>
          </w:p>
        </w:tc>
        <w:tc>
          <w:tcPr>
            <w:tcW w:w="180" w:type="dxa"/>
            <w:vAlign w:val="bottom"/>
          </w:tcPr>
          <w:p w14:paraId="2C8DF13D" w14:textId="77777777" w:rsidR="00CA4929" w:rsidRPr="00425F69" w:rsidRDefault="00CA4929" w:rsidP="00CA492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C6C7186" w14:textId="1A8D7C67" w:rsidR="00CA4929" w:rsidRPr="00694D02" w:rsidRDefault="00045BF0" w:rsidP="00694D02">
            <w:pPr>
              <w:tabs>
                <w:tab w:val="decimal" w:pos="1176"/>
              </w:tabs>
              <w:ind w:left="-108" w:right="-108"/>
              <w:rPr>
                <w:rFonts w:ascii="Calibri" w:eastAsia="Calibri" w:hAnsi="Calibri" w:cs="Calibri"/>
                <w:b/>
                <w:bCs/>
                <w:sz w:val="22"/>
                <w:szCs w:val="22"/>
              </w:rPr>
            </w:pPr>
            <w:r>
              <w:rPr>
                <w:rFonts w:ascii="Calibri" w:eastAsia="Calibri" w:hAnsi="Calibri" w:cs="Calibri"/>
                <w:b/>
                <w:bCs/>
                <w:sz w:val="22"/>
                <w:szCs w:val="22"/>
              </w:rPr>
              <w:t>60,355,122</w:t>
            </w:r>
          </w:p>
        </w:tc>
        <w:tc>
          <w:tcPr>
            <w:tcW w:w="180" w:type="dxa"/>
            <w:vAlign w:val="bottom"/>
          </w:tcPr>
          <w:p w14:paraId="474BFCA4" w14:textId="77777777" w:rsidR="00CA4929" w:rsidRPr="00425F69" w:rsidRDefault="00CA4929" w:rsidP="00CA492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9280D0C" w14:textId="6C3B65B3" w:rsidR="00CA4929" w:rsidRPr="00694D02" w:rsidRDefault="00CA4929" w:rsidP="00694D02">
            <w:pPr>
              <w:tabs>
                <w:tab w:val="decimal" w:pos="1188"/>
              </w:tabs>
              <w:ind w:left="-108" w:right="-108"/>
              <w:rPr>
                <w:rFonts w:ascii="Calibri" w:eastAsia="Calibri" w:hAnsi="Calibri" w:cs="Calibri"/>
                <w:b/>
                <w:bCs/>
                <w:sz w:val="22"/>
                <w:szCs w:val="22"/>
              </w:rPr>
            </w:pPr>
            <w:r w:rsidRPr="00694D02">
              <w:rPr>
                <w:rFonts w:ascii="Calibri" w:eastAsia="Calibri" w:hAnsi="Calibri" w:cs="Calibri"/>
                <w:b/>
                <w:bCs/>
                <w:sz w:val="22"/>
                <w:szCs w:val="22"/>
              </w:rPr>
              <w:t>74,749,529</w:t>
            </w:r>
          </w:p>
        </w:tc>
      </w:tr>
    </w:tbl>
    <w:p w14:paraId="2D517DB3" w14:textId="77777777" w:rsidR="003058E5" w:rsidRPr="00620691" w:rsidRDefault="003058E5" w:rsidP="009E1DE1">
      <w:pPr>
        <w:spacing w:line="240" w:lineRule="atLeast"/>
        <w:rPr>
          <w:rFonts w:ascii="Calibri" w:eastAsia="Arial Unicode MS" w:hAnsi="Calibri" w:cstheme="minorBidi"/>
          <w:b/>
          <w:bCs/>
          <w:sz w:val="22"/>
          <w:szCs w:val="22"/>
          <w:cs/>
        </w:rPr>
      </w:pPr>
    </w:p>
    <w:p w14:paraId="483367F3" w14:textId="77777777" w:rsidR="009E77B7"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1" w:name="_Hlk133363584"/>
      <w:r w:rsidRPr="00620691">
        <w:rPr>
          <w:rFonts w:ascii="Calibri" w:eastAsia="Arial Unicode MS" w:hAnsi="Calibri" w:cs="Calibri"/>
          <w:b/>
          <w:bCs/>
          <w:sz w:val="22"/>
          <w:szCs w:val="22"/>
        </w:rPr>
        <w:t>Interest-bearing liabilities</w:t>
      </w:r>
    </w:p>
    <w:bookmarkEnd w:id="1"/>
    <w:p w14:paraId="7727C1D8" w14:textId="77777777" w:rsidR="007635E0"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15A11" w:rsidRPr="003C4453" w14:paraId="05F977E4" w14:textId="77777777" w:rsidTr="009F6168">
        <w:trPr>
          <w:cantSplit/>
          <w:tblHeader/>
        </w:trPr>
        <w:tc>
          <w:tcPr>
            <w:tcW w:w="3341" w:type="dxa"/>
          </w:tcPr>
          <w:p w14:paraId="70021F9A"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1C833E20" w14:textId="376A4271" w:rsidR="00F15A11" w:rsidRPr="003C4453" w:rsidRDefault="00F5034A"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 xml:space="preserve">30 </w:t>
            </w:r>
            <w:r w:rsidR="001D7D92">
              <w:rPr>
                <w:rFonts w:ascii="Calibri" w:hAnsi="Calibri" w:cstheme="minorBidi"/>
                <w:b w:val="0"/>
                <w:bCs/>
                <w:szCs w:val="28"/>
                <w:lang w:val="en-US" w:bidi="th-TH"/>
              </w:rPr>
              <w:t>September</w:t>
            </w:r>
          </w:p>
        </w:tc>
        <w:tc>
          <w:tcPr>
            <w:tcW w:w="185" w:type="dxa"/>
          </w:tcPr>
          <w:p w14:paraId="71F31548"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15846C30" w14:textId="7F410F3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3718D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20C010A6" w14:textId="3F62231A" w:rsidR="00F15A11" w:rsidRPr="003C4453" w:rsidRDefault="00F5034A"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 xml:space="preserve">30 </w:t>
            </w:r>
            <w:r w:rsidR="001D7D92">
              <w:rPr>
                <w:rFonts w:ascii="Calibri" w:hAnsi="Calibri" w:cstheme="minorBidi"/>
                <w:b w:val="0"/>
                <w:bCs/>
                <w:szCs w:val="28"/>
                <w:lang w:val="en-US" w:bidi="th-TH"/>
              </w:rPr>
              <w:t>September</w:t>
            </w:r>
          </w:p>
        </w:tc>
        <w:tc>
          <w:tcPr>
            <w:tcW w:w="180" w:type="dxa"/>
          </w:tcPr>
          <w:p w14:paraId="034B7A6A"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01A3DA47" w14:textId="65FBA4B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F15A11" w:rsidRPr="003C4453" w14:paraId="0724080B" w14:textId="77777777" w:rsidTr="009F6168">
        <w:trPr>
          <w:cantSplit/>
          <w:tblHeader/>
        </w:trPr>
        <w:tc>
          <w:tcPr>
            <w:tcW w:w="3341" w:type="dxa"/>
          </w:tcPr>
          <w:p w14:paraId="12ED8C18"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3E242995" w14:textId="01EAF2E6"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5" w:type="dxa"/>
          </w:tcPr>
          <w:p w14:paraId="0C5C0572"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4149AD26" w14:textId="2D75230B"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4284504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690802CA" w14:textId="01CE2D67"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35FE129"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404DE3AC" w14:textId="5DB068B6"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F15A11" w:rsidRPr="003C4453" w14:paraId="3F4F1309" w14:textId="77777777">
        <w:trPr>
          <w:cantSplit/>
          <w:trHeight w:val="39"/>
        </w:trPr>
        <w:tc>
          <w:tcPr>
            <w:tcW w:w="3341" w:type="dxa"/>
          </w:tcPr>
          <w:p w14:paraId="3CF7201C" w14:textId="77777777" w:rsidR="00F15A11" w:rsidRPr="007635E0" w:rsidRDefault="00F15A11" w:rsidP="00F15A11">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tcPr>
          <w:p w14:paraId="6F97ADA8" w14:textId="48CFB736" w:rsidR="00F15A11" w:rsidRDefault="00CB04DE"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1,610,183,137</w:t>
            </w:r>
          </w:p>
        </w:tc>
        <w:tc>
          <w:tcPr>
            <w:tcW w:w="185" w:type="dxa"/>
            <w:tcBorders>
              <w:left w:val="nil"/>
            </w:tcBorders>
          </w:tcPr>
          <w:p w14:paraId="28EDFDEB" w14:textId="77777777" w:rsidR="00F15A11" w:rsidRPr="00425F69" w:rsidRDefault="00F15A11" w:rsidP="00F15A11">
            <w:pPr>
              <w:pStyle w:val="Heading1"/>
              <w:spacing w:line="240" w:lineRule="atLeast"/>
              <w:ind w:left="0" w:right="65"/>
              <w:jc w:val="left"/>
              <w:rPr>
                <w:rFonts w:ascii="Calibri" w:eastAsia="Arial Unicode MS" w:hAnsi="Calibri" w:cs="Calibri"/>
                <w:b w:val="0"/>
                <w:bCs w:val="0"/>
                <w:color w:val="auto"/>
              </w:rPr>
            </w:pPr>
          </w:p>
        </w:tc>
        <w:tc>
          <w:tcPr>
            <w:tcW w:w="1424" w:type="dxa"/>
          </w:tcPr>
          <w:p w14:paraId="4D32EBD3" w14:textId="66B94304"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994,748,795</w:t>
            </w:r>
          </w:p>
        </w:tc>
        <w:tc>
          <w:tcPr>
            <w:tcW w:w="180" w:type="dxa"/>
          </w:tcPr>
          <w:p w14:paraId="358DD41F" w14:textId="77777777" w:rsidR="00F15A11" w:rsidRPr="00425F69" w:rsidRDefault="00F15A11" w:rsidP="00F15A11">
            <w:pPr>
              <w:tabs>
                <w:tab w:val="decimal" w:pos="947"/>
              </w:tabs>
              <w:ind w:left="-108" w:right="-108"/>
              <w:rPr>
                <w:rFonts w:ascii="Calibri" w:eastAsia="Calibri" w:hAnsi="Calibri" w:cs="Calibri"/>
                <w:sz w:val="22"/>
                <w:szCs w:val="22"/>
              </w:rPr>
            </w:pPr>
          </w:p>
        </w:tc>
        <w:tc>
          <w:tcPr>
            <w:tcW w:w="1350" w:type="dxa"/>
            <w:vAlign w:val="bottom"/>
          </w:tcPr>
          <w:p w14:paraId="1D0F7444" w14:textId="070B1D9E" w:rsidR="00F15A11" w:rsidRPr="00FC389A" w:rsidRDefault="00CB04DE" w:rsidP="00F15A11">
            <w:pPr>
              <w:tabs>
                <w:tab w:val="decimal" w:pos="1200"/>
              </w:tabs>
              <w:ind w:left="-108" w:right="-108"/>
              <w:rPr>
                <w:rFonts w:ascii="Calibri" w:eastAsia="Calibri" w:hAnsi="Calibri" w:cstheme="minorBidi"/>
                <w:sz w:val="22"/>
                <w:szCs w:val="22"/>
              </w:rPr>
            </w:pPr>
            <w:r>
              <w:rPr>
                <w:rFonts w:ascii="Calibri" w:eastAsia="Calibri" w:hAnsi="Calibri" w:cstheme="minorBidi"/>
                <w:sz w:val="22"/>
                <w:szCs w:val="22"/>
              </w:rPr>
              <w:t>1,140,183,137</w:t>
            </w:r>
          </w:p>
        </w:tc>
        <w:tc>
          <w:tcPr>
            <w:tcW w:w="180" w:type="dxa"/>
          </w:tcPr>
          <w:p w14:paraId="74EC27B9" w14:textId="77777777" w:rsidR="00F15A11" w:rsidRPr="00425F69" w:rsidRDefault="00F15A11" w:rsidP="00F15A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6F002187"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theme="minorBidi"/>
                <w:sz w:val="22"/>
                <w:szCs w:val="22"/>
              </w:rPr>
              <w:t>569,178,795</w:t>
            </w:r>
          </w:p>
        </w:tc>
      </w:tr>
      <w:tr w:rsidR="00F15A11" w:rsidRPr="003C4453" w14:paraId="782EBCEF" w14:textId="77777777">
        <w:trPr>
          <w:cantSplit/>
          <w:trHeight w:val="39"/>
        </w:trPr>
        <w:tc>
          <w:tcPr>
            <w:tcW w:w="3341" w:type="dxa"/>
          </w:tcPr>
          <w:p w14:paraId="579A19BC" w14:textId="77777777" w:rsidR="00F15A11" w:rsidRPr="00C90BCB" w:rsidRDefault="00F15A11" w:rsidP="00F15A11">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Borders>
              <w:bottom w:val="single" w:sz="4" w:space="0" w:color="auto"/>
            </w:tcBorders>
          </w:tcPr>
          <w:p w14:paraId="4DDA167D" w14:textId="11FF7FD5" w:rsidR="00F15A11" w:rsidRPr="00AC0CBD" w:rsidRDefault="00BF0479"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77,306,953</w:t>
            </w:r>
          </w:p>
        </w:tc>
        <w:tc>
          <w:tcPr>
            <w:tcW w:w="185" w:type="dxa"/>
            <w:tcBorders>
              <w:left w:val="nil"/>
            </w:tcBorders>
          </w:tcPr>
          <w:p w14:paraId="429DA768" w14:textId="77777777" w:rsidR="00F15A11" w:rsidRPr="00425F69" w:rsidRDefault="00F15A11" w:rsidP="00F15A11">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tcPr>
          <w:p w14:paraId="352C0D22" w14:textId="5D93FBE5"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33,776,024</w:t>
            </w:r>
          </w:p>
        </w:tc>
        <w:tc>
          <w:tcPr>
            <w:tcW w:w="180" w:type="dxa"/>
          </w:tcPr>
          <w:p w14:paraId="7600AEB6" w14:textId="77777777" w:rsidR="00F15A11" w:rsidRPr="00425F69" w:rsidRDefault="00F15A11" w:rsidP="00F15A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33B6266" w14:textId="61003D35" w:rsidR="00F15A11" w:rsidRPr="009E77B7" w:rsidRDefault="00A361C1" w:rsidP="00A737EA">
            <w:pPr>
              <w:tabs>
                <w:tab w:val="decimal" w:pos="1188"/>
              </w:tabs>
              <w:ind w:left="-108" w:right="-108"/>
              <w:rPr>
                <w:rFonts w:ascii="Calibri" w:eastAsia="Calibri" w:hAnsi="Calibri" w:cs="Calibri"/>
                <w:sz w:val="22"/>
                <w:szCs w:val="22"/>
              </w:rPr>
            </w:pPr>
            <w:r>
              <w:rPr>
                <w:rFonts w:ascii="Calibri" w:eastAsia="Calibri" w:hAnsi="Calibri" w:cs="Calibri"/>
                <w:sz w:val="22"/>
                <w:szCs w:val="22"/>
              </w:rPr>
              <w:t>18,097,952</w:t>
            </w:r>
          </w:p>
        </w:tc>
        <w:tc>
          <w:tcPr>
            <w:tcW w:w="180" w:type="dxa"/>
          </w:tcPr>
          <w:p w14:paraId="683A9448" w14:textId="77777777" w:rsidR="00F15A11" w:rsidRPr="00425F69" w:rsidRDefault="00F15A11" w:rsidP="00F15A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A5774F6" w14:textId="42EBC003" w:rsidR="00F15A11" w:rsidRPr="00E81D3E" w:rsidRDefault="00F15A11" w:rsidP="00F15A11">
            <w:pPr>
              <w:tabs>
                <w:tab w:val="decimal" w:pos="924"/>
              </w:tabs>
              <w:ind w:left="-108" w:right="-108"/>
              <w:rPr>
                <w:rFonts w:ascii="Calibri" w:eastAsia="Calibri" w:hAnsi="Calibri" w:cs="Calibri"/>
                <w:sz w:val="22"/>
                <w:szCs w:val="22"/>
              </w:rPr>
            </w:pPr>
            <w:r>
              <w:rPr>
                <w:rFonts w:ascii="Calibri" w:eastAsia="Calibri" w:hAnsi="Calibri" w:cs="Calibri"/>
                <w:sz w:val="22"/>
                <w:szCs w:val="22"/>
              </w:rPr>
              <w:t>-</w:t>
            </w:r>
          </w:p>
        </w:tc>
      </w:tr>
      <w:tr w:rsidR="00F15A11" w:rsidRPr="003C4453" w14:paraId="4E6E7F56" w14:textId="77777777" w:rsidTr="00150F1F">
        <w:trPr>
          <w:cantSplit/>
          <w:trHeight w:val="39"/>
        </w:trPr>
        <w:tc>
          <w:tcPr>
            <w:tcW w:w="3341" w:type="dxa"/>
          </w:tcPr>
          <w:p w14:paraId="3413062D" w14:textId="77777777" w:rsidR="00F15A11" w:rsidRPr="009E77B7" w:rsidRDefault="00F15A11" w:rsidP="00F15A11">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8E0AECF" w14:textId="2A709523" w:rsidR="00F15A11" w:rsidRPr="009E77B7" w:rsidRDefault="00BF0479"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1,687,</w:t>
            </w:r>
            <w:r w:rsidR="00CB04DE">
              <w:rPr>
                <w:rFonts w:ascii="Calibri" w:eastAsia="Calibri" w:hAnsi="Calibri" w:cs="Calibri"/>
                <w:sz w:val="22"/>
                <w:szCs w:val="22"/>
              </w:rPr>
              <w:t>490,090</w:t>
            </w:r>
          </w:p>
        </w:tc>
        <w:tc>
          <w:tcPr>
            <w:tcW w:w="185" w:type="dxa"/>
            <w:vAlign w:val="bottom"/>
          </w:tcPr>
          <w:p w14:paraId="3E9F1976"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79C13A32"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1,028,524,819</w:t>
            </w:r>
          </w:p>
        </w:tc>
        <w:tc>
          <w:tcPr>
            <w:tcW w:w="180" w:type="dxa"/>
            <w:vAlign w:val="bottom"/>
          </w:tcPr>
          <w:p w14:paraId="41F4DB46"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698CF0C2" w14:textId="6AC645EC" w:rsidR="00F15A11" w:rsidRPr="009E77B7" w:rsidRDefault="00A361C1"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w:t>
            </w:r>
            <w:r w:rsidR="00CB04DE">
              <w:rPr>
                <w:rFonts w:ascii="Calibri" w:eastAsia="Calibri" w:hAnsi="Calibri" w:cs="Calibri"/>
                <w:sz w:val="22"/>
                <w:szCs w:val="22"/>
              </w:rPr>
              <w:t>158,281,089</w:t>
            </w:r>
          </w:p>
        </w:tc>
        <w:tc>
          <w:tcPr>
            <w:tcW w:w="180" w:type="dxa"/>
            <w:vAlign w:val="bottom"/>
          </w:tcPr>
          <w:p w14:paraId="5EFD24A2"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3EC2682B"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569,178,795</w:t>
            </w:r>
          </w:p>
        </w:tc>
      </w:tr>
      <w:tr w:rsidR="00F15A11" w:rsidRPr="003C4453" w14:paraId="647C713F" w14:textId="77777777" w:rsidTr="00150F1F">
        <w:trPr>
          <w:cantSplit/>
          <w:trHeight w:val="39"/>
        </w:trPr>
        <w:tc>
          <w:tcPr>
            <w:tcW w:w="3341" w:type="dxa"/>
          </w:tcPr>
          <w:p w14:paraId="0017D7B2" w14:textId="77777777" w:rsidR="00F15A11" w:rsidRPr="009E77B7"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top w:val="single" w:sz="4" w:space="0" w:color="auto"/>
              <w:bottom w:val="single" w:sz="4" w:space="0" w:color="auto"/>
            </w:tcBorders>
            <w:shd w:val="clear" w:color="auto" w:fill="auto"/>
            <w:vAlign w:val="bottom"/>
          </w:tcPr>
          <w:p w14:paraId="2DBA65C9" w14:textId="77D6CA97" w:rsidR="00F15A11" w:rsidRDefault="00BF0479"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516,565,416</w:t>
            </w:r>
          </w:p>
        </w:tc>
        <w:tc>
          <w:tcPr>
            <w:tcW w:w="185" w:type="dxa"/>
            <w:vAlign w:val="bottom"/>
          </w:tcPr>
          <w:p w14:paraId="62DFAA9C"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02C37828"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176,549,056</w:t>
            </w:r>
          </w:p>
        </w:tc>
        <w:tc>
          <w:tcPr>
            <w:tcW w:w="180" w:type="dxa"/>
            <w:vAlign w:val="bottom"/>
          </w:tcPr>
          <w:p w14:paraId="6FC7A1FA"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89DD706" w14:textId="057551EB" w:rsidR="00F15A11" w:rsidRDefault="00A361C1"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14,040,000</w:t>
            </w:r>
          </w:p>
        </w:tc>
        <w:tc>
          <w:tcPr>
            <w:tcW w:w="180" w:type="dxa"/>
            <w:vAlign w:val="bottom"/>
          </w:tcPr>
          <w:p w14:paraId="3A4EEDE7"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3574931B"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14,040,000</w:t>
            </w:r>
          </w:p>
        </w:tc>
      </w:tr>
      <w:tr w:rsidR="00F15A11" w:rsidRPr="003C4453" w14:paraId="6764EF42" w14:textId="77777777" w:rsidTr="00150F1F">
        <w:trPr>
          <w:cantSplit/>
          <w:trHeight w:val="39"/>
        </w:trPr>
        <w:tc>
          <w:tcPr>
            <w:tcW w:w="3341" w:type="dxa"/>
          </w:tcPr>
          <w:p w14:paraId="15115DCD" w14:textId="77777777" w:rsidR="00F15A11" w:rsidRPr="00AC0CBD"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2ED24E3C" w:rsidR="00F15A11" w:rsidRPr="00AC0CBD" w:rsidRDefault="00BF0479" w:rsidP="00F15A11">
            <w:pPr>
              <w:tabs>
                <w:tab w:val="decimal" w:pos="1188"/>
              </w:tabs>
              <w:ind w:left="-108" w:right="-108" w:firstLine="30"/>
              <w:rPr>
                <w:rFonts w:ascii="Calibri" w:eastAsia="Calibri" w:hAnsi="Calibri" w:cs="Calibri"/>
                <w:sz w:val="22"/>
                <w:szCs w:val="22"/>
              </w:rPr>
            </w:pPr>
            <w:r w:rsidRPr="00EB4E46">
              <w:rPr>
                <w:rFonts w:ascii="Calibri" w:eastAsia="Calibri" w:hAnsi="Calibri" w:cs="Calibri"/>
                <w:sz w:val="22"/>
                <w:szCs w:val="22"/>
              </w:rPr>
              <w:t>2,</w:t>
            </w:r>
            <w:r w:rsidR="007766CD" w:rsidRPr="00EB4E46">
              <w:rPr>
                <w:rFonts w:ascii="Calibri" w:eastAsia="Calibri" w:hAnsi="Calibri" w:cs="Calibri"/>
                <w:sz w:val="22"/>
                <w:szCs w:val="22"/>
              </w:rPr>
              <w:t>204</w:t>
            </w:r>
            <w:r w:rsidRPr="00EB4E46">
              <w:rPr>
                <w:rFonts w:ascii="Calibri" w:eastAsia="Calibri" w:hAnsi="Calibri" w:cs="Calibri"/>
                <w:sz w:val="22"/>
                <w:szCs w:val="22"/>
              </w:rPr>
              <w:t>,</w:t>
            </w:r>
            <w:r w:rsidR="007766CD" w:rsidRPr="00EB4E46">
              <w:rPr>
                <w:rFonts w:ascii="Calibri" w:eastAsia="Calibri" w:hAnsi="Calibri" w:cs="Calibri"/>
                <w:sz w:val="22"/>
                <w:szCs w:val="22"/>
              </w:rPr>
              <w:t>055</w:t>
            </w:r>
            <w:r w:rsidR="00330FF3" w:rsidRPr="00EB4E46">
              <w:rPr>
                <w:rFonts w:ascii="Calibri" w:eastAsia="Calibri" w:hAnsi="Calibri" w:cs="Calibri"/>
                <w:sz w:val="22"/>
                <w:szCs w:val="22"/>
              </w:rPr>
              <w:t>,506</w:t>
            </w:r>
          </w:p>
        </w:tc>
        <w:tc>
          <w:tcPr>
            <w:tcW w:w="185" w:type="dxa"/>
            <w:vAlign w:val="bottom"/>
          </w:tcPr>
          <w:p w14:paraId="29FC0D45"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3C8B46ED" w:rsidR="00F15A11" w:rsidRPr="00FC389A" w:rsidRDefault="00F15A11" w:rsidP="00F15A11">
            <w:pPr>
              <w:tabs>
                <w:tab w:val="decimal" w:pos="1267"/>
              </w:tabs>
              <w:ind w:left="-108" w:right="-108"/>
              <w:rPr>
                <w:rFonts w:ascii="Calibri" w:eastAsia="Calibri" w:hAnsi="Calibri" w:cstheme="minorBidi"/>
                <w:sz w:val="22"/>
                <w:szCs w:val="22"/>
                <w:cs/>
              </w:rPr>
            </w:pPr>
            <w:r>
              <w:rPr>
                <w:rFonts w:ascii="Calibri" w:eastAsia="Calibri" w:hAnsi="Calibri" w:cs="Calibri"/>
                <w:sz w:val="22"/>
                <w:szCs w:val="22"/>
              </w:rPr>
              <w:t>1,205,073,875</w:t>
            </w:r>
          </w:p>
        </w:tc>
        <w:tc>
          <w:tcPr>
            <w:tcW w:w="180" w:type="dxa"/>
            <w:vAlign w:val="bottom"/>
          </w:tcPr>
          <w:p w14:paraId="2388D777" w14:textId="77777777" w:rsidR="00F15A11" w:rsidRPr="00AC0CBD"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BEA714" w14:textId="4B1BF00A" w:rsidR="00F15A11" w:rsidRPr="00AC0CBD" w:rsidRDefault="00A361C1"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1,17</w:t>
            </w:r>
            <w:r w:rsidR="00EB4E46">
              <w:rPr>
                <w:rFonts w:ascii="Calibri" w:eastAsia="Calibri" w:hAnsi="Calibri" w:cs="Calibri"/>
                <w:sz w:val="22"/>
                <w:szCs w:val="22"/>
              </w:rPr>
              <w:t>2</w:t>
            </w:r>
            <w:r>
              <w:rPr>
                <w:rFonts w:ascii="Calibri" w:eastAsia="Calibri" w:hAnsi="Calibri" w:cs="Calibri"/>
                <w:sz w:val="22"/>
                <w:szCs w:val="22"/>
              </w:rPr>
              <w:t>,</w:t>
            </w:r>
            <w:r w:rsidR="00EB4E46">
              <w:rPr>
                <w:rFonts w:ascii="Calibri" w:eastAsia="Calibri" w:hAnsi="Calibri" w:cs="Calibri"/>
                <w:sz w:val="22"/>
                <w:szCs w:val="22"/>
              </w:rPr>
              <w:t>321</w:t>
            </w:r>
            <w:r>
              <w:rPr>
                <w:rFonts w:ascii="Calibri" w:eastAsia="Calibri" w:hAnsi="Calibri" w:cs="Calibri"/>
                <w:sz w:val="22"/>
                <w:szCs w:val="22"/>
              </w:rPr>
              <w:t>,089</w:t>
            </w:r>
          </w:p>
        </w:tc>
        <w:tc>
          <w:tcPr>
            <w:tcW w:w="180" w:type="dxa"/>
            <w:vAlign w:val="bottom"/>
          </w:tcPr>
          <w:p w14:paraId="541C829B"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286C4CF2"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583,218,795</w:t>
            </w:r>
          </w:p>
        </w:tc>
      </w:tr>
      <w:tr w:rsidR="00F15A11" w:rsidRPr="003C4453" w14:paraId="4DD7F56D" w14:textId="77777777" w:rsidTr="003058E5">
        <w:trPr>
          <w:cantSplit/>
          <w:trHeight w:val="39"/>
        </w:trPr>
        <w:tc>
          <w:tcPr>
            <w:tcW w:w="3341" w:type="dxa"/>
          </w:tcPr>
          <w:p w14:paraId="76DD4BEE" w14:textId="77777777" w:rsidR="00F15A11" w:rsidRPr="00AC0CBD" w:rsidRDefault="00F15A11" w:rsidP="00F15A11">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22B6DE34" w14:textId="76F3237E" w:rsidR="00F15A11" w:rsidRDefault="00F15A11" w:rsidP="00F15A11">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F15A11" w:rsidRDefault="00F15A11" w:rsidP="00F15A11">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F15A11" w:rsidRPr="00AC0CBD"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F15A11" w:rsidRDefault="00F15A11" w:rsidP="00F15A11">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F15A11" w:rsidRDefault="00F15A11" w:rsidP="00F15A11">
            <w:pPr>
              <w:tabs>
                <w:tab w:val="decimal" w:pos="1266"/>
              </w:tabs>
              <w:ind w:left="-108" w:right="-108"/>
              <w:rPr>
                <w:rFonts w:ascii="Calibri" w:eastAsia="Calibri" w:hAnsi="Calibri" w:cs="Calibri"/>
                <w:sz w:val="22"/>
                <w:szCs w:val="22"/>
              </w:rPr>
            </w:pPr>
          </w:p>
        </w:tc>
      </w:tr>
      <w:tr w:rsidR="00F15A11" w:rsidRPr="003C4453" w14:paraId="0D72C40B" w14:textId="77777777">
        <w:trPr>
          <w:cantSplit/>
          <w:trHeight w:val="39"/>
        </w:trPr>
        <w:tc>
          <w:tcPr>
            <w:tcW w:w="3341" w:type="dxa"/>
          </w:tcPr>
          <w:p w14:paraId="337A1F5B" w14:textId="77777777" w:rsidR="00F15A11" w:rsidRPr="00AC0CBD" w:rsidRDefault="00F15A11" w:rsidP="00F15A11">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6F11B375" w14:textId="77777777" w:rsidR="00F15A11" w:rsidRPr="009E77B7" w:rsidRDefault="00F15A11" w:rsidP="00F15A11">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F15A11" w:rsidRPr="00E81D3E" w:rsidRDefault="00F15A11" w:rsidP="00F15A11">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vAlign w:val="bottom"/>
          </w:tcPr>
          <w:p w14:paraId="257BDC38" w14:textId="77777777" w:rsidR="00F15A11" w:rsidRPr="009E77B7" w:rsidRDefault="00F15A11" w:rsidP="00F15A11">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F15A11" w:rsidRPr="00E81D3E" w:rsidRDefault="00F15A11" w:rsidP="00F15A11">
            <w:pPr>
              <w:tabs>
                <w:tab w:val="decimal" w:pos="1266"/>
              </w:tabs>
              <w:ind w:left="-108" w:right="-108"/>
              <w:rPr>
                <w:rFonts w:ascii="Calibri" w:eastAsia="Calibri" w:hAnsi="Calibri" w:cs="Calibri"/>
                <w:sz w:val="22"/>
                <w:szCs w:val="22"/>
              </w:rPr>
            </w:pPr>
          </w:p>
        </w:tc>
      </w:tr>
      <w:tr w:rsidR="00F15A11" w:rsidRPr="003C4453" w14:paraId="7FAECD61" w14:textId="77777777">
        <w:trPr>
          <w:cantSplit/>
          <w:trHeight w:val="39"/>
        </w:trPr>
        <w:tc>
          <w:tcPr>
            <w:tcW w:w="3341" w:type="dxa"/>
          </w:tcPr>
          <w:p w14:paraId="06D781A3" w14:textId="77777777" w:rsidR="00F15A11" w:rsidRPr="00AC0CBD" w:rsidRDefault="00F15A11" w:rsidP="00F15A11">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14950111" w14:textId="77777777" w:rsidR="00F15A11" w:rsidRPr="009E77B7"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33569B27" w14:textId="6BA0C8C2" w:rsidR="00F15A11" w:rsidRPr="009E77B7" w:rsidRDefault="00330FF3" w:rsidP="00F15A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5,312,</w:t>
            </w:r>
            <w:r w:rsidR="00E467E2">
              <w:rPr>
                <w:rFonts w:ascii="Calibri" w:eastAsia="Calibri" w:hAnsi="Calibri" w:cs="Calibri"/>
                <w:sz w:val="22"/>
                <w:szCs w:val="22"/>
              </w:rPr>
              <w:t>473,57</w:t>
            </w:r>
            <w:r w:rsidR="00702968">
              <w:rPr>
                <w:rFonts w:ascii="Calibri" w:eastAsia="Calibri" w:hAnsi="Calibri" w:cs="Calibri"/>
                <w:sz w:val="22"/>
                <w:szCs w:val="22"/>
              </w:rPr>
              <w:t>9</w:t>
            </w:r>
          </w:p>
        </w:tc>
        <w:tc>
          <w:tcPr>
            <w:tcW w:w="185" w:type="dxa"/>
            <w:vAlign w:val="bottom"/>
          </w:tcPr>
          <w:p w14:paraId="1C8B06EE"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3C4B6DE2"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30EF7ECF"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EE090A8" w14:textId="271B6256" w:rsidR="00F15A11" w:rsidRPr="009E77B7" w:rsidRDefault="00A361C1"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157,</w:t>
            </w:r>
            <w:r w:rsidR="00E467E2">
              <w:rPr>
                <w:rFonts w:ascii="Calibri" w:eastAsia="Calibri" w:hAnsi="Calibri" w:cs="Calibri"/>
                <w:sz w:val="22"/>
                <w:szCs w:val="22"/>
              </w:rPr>
              <w:t>026,856</w:t>
            </w:r>
          </w:p>
        </w:tc>
        <w:tc>
          <w:tcPr>
            <w:tcW w:w="180" w:type="dxa"/>
            <w:vAlign w:val="bottom"/>
          </w:tcPr>
          <w:p w14:paraId="381A657B"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2670EC77"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161,956,606</w:t>
            </w:r>
          </w:p>
        </w:tc>
      </w:tr>
      <w:tr w:rsidR="00F15A11" w:rsidRPr="003C4453" w14:paraId="7130FCC9" w14:textId="77777777">
        <w:trPr>
          <w:cantSplit/>
          <w:trHeight w:val="39"/>
        </w:trPr>
        <w:tc>
          <w:tcPr>
            <w:tcW w:w="3341" w:type="dxa"/>
          </w:tcPr>
          <w:p w14:paraId="700A1146" w14:textId="77777777" w:rsidR="00F15A11" w:rsidRPr="00AC0CBD" w:rsidRDefault="00F15A11" w:rsidP="00F15A11">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4D45A131" w14:textId="2106E4BE" w:rsidR="00F15A11" w:rsidRPr="009E77B7" w:rsidRDefault="00330FF3" w:rsidP="00F15A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5</w:t>
            </w:r>
            <w:r w:rsidR="00E467E2">
              <w:rPr>
                <w:rFonts w:ascii="Calibri" w:eastAsia="Calibri" w:hAnsi="Calibri" w:cs="Calibri"/>
                <w:sz w:val="22"/>
                <w:szCs w:val="22"/>
              </w:rPr>
              <w:t>,3</w:t>
            </w:r>
            <w:r>
              <w:rPr>
                <w:rFonts w:ascii="Calibri" w:eastAsia="Calibri" w:hAnsi="Calibri" w:cs="Calibri"/>
                <w:sz w:val="22"/>
                <w:szCs w:val="22"/>
              </w:rPr>
              <w:t>12,</w:t>
            </w:r>
            <w:r w:rsidR="00E467E2">
              <w:rPr>
                <w:rFonts w:ascii="Calibri" w:eastAsia="Calibri" w:hAnsi="Calibri" w:cs="Calibri"/>
                <w:sz w:val="22"/>
                <w:szCs w:val="22"/>
              </w:rPr>
              <w:t>473</w:t>
            </w:r>
            <w:r>
              <w:rPr>
                <w:rFonts w:ascii="Calibri" w:eastAsia="Calibri" w:hAnsi="Calibri" w:cs="Calibri"/>
                <w:sz w:val="22"/>
                <w:szCs w:val="22"/>
              </w:rPr>
              <w:t>,57</w:t>
            </w:r>
            <w:r w:rsidR="00702968">
              <w:rPr>
                <w:rFonts w:ascii="Calibri" w:eastAsia="Calibri" w:hAnsi="Calibri" w:cs="Calibri"/>
                <w:sz w:val="22"/>
                <w:szCs w:val="22"/>
              </w:rPr>
              <w:t>9</w:t>
            </w:r>
          </w:p>
        </w:tc>
        <w:tc>
          <w:tcPr>
            <w:tcW w:w="185" w:type="dxa"/>
            <w:vAlign w:val="bottom"/>
          </w:tcPr>
          <w:p w14:paraId="0345AAE6"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2B9E1B8" w14:textId="418C9BAD"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5015111C"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3E31AB" w14:textId="592D5ABD" w:rsidR="00F15A11" w:rsidRPr="009E77B7" w:rsidRDefault="00BF0479"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157,</w:t>
            </w:r>
            <w:r w:rsidR="00E467E2">
              <w:rPr>
                <w:rFonts w:ascii="Calibri" w:eastAsia="Calibri" w:hAnsi="Calibri" w:cs="Calibri"/>
                <w:sz w:val="22"/>
                <w:szCs w:val="22"/>
              </w:rPr>
              <w:t>026,856</w:t>
            </w:r>
          </w:p>
        </w:tc>
        <w:tc>
          <w:tcPr>
            <w:tcW w:w="180" w:type="dxa"/>
            <w:vAlign w:val="bottom"/>
          </w:tcPr>
          <w:p w14:paraId="14044670"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30EFDF3" w14:textId="237EE9F0"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161,956,606</w:t>
            </w:r>
          </w:p>
        </w:tc>
      </w:tr>
      <w:tr w:rsidR="00F15A11" w:rsidRPr="003C4453" w14:paraId="09326037" w14:textId="77777777">
        <w:trPr>
          <w:cantSplit/>
          <w:trHeight w:val="39"/>
        </w:trPr>
        <w:tc>
          <w:tcPr>
            <w:tcW w:w="3341" w:type="dxa"/>
          </w:tcPr>
          <w:p w14:paraId="7F5E9CFC" w14:textId="77777777" w:rsidR="00F15A11" w:rsidRPr="00AC0CBD" w:rsidRDefault="00F15A11" w:rsidP="00F15A1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6BB96AF4" w14:textId="377C531C" w:rsidR="00F15A11" w:rsidRPr="00AC0CBD" w:rsidRDefault="00330FF3" w:rsidP="00F15A11">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7,516,529,08</w:t>
            </w:r>
            <w:r w:rsidR="00702968">
              <w:rPr>
                <w:rFonts w:ascii="Calibri" w:eastAsia="Calibri" w:hAnsi="Calibri" w:cs="Calibri"/>
                <w:b/>
                <w:bCs/>
                <w:sz w:val="22"/>
                <w:szCs w:val="22"/>
              </w:rPr>
              <w:t>5</w:t>
            </w:r>
          </w:p>
        </w:tc>
        <w:tc>
          <w:tcPr>
            <w:tcW w:w="185" w:type="dxa"/>
            <w:vAlign w:val="bottom"/>
          </w:tcPr>
          <w:p w14:paraId="4348F2C6" w14:textId="77777777" w:rsidR="00F15A11" w:rsidRPr="00AC0CBD" w:rsidRDefault="00F15A11" w:rsidP="00F15A11">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22482BB3" w:rsidR="00F15A11" w:rsidRPr="00AC0CBD" w:rsidRDefault="00F15A11" w:rsidP="00F15A11">
            <w:pPr>
              <w:tabs>
                <w:tab w:val="decimal" w:pos="1270"/>
              </w:tabs>
              <w:ind w:left="-108" w:right="-108"/>
              <w:rPr>
                <w:rFonts w:ascii="Calibri" w:eastAsia="Calibri" w:hAnsi="Calibri" w:cs="Calibri"/>
                <w:b/>
                <w:bCs/>
                <w:sz w:val="22"/>
                <w:szCs w:val="22"/>
              </w:rPr>
            </w:pPr>
            <w:r>
              <w:rPr>
                <w:rFonts w:ascii="Calibri" w:eastAsia="Calibri" w:hAnsi="Calibri" w:cs="Calibri"/>
                <w:b/>
                <w:bCs/>
                <w:sz w:val="22"/>
                <w:szCs w:val="22"/>
              </w:rPr>
              <w:t>5,925,235,776</w:t>
            </w:r>
          </w:p>
        </w:tc>
        <w:tc>
          <w:tcPr>
            <w:tcW w:w="180" w:type="dxa"/>
            <w:vAlign w:val="bottom"/>
          </w:tcPr>
          <w:p w14:paraId="068FA723" w14:textId="77777777" w:rsidR="00F15A11" w:rsidRPr="00AC0CBD" w:rsidRDefault="00F15A11" w:rsidP="00F15A11">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00BACED" w14:textId="40EC7408" w:rsidR="00F15A11" w:rsidRPr="00AC0CBD" w:rsidRDefault="00BF0479" w:rsidP="00F15A11">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1,</w:t>
            </w:r>
            <w:r w:rsidR="00E467E2">
              <w:rPr>
                <w:rFonts w:ascii="Calibri" w:eastAsia="Calibri" w:hAnsi="Calibri" w:cs="Calibri"/>
                <w:b/>
                <w:bCs/>
                <w:sz w:val="22"/>
                <w:szCs w:val="22"/>
              </w:rPr>
              <w:t>329,347,945</w:t>
            </w:r>
          </w:p>
        </w:tc>
        <w:tc>
          <w:tcPr>
            <w:tcW w:w="180" w:type="dxa"/>
            <w:vAlign w:val="bottom"/>
          </w:tcPr>
          <w:p w14:paraId="6AF5D750" w14:textId="77777777" w:rsidR="00F15A11" w:rsidRPr="00AC0CBD" w:rsidRDefault="00F15A11" w:rsidP="00F15A11">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20071869" w:rsidR="00F15A11" w:rsidRPr="00AC0CBD" w:rsidRDefault="00F15A11" w:rsidP="00F15A11">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745,175,401</w:t>
            </w:r>
          </w:p>
        </w:tc>
      </w:tr>
    </w:tbl>
    <w:p w14:paraId="5956B237" w14:textId="77777777" w:rsidR="004421FB" w:rsidRPr="00ED56A3" w:rsidRDefault="004421FB" w:rsidP="00ED56A3">
      <w:pPr>
        <w:spacing w:line="240" w:lineRule="atLeast"/>
        <w:ind w:left="540"/>
        <w:jc w:val="thaiDistribute"/>
        <w:rPr>
          <w:rFonts w:ascii="Calibri" w:eastAsia="Arial Unicode MS" w:hAnsi="Calibri" w:cs="Calibri"/>
          <w:sz w:val="22"/>
          <w:szCs w:val="22"/>
        </w:rPr>
      </w:pPr>
    </w:p>
    <w:p w14:paraId="267294FB" w14:textId="2B511B15" w:rsidR="00ED56A3" w:rsidRDefault="00ED56A3" w:rsidP="00ED56A3">
      <w:pPr>
        <w:spacing w:line="240" w:lineRule="atLeast"/>
        <w:ind w:left="540"/>
        <w:jc w:val="thaiDistribute"/>
        <w:rPr>
          <w:rFonts w:ascii="Calibri" w:eastAsia="Arial Unicode MS" w:hAnsi="Calibri" w:cs="Calibri"/>
          <w:sz w:val="22"/>
          <w:szCs w:val="22"/>
        </w:rPr>
      </w:pPr>
      <w:r w:rsidRPr="00ED56A3">
        <w:rPr>
          <w:rFonts w:ascii="Calibri" w:eastAsia="Arial Unicode MS" w:hAnsi="Calibri" w:cs="Calibri"/>
          <w:sz w:val="22"/>
          <w:szCs w:val="22"/>
        </w:rPr>
        <w:t>During the nine-month period ended 30 September 202</w:t>
      </w:r>
      <w:r>
        <w:rPr>
          <w:rFonts w:ascii="Calibri" w:eastAsia="Arial Unicode MS" w:hAnsi="Calibri" w:cs="Calibri"/>
          <w:sz w:val="22"/>
          <w:szCs w:val="22"/>
        </w:rPr>
        <w:t>4</w:t>
      </w:r>
      <w:r w:rsidRPr="00ED56A3">
        <w:rPr>
          <w:rFonts w:ascii="Calibri" w:eastAsia="Arial Unicode MS" w:hAnsi="Calibri" w:cs="Calibri"/>
          <w:sz w:val="22"/>
          <w:szCs w:val="22"/>
        </w:rPr>
        <w:t xml:space="preserve">, Nirvana </w:t>
      </w:r>
      <w:r>
        <w:rPr>
          <w:rFonts w:ascii="Calibri" w:eastAsia="Arial Unicode MS" w:hAnsi="Calibri" w:cs="Calibri"/>
          <w:sz w:val="22"/>
          <w:szCs w:val="22"/>
        </w:rPr>
        <w:t>U</w:t>
      </w:r>
      <w:r w:rsidRPr="00ED56A3">
        <w:rPr>
          <w:rFonts w:ascii="Calibri" w:eastAsia="Arial Unicode MS" w:hAnsi="Calibri" w:cs="Calibri"/>
          <w:sz w:val="22"/>
          <w:szCs w:val="22"/>
        </w:rPr>
        <w:t xml:space="preserve"> Co., Ltd., </w:t>
      </w:r>
      <w:r>
        <w:rPr>
          <w:rFonts w:ascii="Calibri" w:eastAsia="Arial Unicode MS" w:hAnsi="Calibri" w:cs="Calibri"/>
          <w:sz w:val="22"/>
          <w:szCs w:val="22"/>
        </w:rPr>
        <w:t xml:space="preserve">and </w:t>
      </w:r>
      <w:r w:rsidR="000974EF">
        <w:rPr>
          <w:rFonts w:ascii="Calibri" w:eastAsia="Arial Unicode MS" w:hAnsi="Calibri" w:cs="Calibri"/>
          <w:sz w:val="22"/>
          <w:szCs w:val="22"/>
        </w:rPr>
        <w:t xml:space="preserve">Nirvana Sukhumvit Co., Ltd., </w:t>
      </w:r>
      <w:r w:rsidRPr="00ED56A3">
        <w:rPr>
          <w:rFonts w:ascii="Calibri" w:eastAsia="Arial Unicode MS" w:hAnsi="Calibri" w:cs="Calibri"/>
          <w:sz w:val="22"/>
          <w:szCs w:val="22"/>
        </w:rPr>
        <w:t>has been approved for the credit facility of long-term loans from financial institutions, which are objective to support the property development projects as follows:</w:t>
      </w:r>
    </w:p>
    <w:p w14:paraId="5DBCD205" w14:textId="77777777" w:rsidR="00ED56A3" w:rsidRDefault="00ED56A3" w:rsidP="00ED56A3">
      <w:pPr>
        <w:spacing w:line="240" w:lineRule="atLeast"/>
        <w:ind w:left="540"/>
        <w:jc w:val="thaiDistribute"/>
        <w:rPr>
          <w:rFonts w:ascii="Calibri" w:eastAsia="Arial Unicode MS" w:hAnsi="Calibri" w:cs="Calibri"/>
          <w:sz w:val="22"/>
          <w:szCs w:val="22"/>
        </w:rPr>
      </w:pPr>
    </w:p>
    <w:tbl>
      <w:tblPr>
        <w:tblW w:w="9180" w:type="dxa"/>
        <w:tblInd w:w="540" w:type="dxa"/>
        <w:tblLayout w:type="fixed"/>
        <w:tblLook w:val="04A0" w:firstRow="1" w:lastRow="0" w:firstColumn="1" w:lastColumn="0" w:noHBand="0" w:noVBand="1"/>
      </w:tblPr>
      <w:tblGrid>
        <w:gridCol w:w="738"/>
        <w:gridCol w:w="1782"/>
        <w:gridCol w:w="1080"/>
        <w:gridCol w:w="2250"/>
        <w:gridCol w:w="2250"/>
        <w:gridCol w:w="1080"/>
      </w:tblGrid>
      <w:tr w:rsidR="005D378B" w14:paraId="0F443A4C" w14:textId="77777777">
        <w:trPr>
          <w:cantSplit/>
          <w:trHeight w:val="120"/>
        </w:trPr>
        <w:tc>
          <w:tcPr>
            <w:tcW w:w="738" w:type="dxa"/>
          </w:tcPr>
          <w:p w14:paraId="07CDC154" w14:textId="77777777" w:rsidR="005D378B" w:rsidRDefault="005D378B">
            <w:pPr>
              <w:ind w:left="-120"/>
              <w:jc w:val="center"/>
              <w:rPr>
                <w:rFonts w:ascii="Calibri" w:hAnsi="Calibri" w:cs="Calibri"/>
                <w:b/>
                <w:bCs/>
                <w:color w:val="000000"/>
                <w:sz w:val="14"/>
                <w:szCs w:val="14"/>
              </w:rPr>
            </w:pPr>
          </w:p>
        </w:tc>
        <w:tc>
          <w:tcPr>
            <w:tcW w:w="1782" w:type="dxa"/>
          </w:tcPr>
          <w:p w14:paraId="7B7E730D" w14:textId="77777777" w:rsidR="005D378B" w:rsidRDefault="005D378B">
            <w:pPr>
              <w:ind w:right="-72"/>
              <w:jc w:val="center"/>
              <w:rPr>
                <w:rFonts w:ascii="Calibri" w:hAnsi="Calibri" w:cs="Calibri"/>
                <w:b/>
                <w:bCs/>
                <w:color w:val="000000"/>
                <w:spacing w:val="-4"/>
                <w:sz w:val="14"/>
                <w:szCs w:val="14"/>
              </w:rPr>
            </w:pPr>
          </w:p>
        </w:tc>
        <w:tc>
          <w:tcPr>
            <w:tcW w:w="1080" w:type="dxa"/>
            <w:hideMark/>
          </w:tcPr>
          <w:p w14:paraId="3D10BB20" w14:textId="5F3D8125" w:rsidR="005D378B" w:rsidRDefault="005D378B">
            <w:pPr>
              <w:ind w:right="-72"/>
              <w:jc w:val="center"/>
              <w:rPr>
                <w:rFonts w:ascii="Calibri" w:hAnsi="Calibri" w:cs="Calibri"/>
                <w:b/>
                <w:bCs/>
                <w:color w:val="000000"/>
                <w:sz w:val="14"/>
                <w:szCs w:val="14"/>
              </w:rPr>
            </w:pPr>
            <w:r>
              <w:rPr>
                <w:rFonts w:ascii="Calibri" w:hAnsi="Calibri" w:cs="Calibri"/>
                <w:b/>
                <w:bCs/>
                <w:color w:val="000000"/>
                <w:sz w:val="14"/>
                <w:szCs w:val="14"/>
              </w:rPr>
              <w:t>Credit facility</w:t>
            </w:r>
          </w:p>
        </w:tc>
        <w:tc>
          <w:tcPr>
            <w:tcW w:w="2250" w:type="dxa"/>
          </w:tcPr>
          <w:p w14:paraId="45E788C6" w14:textId="77777777" w:rsidR="005D378B" w:rsidRDefault="005D378B">
            <w:pPr>
              <w:ind w:right="-72"/>
              <w:jc w:val="center"/>
              <w:rPr>
                <w:rFonts w:ascii="Calibri" w:hAnsi="Calibri" w:cs="Calibri"/>
                <w:b/>
                <w:bCs/>
                <w:color w:val="000000"/>
                <w:sz w:val="14"/>
                <w:szCs w:val="14"/>
              </w:rPr>
            </w:pPr>
          </w:p>
        </w:tc>
        <w:tc>
          <w:tcPr>
            <w:tcW w:w="2250" w:type="dxa"/>
          </w:tcPr>
          <w:p w14:paraId="5E76FF13" w14:textId="77777777" w:rsidR="005D378B" w:rsidRDefault="005D378B">
            <w:pPr>
              <w:ind w:right="-72"/>
              <w:jc w:val="center"/>
              <w:rPr>
                <w:rFonts w:ascii="Calibri" w:hAnsi="Calibri" w:cs="Calibri"/>
                <w:b/>
                <w:bCs/>
                <w:color w:val="000000"/>
                <w:sz w:val="14"/>
                <w:szCs w:val="14"/>
              </w:rPr>
            </w:pPr>
          </w:p>
        </w:tc>
        <w:tc>
          <w:tcPr>
            <w:tcW w:w="1080" w:type="dxa"/>
            <w:hideMark/>
          </w:tcPr>
          <w:p w14:paraId="1624725E" w14:textId="7B4AFE0D" w:rsidR="005D378B" w:rsidRDefault="005D378B">
            <w:pPr>
              <w:ind w:right="-72"/>
              <w:jc w:val="center"/>
              <w:rPr>
                <w:rFonts w:ascii="Calibri" w:hAnsi="Calibri" w:cs="Calibri"/>
                <w:b/>
                <w:bCs/>
                <w:color w:val="000000"/>
                <w:sz w:val="14"/>
                <w:szCs w:val="14"/>
              </w:rPr>
            </w:pPr>
            <w:r>
              <w:rPr>
                <w:rFonts w:ascii="Calibri" w:hAnsi="Calibri" w:cs="Calibri"/>
                <w:b/>
                <w:bCs/>
                <w:color w:val="000000"/>
                <w:sz w:val="14"/>
                <w:szCs w:val="14"/>
              </w:rPr>
              <w:t>Interest rate</w:t>
            </w:r>
          </w:p>
        </w:tc>
      </w:tr>
      <w:tr w:rsidR="005D378B" w14:paraId="2EE9E7D7" w14:textId="77777777">
        <w:trPr>
          <w:cantSplit/>
          <w:trHeight w:val="161"/>
        </w:trPr>
        <w:tc>
          <w:tcPr>
            <w:tcW w:w="738" w:type="dxa"/>
            <w:hideMark/>
          </w:tcPr>
          <w:p w14:paraId="477D2749" w14:textId="77777777" w:rsidR="005D378B" w:rsidRDefault="005D378B">
            <w:pPr>
              <w:pBdr>
                <w:bottom w:val="single" w:sz="4" w:space="1" w:color="auto"/>
              </w:pBdr>
              <w:ind w:left="-120"/>
              <w:jc w:val="center"/>
              <w:rPr>
                <w:rFonts w:ascii="Calibri" w:hAnsi="Calibri" w:cs="Calibri"/>
                <w:b/>
                <w:bCs/>
                <w:color w:val="000000"/>
                <w:sz w:val="14"/>
                <w:szCs w:val="14"/>
              </w:rPr>
            </w:pPr>
            <w:r>
              <w:rPr>
                <w:rFonts w:ascii="Calibri" w:hAnsi="Calibri" w:cs="Calibri"/>
                <w:b/>
                <w:bCs/>
                <w:color w:val="000000"/>
                <w:sz w:val="14"/>
                <w:szCs w:val="14"/>
              </w:rPr>
              <w:t>No.</w:t>
            </w:r>
          </w:p>
        </w:tc>
        <w:tc>
          <w:tcPr>
            <w:tcW w:w="1782" w:type="dxa"/>
            <w:hideMark/>
          </w:tcPr>
          <w:p w14:paraId="275905C5" w14:textId="77777777" w:rsidR="005D378B" w:rsidRDefault="005D378B">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Financial institutions</w:t>
            </w:r>
          </w:p>
        </w:tc>
        <w:tc>
          <w:tcPr>
            <w:tcW w:w="1080" w:type="dxa"/>
            <w:hideMark/>
          </w:tcPr>
          <w:p w14:paraId="1D3F1FC6" w14:textId="0074FFBF" w:rsidR="005D378B" w:rsidRDefault="00DB4892">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w:t>
            </w:r>
            <w:r w:rsidR="005D378B">
              <w:rPr>
                <w:rFonts w:ascii="Calibri" w:hAnsi="Calibri" w:cs="Calibri"/>
                <w:b/>
                <w:bCs/>
                <w:color w:val="000000"/>
                <w:sz w:val="14"/>
                <w:szCs w:val="14"/>
              </w:rPr>
              <w:t>Million Baht</w:t>
            </w:r>
            <w:r>
              <w:rPr>
                <w:rFonts w:ascii="Calibri" w:hAnsi="Calibri" w:cs="Calibri"/>
                <w:b/>
                <w:bCs/>
                <w:color w:val="000000"/>
                <w:sz w:val="14"/>
                <w:szCs w:val="14"/>
              </w:rPr>
              <w:t>)</w:t>
            </w:r>
          </w:p>
        </w:tc>
        <w:tc>
          <w:tcPr>
            <w:tcW w:w="2250" w:type="dxa"/>
            <w:hideMark/>
          </w:tcPr>
          <w:p w14:paraId="19B2B42B" w14:textId="77777777" w:rsidR="005D378B" w:rsidRDefault="005D378B">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Maturity date</w:t>
            </w:r>
          </w:p>
        </w:tc>
        <w:tc>
          <w:tcPr>
            <w:tcW w:w="2250" w:type="dxa"/>
            <w:hideMark/>
          </w:tcPr>
          <w:p w14:paraId="77B682CD" w14:textId="77777777" w:rsidR="005D378B" w:rsidRDefault="005D378B">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Pledge</w:t>
            </w:r>
          </w:p>
        </w:tc>
        <w:tc>
          <w:tcPr>
            <w:tcW w:w="1080" w:type="dxa"/>
            <w:hideMark/>
          </w:tcPr>
          <w:p w14:paraId="2FC4E09E" w14:textId="77777777" w:rsidR="005D378B" w:rsidRDefault="005D378B">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per annum</w:t>
            </w:r>
          </w:p>
        </w:tc>
      </w:tr>
      <w:tr w:rsidR="005D378B" w14:paraId="1D7F1F9D" w14:textId="77777777">
        <w:trPr>
          <w:cantSplit/>
          <w:trHeight w:val="161"/>
        </w:trPr>
        <w:tc>
          <w:tcPr>
            <w:tcW w:w="738" w:type="dxa"/>
          </w:tcPr>
          <w:p w14:paraId="5E6FDFCC" w14:textId="77777777" w:rsidR="005D378B" w:rsidRDefault="005D378B">
            <w:pPr>
              <w:ind w:left="-120"/>
              <w:rPr>
                <w:rFonts w:ascii="Calibri" w:hAnsi="Calibri" w:cs="Calibri"/>
                <w:color w:val="000000"/>
                <w:sz w:val="14"/>
                <w:szCs w:val="14"/>
              </w:rPr>
            </w:pPr>
          </w:p>
        </w:tc>
        <w:tc>
          <w:tcPr>
            <w:tcW w:w="1782" w:type="dxa"/>
          </w:tcPr>
          <w:p w14:paraId="04E973E6" w14:textId="77777777" w:rsidR="005D378B" w:rsidRDefault="005D378B">
            <w:pPr>
              <w:ind w:right="-72"/>
              <w:jc w:val="right"/>
              <w:rPr>
                <w:rFonts w:ascii="Calibri" w:hAnsi="Calibri" w:cs="Calibri"/>
                <w:color w:val="000000"/>
                <w:sz w:val="14"/>
                <w:szCs w:val="14"/>
              </w:rPr>
            </w:pPr>
          </w:p>
        </w:tc>
        <w:tc>
          <w:tcPr>
            <w:tcW w:w="1080" w:type="dxa"/>
          </w:tcPr>
          <w:p w14:paraId="0B0FE96B" w14:textId="77777777" w:rsidR="005D378B" w:rsidRDefault="005D378B">
            <w:pPr>
              <w:ind w:right="-72"/>
              <w:jc w:val="right"/>
              <w:rPr>
                <w:rFonts w:ascii="Calibri" w:hAnsi="Calibri" w:cs="Calibri"/>
                <w:color w:val="000000"/>
                <w:sz w:val="14"/>
                <w:szCs w:val="14"/>
              </w:rPr>
            </w:pPr>
          </w:p>
        </w:tc>
        <w:tc>
          <w:tcPr>
            <w:tcW w:w="2250" w:type="dxa"/>
          </w:tcPr>
          <w:p w14:paraId="7C7A5D72" w14:textId="77777777" w:rsidR="005D378B" w:rsidRDefault="005D378B">
            <w:pPr>
              <w:ind w:right="-72"/>
              <w:jc w:val="right"/>
              <w:rPr>
                <w:rFonts w:ascii="Calibri" w:hAnsi="Calibri" w:cs="Calibri"/>
                <w:color w:val="000000"/>
                <w:sz w:val="14"/>
                <w:szCs w:val="14"/>
              </w:rPr>
            </w:pPr>
          </w:p>
        </w:tc>
        <w:tc>
          <w:tcPr>
            <w:tcW w:w="2250" w:type="dxa"/>
          </w:tcPr>
          <w:p w14:paraId="7D5FEBBA" w14:textId="77777777" w:rsidR="005D378B" w:rsidRDefault="005D378B">
            <w:pPr>
              <w:ind w:right="-72"/>
              <w:jc w:val="center"/>
              <w:rPr>
                <w:rFonts w:ascii="Calibri" w:hAnsi="Calibri" w:cs="Calibri"/>
                <w:color w:val="000000"/>
                <w:sz w:val="14"/>
                <w:szCs w:val="14"/>
              </w:rPr>
            </w:pPr>
          </w:p>
        </w:tc>
        <w:tc>
          <w:tcPr>
            <w:tcW w:w="1080" w:type="dxa"/>
          </w:tcPr>
          <w:p w14:paraId="63E32E96" w14:textId="77777777" w:rsidR="005D378B" w:rsidRDefault="005D378B">
            <w:pPr>
              <w:ind w:right="-72"/>
              <w:jc w:val="center"/>
              <w:rPr>
                <w:rFonts w:ascii="Calibri" w:hAnsi="Calibri" w:cs="Calibri"/>
                <w:color w:val="000000"/>
                <w:sz w:val="14"/>
                <w:szCs w:val="14"/>
              </w:rPr>
            </w:pPr>
          </w:p>
        </w:tc>
      </w:tr>
      <w:tr w:rsidR="005D378B" w14:paraId="1543EA78" w14:textId="77777777">
        <w:trPr>
          <w:cantSplit/>
          <w:trHeight w:val="349"/>
        </w:trPr>
        <w:tc>
          <w:tcPr>
            <w:tcW w:w="738" w:type="dxa"/>
            <w:hideMark/>
          </w:tcPr>
          <w:p w14:paraId="30EC8BD3" w14:textId="77777777" w:rsidR="005D378B" w:rsidRDefault="005D378B">
            <w:pPr>
              <w:ind w:left="-120" w:right="-84"/>
              <w:jc w:val="center"/>
              <w:rPr>
                <w:rFonts w:ascii="Calibri" w:hAnsi="Calibri" w:cs="Calibri"/>
                <w:color w:val="000000"/>
                <w:sz w:val="14"/>
                <w:szCs w:val="14"/>
              </w:rPr>
            </w:pPr>
            <w:r>
              <w:rPr>
                <w:rFonts w:ascii="Calibri" w:hAnsi="Calibri" w:cs="Calibri"/>
                <w:color w:val="000000"/>
                <w:sz w:val="14"/>
                <w:szCs w:val="14"/>
              </w:rPr>
              <w:t>1</w:t>
            </w:r>
          </w:p>
        </w:tc>
        <w:tc>
          <w:tcPr>
            <w:tcW w:w="1782" w:type="dxa"/>
            <w:hideMark/>
          </w:tcPr>
          <w:p w14:paraId="7DBCE38F" w14:textId="77777777" w:rsidR="005D378B" w:rsidRDefault="005D378B">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5272D0D8" w14:textId="3C1B7D3F" w:rsidR="005D378B" w:rsidRPr="00413206" w:rsidRDefault="005D49CB">
            <w:pPr>
              <w:ind w:right="78"/>
              <w:jc w:val="right"/>
              <w:rPr>
                <w:rFonts w:ascii="Calibri" w:hAnsi="Calibri" w:cs="Calibri"/>
                <w:color w:val="000000"/>
                <w:sz w:val="14"/>
                <w:szCs w:val="14"/>
              </w:rPr>
            </w:pPr>
            <w:r>
              <w:rPr>
                <w:rFonts w:ascii="Calibri" w:hAnsi="Calibri" w:cs="Calibri"/>
                <w:color w:val="000000"/>
                <w:sz w:val="14"/>
                <w:szCs w:val="14"/>
              </w:rPr>
              <w:t>347</w:t>
            </w:r>
            <w:r w:rsidR="00DB4892">
              <w:rPr>
                <w:rFonts w:ascii="Calibri" w:hAnsi="Calibri" w:cs="Calibri"/>
                <w:color w:val="000000"/>
                <w:sz w:val="14"/>
                <w:szCs w:val="14"/>
              </w:rPr>
              <w:t>.48</w:t>
            </w:r>
          </w:p>
        </w:tc>
        <w:tc>
          <w:tcPr>
            <w:tcW w:w="2250" w:type="dxa"/>
            <w:hideMark/>
          </w:tcPr>
          <w:p w14:paraId="19C2DDE4" w14:textId="77777777" w:rsidR="005D378B" w:rsidRDefault="005D378B">
            <w:pPr>
              <w:ind w:left="92" w:right="-72" w:hanging="92"/>
              <w:rPr>
                <w:rFonts w:ascii="Calibri" w:hAnsi="Calibri" w:cs="Calibri"/>
                <w:color w:val="000000"/>
                <w:sz w:val="14"/>
                <w:szCs w:val="14"/>
              </w:rPr>
            </w:pPr>
            <w:r>
              <w:rPr>
                <w:rFonts w:ascii="Calibri" w:hAnsi="Calibri" w:cs="Calibri"/>
                <w:color w:val="000000"/>
                <w:sz w:val="14"/>
                <w:szCs w:val="14"/>
              </w:rPr>
              <w:t>Within 3 years from first drawdown.</w:t>
            </w:r>
          </w:p>
        </w:tc>
        <w:tc>
          <w:tcPr>
            <w:tcW w:w="2250" w:type="dxa"/>
            <w:hideMark/>
          </w:tcPr>
          <w:p w14:paraId="63C72B20" w14:textId="77777777" w:rsidR="005D378B" w:rsidRDefault="005D378B">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6ACE4669" w14:textId="77777777" w:rsidR="005D378B" w:rsidRDefault="005D378B">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0670178B" w14:textId="642C49DA" w:rsidR="005D378B" w:rsidRDefault="005D378B">
            <w:pPr>
              <w:ind w:right="-72"/>
              <w:jc w:val="center"/>
              <w:rPr>
                <w:rFonts w:ascii="Calibri" w:hAnsi="Calibri" w:cs="Calibri"/>
                <w:color w:val="000000"/>
                <w:sz w:val="14"/>
                <w:szCs w:val="14"/>
              </w:rPr>
            </w:pPr>
            <w:r>
              <w:rPr>
                <w:rFonts w:ascii="Calibri" w:hAnsi="Calibri" w:cs="Calibri"/>
                <w:color w:val="000000"/>
                <w:sz w:val="14"/>
                <w:szCs w:val="14"/>
              </w:rPr>
              <w:t>MLR-1.</w:t>
            </w:r>
            <w:r w:rsidR="00DB4892">
              <w:rPr>
                <w:rFonts w:ascii="Calibri" w:hAnsi="Calibri" w:cs="Calibri"/>
                <w:color w:val="000000"/>
                <w:sz w:val="14"/>
                <w:szCs w:val="14"/>
              </w:rPr>
              <w:t>25</w:t>
            </w:r>
          </w:p>
        </w:tc>
      </w:tr>
      <w:tr w:rsidR="005D378B" w14:paraId="29195ECE" w14:textId="77777777">
        <w:trPr>
          <w:cantSplit/>
          <w:trHeight w:val="285"/>
        </w:trPr>
        <w:tc>
          <w:tcPr>
            <w:tcW w:w="738" w:type="dxa"/>
            <w:hideMark/>
          </w:tcPr>
          <w:p w14:paraId="6986AF32" w14:textId="77777777" w:rsidR="005D378B" w:rsidRDefault="005D378B">
            <w:pPr>
              <w:ind w:left="-120" w:right="-84"/>
              <w:jc w:val="center"/>
              <w:rPr>
                <w:rFonts w:ascii="Calibri" w:hAnsi="Calibri" w:cs="Calibri"/>
                <w:color w:val="000000"/>
                <w:sz w:val="14"/>
                <w:szCs w:val="14"/>
              </w:rPr>
            </w:pPr>
            <w:r>
              <w:rPr>
                <w:rFonts w:ascii="Calibri" w:hAnsi="Calibri" w:cs="Calibri"/>
                <w:color w:val="000000"/>
                <w:sz w:val="14"/>
                <w:szCs w:val="14"/>
              </w:rPr>
              <w:t>2</w:t>
            </w:r>
          </w:p>
        </w:tc>
        <w:tc>
          <w:tcPr>
            <w:tcW w:w="1782" w:type="dxa"/>
            <w:hideMark/>
          </w:tcPr>
          <w:p w14:paraId="6EFBF471" w14:textId="77777777" w:rsidR="005D378B" w:rsidRDefault="005D378B">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52DD86BD" w14:textId="4DE70D6A" w:rsidR="005D378B" w:rsidRPr="00413206" w:rsidRDefault="00DB4892">
            <w:pPr>
              <w:ind w:right="78"/>
              <w:jc w:val="right"/>
              <w:rPr>
                <w:rFonts w:ascii="Calibri" w:hAnsi="Calibri" w:cs="Calibri"/>
                <w:color w:val="000000"/>
                <w:sz w:val="14"/>
                <w:szCs w:val="14"/>
              </w:rPr>
            </w:pPr>
            <w:r>
              <w:rPr>
                <w:rFonts w:ascii="Calibri" w:hAnsi="Calibri" w:cs="Calibri"/>
                <w:color w:val="000000"/>
                <w:sz w:val="14"/>
                <w:szCs w:val="14"/>
              </w:rPr>
              <w:t>1,478.98</w:t>
            </w:r>
          </w:p>
        </w:tc>
        <w:tc>
          <w:tcPr>
            <w:tcW w:w="2250" w:type="dxa"/>
            <w:hideMark/>
          </w:tcPr>
          <w:p w14:paraId="1786EBE3" w14:textId="639541B0" w:rsidR="005D378B" w:rsidRDefault="005D378B">
            <w:pPr>
              <w:ind w:left="92" w:right="-72" w:hanging="92"/>
              <w:rPr>
                <w:rFonts w:ascii="Calibri" w:hAnsi="Calibri" w:cs="Calibri"/>
                <w:color w:val="000000"/>
                <w:sz w:val="14"/>
                <w:szCs w:val="14"/>
              </w:rPr>
            </w:pPr>
            <w:r>
              <w:rPr>
                <w:rFonts w:ascii="Calibri" w:hAnsi="Calibri" w:cs="Calibri"/>
                <w:color w:val="000000"/>
                <w:sz w:val="14"/>
                <w:szCs w:val="14"/>
              </w:rPr>
              <w:t xml:space="preserve">Within </w:t>
            </w:r>
            <w:r w:rsidR="00DB4892">
              <w:rPr>
                <w:rFonts w:ascii="Calibri" w:hAnsi="Calibri" w:cs="Calibri"/>
                <w:color w:val="000000"/>
                <w:sz w:val="14"/>
                <w:szCs w:val="14"/>
              </w:rPr>
              <w:t>5</w:t>
            </w:r>
            <w:r>
              <w:rPr>
                <w:rFonts w:ascii="Calibri" w:hAnsi="Calibri" w:cs="Calibri"/>
                <w:color w:val="000000"/>
                <w:sz w:val="14"/>
                <w:szCs w:val="14"/>
              </w:rPr>
              <w:t xml:space="preserve"> years from first drawdown.</w:t>
            </w:r>
          </w:p>
        </w:tc>
        <w:tc>
          <w:tcPr>
            <w:tcW w:w="2250" w:type="dxa"/>
            <w:hideMark/>
          </w:tcPr>
          <w:p w14:paraId="2E14142B" w14:textId="77777777" w:rsidR="005D378B" w:rsidRDefault="005D378B">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53569202" w14:textId="77777777" w:rsidR="005D378B" w:rsidRDefault="005D378B">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3B2C2F24" w14:textId="77777777" w:rsidR="005D378B" w:rsidRDefault="005D378B">
            <w:pPr>
              <w:ind w:right="-72"/>
              <w:jc w:val="center"/>
              <w:rPr>
                <w:rFonts w:ascii="Calibri" w:hAnsi="Calibri" w:cs="Calibri"/>
                <w:color w:val="000000"/>
                <w:sz w:val="14"/>
                <w:szCs w:val="14"/>
              </w:rPr>
            </w:pPr>
            <w:r>
              <w:rPr>
                <w:rFonts w:ascii="Calibri" w:hAnsi="Calibri" w:cs="Calibri"/>
                <w:color w:val="000000"/>
                <w:sz w:val="14"/>
                <w:szCs w:val="14"/>
              </w:rPr>
              <w:t>MLR-1.00</w:t>
            </w:r>
          </w:p>
        </w:tc>
      </w:tr>
      <w:tr w:rsidR="005D378B" w14:paraId="411FD48D" w14:textId="77777777">
        <w:trPr>
          <w:cantSplit/>
          <w:trHeight w:val="214"/>
        </w:trPr>
        <w:tc>
          <w:tcPr>
            <w:tcW w:w="738" w:type="dxa"/>
          </w:tcPr>
          <w:p w14:paraId="329ACADF" w14:textId="77777777" w:rsidR="005D378B" w:rsidRDefault="005D378B">
            <w:pPr>
              <w:ind w:left="-120"/>
              <w:jc w:val="center"/>
              <w:rPr>
                <w:rFonts w:ascii="Calibri" w:hAnsi="Calibri" w:cs="Calibri"/>
                <w:color w:val="000000"/>
                <w:sz w:val="14"/>
                <w:szCs w:val="14"/>
              </w:rPr>
            </w:pPr>
          </w:p>
        </w:tc>
        <w:tc>
          <w:tcPr>
            <w:tcW w:w="1782" w:type="dxa"/>
            <w:vAlign w:val="bottom"/>
            <w:hideMark/>
          </w:tcPr>
          <w:p w14:paraId="776590F8" w14:textId="77777777" w:rsidR="005D378B" w:rsidRDefault="005D378B">
            <w:pPr>
              <w:ind w:right="-72"/>
              <w:jc w:val="right"/>
              <w:rPr>
                <w:rFonts w:ascii="Calibri" w:hAnsi="Calibri" w:cs="Calibri"/>
                <w:color w:val="000000"/>
                <w:sz w:val="14"/>
                <w:szCs w:val="14"/>
              </w:rPr>
            </w:pPr>
            <w:r>
              <w:rPr>
                <w:rFonts w:ascii="Calibri" w:hAnsi="Calibri" w:cs="Calibri"/>
                <w:color w:val="000000"/>
                <w:sz w:val="14"/>
                <w:szCs w:val="14"/>
              </w:rPr>
              <w:t>Total</w:t>
            </w:r>
          </w:p>
        </w:tc>
        <w:tc>
          <w:tcPr>
            <w:tcW w:w="1080" w:type="dxa"/>
            <w:tcBorders>
              <w:top w:val="single" w:sz="4" w:space="0" w:color="auto"/>
              <w:left w:val="nil"/>
              <w:bottom w:val="double" w:sz="4" w:space="0" w:color="auto"/>
              <w:right w:val="nil"/>
            </w:tcBorders>
            <w:vAlign w:val="bottom"/>
            <w:hideMark/>
          </w:tcPr>
          <w:p w14:paraId="0E7770A2" w14:textId="23703874" w:rsidR="005D378B" w:rsidRPr="00413206" w:rsidRDefault="00DB4892">
            <w:pPr>
              <w:ind w:right="78"/>
              <w:jc w:val="right"/>
              <w:rPr>
                <w:rFonts w:ascii="Calibri" w:hAnsi="Calibri" w:cs="Calibri"/>
                <w:color w:val="000000"/>
                <w:sz w:val="14"/>
                <w:szCs w:val="14"/>
              </w:rPr>
            </w:pPr>
            <w:r>
              <w:rPr>
                <w:rFonts w:ascii="Calibri" w:hAnsi="Calibri" w:cs="Calibri"/>
                <w:color w:val="000000"/>
                <w:sz w:val="14"/>
                <w:szCs w:val="14"/>
              </w:rPr>
              <w:t>1,826.46</w:t>
            </w:r>
          </w:p>
        </w:tc>
        <w:tc>
          <w:tcPr>
            <w:tcW w:w="2250" w:type="dxa"/>
            <w:vAlign w:val="bottom"/>
          </w:tcPr>
          <w:p w14:paraId="1728B81E" w14:textId="77777777" w:rsidR="005D378B" w:rsidRDefault="005D378B">
            <w:pPr>
              <w:ind w:left="92" w:right="-72" w:hanging="92"/>
              <w:rPr>
                <w:rFonts w:ascii="Calibri" w:hAnsi="Calibri" w:cs="Calibri"/>
                <w:color w:val="000000"/>
                <w:sz w:val="14"/>
                <w:szCs w:val="14"/>
              </w:rPr>
            </w:pPr>
          </w:p>
        </w:tc>
        <w:tc>
          <w:tcPr>
            <w:tcW w:w="2250" w:type="dxa"/>
          </w:tcPr>
          <w:p w14:paraId="102C1265" w14:textId="77777777" w:rsidR="005D378B" w:rsidRDefault="005D378B">
            <w:pPr>
              <w:ind w:right="-72"/>
              <w:jc w:val="right"/>
              <w:rPr>
                <w:rFonts w:ascii="Calibri" w:hAnsi="Calibri" w:cs="Calibri"/>
                <w:color w:val="000000"/>
                <w:sz w:val="14"/>
                <w:szCs w:val="14"/>
              </w:rPr>
            </w:pPr>
          </w:p>
        </w:tc>
        <w:tc>
          <w:tcPr>
            <w:tcW w:w="1080" w:type="dxa"/>
            <w:vAlign w:val="bottom"/>
          </w:tcPr>
          <w:p w14:paraId="05CA68B6" w14:textId="77777777" w:rsidR="005D378B" w:rsidRDefault="005D378B">
            <w:pPr>
              <w:ind w:right="-72"/>
              <w:jc w:val="right"/>
              <w:rPr>
                <w:rFonts w:ascii="Calibri" w:hAnsi="Calibri" w:cs="Calibri"/>
                <w:color w:val="000000"/>
                <w:sz w:val="14"/>
                <w:szCs w:val="14"/>
                <w:cs/>
              </w:rPr>
            </w:pPr>
          </w:p>
        </w:tc>
      </w:tr>
    </w:tbl>
    <w:p w14:paraId="388A8F1B" w14:textId="77777777" w:rsidR="005D378B" w:rsidRPr="00ED56A3" w:rsidRDefault="005D378B" w:rsidP="00ED56A3">
      <w:pPr>
        <w:spacing w:line="240" w:lineRule="atLeast"/>
        <w:ind w:left="540"/>
        <w:jc w:val="thaiDistribute"/>
        <w:rPr>
          <w:rFonts w:ascii="Calibri" w:eastAsia="Arial Unicode MS" w:hAnsi="Calibri" w:cs="Calibri"/>
          <w:sz w:val="22"/>
          <w:szCs w:val="22"/>
        </w:rPr>
      </w:pPr>
    </w:p>
    <w:p w14:paraId="005934BA" w14:textId="55522BA5" w:rsidR="00512148" w:rsidRDefault="00512148" w:rsidP="00410E39">
      <w:pPr>
        <w:tabs>
          <w:tab w:val="left" w:pos="450"/>
        </w:tabs>
        <w:spacing w:line="240" w:lineRule="atLeast"/>
        <w:ind w:left="540"/>
        <w:jc w:val="both"/>
        <w:rPr>
          <w:rFonts w:ascii="Calibri" w:eastAsia="Arial Unicode MS" w:hAnsi="Calibri" w:cs="Cordia New"/>
          <w:sz w:val="22"/>
          <w:szCs w:val="22"/>
        </w:rPr>
      </w:pPr>
      <w:r w:rsidRPr="00512148">
        <w:rPr>
          <w:rFonts w:ascii="Calibri" w:eastAsia="Arial Unicode MS" w:hAnsi="Calibri" w:cs="Cordia New"/>
          <w:sz w:val="22"/>
          <w:szCs w:val="22"/>
        </w:rPr>
        <w:t xml:space="preserve">The Group </w:t>
      </w:r>
      <w:r w:rsidR="00566E6B">
        <w:rPr>
          <w:rFonts w:ascii="Calibri" w:eastAsia="Arial Unicode MS" w:hAnsi="Calibri" w:cs="Cordia New"/>
          <w:sz w:val="22"/>
          <w:szCs w:val="22"/>
        </w:rPr>
        <w:t xml:space="preserve">and the Company </w:t>
      </w:r>
      <w:r w:rsidRPr="00512148">
        <w:rPr>
          <w:rFonts w:ascii="Calibri" w:eastAsia="Arial Unicode MS" w:hAnsi="Calibri" w:cs="Cordia New"/>
          <w:sz w:val="22"/>
          <w:szCs w:val="22"/>
        </w:rPr>
        <w:t xml:space="preserve">uses </w:t>
      </w:r>
      <w:r w:rsidR="00B2777A">
        <w:rPr>
          <w:rFonts w:ascii="Calibri" w:eastAsia="Arial Unicode MS" w:hAnsi="Calibri" w:cs="Cordia New"/>
          <w:sz w:val="22"/>
          <w:szCs w:val="22"/>
        </w:rPr>
        <w:t>partial of inventorie</w:t>
      </w:r>
      <w:r w:rsidR="005C21A5">
        <w:rPr>
          <w:rFonts w:ascii="Calibri" w:eastAsia="Arial Unicode MS" w:hAnsi="Calibri" w:cs="Cordia New"/>
          <w:sz w:val="22"/>
          <w:szCs w:val="22"/>
        </w:rPr>
        <w:t>s, cost of property development</w:t>
      </w:r>
      <w:r>
        <w:rPr>
          <w:rFonts w:ascii="Calibri" w:eastAsia="Arial Unicode MS" w:hAnsi="Calibri" w:cs="Cordia New"/>
          <w:sz w:val="22"/>
          <w:szCs w:val="22"/>
        </w:rPr>
        <w:t xml:space="preserve">, </w:t>
      </w:r>
      <w:r w:rsidR="00B913CA">
        <w:rPr>
          <w:rFonts w:ascii="Calibri" w:eastAsia="Arial Unicode MS" w:hAnsi="Calibri" w:cs="Cordia New"/>
          <w:sz w:val="22"/>
          <w:szCs w:val="22"/>
        </w:rPr>
        <w:t>investment properties, and p</w:t>
      </w:r>
      <w:r w:rsidR="00BC09C6">
        <w:rPr>
          <w:rFonts w:ascii="Calibri" w:eastAsia="Arial Unicode MS" w:hAnsi="Calibri" w:cs="Cordia New"/>
          <w:sz w:val="22"/>
          <w:szCs w:val="22"/>
        </w:rPr>
        <w:t>roperties, plant and equipment</w:t>
      </w:r>
      <w:r>
        <w:rPr>
          <w:rFonts w:ascii="Calibri" w:eastAsia="Arial Unicode MS" w:hAnsi="Calibri" w:cs="Cordia New"/>
          <w:sz w:val="22"/>
          <w:szCs w:val="22"/>
        </w:rPr>
        <w:t xml:space="preserve"> </w:t>
      </w:r>
      <w:r w:rsidRPr="00512148">
        <w:rPr>
          <w:rFonts w:ascii="Calibri" w:eastAsia="Arial Unicode MS" w:hAnsi="Calibri" w:cs="Cordia New"/>
          <w:sz w:val="22"/>
          <w:szCs w:val="22"/>
        </w:rPr>
        <w:t xml:space="preserve">to pledge as collateral for the </w:t>
      </w:r>
      <w:r w:rsidR="005C21A5">
        <w:rPr>
          <w:rFonts w:ascii="Calibri" w:eastAsia="Arial Unicode MS" w:hAnsi="Calibri" w:cs="Cordia New"/>
          <w:sz w:val="22"/>
          <w:szCs w:val="22"/>
        </w:rPr>
        <w:t xml:space="preserve">short-term </w:t>
      </w:r>
      <w:r w:rsidR="00520FB2">
        <w:rPr>
          <w:rFonts w:ascii="Calibri" w:eastAsia="Arial Unicode MS" w:hAnsi="Calibri" w:cs="Cordia New"/>
          <w:sz w:val="22"/>
          <w:szCs w:val="22"/>
        </w:rPr>
        <w:t xml:space="preserve">and long-term </w:t>
      </w:r>
      <w:r w:rsidRPr="00512148">
        <w:rPr>
          <w:rFonts w:ascii="Calibri" w:eastAsia="Arial Unicode MS" w:hAnsi="Calibri" w:cs="Cordia New"/>
          <w:sz w:val="22"/>
          <w:szCs w:val="22"/>
        </w:rPr>
        <w:t xml:space="preserve">borrowings </w:t>
      </w:r>
      <w:r w:rsidR="00520FB2">
        <w:rPr>
          <w:rFonts w:ascii="Calibri" w:eastAsia="Arial Unicode MS" w:hAnsi="Calibri" w:cs="Cordia New"/>
          <w:sz w:val="22"/>
          <w:szCs w:val="22"/>
        </w:rPr>
        <w:t xml:space="preserve">from financial institutions </w:t>
      </w:r>
      <w:r w:rsidRPr="00512148">
        <w:rPr>
          <w:rFonts w:ascii="Calibri" w:eastAsia="Arial Unicode MS" w:hAnsi="Calibri" w:cs="Cordia New"/>
          <w:sz w:val="22"/>
          <w:szCs w:val="22"/>
        </w:rPr>
        <w:t>as</w:t>
      </w:r>
      <w:r w:rsidR="00520FB2">
        <w:rPr>
          <w:rFonts w:ascii="Calibri" w:eastAsia="Arial Unicode MS" w:hAnsi="Calibri" w:cs="Cordia New"/>
          <w:sz w:val="22"/>
          <w:szCs w:val="22"/>
        </w:rPr>
        <w:t xml:space="preserve"> </w:t>
      </w:r>
      <w:r w:rsidRPr="00D7040B">
        <w:rPr>
          <w:rFonts w:ascii="Calibri" w:eastAsia="Arial Unicode MS" w:hAnsi="Calibri" w:cs="Cordia New"/>
          <w:sz w:val="22"/>
          <w:szCs w:val="22"/>
        </w:rPr>
        <w:t>disclosed in Note</w:t>
      </w:r>
      <w:r w:rsidR="003E3808">
        <w:rPr>
          <w:rFonts w:ascii="Calibri" w:eastAsia="Arial Unicode MS" w:hAnsi="Calibri" w:cs="Cordia New"/>
          <w:sz w:val="22"/>
          <w:szCs w:val="22"/>
        </w:rPr>
        <w:t>s</w:t>
      </w:r>
      <w:r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5</w:t>
      </w:r>
      <w:r w:rsidRPr="00D7040B">
        <w:rPr>
          <w:rFonts w:ascii="Calibri" w:eastAsia="Arial Unicode MS" w:hAnsi="Calibri" w:cs="Cordia New"/>
          <w:sz w:val="22"/>
          <w:szCs w:val="22"/>
        </w:rPr>
        <w:t>,</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6</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10</w:t>
      </w:r>
      <w:r w:rsidR="00C248A5" w:rsidRPr="00D7040B">
        <w:rPr>
          <w:rFonts w:ascii="Calibri" w:eastAsia="Arial Unicode MS" w:hAnsi="Calibri" w:cs="Cordia New"/>
          <w:sz w:val="22"/>
          <w:szCs w:val="22"/>
        </w:rPr>
        <w:t xml:space="preserve"> </w:t>
      </w:r>
      <w:r w:rsidR="00D3104F" w:rsidRPr="00D7040B">
        <w:rPr>
          <w:rFonts w:ascii="Calibri" w:eastAsia="Arial Unicode MS" w:hAnsi="Calibri" w:cs="Cordia New"/>
          <w:sz w:val="22"/>
          <w:szCs w:val="22"/>
        </w:rPr>
        <w:t xml:space="preserve">and </w:t>
      </w:r>
      <w:r w:rsidR="00D7040B" w:rsidRPr="00D7040B">
        <w:rPr>
          <w:rFonts w:ascii="Calibri" w:eastAsia="Arial Unicode MS" w:hAnsi="Calibri" w:cs="Cordia New"/>
          <w:sz w:val="22"/>
          <w:szCs w:val="22"/>
        </w:rPr>
        <w:t>11</w:t>
      </w:r>
      <w:r w:rsidR="00D3104F" w:rsidRPr="00D7040B">
        <w:rPr>
          <w:rFonts w:ascii="Calibri" w:eastAsia="Arial Unicode MS" w:hAnsi="Calibri" w:cs="Cordia New"/>
          <w:sz w:val="22"/>
          <w:szCs w:val="22"/>
        </w:rPr>
        <w:t>.</w:t>
      </w:r>
    </w:p>
    <w:p w14:paraId="0E4C6513" w14:textId="77777777" w:rsidR="00A604E2" w:rsidRDefault="00A604E2" w:rsidP="00301759">
      <w:pPr>
        <w:tabs>
          <w:tab w:val="left" w:pos="450"/>
        </w:tabs>
        <w:spacing w:line="240" w:lineRule="atLeast"/>
        <w:jc w:val="both"/>
        <w:rPr>
          <w:rFonts w:ascii="Calibri" w:eastAsia="Arial Unicode MS" w:hAnsi="Calibri" w:cstheme="minorBidi"/>
          <w:b/>
          <w:bCs/>
          <w:sz w:val="24"/>
          <w:szCs w:val="24"/>
        </w:rPr>
      </w:pPr>
    </w:p>
    <w:p w14:paraId="1F44D180" w14:textId="77777777" w:rsidR="001E3293" w:rsidRDefault="001E3293" w:rsidP="00301759">
      <w:pPr>
        <w:tabs>
          <w:tab w:val="left" w:pos="450"/>
        </w:tabs>
        <w:spacing w:line="240" w:lineRule="atLeast"/>
        <w:jc w:val="both"/>
        <w:rPr>
          <w:rFonts w:ascii="Calibri" w:eastAsia="Arial Unicode MS" w:hAnsi="Calibri" w:cstheme="minorBidi"/>
          <w:b/>
          <w:bCs/>
          <w:sz w:val="24"/>
          <w:szCs w:val="24"/>
          <w:cs/>
        </w:rPr>
      </w:pPr>
    </w:p>
    <w:p w14:paraId="27D259F4" w14:textId="35C90D0A" w:rsidR="000E2E57" w:rsidRDefault="000B02FE" w:rsidP="005D378B">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lastRenderedPageBreak/>
        <w:t>The Group is required to maintain financial ratio and proportion of shareholding as specified in the borrowing agreements.</w:t>
      </w:r>
    </w:p>
    <w:p w14:paraId="324E87FF" w14:textId="77777777" w:rsidR="001E3293" w:rsidRDefault="001E3293" w:rsidP="005D378B">
      <w:pPr>
        <w:tabs>
          <w:tab w:val="left" w:pos="450"/>
        </w:tabs>
        <w:spacing w:line="240" w:lineRule="atLeast"/>
        <w:ind w:left="540"/>
        <w:jc w:val="both"/>
        <w:rPr>
          <w:rFonts w:ascii="Calibri" w:eastAsia="Arial Unicode MS" w:hAnsi="Calibri" w:cs="Cordia New"/>
          <w:sz w:val="22"/>
          <w:szCs w:val="22"/>
        </w:rPr>
      </w:pPr>
    </w:p>
    <w:p w14:paraId="28EABB57" w14:textId="178F36AC" w:rsidR="006B42AE" w:rsidRDefault="006B42AE" w:rsidP="00AD0235">
      <w:pPr>
        <w:tabs>
          <w:tab w:val="left" w:pos="450"/>
        </w:tabs>
        <w:spacing w:line="240" w:lineRule="atLeast"/>
        <w:ind w:left="540"/>
        <w:jc w:val="both"/>
        <w:rPr>
          <w:rFonts w:ascii="Calibri" w:eastAsia="Arial Unicode MS" w:hAnsi="Calibri" w:cs="Cordia New"/>
          <w:sz w:val="22"/>
          <w:szCs w:val="22"/>
        </w:rPr>
      </w:pPr>
      <w:r w:rsidRPr="006B42AE">
        <w:rPr>
          <w:rFonts w:ascii="Calibri" w:eastAsia="Arial Unicode MS" w:hAnsi="Calibri" w:cs="Cordia New"/>
          <w:sz w:val="22"/>
          <w:szCs w:val="22"/>
        </w:rPr>
        <w:t xml:space="preserve">Movement of long-term borrowings from financial institutions for the </w:t>
      </w:r>
      <w:r w:rsidR="001D7D92">
        <w:rPr>
          <w:rFonts w:ascii="Calibri" w:eastAsia="Arial Unicode MS" w:hAnsi="Calibri" w:cs="Cordia New"/>
          <w:sz w:val="22"/>
          <w:szCs w:val="22"/>
        </w:rPr>
        <w:t>nine</w:t>
      </w:r>
      <w:r w:rsidRPr="006B42AE">
        <w:rPr>
          <w:rFonts w:ascii="Calibri" w:eastAsia="Arial Unicode MS" w:hAnsi="Calibri" w:cs="Cordia New"/>
          <w:sz w:val="22"/>
          <w:szCs w:val="22"/>
        </w:rPr>
        <w:t xml:space="preserve">-month period ended </w:t>
      </w:r>
      <w:r>
        <w:rPr>
          <w:rFonts w:ascii="Calibri" w:eastAsia="Arial Unicode MS" w:hAnsi="Calibri" w:cs="Cordia New"/>
          <w:sz w:val="22"/>
          <w:szCs w:val="22"/>
        </w:rPr>
        <w:br/>
      </w:r>
      <w:r w:rsidR="00F5034A">
        <w:rPr>
          <w:rFonts w:ascii="Calibri" w:eastAsia="Arial Unicode MS" w:hAnsi="Calibri" w:cs="Cordia New"/>
          <w:sz w:val="22"/>
          <w:szCs w:val="22"/>
        </w:rPr>
        <w:t xml:space="preserve">30 </w:t>
      </w:r>
      <w:r w:rsidR="001D7D92">
        <w:rPr>
          <w:rFonts w:ascii="Calibri" w:eastAsia="Arial Unicode MS" w:hAnsi="Calibri" w:cs="Cordia New"/>
          <w:sz w:val="22"/>
          <w:szCs w:val="22"/>
        </w:rPr>
        <w:t>September</w:t>
      </w:r>
      <w:r w:rsidRPr="006B42AE">
        <w:rPr>
          <w:rFonts w:ascii="Calibri" w:eastAsia="Arial Unicode MS" w:hAnsi="Calibri" w:cs="Cordia New"/>
          <w:sz w:val="22"/>
          <w:szCs w:val="22"/>
        </w:rPr>
        <w:t xml:space="preserve"> </w:t>
      </w:r>
      <w:r>
        <w:rPr>
          <w:rFonts w:ascii="Calibri" w:eastAsia="Arial Unicode MS" w:hAnsi="Calibri" w:cs="Cordia New"/>
          <w:sz w:val="22"/>
          <w:szCs w:val="22"/>
        </w:rPr>
        <w:t>2024</w:t>
      </w:r>
      <w:r w:rsidRPr="006B42AE">
        <w:rPr>
          <w:rFonts w:ascii="Calibri" w:eastAsia="Arial Unicode MS" w:hAnsi="Calibri" w:cs="Cordia New"/>
          <w:sz w:val="22"/>
          <w:szCs w:val="22"/>
          <w:cs/>
        </w:rPr>
        <w:t xml:space="preserve"> </w:t>
      </w:r>
      <w:r w:rsidRPr="006B42AE">
        <w:rPr>
          <w:rFonts w:ascii="Calibri" w:eastAsia="Arial Unicode MS" w:hAnsi="Calibri" w:cs="Cordia New"/>
          <w:sz w:val="22"/>
          <w:szCs w:val="22"/>
        </w:rPr>
        <w:t>is as follow:</w:t>
      </w:r>
    </w:p>
    <w:p w14:paraId="31E8FD92" w14:textId="77777777" w:rsidR="004B05E6" w:rsidRDefault="004B05E6" w:rsidP="007635E0">
      <w:pPr>
        <w:spacing w:line="240" w:lineRule="atLeast"/>
        <w:rPr>
          <w:rFonts w:ascii="Calibri" w:eastAsia="Arial Unicode MS" w:hAnsi="Calibri" w:cstheme="minorBidi"/>
          <w:b/>
          <w:bCs/>
          <w:sz w:val="24"/>
          <w:szCs w:val="24"/>
        </w:rPr>
      </w:pPr>
    </w:p>
    <w:tbl>
      <w:tblPr>
        <w:tblW w:w="9266" w:type="dxa"/>
        <w:tblInd w:w="529" w:type="dxa"/>
        <w:tblLayout w:type="fixed"/>
        <w:tblCellMar>
          <w:left w:w="79" w:type="dxa"/>
          <w:right w:w="79" w:type="dxa"/>
        </w:tblCellMar>
        <w:tblLook w:val="0000" w:firstRow="0" w:lastRow="0" w:firstColumn="0" w:lastColumn="0" w:noHBand="0" w:noVBand="0"/>
      </w:tblPr>
      <w:tblGrid>
        <w:gridCol w:w="4597"/>
        <w:gridCol w:w="178"/>
        <w:gridCol w:w="1161"/>
        <w:gridCol w:w="1530"/>
        <w:gridCol w:w="270"/>
        <w:gridCol w:w="1530"/>
      </w:tblGrid>
      <w:tr w:rsidR="000E2E57" w:rsidRPr="003C4453" w14:paraId="0878093E" w14:textId="77777777" w:rsidTr="00A74EC5">
        <w:trPr>
          <w:cantSplit/>
          <w:tblHeader/>
        </w:trPr>
        <w:tc>
          <w:tcPr>
            <w:tcW w:w="4597" w:type="dxa"/>
          </w:tcPr>
          <w:p w14:paraId="7A7B612C" w14:textId="77777777" w:rsidR="000E2E57" w:rsidRPr="00F01BC8" w:rsidRDefault="000E2E57">
            <w:pPr>
              <w:pStyle w:val="acctfourfigures"/>
              <w:spacing w:line="240" w:lineRule="atLeast"/>
              <w:jc w:val="center"/>
              <w:rPr>
                <w:rFonts w:ascii="Calibri" w:hAnsi="Calibri" w:cs="Calibri"/>
                <w:szCs w:val="22"/>
                <w:lang w:val="en-US"/>
              </w:rPr>
            </w:pPr>
          </w:p>
        </w:tc>
        <w:tc>
          <w:tcPr>
            <w:tcW w:w="178" w:type="dxa"/>
          </w:tcPr>
          <w:p w14:paraId="6A4BD915" w14:textId="77777777" w:rsidR="000E2E57" w:rsidRPr="003C4453" w:rsidRDefault="000E2E57">
            <w:pPr>
              <w:pStyle w:val="acctmergecolhdg"/>
              <w:spacing w:line="240" w:lineRule="atLeast"/>
              <w:ind w:left="-79" w:right="-79"/>
              <w:rPr>
                <w:rFonts w:ascii="Calibri" w:hAnsi="Calibri" w:cs="Calibri"/>
                <w:b w:val="0"/>
                <w:bCs/>
                <w:szCs w:val="22"/>
              </w:rPr>
            </w:pPr>
          </w:p>
        </w:tc>
        <w:tc>
          <w:tcPr>
            <w:tcW w:w="1161" w:type="dxa"/>
          </w:tcPr>
          <w:p w14:paraId="7AD3DD75" w14:textId="77777777" w:rsidR="000E2E57" w:rsidRPr="003C4453" w:rsidRDefault="000E2E57">
            <w:pPr>
              <w:pStyle w:val="acctmergecolhdg"/>
              <w:spacing w:line="240" w:lineRule="atLeast"/>
              <w:rPr>
                <w:rFonts w:ascii="Calibri" w:hAnsi="Calibri" w:cs="Calibri"/>
                <w:b w:val="0"/>
                <w:bCs/>
                <w:szCs w:val="22"/>
              </w:rPr>
            </w:pPr>
          </w:p>
        </w:tc>
        <w:tc>
          <w:tcPr>
            <w:tcW w:w="1530" w:type="dxa"/>
          </w:tcPr>
          <w:p w14:paraId="2CE3C1BF" w14:textId="77777777" w:rsidR="000E2E57" w:rsidRPr="00AA45B2" w:rsidRDefault="000E2E57">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88C9A1F" w14:textId="77777777" w:rsidR="000E2E57" w:rsidRPr="00AA45B2" w:rsidRDefault="000E2E57">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05017A05" w14:textId="77777777" w:rsidR="000E2E57" w:rsidRPr="00AA45B2" w:rsidRDefault="000E2E57">
            <w:pPr>
              <w:pStyle w:val="acctmergecolhdg"/>
              <w:spacing w:line="240" w:lineRule="atLeast"/>
              <w:rPr>
                <w:rFonts w:ascii="Calibri" w:hAnsi="Calibri" w:cs="Calibri"/>
                <w:szCs w:val="22"/>
              </w:rPr>
            </w:pPr>
          </w:p>
        </w:tc>
        <w:tc>
          <w:tcPr>
            <w:tcW w:w="1530" w:type="dxa"/>
          </w:tcPr>
          <w:p w14:paraId="24B2D4BB" w14:textId="77777777" w:rsidR="000E2E57" w:rsidRPr="00AA45B2" w:rsidRDefault="000E2E57">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7B97C546" w14:textId="77777777" w:rsidR="000E2E57" w:rsidRPr="00AA45B2" w:rsidRDefault="000E2E57">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E2E57" w:rsidRPr="003C4453" w14:paraId="1F45A7B4" w14:textId="77777777" w:rsidTr="00A74EC5">
        <w:trPr>
          <w:cantSplit/>
          <w:tblHeader/>
        </w:trPr>
        <w:tc>
          <w:tcPr>
            <w:tcW w:w="4597" w:type="dxa"/>
          </w:tcPr>
          <w:p w14:paraId="000737EA" w14:textId="77777777" w:rsidR="000E2E57" w:rsidRPr="003C4453" w:rsidRDefault="000E2E57">
            <w:pPr>
              <w:pStyle w:val="acctfourfigures"/>
              <w:spacing w:line="240" w:lineRule="atLeast"/>
              <w:jc w:val="center"/>
              <w:rPr>
                <w:rFonts w:ascii="Calibri" w:hAnsi="Calibri" w:cs="Calibri"/>
                <w:szCs w:val="22"/>
              </w:rPr>
            </w:pPr>
          </w:p>
        </w:tc>
        <w:tc>
          <w:tcPr>
            <w:tcW w:w="178" w:type="dxa"/>
          </w:tcPr>
          <w:p w14:paraId="2FF8BBD0" w14:textId="77777777" w:rsidR="000E2E57" w:rsidRPr="003C4453" w:rsidRDefault="000E2E57">
            <w:pPr>
              <w:pStyle w:val="acctmergecolhdg"/>
              <w:spacing w:line="240" w:lineRule="atLeast"/>
              <w:ind w:left="-79" w:right="-79"/>
              <w:rPr>
                <w:rFonts w:ascii="Calibri" w:hAnsi="Calibri" w:cs="Calibri"/>
                <w:b w:val="0"/>
                <w:bCs/>
                <w:szCs w:val="22"/>
              </w:rPr>
            </w:pPr>
          </w:p>
        </w:tc>
        <w:tc>
          <w:tcPr>
            <w:tcW w:w="1161" w:type="dxa"/>
          </w:tcPr>
          <w:p w14:paraId="7449F00E" w14:textId="77777777" w:rsidR="000E2E57" w:rsidRPr="003C4453" w:rsidRDefault="000E2E57">
            <w:pPr>
              <w:pStyle w:val="acctmergecolhdg"/>
              <w:spacing w:line="240" w:lineRule="atLeast"/>
              <w:rPr>
                <w:rFonts w:ascii="Calibri" w:hAnsi="Calibri" w:cs="Calibri"/>
                <w:b w:val="0"/>
                <w:bCs/>
                <w:szCs w:val="22"/>
              </w:rPr>
            </w:pPr>
          </w:p>
        </w:tc>
        <w:tc>
          <w:tcPr>
            <w:tcW w:w="3330" w:type="dxa"/>
            <w:gridSpan w:val="3"/>
          </w:tcPr>
          <w:p w14:paraId="538B3A3A" w14:textId="77777777" w:rsidR="000E2E57" w:rsidRPr="00AA45B2" w:rsidRDefault="000E2E57">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E2E57" w:rsidRPr="003C4453" w14:paraId="52A9A27C" w14:textId="77777777" w:rsidTr="00A74EC5">
        <w:trPr>
          <w:cantSplit/>
          <w:trHeight w:val="39"/>
        </w:trPr>
        <w:tc>
          <w:tcPr>
            <w:tcW w:w="4597" w:type="dxa"/>
          </w:tcPr>
          <w:p w14:paraId="4E3F55B1" w14:textId="64BA0BB7" w:rsidR="000E2E57" w:rsidRPr="003C4453" w:rsidRDefault="000E2E57">
            <w:pPr>
              <w:spacing w:line="240" w:lineRule="atLeast"/>
              <w:ind w:left="19"/>
              <w:rPr>
                <w:rFonts w:ascii="Calibri" w:hAnsi="Calibri" w:cs="Calibri"/>
                <w:sz w:val="22"/>
                <w:szCs w:val="22"/>
              </w:rPr>
            </w:pPr>
            <w:r>
              <w:rPr>
                <w:rFonts w:ascii="Calibri" w:hAnsi="Calibri" w:cs="Browallia New"/>
                <w:sz w:val="22"/>
                <w:szCs w:val="28"/>
              </w:rPr>
              <w:t>At</w:t>
            </w:r>
            <w:r w:rsidRPr="00D601C7">
              <w:rPr>
                <w:rFonts w:ascii="Calibri" w:hAnsi="Calibri" w:cs="Calibri"/>
                <w:sz w:val="22"/>
                <w:szCs w:val="22"/>
              </w:rPr>
              <w:t xml:space="preserve"> 1 January</w:t>
            </w:r>
            <w:r>
              <w:rPr>
                <w:rFonts w:ascii="Calibri" w:hAnsi="Calibri" w:cs="Calibri"/>
                <w:sz w:val="22"/>
                <w:szCs w:val="22"/>
              </w:rPr>
              <w:t xml:space="preserve"> 2024</w:t>
            </w:r>
          </w:p>
        </w:tc>
        <w:tc>
          <w:tcPr>
            <w:tcW w:w="178" w:type="dxa"/>
          </w:tcPr>
          <w:p w14:paraId="6EC75511" w14:textId="77777777" w:rsidR="000E2E57" w:rsidRPr="00425F69" w:rsidRDefault="000E2E57">
            <w:pPr>
              <w:tabs>
                <w:tab w:val="decimal" w:pos="1083"/>
              </w:tabs>
              <w:ind w:left="-108" w:right="-108"/>
              <w:rPr>
                <w:rFonts w:ascii="Calibri" w:eastAsia="Calibri" w:hAnsi="Calibri" w:cs="Calibri"/>
                <w:sz w:val="22"/>
                <w:szCs w:val="22"/>
              </w:rPr>
            </w:pPr>
          </w:p>
        </w:tc>
        <w:tc>
          <w:tcPr>
            <w:tcW w:w="1161" w:type="dxa"/>
          </w:tcPr>
          <w:p w14:paraId="70177159" w14:textId="77777777" w:rsidR="000E2E57" w:rsidRPr="00425F69" w:rsidRDefault="000E2E57">
            <w:pPr>
              <w:tabs>
                <w:tab w:val="decimal" w:pos="947"/>
              </w:tabs>
              <w:ind w:left="-108" w:right="-108"/>
              <w:rPr>
                <w:rFonts w:ascii="Calibri" w:eastAsia="Calibri" w:hAnsi="Calibri" w:cs="Calibri"/>
                <w:sz w:val="22"/>
                <w:szCs w:val="22"/>
              </w:rPr>
            </w:pPr>
          </w:p>
        </w:tc>
        <w:tc>
          <w:tcPr>
            <w:tcW w:w="1530" w:type="dxa"/>
            <w:vAlign w:val="bottom"/>
          </w:tcPr>
          <w:p w14:paraId="4E644D0E" w14:textId="30DF1068" w:rsidR="000E2E57" w:rsidRPr="00425F69" w:rsidRDefault="00450F2D">
            <w:pPr>
              <w:tabs>
                <w:tab w:val="decimal" w:pos="1272"/>
              </w:tabs>
              <w:ind w:left="-108" w:right="-108"/>
              <w:rPr>
                <w:rFonts w:ascii="Calibri" w:eastAsia="Calibri" w:hAnsi="Calibri" w:cs="Calibri"/>
                <w:sz w:val="22"/>
                <w:szCs w:val="22"/>
              </w:rPr>
            </w:pPr>
            <w:r>
              <w:rPr>
                <w:rFonts w:ascii="Calibri" w:eastAsia="Calibri" w:hAnsi="Calibri" w:cs="Calibri"/>
                <w:sz w:val="22"/>
                <w:szCs w:val="22"/>
              </w:rPr>
              <w:t>4,896,710,957</w:t>
            </w:r>
          </w:p>
        </w:tc>
        <w:tc>
          <w:tcPr>
            <w:tcW w:w="270" w:type="dxa"/>
          </w:tcPr>
          <w:p w14:paraId="78ECF750" w14:textId="77777777" w:rsidR="000E2E57" w:rsidRPr="00425F69" w:rsidRDefault="000E2E5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5D8A11D" w14:textId="4ADFBE53" w:rsidR="000E2E57" w:rsidRPr="00425F69" w:rsidRDefault="00450F2D">
            <w:pPr>
              <w:tabs>
                <w:tab w:val="decimal" w:pos="1272"/>
              </w:tabs>
              <w:ind w:left="-108" w:right="-108"/>
              <w:rPr>
                <w:rFonts w:ascii="Calibri" w:eastAsia="Calibri" w:hAnsi="Calibri" w:cs="Calibri"/>
                <w:sz w:val="22"/>
                <w:szCs w:val="22"/>
              </w:rPr>
            </w:pPr>
            <w:r>
              <w:rPr>
                <w:rFonts w:ascii="Calibri" w:eastAsia="Calibri" w:hAnsi="Calibri" w:cs="Calibri"/>
                <w:sz w:val="22"/>
                <w:szCs w:val="22"/>
              </w:rPr>
              <w:t>175,996,606</w:t>
            </w:r>
          </w:p>
        </w:tc>
      </w:tr>
      <w:tr w:rsidR="000E2E57" w:rsidRPr="003C4453" w14:paraId="20720196" w14:textId="77777777" w:rsidTr="00A74EC5">
        <w:trPr>
          <w:cantSplit/>
          <w:trHeight w:val="39"/>
        </w:trPr>
        <w:tc>
          <w:tcPr>
            <w:tcW w:w="4597" w:type="dxa"/>
          </w:tcPr>
          <w:p w14:paraId="50CB5DCA" w14:textId="77777777" w:rsidR="000E2E57" w:rsidRPr="00C90BCB" w:rsidRDefault="000E2E57">
            <w:pPr>
              <w:spacing w:line="240" w:lineRule="atLeast"/>
              <w:ind w:left="19"/>
              <w:rPr>
                <w:rFonts w:ascii="Calibri" w:hAnsi="Calibri" w:cs="Calibri"/>
                <w:sz w:val="22"/>
                <w:szCs w:val="22"/>
              </w:rPr>
            </w:pPr>
            <w:r>
              <w:rPr>
                <w:rFonts w:ascii="Calibri" w:hAnsi="Calibri" w:cs="Calibri"/>
                <w:sz w:val="22"/>
                <w:szCs w:val="22"/>
              </w:rPr>
              <w:t>Additions</w:t>
            </w:r>
          </w:p>
        </w:tc>
        <w:tc>
          <w:tcPr>
            <w:tcW w:w="178" w:type="dxa"/>
          </w:tcPr>
          <w:p w14:paraId="24D9FA0F" w14:textId="77777777" w:rsidR="000E2E57" w:rsidRPr="00425F69" w:rsidRDefault="000E2E57">
            <w:pPr>
              <w:tabs>
                <w:tab w:val="decimal" w:pos="1083"/>
              </w:tabs>
              <w:ind w:left="-108" w:right="-108"/>
              <w:rPr>
                <w:rFonts w:ascii="Calibri" w:hAnsi="Calibri" w:cs="Calibri"/>
                <w:sz w:val="22"/>
                <w:szCs w:val="22"/>
              </w:rPr>
            </w:pPr>
          </w:p>
        </w:tc>
        <w:tc>
          <w:tcPr>
            <w:tcW w:w="1161" w:type="dxa"/>
          </w:tcPr>
          <w:p w14:paraId="595AC599" w14:textId="77777777" w:rsidR="000E2E57" w:rsidRPr="00425F69" w:rsidRDefault="000E2E57">
            <w:pPr>
              <w:tabs>
                <w:tab w:val="decimal" w:pos="947"/>
              </w:tabs>
              <w:ind w:left="-108" w:right="-108"/>
              <w:rPr>
                <w:rFonts w:ascii="Calibri" w:eastAsia="Calibri" w:hAnsi="Calibri" w:cs="Calibri"/>
                <w:sz w:val="22"/>
                <w:szCs w:val="22"/>
              </w:rPr>
            </w:pPr>
          </w:p>
        </w:tc>
        <w:tc>
          <w:tcPr>
            <w:tcW w:w="1530" w:type="dxa"/>
            <w:vAlign w:val="bottom"/>
          </w:tcPr>
          <w:p w14:paraId="0A5B689C" w14:textId="521C63BC" w:rsidR="000E2E57" w:rsidRPr="006508E0" w:rsidRDefault="008A44E8">
            <w:pPr>
              <w:tabs>
                <w:tab w:val="decimal" w:pos="1272"/>
              </w:tabs>
              <w:ind w:left="-108" w:right="-108"/>
              <w:rPr>
                <w:rFonts w:ascii="Calibri" w:eastAsia="Calibri" w:hAnsi="Calibri" w:cstheme="minorBidi"/>
                <w:sz w:val="22"/>
                <w:szCs w:val="22"/>
              </w:rPr>
            </w:pPr>
            <w:r>
              <w:rPr>
                <w:rFonts w:ascii="Calibri" w:eastAsia="Calibri" w:hAnsi="Calibri" w:cstheme="minorBidi"/>
                <w:sz w:val="22"/>
                <w:szCs w:val="22"/>
              </w:rPr>
              <w:t>1,577,</w:t>
            </w:r>
            <w:r w:rsidR="00D80970">
              <w:rPr>
                <w:rFonts w:ascii="Calibri" w:eastAsia="Calibri" w:hAnsi="Calibri" w:cstheme="minorBidi"/>
                <w:sz w:val="22"/>
                <w:szCs w:val="22"/>
              </w:rPr>
              <w:t>592,212</w:t>
            </w:r>
          </w:p>
        </w:tc>
        <w:tc>
          <w:tcPr>
            <w:tcW w:w="270" w:type="dxa"/>
          </w:tcPr>
          <w:p w14:paraId="6FC8DCF8" w14:textId="77777777" w:rsidR="000E2E57" w:rsidRPr="00425F69" w:rsidRDefault="000E2E5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7D20E0F" w14:textId="6FB8BC22" w:rsidR="000E2E57" w:rsidRPr="0035035C" w:rsidRDefault="008A44E8" w:rsidP="00D7040B">
            <w:pPr>
              <w:tabs>
                <w:tab w:val="decimal" w:pos="1272"/>
              </w:tabs>
              <w:ind w:left="-108" w:right="-108"/>
              <w:rPr>
                <w:rFonts w:ascii="Calibri" w:eastAsia="Calibri" w:hAnsi="Calibri" w:cs="Calibri"/>
                <w:sz w:val="22"/>
                <w:szCs w:val="22"/>
              </w:rPr>
            </w:pPr>
            <w:r w:rsidRPr="0035035C">
              <w:rPr>
                <w:rFonts w:ascii="Calibri" w:eastAsia="Calibri" w:hAnsi="Calibri" w:cs="Calibri"/>
                <w:sz w:val="22"/>
                <w:szCs w:val="22"/>
              </w:rPr>
              <w:t>38,</w:t>
            </w:r>
            <w:r w:rsidR="0035035C" w:rsidRPr="0035035C">
              <w:rPr>
                <w:rFonts w:ascii="Calibri" w:eastAsia="Calibri" w:hAnsi="Calibri" w:cs="Calibri"/>
                <w:sz w:val="22"/>
                <w:szCs w:val="22"/>
              </w:rPr>
              <w:t>046</w:t>
            </w:r>
            <w:r w:rsidRPr="0035035C">
              <w:rPr>
                <w:rFonts w:ascii="Calibri" w:eastAsia="Calibri" w:hAnsi="Calibri" w:cs="Calibri"/>
                <w:sz w:val="22"/>
                <w:szCs w:val="22"/>
              </w:rPr>
              <w:t>,108</w:t>
            </w:r>
          </w:p>
        </w:tc>
      </w:tr>
      <w:tr w:rsidR="000E2E57" w:rsidRPr="003C4453" w14:paraId="638BD962" w14:textId="77777777" w:rsidTr="00A74EC5">
        <w:trPr>
          <w:cantSplit/>
          <w:trHeight w:val="39"/>
        </w:trPr>
        <w:tc>
          <w:tcPr>
            <w:tcW w:w="4597" w:type="dxa"/>
          </w:tcPr>
          <w:p w14:paraId="50B38A71" w14:textId="77777777" w:rsidR="000E2E57" w:rsidRPr="00D601C7" w:rsidRDefault="000E2E57">
            <w:pPr>
              <w:spacing w:line="240" w:lineRule="atLeast"/>
              <w:ind w:left="19"/>
              <w:rPr>
                <w:rFonts w:ascii="Calibri" w:hAnsi="Calibri" w:cs="Calibri"/>
                <w:sz w:val="22"/>
                <w:szCs w:val="22"/>
              </w:rPr>
            </w:pPr>
            <w:r>
              <w:rPr>
                <w:rFonts w:ascii="Calibri" w:hAnsi="Calibri" w:cs="Calibri"/>
                <w:sz w:val="22"/>
                <w:szCs w:val="22"/>
              </w:rPr>
              <w:t>Repayment</w:t>
            </w:r>
          </w:p>
        </w:tc>
        <w:tc>
          <w:tcPr>
            <w:tcW w:w="178" w:type="dxa"/>
          </w:tcPr>
          <w:p w14:paraId="12D2FEAD" w14:textId="77777777" w:rsidR="000E2E57" w:rsidRPr="00425F69" w:rsidRDefault="000E2E57">
            <w:pPr>
              <w:tabs>
                <w:tab w:val="decimal" w:pos="1083"/>
              </w:tabs>
              <w:ind w:left="-108" w:right="-108"/>
              <w:rPr>
                <w:rFonts w:ascii="Calibri" w:hAnsi="Calibri" w:cs="Calibri"/>
                <w:sz w:val="22"/>
                <w:szCs w:val="22"/>
              </w:rPr>
            </w:pPr>
          </w:p>
        </w:tc>
        <w:tc>
          <w:tcPr>
            <w:tcW w:w="1161" w:type="dxa"/>
          </w:tcPr>
          <w:p w14:paraId="4380DC5C" w14:textId="77777777" w:rsidR="000E2E57" w:rsidRPr="00425F69" w:rsidRDefault="000E2E57">
            <w:pPr>
              <w:tabs>
                <w:tab w:val="decimal" w:pos="947"/>
              </w:tabs>
              <w:ind w:left="-108" w:right="-108"/>
              <w:rPr>
                <w:rFonts w:ascii="Calibri" w:eastAsia="Calibri" w:hAnsi="Calibri" w:cs="Calibri"/>
                <w:sz w:val="22"/>
                <w:szCs w:val="22"/>
              </w:rPr>
            </w:pPr>
          </w:p>
        </w:tc>
        <w:tc>
          <w:tcPr>
            <w:tcW w:w="1530" w:type="dxa"/>
            <w:vAlign w:val="bottom"/>
          </w:tcPr>
          <w:p w14:paraId="41928106" w14:textId="5A23E9DE" w:rsidR="000E2E57" w:rsidRPr="00F01BC8" w:rsidRDefault="008A44E8">
            <w:pPr>
              <w:tabs>
                <w:tab w:val="decimal" w:pos="1272"/>
              </w:tabs>
              <w:ind w:left="-108" w:right="-108"/>
              <w:rPr>
                <w:rFonts w:ascii="Calibri" w:eastAsia="Calibri" w:hAnsi="Calibri" w:cs="Calibri"/>
                <w:sz w:val="22"/>
                <w:szCs w:val="22"/>
              </w:rPr>
            </w:pPr>
            <w:r>
              <w:rPr>
                <w:rFonts w:ascii="Calibri" w:eastAsia="Calibri" w:hAnsi="Calibri" w:cs="Calibri"/>
                <w:sz w:val="22"/>
                <w:szCs w:val="22"/>
              </w:rPr>
              <w:t>(646,815,182)</w:t>
            </w:r>
          </w:p>
        </w:tc>
        <w:tc>
          <w:tcPr>
            <w:tcW w:w="270" w:type="dxa"/>
          </w:tcPr>
          <w:p w14:paraId="2C6CA796" w14:textId="77777777" w:rsidR="000E2E57" w:rsidRPr="00425F69" w:rsidRDefault="000E2E5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F65E840" w14:textId="4116B4DD" w:rsidR="000E2E57" w:rsidRPr="0035035C" w:rsidRDefault="008A44E8">
            <w:pPr>
              <w:tabs>
                <w:tab w:val="decimal" w:pos="1272"/>
              </w:tabs>
              <w:ind w:left="-108" w:right="-108"/>
              <w:rPr>
                <w:rFonts w:ascii="Calibri" w:eastAsia="Calibri" w:hAnsi="Calibri" w:cs="Calibri"/>
                <w:sz w:val="22"/>
                <w:szCs w:val="22"/>
              </w:rPr>
            </w:pPr>
            <w:r w:rsidRPr="0035035C">
              <w:rPr>
                <w:rFonts w:ascii="Calibri" w:eastAsia="Calibri" w:hAnsi="Calibri" w:cs="Calibri"/>
                <w:sz w:val="22"/>
                <w:szCs w:val="22"/>
              </w:rPr>
              <w:t>(43,100,000)</w:t>
            </w:r>
          </w:p>
        </w:tc>
      </w:tr>
      <w:tr w:rsidR="000E2E57" w:rsidRPr="003C4453" w14:paraId="3C689727" w14:textId="77777777" w:rsidTr="00A74EC5">
        <w:trPr>
          <w:cantSplit/>
          <w:trHeight w:val="39"/>
        </w:trPr>
        <w:tc>
          <w:tcPr>
            <w:tcW w:w="4597" w:type="dxa"/>
          </w:tcPr>
          <w:p w14:paraId="071F614B" w14:textId="77777777" w:rsidR="000E2E57" w:rsidRPr="00AC0CBD" w:rsidRDefault="000E2E57">
            <w:pPr>
              <w:spacing w:line="240" w:lineRule="atLeast"/>
              <w:ind w:left="19"/>
              <w:rPr>
                <w:rFonts w:ascii="Calibri" w:hAnsi="Calibri" w:cs="Calibri"/>
                <w:sz w:val="22"/>
                <w:szCs w:val="22"/>
              </w:rPr>
            </w:pPr>
            <w:r w:rsidRPr="00AC0CBD">
              <w:rPr>
                <w:rFonts w:ascii="Calibri" w:hAnsi="Calibri" w:cs="Calibri"/>
                <w:sz w:val="22"/>
                <w:szCs w:val="22"/>
              </w:rPr>
              <w:t xml:space="preserve">Amortisation of prepaid </w:t>
            </w:r>
            <w:r>
              <w:rPr>
                <w:rFonts w:ascii="Calibri" w:hAnsi="Calibri" w:cs="Calibri"/>
                <w:sz w:val="22"/>
                <w:szCs w:val="22"/>
              </w:rPr>
              <w:t>borrowing fee</w:t>
            </w:r>
          </w:p>
        </w:tc>
        <w:tc>
          <w:tcPr>
            <w:tcW w:w="178" w:type="dxa"/>
          </w:tcPr>
          <w:p w14:paraId="59E421CF" w14:textId="77777777" w:rsidR="000E2E57" w:rsidRPr="00425F69" w:rsidRDefault="000E2E57">
            <w:pPr>
              <w:tabs>
                <w:tab w:val="decimal" w:pos="1083"/>
              </w:tabs>
              <w:ind w:left="-108" w:right="-108"/>
              <w:rPr>
                <w:rFonts w:ascii="Calibri" w:hAnsi="Calibri" w:cs="Calibri"/>
                <w:sz w:val="22"/>
                <w:szCs w:val="22"/>
              </w:rPr>
            </w:pPr>
          </w:p>
        </w:tc>
        <w:tc>
          <w:tcPr>
            <w:tcW w:w="1161" w:type="dxa"/>
          </w:tcPr>
          <w:p w14:paraId="1FF1D872" w14:textId="77777777" w:rsidR="000E2E57" w:rsidRPr="00425F69" w:rsidRDefault="000E2E57">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1C094384" w14:textId="0E155D84" w:rsidR="000E2E57" w:rsidRPr="00F01BC8" w:rsidRDefault="002463E2">
            <w:pPr>
              <w:tabs>
                <w:tab w:val="decimal" w:pos="1272"/>
              </w:tabs>
              <w:ind w:left="-108" w:right="-108"/>
              <w:rPr>
                <w:rFonts w:ascii="Calibri" w:eastAsia="Calibri" w:hAnsi="Calibri" w:cs="Calibri"/>
                <w:sz w:val="22"/>
                <w:szCs w:val="22"/>
              </w:rPr>
            </w:pPr>
            <w:r>
              <w:rPr>
                <w:rFonts w:ascii="Calibri" w:eastAsia="Calibri" w:hAnsi="Calibri" w:cs="Calibri"/>
                <w:sz w:val="22"/>
                <w:szCs w:val="22"/>
              </w:rPr>
              <w:t>1,551,00</w:t>
            </w:r>
            <w:r w:rsidR="00823B8C">
              <w:rPr>
                <w:rFonts w:ascii="Calibri" w:eastAsia="Calibri" w:hAnsi="Calibri" w:cs="Calibri"/>
                <w:sz w:val="22"/>
                <w:szCs w:val="22"/>
              </w:rPr>
              <w:t>8</w:t>
            </w:r>
          </w:p>
        </w:tc>
        <w:tc>
          <w:tcPr>
            <w:tcW w:w="270" w:type="dxa"/>
          </w:tcPr>
          <w:p w14:paraId="2A6FD7FA" w14:textId="77777777" w:rsidR="000E2E57" w:rsidRPr="00425F69" w:rsidRDefault="000E2E57">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bottom"/>
          </w:tcPr>
          <w:p w14:paraId="1FBD4E11" w14:textId="4A05AA5A" w:rsidR="000E2E57" w:rsidRPr="0035035C" w:rsidRDefault="008A44E8" w:rsidP="00D7040B">
            <w:pPr>
              <w:tabs>
                <w:tab w:val="decimal" w:pos="1272"/>
              </w:tabs>
              <w:ind w:left="-108" w:right="-108"/>
              <w:rPr>
                <w:rFonts w:ascii="Calibri" w:eastAsia="Calibri" w:hAnsi="Calibri" w:cs="Calibri"/>
                <w:sz w:val="22"/>
                <w:szCs w:val="22"/>
              </w:rPr>
            </w:pPr>
            <w:r w:rsidRPr="0035035C">
              <w:rPr>
                <w:rFonts w:ascii="Calibri" w:eastAsia="Calibri" w:hAnsi="Calibri" w:cs="Calibri"/>
                <w:sz w:val="22"/>
                <w:szCs w:val="22"/>
              </w:rPr>
              <w:t>124,142</w:t>
            </w:r>
          </w:p>
        </w:tc>
      </w:tr>
      <w:tr w:rsidR="00450F2D" w:rsidRPr="003C4453" w14:paraId="75D04F5E" w14:textId="77777777" w:rsidTr="00A74EC5">
        <w:trPr>
          <w:cantSplit/>
          <w:trHeight w:val="39"/>
        </w:trPr>
        <w:tc>
          <w:tcPr>
            <w:tcW w:w="4597" w:type="dxa"/>
          </w:tcPr>
          <w:p w14:paraId="7FF645E1" w14:textId="1C2D31EA" w:rsidR="00450F2D" w:rsidRPr="00450F2D" w:rsidRDefault="00450F2D">
            <w:pPr>
              <w:spacing w:line="240" w:lineRule="atLeast"/>
              <w:ind w:left="19"/>
              <w:rPr>
                <w:rFonts w:ascii="Calibri" w:hAnsi="Calibri" w:cs="Calibri"/>
                <w:b/>
                <w:bCs/>
                <w:sz w:val="22"/>
                <w:szCs w:val="22"/>
              </w:rPr>
            </w:pPr>
            <w:r w:rsidRPr="00450F2D">
              <w:rPr>
                <w:rFonts w:ascii="Calibri" w:hAnsi="Calibri" w:cs="Calibri"/>
                <w:b/>
                <w:bCs/>
                <w:sz w:val="22"/>
                <w:szCs w:val="22"/>
              </w:rPr>
              <w:t>Total</w:t>
            </w:r>
          </w:p>
        </w:tc>
        <w:tc>
          <w:tcPr>
            <w:tcW w:w="178" w:type="dxa"/>
          </w:tcPr>
          <w:p w14:paraId="25E3CC3D" w14:textId="77777777" w:rsidR="00450F2D" w:rsidRPr="00450F2D" w:rsidRDefault="00450F2D">
            <w:pPr>
              <w:tabs>
                <w:tab w:val="decimal" w:pos="1083"/>
              </w:tabs>
              <w:ind w:left="-108" w:right="-108"/>
              <w:rPr>
                <w:rFonts w:ascii="Calibri" w:hAnsi="Calibri" w:cs="Calibri"/>
                <w:b/>
                <w:bCs/>
                <w:sz w:val="22"/>
                <w:szCs w:val="22"/>
              </w:rPr>
            </w:pPr>
          </w:p>
        </w:tc>
        <w:tc>
          <w:tcPr>
            <w:tcW w:w="1161" w:type="dxa"/>
          </w:tcPr>
          <w:p w14:paraId="2F1F119C" w14:textId="77777777" w:rsidR="00450F2D" w:rsidRPr="00450F2D" w:rsidRDefault="00450F2D">
            <w:pPr>
              <w:tabs>
                <w:tab w:val="decimal" w:pos="947"/>
              </w:tabs>
              <w:ind w:left="-108" w:right="-108"/>
              <w:rPr>
                <w:rFonts w:ascii="Calibri" w:eastAsia="Calibri" w:hAnsi="Calibri" w:cs="Calibri"/>
                <w:b/>
                <w:bCs/>
                <w:sz w:val="22"/>
                <w:szCs w:val="22"/>
              </w:rPr>
            </w:pPr>
          </w:p>
        </w:tc>
        <w:tc>
          <w:tcPr>
            <w:tcW w:w="1530" w:type="dxa"/>
            <w:tcBorders>
              <w:top w:val="single" w:sz="4" w:space="0" w:color="auto"/>
            </w:tcBorders>
            <w:vAlign w:val="bottom"/>
          </w:tcPr>
          <w:p w14:paraId="55F35228" w14:textId="031BD94A" w:rsidR="00450F2D" w:rsidRPr="00450F2D" w:rsidRDefault="002463E2">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5,829,</w:t>
            </w:r>
            <w:r w:rsidR="005A154B">
              <w:rPr>
                <w:rFonts w:ascii="Calibri" w:eastAsia="Calibri" w:hAnsi="Calibri" w:cs="Calibri"/>
                <w:b/>
                <w:bCs/>
                <w:sz w:val="22"/>
                <w:szCs w:val="22"/>
              </w:rPr>
              <w:t>038,99</w:t>
            </w:r>
            <w:r w:rsidR="00823B8C">
              <w:rPr>
                <w:rFonts w:ascii="Calibri" w:eastAsia="Calibri" w:hAnsi="Calibri" w:cs="Calibri"/>
                <w:b/>
                <w:bCs/>
                <w:sz w:val="22"/>
                <w:szCs w:val="22"/>
              </w:rPr>
              <w:t>5</w:t>
            </w:r>
          </w:p>
        </w:tc>
        <w:tc>
          <w:tcPr>
            <w:tcW w:w="270" w:type="dxa"/>
          </w:tcPr>
          <w:p w14:paraId="72A3A31E" w14:textId="77777777" w:rsidR="00450F2D" w:rsidRPr="00450F2D" w:rsidRDefault="00450F2D">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tcBorders>
            <w:vAlign w:val="bottom"/>
          </w:tcPr>
          <w:p w14:paraId="0AB5A6E5" w14:textId="59E675A1" w:rsidR="00450F2D" w:rsidRPr="0035035C" w:rsidRDefault="008A44E8" w:rsidP="00D7040B">
            <w:pPr>
              <w:tabs>
                <w:tab w:val="decimal" w:pos="1272"/>
              </w:tabs>
              <w:ind w:left="-108" w:right="-108"/>
              <w:rPr>
                <w:rFonts w:ascii="Calibri" w:eastAsia="Calibri" w:hAnsi="Calibri" w:cs="Calibri"/>
                <w:b/>
                <w:bCs/>
                <w:sz w:val="22"/>
                <w:szCs w:val="22"/>
              </w:rPr>
            </w:pPr>
            <w:r w:rsidRPr="0035035C">
              <w:rPr>
                <w:rFonts w:ascii="Calibri" w:eastAsia="Calibri" w:hAnsi="Calibri" w:cs="Calibri"/>
                <w:b/>
                <w:bCs/>
                <w:sz w:val="22"/>
                <w:szCs w:val="22"/>
              </w:rPr>
              <w:t>171,</w:t>
            </w:r>
            <w:r w:rsidR="0035035C" w:rsidRPr="0035035C">
              <w:rPr>
                <w:rFonts w:ascii="Calibri" w:eastAsia="Calibri" w:hAnsi="Calibri" w:cs="Calibri"/>
                <w:b/>
                <w:bCs/>
                <w:sz w:val="22"/>
                <w:szCs w:val="22"/>
              </w:rPr>
              <w:t>066</w:t>
            </w:r>
            <w:r w:rsidRPr="0035035C">
              <w:rPr>
                <w:rFonts w:ascii="Calibri" w:eastAsia="Calibri" w:hAnsi="Calibri" w:cs="Calibri"/>
                <w:b/>
                <w:bCs/>
                <w:sz w:val="22"/>
                <w:szCs w:val="22"/>
              </w:rPr>
              <w:t>,856</w:t>
            </w:r>
          </w:p>
        </w:tc>
      </w:tr>
      <w:tr w:rsidR="00450F2D" w:rsidRPr="003C4453" w14:paraId="01177AA6" w14:textId="77777777" w:rsidTr="00A74EC5">
        <w:trPr>
          <w:cantSplit/>
          <w:trHeight w:val="39"/>
        </w:trPr>
        <w:tc>
          <w:tcPr>
            <w:tcW w:w="4597" w:type="dxa"/>
          </w:tcPr>
          <w:p w14:paraId="75C2C00D" w14:textId="353209BC" w:rsidR="00450F2D" w:rsidRPr="00A74EC5" w:rsidRDefault="00450F2D">
            <w:pPr>
              <w:spacing w:line="240" w:lineRule="atLeast"/>
              <w:ind w:left="19"/>
              <w:rPr>
                <w:rFonts w:ascii="Calibri" w:hAnsi="Calibri" w:cs="Calibri"/>
                <w:sz w:val="22"/>
                <w:szCs w:val="22"/>
              </w:rPr>
            </w:pPr>
            <w:r w:rsidRPr="00450F2D">
              <w:rPr>
                <w:rFonts w:ascii="Calibri" w:hAnsi="Calibri" w:cs="Calibri"/>
                <w:i/>
                <w:iCs/>
                <w:sz w:val="22"/>
                <w:szCs w:val="22"/>
              </w:rPr>
              <w:t xml:space="preserve">Less </w:t>
            </w:r>
            <w:r w:rsidR="00A74EC5" w:rsidRPr="00A74EC5">
              <w:rPr>
                <w:rFonts w:ascii="Calibri" w:hAnsi="Calibri" w:cs="Calibri"/>
                <w:sz w:val="22"/>
                <w:szCs w:val="22"/>
              </w:rPr>
              <w:t>current portion of long-term borrowings</w:t>
            </w:r>
          </w:p>
        </w:tc>
        <w:tc>
          <w:tcPr>
            <w:tcW w:w="178" w:type="dxa"/>
          </w:tcPr>
          <w:p w14:paraId="4B4EBC24" w14:textId="77777777" w:rsidR="00450F2D" w:rsidRPr="00425F69" w:rsidRDefault="00450F2D">
            <w:pPr>
              <w:tabs>
                <w:tab w:val="decimal" w:pos="1083"/>
              </w:tabs>
              <w:ind w:left="-108" w:right="-108"/>
              <w:rPr>
                <w:rFonts w:ascii="Calibri" w:hAnsi="Calibri" w:cs="Calibri"/>
                <w:sz w:val="22"/>
                <w:szCs w:val="22"/>
              </w:rPr>
            </w:pPr>
          </w:p>
        </w:tc>
        <w:tc>
          <w:tcPr>
            <w:tcW w:w="1161" w:type="dxa"/>
          </w:tcPr>
          <w:p w14:paraId="26949004" w14:textId="77777777" w:rsidR="00450F2D" w:rsidRPr="00425F69" w:rsidRDefault="00450F2D">
            <w:pPr>
              <w:tabs>
                <w:tab w:val="decimal" w:pos="947"/>
              </w:tabs>
              <w:ind w:left="-108" w:right="-108"/>
              <w:rPr>
                <w:rFonts w:ascii="Calibri" w:eastAsia="Calibri" w:hAnsi="Calibri" w:cs="Calibri"/>
                <w:sz w:val="22"/>
                <w:szCs w:val="22"/>
              </w:rPr>
            </w:pPr>
          </w:p>
        </w:tc>
        <w:tc>
          <w:tcPr>
            <w:tcW w:w="1530" w:type="dxa"/>
            <w:vAlign w:val="bottom"/>
          </w:tcPr>
          <w:p w14:paraId="2C65A240" w14:textId="41978657" w:rsidR="00450F2D" w:rsidRDefault="002463E2">
            <w:pPr>
              <w:tabs>
                <w:tab w:val="decimal" w:pos="1272"/>
              </w:tabs>
              <w:ind w:left="-108" w:right="-108"/>
              <w:rPr>
                <w:rFonts w:ascii="Calibri" w:eastAsia="Calibri" w:hAnsi="Calibri" w:cs="Calibri"/>
                <w:sz w:val="22"/>
                <w:szCs w:val="22"/>
              </w:rPr>
            </w:pPr>
            <w:r>
              <w:rPr>
                <w:rFonts w:ascii="Calibri" w:eastAsia="Calibri" w:hAnsi="Calibri" w:cs="Calibri"/>
                <w:sz w:val="22"/>
                <w:szCs w:val="22"/>
              </w:rPr>
              <w:t>(516,565,416)</w:t>
            </w:r>
          </w:p>
        </w:tc>
        <w:tc>
          <w:tcPr>
            <w:tcW w:w="270" w:type="dxa"/>
          </w:tcPr>
          <w:p w14:paraId="520E3EF3" w14:textId="77777777" w:rsidR="00450F2D" w:rsidRPr="00425F69" w:rsidRDefault="00450F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791D7FB" w14:textId="622511D5" w:rsidR="00450F2D" w:rsidRPr="0035035C" w:rsidRDefault="008A44E8" w:rsidP="00D7040B">
            <w:pPr>
              <w:tabs>
                <w:tab w:val="decimal" w:pos="1272"/>
              </w:tabs>
              <w:ind w:left="-108" w:right="-108"/>
              <w:rPr>
                <w:rFonts w:ascii="Calibri" w:eastAsia="Calibri" w:hAnsi="Calibri" w:cs="Calibri"/>
                <w:sz w:val="22"/>
                <w:szCs w:val="22"/>
              </w:rPr>
            </w:pPr>
            <w:r w:rsidRPr="0035035C">
              <w:rPr>
                <w:rFonts w:ascii="Calibri" w:eastAsia="Calibri" w:hAnsi="Calibri" w:cs="Calibri"/>
                <w:sz w:val="22"/>
                <w:szCs w:val="22"/>
              </w:rPr>
              <w:t>(14,040,000)</w:t>
            </w:r>
          </w:p>
        </w:tc>
      </w:tr>
      <w:tr w:rsidR="000E2E57" w:rsidRPr="003C4453" w14:paraId="1A3920FE" w14:textId="77777777" w:rsidTr="00A74EC5">
        <w:trPr>
          <w:cantSplit/>
          <w:trHeight w:val="39"/>
        </w:trPr>
        <w:tc>
          <w:tcPr>
            <w:tcW w:w="4770" w:type="dxa"/>
            <w:gridSpan w:val="2"/>
          </w:tcPr>
          <w:p w14:paraId="45EAECA9" w14:textId="75772D0E" w:rsidR="000E2E57" w:rsidRPr="001E1FD8" w:rsidRDefault="000E2E57">
            <w:pPr>
              <w:spacing w:line="240" w:lineRule="atLeast"/>
              <w:ind w:left="19"/>
              <w:rPr>
                <w:rFonts w:ascii="Calibri" w:eastAsia="Calibri" w:hAnsi="Calibri" w:cstheme="minorBidi"/>
                <w:b/>
                <w:bCs/>
                <w:sz w:val="22"/>
                <w:szCs w:val="22"/>
                <w:cs/>
              </w:rPr>
            </w:pPr>
            <w:r>
              <w:rPr>
                <w:rFonts w:ascii="Calibri" w:hAnsi="Calibri" w:cs="Browallia New"/>
                <w:b/>
                <w:bCs/>
                <w:sz w:val="22"/>
                <w:szCs w:val="28"/>
              </w:rPr>
              <w:t>At</w:t>
            </w:r>
            <w:r w:rsidRPr="006733DB">
              <w:rPr>
                <w:rFonts w:ascii="Calibri" w:hAnsi="Calibri" w:cs="Calibri"/>
                <w:b/>
                <w:bCs/>
                <w:sz w:val="22"/>
                <w:szCs w:val="22"/>
              </w:rPr>
              <w:t xml:space="preserve"> </w:t>
            </w:r>
            <w:r w:rsidR="00F5034A">
              <w:rPr>
                <w:rFonts w:ascii="Calibri" w:hAnsi="Calibri" w:cs="Calibri"/>
                <w:b/>
                <w:bCs/>
                <w:sz w:val="22"/>
                <w:szCs w:val="22"/>
              </w:rPr>
              <w:t xml:space="preserve">30 </w:t>
            </w:r>
            <w:r w:rsidR="00682CCE">
              <w:rPr>
                <w:rFonts w:ascii="Calibri" w:hAnsi="Calibri" w:cs="Calibri"/>
                <w:b/>
                <w:bCs/>
                <w:sz w:val="22"/>
                <w:szCs w:val="22"/>
              </w:rPr>
              <w:t>September</w:t>
            </w:r>
            <w:r w:rsidRPr="006733DB">
              <w:rPr>
                <w:rFonts w:ascii="Calibri" w:hAnsi="Calibri" w:cs="Calibri"/>
                <w:b/>
                <w:bCs/>
                <w:sz w:val="22"/>
                <w:szCs w:val="22"/>
              </w:rPr>
              <w:t xml:space="preserve"> 202</w:t>
            </w:r>
            <w:r>
              <w:rPr>
                <w:rFonts w:ascii="Calibri" w:hAnsi="Calibri" w:cs="Calibri"/>
                <w:b/>
                <w:bCs/>
                <w:sz w:val="22"/>
                <w:szCs w:val="22"/>
              </w:rPr>
              <w:t>4</w:t>
            </w:r>
          </w:p>
        </w:tc>
        <w:tc>
          <w:tcPr>
            <w:tcW w:w="1161" w:type="dxa"/>
            <w:vAlign w:val="bottom"/>
          </w:tcPr>
          <w:p w14:paraId="6085DA79" w14:textId="77777777" w:rsidR="000E2E57" w:rsidRPr="006733DB" w:rsidRDefault="000E2E5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A1B2DF3" w14:textId="5EC54103" w:rsidR="000E2E57" w:rsidRPr="006733DB" w:rsidRDefault="002463E2">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5,312,</w:t>
            </w:r>
            <w:r w:rsidR="005A154B">
              <w:rPr>
                <w:rFonts w:ascii="Calibri" w:eastAsia="Calibri" w:hAnsi="Calibri" w:cs="Calibri"/>
                <w:b/>
                <w:bCs/>
                <w:sz w:val="22"/>
                <w:szCs w:val="22"/>
              </w:rPr>
              <w:t>473,57</w:t>
            </w:r>
            <w:r w:rsidR="00823B8C">
              <w:rPr>
                <w:rFonts w:ascii="Calibri" w:eastAsia="Calibri" w:hAnsi="Calibri" w:cs="Calibri"/>
                <w:b/>
                <w:bCs/>
                <w:sz w:val="22"/>
                <w:szCs w:val="22"/>
              </w:rPr>
              <w:t>9</w:t>
            </w:r>
          </w:p>
        </w:tc>
        <w:tc>
          <w:tcPr>
            <w:tcW w:w="270" w:type="dxa"/>
            <w:vAlign w:val="bottom"/>
          </w:tcPr>
          <w:p w14:paraId="4FBE7C86" w14:textId="77777777" w:rsidR="000E2E57" w:rsidRPr="006733DB" w:rsidRDefault="000E2E5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59BBF1D3" w14:textId="542B1CC1" w:rsidR="000E2E57" w:rsidRPr="0035035C" w:rsidRDefault="008A44E8">
            <w:pPr>
              <w:tabs>
                <w:tab w:val="decimal" w:pos="1272"/>
              </w:tabs>
              <w:ind w:left="-108" w:right="-108"/>
              <w:rPr>
                <w:rFonts w:ascii="Calibri" w:eastAsia="Calibri" w:hAnsi="Calibri" w:cs="Calibri"/>
                <w:b/>
                <w:bCs/>
                <w:sz w:val="22"/>
                <w:szCs w:val="22"/>
              </w:rPr>
            </w:pPr>
            <w:r w:rsidRPr="0035035C">
              <w:rPr>
                <w:rFonts w:ascii="Calibri" w:eastAsia="Calibri" w:hAnsi="Calibri" w:cs="Calibri"/>
                <w:b/>
                <w:bCs/>
                <w:sz w:val="22"/>
                <w:szCs w:val="22"/>
              </w:rPr>
              <w:t>157,</w:t>
            </w:r>
            <w:r w:rsidR="0035035C" w:rsidRPr="0035035C">
              <w:rPr>
                <w:rFonts w:ascii="Calibri" w:eastAsia="Calibri" w:hAnsi="Calibri" w:cs="Calibri"/>
                <w:b/>
                <w:bCs/>
                <w:sz w:val="22"/>
                <w:szCs w:val="22"/>
              </w:rPr>
              <w:t>026</w:t>
            </w:r>
            <w:r w:rsidRPr="0035035C">
              <w:rPr>
                <w:rFonts w:ascii="Calibri" w:eastAsia="Calibri" w:hAnsi="Calibri" w:cs="Calibri"/>
                <w:b/>
                <w:bCs/>
                <w:sz w:val="22"/>
                <w:szCs w:val="22"/>
              </w:rPr>
              <w:t>,856</w:t>
            </w:r>
          </w:p>
        </w:tc>
      </w:tr>
    </w:tbl>
    <w:p w14:paraId="2CFC8091" w14:textId="77777777" w:rsidR="00A93BA4" w:rsidRPr="009C76E8" w:rsidRDefault="00A93BA4" w:rsidP="007635E0">
      <w:pPr>
        <w:spacing w:line="240" w:lineRule="atLeast"/>
        <w:rPr>
          <w:rFonts w:ascii="Calibri" w:eastAsia="Arial Unicode MS" w:hAnsi="Calibri" w:cstheme="minorBidi"/>
          <w:b/>
          <w:bCs/>
          <w:sz w:val="22"/>
          <w:szCs w:val="22"/>
        </w:rPr>
      </w:pPr>
    </w:p>
    <w:p w14:paraId="222C992F" w14:textId="111A310A"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92"/>
      <w:r w:rsidRPr="00AA3949">
        <w:rPr>
          <w:rFonts w:ascii="Calibri" w:eastAsia="Arial Unicode MS" w:hAnsi="Calibri" w:cs="Calibri"/>
          <w:b/>
          <w:bCs/>
          <w:sz w:val="22"/>
          <w:szCs w:val="22"/>
        </w:rPr>
        <w:t>Debenture</w:t>
      </w:r>
      <w:r w:rsidR="00AF379D" w:rsidRPr="00AA3949">
        <w:rPr>
          <w:rFonts w:ascii="Calibri" w:eastAsia="Arial Unicode MS" w:hAnsi="Calibri" w:cs="Calibri"/>
          <w:b/>
          <w:bCs/>
          <w:sz w:val="22"/>
          <w:szCs w:val="22"/>
        </w:rPr>
        <w:t>s</w:t>
      </w:r>
      <w:bookmarkEnd w:id="2"/>
    </w:p>
    <w:p w14:paraId="5D1BC8C2" w14:textId="77777777" w:rsidR="00AA3949" w:rsidRDefault="00AA3949" w:rsidP="00AA3949">
      <w:pPr>
        <w:spacing w:line="240" w:lineRule="atLeast"/>
        <w:ind w:left="540"/>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726FF6" w:rsidRPr="003C4453" w14:paraId="18D0E2D0" w14:textId="77777777">
        <w:trPr>
          <w:cantSplit/>
          <w:tblHeader/>
        </w:trPr>
        <w:tc>
          <w:tcPr>
            <w:tcW w:w="3960" w:type="dxa"/>
          </w:tcPr>
          <w:p w14:paraId="70C5CC31" w14:textId="77777777" w:rsidR="00726FF6" w:rsidRPr="00F01BC8" w:rsidRDefault="00726FF6">
            <w:pPr>
              <w:pStyle w:val="acctfourfigures"/>
              <w:spacing w:line="240" w:lineRule="atLeast"/>
              <w:jc w:val="center"/>
              <w:rPr>
                <w:rFonts w:ascii="Calibri" w:hAnsi="Calibri" w:cs="Calibri"/>
                <w:szCs w:val="22"/>
                <w:lang w:val="en-US"/>
              </w:rPr>
            </w:pPr>
          </w:p>
        </w:tc>
        <w:tc>
          <w:tcPr>
            <w:tcW w:w="1530" w:type="dxa"/>
          </w:tcPr>
          <w:p w14:paraId="6F376504" w14:textId="77777777" w:rsidR="00726FF6" w:rsidRPr="003C4453" w:rsidRDefault="00726FF6">
            <w:pPr>
              <w:pStyle w:val="acctmergecolhdg"/>
              <w:spacing w:line="240" w:lineRule="atLeast"/>
              <w:ind w:left="-79" w:right="-79"/>
              <w:rPr>
                <w:rFonts w:ascii="Calibri" w:hAnsi="Calibri" w:cs="Calibri"/>
                <w:b w:val="0"/>
                <w:bCs/>
                <w:szCs w:val="22"/>
              </w:rPr>
            </w:pPr>
          </w:p>
        </w:tc>
        <w:tc>
          <w:tcPr>
            <w:tcW w:w="450" w:type="dxa"/>
          </w:tcPr>
          <w:p w14:paraId="3B2B35FA" w14:textId="77777777" w:rsidR="00726FF6" w:rsidRPr="003C4453" w:rsidRDefault="00726FF6">
            <w:pPr>
              <w:pStyle w:val="acctmergecolhdg"/>
              <w:spacing w:line="240" w:lineRule="atLeast"/>
              <w:rPr>
                <w:rFonts w:ascii="Calibri" w:hAnsi="Calibri" w:cs="Calibri"/>
                <w:b w:val="0"/>
                <w:bCs/>
                <w:szCs w:val="22"/>
              </w:rPr>
            </w:pPr>
          </w:p>
        </w:tc>
        <w:tc>
          <w:tcPr>
            <w:tcW w:w="3330" w:type="dxa"/>
            <w:gridSpan w:val="3"/>
          </w:tcPr>
          <w:p w14:paraId="03C2847A" w14:textId="77777777" w:rsidR="00726FF6" w:rsidRPr="00AA45B2" w:rsidRDefault="00726FF6">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5860E8D4" w14:textId="77777777" w:rsidR="00726FF6" w:rsidRPr="00AA45B2" w:rsidRDefault="00726FF6">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726FF6" w:rsidRPr="003C4453" w14:paraId="05C35DD5" w14:textId="77777777">
        <w:trPr>
          <w:cantSplit/>
          <w:trHeight w:val="39"/>
        </w:trPr>
        <w:tc>
          <w:tcPr>
            <w:tcW w:w="3960" w:type="dxa"/>
          </w:tcPr>
          <w:p w14:paraId="2099F837" w14:textId="77777777" w:rsidR="00726FF6" w:rsidRPr="003C4453" w:rsidRDefault="00726FF6">
            <w:pPr>
              <w:spacing w:line="240" w:lineRule="atLeast"/>
              <w:ind w:left="19"/>
              <w:rPr>
                <w:rFonts w:ascii="Calibri" w:hAnsi="Calibri" w:cs="Calibri"/>
                <w:sz w:val="22"/>
                <w:szCs w:val="22"/>
              </w:rPr>
            </w:pPr>
          </w:p>
        </w:tc>
        <w:tc>
          <w:tcPr>
            <w:tcW w:w="1530" w:type="dxa"/>
          </w:tcPr>
          <w:p w14:paraId="4DD427BA" w14:textId="77777777" w:rsidR="00726FF6" w:rsidRPr="00425F69" w:rsidRDefault="00726FF6">
            <w:pPr>
              <w:tabs>
                <w:tab w:val="decimal" w:pos="1083"/>
              </w:tabs>
              <w:ind w:left="-108" w:right="-108"/>
              <w:rPr>
                <w:rFonts w:ascii="Calibri" w:eastAsia="Calibri" w:hAnsi="Calibri" w:cs="Calibri"/>
                <w:sz w:val="22"/>
                <w:szCs w:val="22"/>
              </w:rPr>
            </w:pPr>
          </w:p>
        </w:tc>
        <w:tc>
          <w:tcPr>
            <w:tcW w:w="450" w:type="dxa"/>
          </w:tcPr>
          <w:p w14:paraId="5F04EAED" w14:textId="77777777" w:rsidR="00726FF6" w:rsidRPr="00425F69" w:rsidRDefault="00726FF6">
            <w:pPr>
              <w:tabs>
                <w:tab w:val="decimal" w:pos="947"/>
              </w:tabs>
              <w:ind w:left="-108" w:right="-108"/>
              <w:rPr>
                <w:rFonts w:ascii="Calibri" w:eastAsia="Calibri" w:hAnsi="Calibri" w:cs="Calibri"/>
                <w:sz w:val="22"/>
                <w:szCs w:val="22"/>
              </w:rPr>
            </w:pPr>
          </w:p>
        </w:tc>
        <w:tc>
          <w:tcPr>
            <w:tcW w:w="1530" w:type="dxa"/>
            <w:vAlign w:val="bottom"/>
          </w:tcPr>
          <w:p w14:paraId="5AB57690" w14:textId="540C3108" w:rsidR="00726FF6" w:rsidRDefault="00F5034A">
            <w:pPr>
              <w:ind w:left="-108" w:right="-108"/>
              <w:jc w:val="center"/>
              <w:rPr>
                <w:rFonts w:ascii="Calibri" w:eastAsia="Calibri" w:hAnsi="Calibri" w:cs="Calibri"/>
                <w:sz w:val="22"/>
                <w:szCs w:val="22"/>
              </w:rPr>
            </w:pPr>
            <w:r>
              <w:rPr>
                <w:rFonts w:ascii="Calibri" w:eastAsia="Calibri" w:hAnsi="Calibri" w:cs="Calibri"/>
                <w:sz w:val="22"/>
                <w:szCs w:val="22"/>
              </w:rPr>
              <w:t xml:space="preserve">30 </w:t>
            </w:r>
            <w:r w:rsidR="00D67196">
              <w:rPr>
                <w:rFonts w:ascii="Calibri" w:eastAsia="Calibri" w:hAnsi="Calibri" w:cs="Calibri"/>
                <w:sz w:val="22"/>
                <w:szCs w:val="22"/>
              </w:rPr>
              <w:t>September</w:t>
            </w:r>
          </w:p>
          <w:p w14:paraId="7E9264CD" w14:textId="6659F9A4" w:rsidR="00726FF6" w:rsidRPr="00425F69" w:rsidRDefault="00726FF6">
            <w:pPr>
              <w:ind w:left="-108" w:right="-108"/>
              <w:jc w:val="center"/>
              <w:rPr>
                <w:rFonts w:ascii="Calibri" w:eastAsia="Calibri" w:hAnsi="Calibri" w:cs="Calibri"/>
                <w:sz w:val="22"/>
                <w:szCs w:val="22"/>
              </w:rPr>
            </w:pPr>
            <w:r>
              <w:rPr>
                <w:rFonts w:ascii="Calibri" w:eastAsia="Calibri" w:hAnsi="Calibri" w:cs="Calibri"/>
                <w:sz w:val="22"/>
                <w:szCs w:val="22"/>
              </w:rPr>
              <w:t>202</w:t>
            </w:r>
            <w:r w:rsidR="002D79CB">
              <w:rPr>
                <w:rFonts w:ascii="Calibri" w:eastAsia="Calibri" w:hAnsi="Calibri" w:cs="Calibri"/>
                <w:sz w:val="22"/>
                <w:szCs w:val="22"/>
              </w:rPr>
              <w:t>4</w:t>
            </w:r>
          </w:p>
        </w:tc>
        <w:tc>
          <w:tcPr>
            <w:tcW w:w="270" w:type="dxa"/>
          </w:tcPr>
          <w:p w14:paraId="5131FB4A" w14:textId="77777777" w:rsidR="00726FF6" w:rsidRPr="00425F69"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82389A" w14:textId="77777777" w:rsidR="00726FF6" w:rsidRDefault="00726FF6">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6FC222F1" w14:textId="179EE610" w:rsidR="00726FF6" w:rsidRPr="00425F69" w:rsidRDefault="00726FF6">
            <w:pPr>
              <w:ind w:left="-108" w:right="-108"/>
              <w:jc w:val="center"/>
              <w:rPr>
                <w:rFonts w:ascii="Calibri" w:eastAsia="Calibri" w:hAnsi="Calibri" w:cs="Calibri"/>
                <w:sz w:val="22"/>
                <w:szCs w:val="22"/>
              </w:rPr>
            </w:pPr>
            <w:r>
              <w:rPr>
                <w:rFonts w:ascii="Calibri" w:eastAsia="Calibri" w:hAnsi="Calibri" w:cs="Calibri"/>
                <w:sz w:val="22"/>
                <w:szCs w:val="22"/>
              </w:rPr>
              <w:t>202</w:t>
            </w:r>
            <w:r w:rsidR="002D79CB">
              <w:rPr>
                <w:rFonts w:ascii="Calibri" w:eastAsia="Calibri" w:hAnsi="Calibri" w:cs="Calibri"/>
                <w:sz w:val="22"/>
                <w:szCs w:val="22"/>
              </w:rPr>
              <w:t>3</w:t>
            </w:r>
          </w:p>
        </w:tc>
      </w:tr>
      <w:tr w:rsidR="00726FF6" w:rsidRPr="003C4453" w14:paraId="51DBF86C" w14:textId="77777777">
        <w:trPr>
          <w:cantSplit/>
          <w:trHeight w:val="39"/>
        </w:trPr>
        <w:tc>
          <w:tcPr>
            <w:tcW w:w="3960" w:type="dxa"/>
          </w:tcPr>
          <w:p w14:paraId="32F3659C" w14:textId="77777777" w:rsidR="00726FF6" w:rsidRPr="003C4453" w:rsidRDefault="00726FF6">
            <w:pPr>
              <w:spacing w:line="240" w:lineRule="atLeast"/>
              <w:ind w:left="19"/>
              <w:rPr>
                <w:rFonts w:ascii="Calibri" w:hAnsi="Calibri" w:cs="Calibri"/>
                <w:sz w:val="22"/>
                <w:szCs w:val="22"/>
              </w:rPr>
            </w:pPr>
          </w:p>
        </w:tc>
        <w:tc>
          <w:tcPr>
            <w:tcW w:w="1530" w:type="dxa"/>
          </w:tcPr>
          <w:p w14:paraId="3E8DD21C" w14:textId="77777777" w:rsidR="00726FF6" w:rsidRPr="00425F69" w:rsidRDefault="00726FF6">
            <w:pPr>
              <w:tabs>
                <w:tab w:val="decimal" w:pos="1083"/>
              </w:tabs>
              <w:ind w:left="-108" w:right="-108"/>
              <w:rPr>
                <w:rFonts w:ascii="Calibri" w:eastAsia="Calibri" w:hAnsi="Calibri" w:cs="Calibri"/>
                <w:sz w:val="22"/>
                <w:szCs w:val="22"/>
              </w:rPr>
            </w:pPr>
          </w:p>
        </w:tc>
        <w:tc>
          <w:tcPr>
            <w:tcW w:w="450" w:type="dxa"/>
          </w:tcPr>
          <w:p w14:paraId="61C25E1A" w14:textId="77777777" w:rsidR="00726FF6" w:rsidRPr="00425F69" w:rsidRDefault="00726FF6">
            <w:pPr>
              <w:tabs>
                <w:tab w:val="decimal" w:pos="947"/>
              </w:tabs>
              <w:ind w:left="-108" w:right="-108"/>
              <w:rPr>
                <w:rFonts w:ascii="Calibri" w:eastAsia="Calibri" w:hAnsi="Calibri" w:cs="Calibri"/>
                <w:sz w:val="22"/>
                <w:szCs w:val="22"/>
              </w:rPr>
            </w:pPr>
          </w:p>
        </w:tc>
        <w:tc>
          <w:tcPr>
            <w:tcW w:w="3330" w:type="dxa"/>
            <w:gridSpan w:val="3"/>
          </w:tcPr>
          <w:p w14:paraId="78A0F4CB" w14:textId="77777777" w:rsidR="00726FF6" w:rsidRPr="006702B2" w:rsidRDefault="00726FF6">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726FF6" w:rsidRPr="003C4453" w14:paraId="4B906FD8" w14:textId="77777777">
        <w:trPr>
          <w:cantSplit/>
          <w:trHeight w:val="39"/>
        </w:trPr>
        <w:tc>
          <w:tcPr>
            <w:tcW w:w="3960" w:type="dxa"/>
          </w:tcPr>
          <w:p w14:paraId="7ED617A1" w14:textId="77777777" w:rsidR="00726FF6" w:rsidRPr="006702B2" w:rsidRDefault="00726FF6">
            <w:pPr>
              <w:spacing w:line="240" w:lineRule="atLeast"/>
              <w:ind w:left="19"/>
              <w:rPr>
                <w:rFonts w:ascii="Calibri" w:hAnsi="Calibri" w:cs="Calibri"/>
                <w:sz w:val="22"/>
                <w:szCs w:val="22"/>
              </w:rPr>
            </w:pPr>
            <w:r w:rsidRPr="006702B2">
              <w:rPr>
                <w:rFonts w:ascii="Calibri" w:hAnsi="Calibri" w:cs="Calibri"/>
                <w:sz w:val="22"/>
                <w:szCs w:val="22"/>
              </w:rPr>
              <w:t>Debentures - par value</w:t>
            </w:r>
          </w:p>
        </w:tc>
        <w:tc>
          <w:tcPr>
            <w:tcW w:w="1530" w:type="dxa"/>
          </w:tcPr>
          <w:p w14:paraId="765577DE" w14:textId="77777777" w:rsidR="00726FF6" w:rsidRPr="00425F69" w:rsidRDefault="00726FF6">
            <w:pPr>
              <w:tabs>
                <w:tab w:val="decimal" w:pos="1083"/>
              </w:tabs>
              <w:ind w:left="-108" w:right="-108"/>
              <w:rPr>
                <w:rFonts w:ascii="Calibri" w:eastAsia="Calibri" w:hAnsi="Calibri" w:cs="Calibri"/>
                <w:sz w:val="22"/>
                <w:szCs w:val="22"/>
              </w:rPr>
            </w:pPr>
          </w:p>
        </w:tc>
        <w:tc>
          <w:tcPr>
            <w:tcW w:w="450" w:type="dxa"/>
          </w:tcPr>
          <w:p w14:paraId="47E46D91" w14:textId="77777777" w:rsidR="00726FF6" w:rsidRPr="00425F69" w:rsidRDefault="00726FF6">
            <w:pPr>
              <w:tabs>
                <w:tab w:val="decimal" w:pos="947"/>
              </w:tabs>
              <w:ind w:left="-108" w:right="-108"/>
              <w:rPr>
                <w:rFonts w:ascii="Calibri" w:eastAsia="Calibri" w:hAnsi="Calibri" w:cs="Calibri"/>
                <w:sz w:val="22"/>
                <w:szCs w:val="22"/>
              </w:rPr>
            </w:pPr>
          </w:p>
        </w:tc>
        <w:tc>
          <w:tcPr>
            <w:tcW w:w="1530" w:type="dxa"/>
            <w:vAlign w:val="bottom"/>
          </w:tcPr>
          <w:p w14:paraId="214C3F80" w14:textId="22223150" w:rsidR="00726FF6" w:rsidRDefault="002463E2">
            <w:pPr>
              <w:tabs>
                <w:tab w:val="decimal" w:pos="1272"/>
              </w:tabs>
              <w:ind w:left="-108" w:right="-108"/>
              <w:rPr>
                <w:rFonts w:ascii="Calibri" w:eastAsia="Calibri" w:hAnsi="Calibri" w:cs="Calibri"/>
                <w:sz w:val="22"/>
                <w:szCs w:val="22"/>
              </w:rPr>
            </w:pPr>
            <w:r>
              <w:rPr>
                <w:rFonts w:ascii="Calibri" w:eastAsia="Calibri" w:hAnsi="Calibri" w:cs="Calibri"/>
                <w:sz w:val="22"/>
                <w:szCs w:val="22"/>
              </w:rPr>
              <w:t>1,235,000,000</w:t>
            </w:r>
          </w:p>
        </w:tc>
        <w:tc>
          <w:tcPr>
            <w:tcW w:w="270" w:type="dxa"/>
          </w:tcPr>
          <w:p w14:paraId="052CD397" w14:textId="77777777" w:rsidR="00726FF6" w:rsidRPr="00425F69"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3BE0347" w14:textId="620AFB31" w:rsidR="00726FF6"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1,835,000,000</w:t>
            </w:r>
          </w:p>
        </w:tc>
      </w:tr>
      <w:tr w:rsidR="00726FF6" w:rsidRPr="003C4453" w14:paraId="39F1AA86" w14:textId="77777777">
        <w:trPr>
          <w:cantSplit/>
          <w:trHeight w:val="39"/>
        </w:trPr>
        <w:tc>
          <w:tcPr>
            <w:tcW w:w="5490" w:type="dxa"/>
            <w:gridSpan w:val="2"/>
          </w:tcPr>
          <w:p w14:paraId="7F1F7C05" w14:textId="77777777" w:rsidR="00726FF6" w:rsidRPr="00425F69" w:rsidRDefault="00726FF6">
            <w:pPr>
              <w:ind w:left="12" w:right="-108"/>
              <w:rPr>
                <w:rFonts w:ascii="Calibri" w:hAnsi="Calibri" w:cs="Calibri"/>
                <w:sz w:val="22"/>
                <w:szCs w:val="22"/>
              </w:rPr>
            </w:pPr>
            <w:r w:rsidRPr="006702B2">
              <w:rPr>
                <w:rFonts w:ascii="Calibri" w:hAnsi="Calibri" w:cs="Calibri"/>
                <w:i/>
                <w:iCs/>
                <w:sz w:val="22"/>
                <w:szCs w:val="22"/>
              </w:rPr>
              <w:t xml:space="preserve">Less </w:t>
            </w:r>
            <w:r w:rsidRPr="006702B2">
              <w:rPr>
                <w:rFonts w:ascii="Calibri" w:hAnsi="Calibri" w:cs="Calibri"/>
                <w:sz w:val="22"/>
                <w:szCs w:val="22"/>
              </w:rPr>
              <w:t xml:space="preserve"> Prepaid underwriting fee for debenture</w:t>
            </w:r>
            <w:r>
              <w:rPr>
                <w:rFonts w:ascii="Calibri" w:hAnsi="Calibri" w:cs="Calibri"/>
                <w:sz w:val="22"/>
                <w:szCs w:val="22"/>
              </w:rPr>
              <w:t>s</w:t>
            </w:r>
          </w:p>
        </w:tc>
        <w:tc>
          <w:tcPr>
            <w:tcW w:w="450" w:type="dxa"/>
          </w:tcPr>
          <w:p w14:paraId="75E5C1C0" w14:textId="77777777" w:rsidR="00726FF6" w:rsidRPr="00425F69" w:rsidRDefault="00726FF6">
            <w:pPr>
              <w:tabs>
                <w:tab w:val="decimal" w:pos="947"/>
              </w:tabs>
              <w:ind w:left="-108" w:right="-108"/>
              <w:rPr>
                <w:rFonts w:ascii="Calibri" w:eastAsia="Calibri" w:hAnsi="Calibri" w:cs="Calibri"/>
                <w:sz w:val="22"/>
                <w:szCs w:val="22"/>
              </w:rPr>
            </w:pPr>
          </w:p>
        </w:tc>
        <w:tc>
          <w:tcPr>
            <w:tcW w:w="1530" w:type="dxa"/>
            <w:vAlign w:val="bottom"/>
          </w:tcPr>
          <w:p w14:paraId="0A46DF5C" w14:textId="568B8B13" w:rsidR="00726FF6" w:rsidRPr="00F01BC8" w:rsidRDefault="002463E2">
            <w:pPr>
              <w:tabs>
                <w:tab w:val="decimal" w:pos="1272"/>
              </w:tabs>
              <w:ind w:left="-108" w:right="-108"/>
              <w:rPr>
                <w:rFonts w:ascii="Calibri" w:eastAsia="Calibri" w:hAnsi="Calibri" w:cs="Calibri"/>
                <w:sz w:val="22"/>
                <w:szCs w:val="22"/>
              </w:rPr>
            </w:pPr>
            <w:r>
              <w:rPr>
                <w:rFonts w:ascii="Calibri" w:eastAsia="Calibri" w:hAnsi="Calibri" w:cs="Calibri"/>
                <w:sz w:val="22"/>
                <w:szCs w:val="22"/>
              </w:rPr>
              <w:t>(64,381,607)</w:t>
            </w:r>
          </w:p>
        </w:tc>
        <w:tc>
          <w:tcPr>
            <w:tcW w:w="270" w:type="dxa"/>
          </w:tcPr>
          <w:p w14:paraId="5BF38298" w14:textId="77777777" w:rsidR="00726FF6" w:rsidRPr="00425F69"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7E5E793" w14:textId="37DEB3F8" w:rsidR="00726FF6" w:rsidRPr="00F01BC8"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(62,186,424)</w:t>
            </w:r>
          </w:p>
        </w:tc>
      </w:tr>
      <w:tr w:rsidR="00726FF6" w:rsidRPr="003C4453" w14:paraId="741E94CB" w14:textId="77777777">
        <w:trPr>
          <w:cantSplit/>
          <w:trHeight w:val="39"/>
        </w:trPr>
        <w:tc>
          <w:tcPr>
            <w:tcW w:w="5490" w:type="dxa"/>
            <w:gridSpan w:val="2"/>
          </w:tcPr>
          <w:p w14:paraId="0727B265" w14:textId="77777777" w:rsidR="00726FF6" w:rsidRPr="00425F69" w:rsidRDefault="00726FF6">
            <w:pPr>
              <w:ind w:left="12" w:right="-108"/>
              <w:rPr>
                <w:rFonts w:ascii="Calibri" w:hAnsi="Calibri" w:cs="Calibri"/>
                <w:sz w:val="22"/>
                <w:szCs w:val="22"/>
              </w:rPr>
            </w:pPr>
            <w:r w:rsidRPr="006702B2">
              <w:rPr>
                <w:rFonts w:ascii="Calibri" w:hAnsi="Calibri" w:cs="Calibri"/>
                <w:i/>
                <w:iCs/>
                <w:sz w:val="22"/>
                <w:szCs w:val="22"/>
              </w:rPr>
              <w:t>Less</w:t>
            </w:r>
            <w:r w:rsidRPr="006702B2">
              <w:rPr>
                <w:rFonts w:ascii="Calibri" w:hAnsi="Calibri" w:cs="Calibri"/>
                <w:sz w:val="22"/>
                <w:szCs w:val="22"/>
              </w:rPr>
              <w:t xml:space="preserve">  Prepaid underwriting fee for debenture</w:t>
            </w:r>
            <w:r>
              <w:rPr>
                <w:rFonts w:ascii="Calibri" w:hAnsi="Calibri" w:cs="Calibri"/>
                <w:sz w:val="22"/>
                <w:szCs w:val="22"/>
              </w:rPr>
              <w:t>s</w:t>
            </w:r>
            <w:r w:rsidRPr="006702B2">
              <w:rPr>
                <w:rFonts w:ascii="Calibri" w:hAnsi="Calibri" w:cs="Calibri"/>
                <w:sz w:val="22"/>
                <w:szCs w:val="22"/>
              </w:rPr>
              <w:t xml:space="preserve"> amortisation</w:t>
            </w:r>
          </w:p>
        </w:tc>
        <w:tc>
          <w:tcPr>
            <w:tcW w:w="450" w:type="dxa"/>
          </w:tcPr>
          <w:p w14:paraId="18F38CC2" w14:textId="77777777" w:rsidR="00726FF6" w:rsidRPr="00425F69" w:rsidRDefault="00726FF6">
            <w:pPr>
              <w:tabs>
                <w:tab w:val="decimal" w:pos="947"/>
              </w:tabs>
              <w:ind w:left="-108" w:right="-108"/>
              <w:rPr>
                <w:rFonts w:ascii="Calibri" w:eastAsia="Calibri" w:hAnsi="Calibri" w:cs="Calibri"/>
                <w:sz w:val="22"/>
                <w:szCs w:val="22"/>
              </w:rPr>
            </w:pPr>
          </w:p>
        </w:tc>
        <w:tc>
          <w:tcPr>
            <w:tcW w:w="1530" w:type="dxa"/>
            <w:vAlign w:val="bottom"/>
          </w:tcPr>
          <w:p w14:paraId="526BAD91" w14:textId="577476D5" w:rsidR="00726FF6" w:rsidRPr="00F01BC8" w:rsidRDefault="002463E2">
            <w:pPr>
              <w:tabs>
                <w:tab w:val="decimal" w:pos="1272"/>
              </w:tabs>
              <w:ind w:left="-108" w:right="-108"/>
              <w:rPr>
                <w:rFonts w:ascii="Calibri" w:eastAsia="Calibri" w:hAnsi="Calibri" w:cs="Calibri"/>
                <w:sz w:val="22"/>
                <w:szCs w:val="22"/>
              </w:rPr>
            </w:pPr>
            <w:r>
              <w:rPr>
                <w:rFonts w:ascii="Calibri" w:eastAsia="Calibri" w:hAnsi="Calibri" w:cs="Calibri"/>
                <w:sz w:val="22"/>
                <w:szCs w:val="22"/>
              </w:rPr>
              <w:t>60,975,177</w:t>
            </w:r>
          </w:p>
        </w:tc>
        <w:tc>
          <w:tcPr>
            <w:tcW w:w="270" w:type="dxa"/>
          </w:tcPr>
          <w:p w14:paraId="07EE6B45" w14:textId="77777777" w:rsidR="00726FF6" w:rsidRPr="00425F69"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95F681" w14:textId="55A678B8" w:rsidR="00726FF6" w:rsidRPr="00F01BC8"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50,995,762</w:t>
            </w:r>
          </w:p>
        </w:tc>
      </w:tr>
      <w:tr w:rsidR="00726FF6" w:rsidRPr="003C4453" w14:paraId="58A7C53E" w14:textId="77777777">
        <w:trPr>
          <w:cantSplit/>
          <w:trHeight w:val="39"/>
        </w:trPr>
        <w:tc>
          <w:tcPr>
            <w:tcW w:w="5490" w:type="dxa"/>
            <w:gridSpan w:val="2"/>
          </w:tcPr>
          <w:p w14:paraId="543F1918" w14:textId="77777777" w:rsidR="00726FF6" w:rsidRPr="00401542" w:rsidRDefault="00726FF6">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Net</w:t>
            </w:r>
          </w:p>
        </w:tc>
        <w:tc>
          <w:tcPr>
            <w:tcW w:w="450" w:type="dxa"/>
            <w:vAlign w:val="bottom"/>
          </w:tcPr>
          <w:p w14:paraId="13B2968C" w14:textId="77777777" w:rsidR="00726FF6" w:rsidRPr="00401542" w:rsidRDefault="00726FF6">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54630C2" w14:textId="7EF76172" w:rsidR="00726FF6" w:rsidRPr="00401542" w:rsidRDefault="0039448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1,231,593,570</w:t>
            </w:r>
          </w:p>
        </w:tc>
        <w:tc>
          <w:tcPr>
            <w:tcW w:w="270" w:type="dxa"/>
            <w:vAlign w:val="bottom"/>
          </w:tcPr>
          <w:p w14:paraId="30C94949" w14:textId="77777777" w:rsidR="00726FF6" w:rsidRPr="00401542" w:rsidRDefault="00726FF6">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50D41F3" w14:textId="0545188C" w:rsidR="00726FF6" w:rsidRPr="00401542" w:rsidRDefault="00DE62C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1,823,809,338</w:t>
            </w:r>
          </w:p>
        </w:tc>
      </w:tr>
    </w:tbl>
    <w:p w14:paraId="12DE8D9C" w14:textId="77777777" w:rsidR="00A02DB8" w:rsidRDefault="00A02DB8" w:rsidP="00C315A3">
      <w:pPr>
        <w:spacing w:line="240" w:lineRule="atLeast"/>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980F27" w:rsidRPr="003C4453" w14:paraId="251843A3" w14:textId="77777777">
        <w:trPr>
          <w:cantSplit/>
          <w:tblHeader/>
        </w:trPr>
        <w:tc>
          <w:tcPr>
            <w:tcW w:w="3960" w:type="dxa"/>
          </w:tcPr>
          <w:p w14:paraId="7174621D" w14:textId="77777777" w:rsidR="00980F27" w:rsidRPr="00F01BC8" w:rsidRDefault="00980F27">
            <w:pPr>
              <w:pStyle w:val="acctfourfigures"/>
              <w:spacing w:line="240" w:lineRule="atLeast"/>
              <w:jc w:val="center"/>
              <w:rPr>
                <w:rFonts w:ascii="Calibri" w:hAnsi="Calibri" w:cs="Calibri"/>
                <w:szCs w:val="22"/>
                <w:lang w:val="en-US"/>
              </w:rPr>
            </w:pPr>
          </w:p>
        </w:tc>
        <w:tc>
          <w:tcPr>
            <w:tcW w:w="1530" w:type="dxa"/>
          </w:tcPr>
          <w:p w14:paraId="18E4ED58" w14:textId="77777777" w:rsidR="00980F27" w:rsidRPr="003C4453" w:rsidRDefault="00980F27">
            <w:pPr>
              <w:pStyle w:val="acctmergecolhdg"/>
              <w:spacing w:line="240" w:lineRule="atLeast"/>
              <w:ind w:left="-79" w:right="-79"/>
              <w:rPr>
                <w:rFonts w:ascii="Calibri" w:hAnsi="Calibri" w:cs="Calibri"/>
                <w:b w:val="0"/>
                <w:bCs/>
                <w:szCs w:val="22"/>
              </w:rPr>
            </w:pPr>
          </w:p>
        </w:tc>
        <w:tc>
          <w:tcPr>
            <w:tcW w:w="450" w:type="dxa"/>
          </w:tcPr>
          <w:p w14:paraId="217217B8" w14:textId="77777777" w:rsidR="00980F27" w:rsidRPr="003C4453" w:rsidRDefault="00980F27">
            <w:pPr>
              <w:pStyle w:val="acctmergecolhdg"/>
              <w:spacing w:line="240" w:lineRule="atLeast"/>
              <w:rPr>
                <w:rFonts w:ascii="Calibri" w:hAnsi="Calibri" w:cs="Calibri"/>
                <w:b w:val="0"/>
                <w:bCs/>
                <w:szCs w:val="22"/>
              </w:rPr>
            </w:pPr>
          </w:p>
        </w:tc>
        <w:tc>
          <w:tcPr>
            <w:tcW w:w="3330" w:type="dxa"/>
            <w:gridSpan w:val="3"/>
          </w:tcPr>
          <w:p w14:paraId="3104C403" w14:textId="77777777" w:rsidR="00980F27" w:rsidRPr="00AA45B2" w:rsidRDefault="00980F27">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1EE07C96" w14:textId="77777777" w:rsidR="00980F27" w:rsidRPr="00AA45B2" w:rsidRDefault="00980F27">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80F27" w:rsidRPr="003C4453" w14:paraId="6842D2C8" w14:textId="77777777">
        <w:trPr>
          <w:cantSplit/>
          <w:trHeight w:val="39"/>
        </w:trPr>
        <w:tc>
          <w:tcPr>
            <w:tcW w:w="3960" w:type="dxa"/>
          </w:tcPr>
          <w:p w14:paraId="2EE78015" w14:textId="77777777" w:rsidR="00980F27" w:rsidRPr="003C4453" w:rsidRDefault="00980F27">
            <w:pPr>
              <w:spacing w:line="240" w:lineRule="atLeast"/>
              <w:ind w:left="19"/>
              <w:rPr>
                <w:rFonts w:ascii="Calibri" w:hAnsi="Calibri" w:cs="Calibri"/>
                <w:sz w:val="22"/>
                <w:szCs w:val="22"/>
              </w:rPr>
            </w:pPr>
          </w:p>
        </w:tc>
        <w:tc>
          <w:tcPr>
            <w:tcW w:w="1530" w:type="dxa"/>
          </w:tcPr>
          <w:p w14:paraId="0229847E" w14:textId="77777777" w:rsidR="00980F27" w:rsidRPr="00425F69" w:rsidRDefault="00980F27">
            <w:pPr>
              <w:tabs>
                <w:tab w:val="decimal" w:pos="1083"/>
              </w:tabs>
              <w:ind w:left="-108" w:right="-108"/>
              <w:rPr>
                <w:rFonts w:ascii="Calibri" w:eastAsia="Calibri" w:hAnsi="Calibri" w:cs="Calibri"/>
                <w:sz w:val="22"/>
                <w:szCs w:val="22"/>
              </w:rPr>
            </w:pPr>
          </w:p>
        </w:tc>
        <w:tc>
          <w:tcPr>
            <w:tcW w:w="450" w:type="dxa"/>
          </w:tcPr>
          <w:p w14:paraId="0DCC879B" w14:textId="77777777" w:rsidR="00980F27" w:rsidRPr="00425F69" w:rsidRDefault="00980F27">
            <w:pPr>
              <w:tabs>
                <w:tab w:val="decimal" w:pos="947"/>
              </w:tabs>
              <w:ind w:left="-108" w:right="-108"/>
              <w:rPr>
                <w:rFonts w:ascii="Calibri" w:eastAsia="Calibri" w:hAnsi="Calibri" w:cs="Calibri"/>
                <w:sz w:val="22"/>
                <w:szCs w:val="22"/>
              </w:rPr>
            </w:pPr>
          </w:p>
        </w:tc>
        <w:tc>
          <w:tcPr>
            <w:tcW w:w="1530" w:type="dxa"/>
            <w:vAlign w:val="bottom"/>
          </w:tcPr>
          <w:p w14:paraId="7A7AF0C4" w14:textId="19A0E75B" w:rsidR="00980F27" w:rsidRDefault="00F5034A">
            <w:pPr>
              <w:ind w:left="-108" w:right="-108"/>
              <w:jc w:val="center"/>
              <w:rPr>
                <w:rFonts w:ascii="Calibri" w:eastAsia="Calibri" w:hAnsi="Calibri" w:cs="Calibri"/>
                <w:sz w:val="22"/>
                <w:szCs w:val="22"/>
              </w:rPr>
            </w:pPr>
            <w:r>
              <w:rPr>
                <w:rFonts w:ascii="Calibri" w:eastAsia="Calibri" w:hAnsi="Calibri" w:cs="Calibri"/>
                <w:sz w:val="22"/>
                <w:szCs w:val="22"/>
              </w:rPr>
              <w:t xml:space="preserve">30 </w:t>
            </w:r>
            <w:r w:rsidR="00D67196">
              <w:rPr>
                <w:rFonts w:ascii="Calibri" w:eastAsia="Calibri" w:hAnsi="Calibri" w:cs="Calibri"/>
                <w:sz w:val="22"/>
                <w:szCs w:val="22"/>
              </w:rPr>
              <w:t>September</w:t>
            </w:r>
          </w:p>
          <w:p w14:paraId="59738D88" w14:textId="3566BB52" w:rsidR="00980F27" w:rsidRPr="00425F69" w:rsidRDefault="00980F27">
            <w:pPr>
              <w:ind w:left="-108" w:right="-108"/>
              <w:jc w:val="center"/>
              <w:rPr>
                <w:rFonts w:ascii="Calibri" w:eastAsia="Calibri" w:hAnsi="Calibri" w:cs="Calibri"/>
                <w:sz w:val="22"/>
                <w:szCs w:val="22"/>
              </w:rPr>
            </w:pPr>
            <w:r>
              <w:rPr>
                <w:rFonts w:ascii="Calibri" w:eastAsia="Calibri" w:hAnsi="Calibri" w:cs="Calibri"/>
                <w:sz w:val="22"/>
                <w:szCs w:val="22"/>
              </w:rPr>
              <w:t>2024</w:t>
            </w:r>
          </w:p>
        </w:tc>
        <w:tc>
          <w:tcPr>
            <w:tcW w:w="270" w:type="dxa"/>
          </w:tcPr>
          <w:p w14:paraId="41097DD6" w14:textId="77777777" w:rsidR="00980F27" w:rsidRPr="00425F69"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42D5602" w14:textId="77777777" w:rsidR="00980F27" w:rsidRDefault="00980F27">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7A494757" w14:textId="75EC01CA" w:rsidR="00980F27" w:rsidRPr="00425F69" w:rsidRDefault="00980F27">
            <w:pPr>
              <w:ind w:left="-108" w:right="-108"/>
              <w:jc w:val="center"/>
              <w:rPr>
                <w:rFonts w:ascii="Calibri" w:eastAsia="Calibri" w:hAnsi="Calibri" w:cs="Calibri"/>
                <w:sz w:val="22"/>
                <w:szCs w:val="22"/>
              </w:rPr>
            </w:pPr>
            <w:r>
              <w:rPr>
                <w:rFonts w:ascii="Calibri" w:eastAsia="Calibri" w:hAnsi="Calibri" w:cs="Calibri"/>
                <w:sz w:val="22"/>
                <w:szCs w:val="22"/>
              </w:rPr>
              <w:t>2023</w:t>
            </w:r>
          </w:p>
        </w:tc>
      </w:tr>
      <w:tr w:rsidR="00980F27" w:rsidRPr="003C4453" w14:paraId="086BEE2C" w14:textId="77777777">
        <w:trPr>
          <w:cantSplit/>
          <w:trHeight w:val="39"/>
        </w:trPr>
        <w:tc>
          <w:tcPr>
            <w:tcW w:w="3960" w:type="dxa"/>
          </w:tcPr>
          <w:p w14:paraId="669D3E5C" w14:textId="77777777" w:rsidR="00980F27" w:rsidRPr="00435781" w:rsidRDefault="00980F27">
            <w:pPr>
              <w:spacing w:line="240" w:lineRule="atLeast"/>
              <w:ind w:left="19"/>
              <w:rPr>
                <w:rFonts w:ascii="Calibri" w:hAnsi="Calibri" w:cs="Calibri"/>
                <w:b/>
                <w:bCs/>
                <w:sz w:val="22"/>
                <w:szCs w:val="22"/>
              </w:rPr>
            </w:pPr>
            <w:r w:rsidRPr="00435781">
              <w:rPr>
                <w:rFonts w:ascii="Calibri" w:hAnsi="Calibri" w:cs="Calibri"/>
                <w:b/>
                <w:bCs/>
                <w:sz w:val="22"/>
                <w:szCs w:val="22"/>
              </w:rPr>
              <w:t>Current</w:t>
            </w:r>
          </w:p>
        </w:tc>
        <w:tc>
          <w:tcPr>
            <w:tcW w:w="1530" w:type="dxa"/>
          </w:tcPr>
          <w:p w14:paraId="396E4B5B" w14:textId="77777777" w:rsidR="00980F27" w:rsidRPr="00425F69" w:rsidRDefault="00980F27">
            <w:pPr>
              <w:tabs>
                <w:tab w:val="decimal" w:pos="1083"/>
              </w:tabs>
              <w:ind w:left="-108" w:right="-108"/>
              <w:rPr>
                <w:rFonts w:ascii="Calibri" w:eastAsia="Calibri" w:hAnsi="Calibri" w:cs="Calibri"/>
                <w:sz w:val="22"/>
                <w:szCs w:val="22"/>
              </w:rPr>
            </w:pPr>
          </w:p>
        </w:tc>
        <w:tc>
          <w:tcPr>
            <w:tcW w:w="450" w:type="dxa"/>
          </w:tcPr>
          <w:p w14:paraId="574DA62B" w14:textId="77777777" w:rsidR="00980F27" w:rsidRPr="00425F69" w:rsidRDefault="00980F27">
            <w:pPr>
              <w:tabs>
                <w:tab w:val="decimal" w:pos="947"/>
              </w:tabs>
              <w:ind w:left="-108" w:right="-108"/>
              <w:rPr>
                <w:rFonts w:ascii="Calibri" w:eastAsia="Calibri" w:hAnsi="Calibri" w:cs="Calibri"/>
                <w:sz w:val="22"/>
                <w:szCs w:val="22"/>
              </w:rPr>
            </w:pPr>
          </w:p>
        </w:tc>
        <w:tc>
          <w:tcPr>
            <w:tcW w:w="3330" w:type="dxa"/>
            <w:gridSpan w:val="3"/>
          </w:tcPr>
          <w:p w14:paraId="58EC9DBB" w14:textId="77777777" w:rsidR="00980F27" w:rsidRPr="006702B2" w:rsidRDefault="00980F27">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980F27" w:rsidRPr="003C4453" w14:paraId="0D08021D" w14:textId="77777777">
        <w:trPr>
          <w:cantSplit/>
          <w:trHeight w:val="39"/>
        </w:trPr>
        <w:tc>
          <w:tcPr>
            <w:tcW w:w="3960" w:type="dxa"/>
          </w:tcPr>
          <w:p w14:paraId="2F9CBC4B" w14:textId="77777777" w:rsidR="00980F27" w:rsidRPr="006702B2" w:rsidRDefault="00980F27">
            <w:pPr>
              <w:spacing w:line="240" w:lineRule="atLeast"/>
              <w:ind w:left="19"/>
              <w:rPr>
                <w:rFonts w:ascii="Calibri" w:hAnsi="Calibri" w:cs="Calibri"/>
                <w:sz w:val="22"/>
                <w:szCs w:val="22"/>
              </w:rPr>
            </w:pPr>
            <w:r w:rsidRPr="00401542">
              <w:rPr>
                <w:rFonts w:ascii="Calibri" w:hAnsi="Calibri" w:cs="Calibri"/>
                <w:sz w:val="22"/>
                <w:szCs w:val="22"/>
              </w:rPr>
              <w:t>Debenture</w:t>
            </w:r>
            <w:r>
              <w:rPr>
                <w:rFonts w:ascii="Calibri" w:hAnsi="Calibri" w:cs="Calibri"/>
                <w:sz w:val="22"/>
                <w:szCs w:val="22"/>
              </w:rPr>
              <w:t>s</w:t>
            </w:r>
            <w:r w:rsidRPr="00401542">
              <w:rPr>
                <w:rFonts w:ascii="Calibri" w:hAnsi="Calibri" w:cs="Calibri"/>
                <w:sz w:val="22"/>
                <w:szCs w:val="22"/>
              </w:rPr>
              <w:t xml:space="preserve"> due within one year</w:t>
            </w:r>
          </w:p>
        </w:tc>
        <w:tc>
          <w:tcPr>
            <w:tcW w:w="1530" w:type="dxa"/>
          </w:tcPr>
          <w:p w14:paraId="2AF04677" w14:textId="77777777" w:rsidR="00980F27" w:rsidRPr="00425F69" w:rsidRDefault="00980F27">
            <w:pPr>
              <w:tabs>
                <w:tab w:val="decimal" w:pos="1083"/>
              </w:tabs>
              <w:ind w:left="-108" w:right="-108"/>
              <w:rPr>
                <w:rFonts w:ascii="Calibri" w:eastAsia="Calibri" w:hAnsi="Calibri" w:cs="Calibri"/>
                <w:sz w:val="22"/>
                <w:szCs w:val="22"/>
              </w:rPr>
            </w:pPr>
          </w:p>
        </w:tc>
        <w:tc>
          <w:tcPr>
            <w:tcW w:w="450" w:type="dxa"/>
          </w:tcPr>
          <w:p w14:paraId="5ECC0611" w14:textId="77777777" w:rsidR="00980F27" w:rsidRPr="00425F69" w:rsidRDefault="00980F27">
            <w:pPr>
              <w:tabs>
                <w:tab w:val="decimal" w:pos="947"/>
              </w:tabs>
              <w:ind w:left="-108" w:right="-108"/>
              <w:rPr>
                <w:rFonts w:ascii="Calibri" w:eastAsia="Calibri" w:hAnsi="Calibri" w:cs="Calibri"/>
                <w:sz w:val="22"/>
                <w:szCs w:val="22"/>
              </w:rPr>
            </w:pPr>
          </w:p>
        </w:tc>
        <w:tc>
          <w:tcPr>
            <w:tcW w:w="1530" w:type="dxa"/>
            <w:vAlign w:val="bottom"/>
          </w:tcPr>
          <w:p w14:paraId="541194EA" w14:textId="53EFEF35" w:rsidR="00980F27" w:rsidRDefault="00EC48FA">
            <w:pPr>
              <w:tabs>
                <w:tab w:val="decimal" w:pos="1272"/>
              </w:tabs>
              <w:ind w:left="-108" w:right="-108"/>
              <w:rPr>
                <w:rFonts w:ascii="Calibri" w:eastAsia="Calibri" w:hAnsi="Calibri" w:cs="Calibri"/>
                <w:sz w:val="22"/>
                <w:szCs w:val="22"/>
              </w:rPr>
            </w:pPr>
            <w:r>
              <w:rPr>
                <w:rFonts w:ascii="Calibri" w:eastAsia="Calibri" w:hAnsi="Calibri" w:cs="Calibri"/>
                <w:sz w:val="22"/>
                <w:szCs w:val="22"/>
              </w:rPr>
              <w:t>1,231,593,570</w:t>
            </w:r>
          </w:p>
        </w:tc>
        <w:tc>
          <w:tcPr>
            <w:tcW w:w="270" w:type="dxa"/>
          </w:tcPr>
          <w:p w14:paraId="418AAD93" w14:textId="77777777" w:rsidR="00980F27" w:rsidRPr="00425F69"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031AEB5" w14:textId="61CFB4AF" w:rsidR="00980F27"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1,343,291,894</w:t>
            </w:r>
          </w:p>
        </w:tc>
      </w:tr>
      <w:tr w:rsidR="00CA2E2B" w:rsidRPr="003C4453" w14:paraId="3B55C330" w14:textId="77777777">
        <w:trPr>
          <w:cantSplit/>
          <w:trHeight w:val="39"/>
        </w:trPr>
        <w:tc>
          <w:tcPr>
            <w:tcW w:w="3960" w:type="dxa"/>
          </w:tcPr>
          <w:p w14:paraId="3E653AEC" w14:textId="77777777" w:rsidR="00CA2E2B" w:rsidRPr="00401542" w:rsidRDefault="00CA2E2B">
            <w:pPr>
              <w:spacing w:line="240" w:lineRule="atLeast"/>
              <w:ind w:left="19"/>
              <w:rPr>
                <w:rFonts w:ascii="Calibri" w:hAnsi="Calibri" w:cs="Calibri"/>
                <w:sz w:val="22"/>
                <w:szCs w:val="22"/>
              </w:rPr>
            </w:pPr>
          </w:p>
        </w:tc>
        <w:tc>
          <w:tcPr>
            <w:tcW w:w="1530" w:type="dxa"/>
          </w:tcPr>
          <w:p w14:paraId="4C92497F" w14:textId="77777777" w:rsidR="00CA2E2B" w:rsidRPr="00425F69" w:rsidRDefault="00CA2E2B">
            <w:pPr>
              <w:tabs>
                <w:tab w:val="decimal" w:pos="1083"/>
              </w:tabs>
              <w:ind w:left="-108" w:right="-108"/>
              <w:rPr>
                <w:rFonts w:ascii="Calibri" w:eastAsia="Calibri" w:hAnsi="Calibri" w:cs="Calibri"/>
                <w:sz w:val="22"/>
                <w:szCs w:val="22"/>
              </w:rPr>
            </w:pPr>
          </w:p>
        </w:tc>
        <w:tc>
          <w:tcPr>
            <w:tcW w:w="450" w:type="dxa"/>
          </w:tcPr>
          <w:p w14:paraId="231A7E35" w14:textId="77777777" w:rsidR="00CA2E2B" w:rsidRPr="00425F69" w:rsidRDefault="00CA2E2B">
            <w:pPr>
              <w:tabs>
                <w:tab w:val="decimal" w:pos="947"/>
              </w:tabs>
              <w:ind w:left="-108" w:right="-108"/>
              <w:rPr>
                <w:rFonts w:ascii="Calibri" w:eastAsia="Calibri" w:hAnsi="Calibri" w:cs="Calibri"/>
                <w:sz w:val="22"/>
                <w:szCs w:val="22"/>
              </w:rPr>
            </w:pPr>
          </w:p>
        </w:tc>
        <w:tc>
          <w:tcPr>
            <w:tcW w:w="1530" w:type="dxa"/>
            <w:vAlign w:val="bottom"/>
          </w:tcPr>
          <w:p w14:paraId="4A686E67" w14:textId="77777777" w:rsidR="00CA2E2B" w:rsidRDefault="00CA2E2B">
            <w:pPr>
              <w:tabs>
                <w:tab w:val="decimal" w:pos="1272"/>
              </w:tabs>
              <w:ind w:left="-108" w:right="-108"/>
              <w:rPr>
                <w:rFonts w:ascii="Calibri" w:eastAsia="Calibri" w:hAnsi="Calibri" w:cs="Calibri"/>
                <w:sz w:val="22"/>
                <w:szCs w:val="22"/>
              </w:rPr>
            </w:pPr>
          </w:p>
        </w:tc>
        <w:tc>
          <w:tcPr>
            <w:tcW w:w="270" w:type="dxa"/>
          </w:tcPr>
          <w:p w14:paraId="23603345" w14:textId="77777777" w:rsidR="00CA2E2B" w:rsidRPr="00425F69" w:rsidRDefault="00CA2E2B">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C9BAD57" w14:textId="77777777" w:rsidR="00CA2E2B" w:rsidRDefault="00CA2E2B">
            <w:pPr>
              <w:tabs>
                <w:tab w:val="decimal" w:pos="1272"/>
              </w:tabs>
              <w:ind w:left="-108" w:right="-108"/>
              <w:rPr>
                <w:rFonts w:ascii="Calibri" w:eastAsia="Calibri" w:hAnsi="Calibri" w:cs="Calibri"/>
                <w:sz w:val="22"/>
                <w:szCs w:val="22"/>
              </w:rPr>
            </w:pPr>
          </w:p>
        </w:tc>
      </w:tr>
      <w:tr w:rsidR="00980F27" w:rsidRPr="003C4453" w14:paraId="41A5C9A5" w14:textId="77777777">
        <w:trPr>
          <w:cantSplit/>
          <w:trHeight w:val="39"/>
        </w:trPr>
        <w:tc>
          <w:tcPr>
            <w:tcW w:w="5490" w:type="dxa"/>
            <w:gridSpan w:val="2"/>
          </w:tcPr>
          <w:p w14:paraId="0745DA66" w14:textId="77777777" w:rsidR="00980F27" w:rsidRPr="00435781" w:rsidRDefault="00980F27">
            <w:pPr>
              <w:ind w:left="12" w:right="-108"/>
              <w:rPr>
                <w:rFonts w:ascii="Calibri" w:hAnsi="Calibri" w:cs="Calibri"/>
                <w:b/>
                <w:bCs/>
                <w:sz w:val="22"/>
                <w:szCs w:val="22"/>
              </w:rPr>
            </w:pPr>
            <w:r w:rsidRPr="00435781">
              <w:rPr>
                <w:rFonts w:ascii="Calibri" w:hAnsi="Calibri" w:cs="Calibri"/>
                <w:b/>
                <w:bCs/>
                <w:sz w:val="22"/>
                <w:szCs w:val="22"/>
              </w:rPr>
              <w:t>Non-current</w:t>
            </w:r>
          </w:p>
        </w:tc>
        <w:tc>
          <w:tcPr>
            <w:tcW w:w="450" w:type="dxa"/>
          </w:tcPr>
          <w:p w14:paraId="1DD81DF7" w14:textId="77777777" w:rsidR="00980F27" w:rsidRPr="00425F69" w:rsidRDefault="00980F27">
            <w:pPr>
              <w:tabs>
                <w:tab w:val="decimal" w:pos="947"/>
              </w:tabs>
              <w:ind w:left="-108" w:right="-108"/>
              <w:rPr>
                <w:rFonts w:ascii="Calibri" w:eastAsia="Calibri" w:hAnsi="Calibri" w:cs="Calibri"/>
                <w:sz w:val="22"/>
                <w:szCs w:val="22"/>
              </w:rPr>
            </w:pPr>
          </w:p>
        </w:tc>
        <w:tc>
          <w:tcPr>
            <w:tcW w:w="1530" w:type="dxa"/>
            <w:vAlign w:val="bottom"/>
          </w:tcPr>
          <w:p w14:paraId="070249AE" w14:textId="77777777" w:rsidR="00980F27" w:rsidRDefault="00980F27">
            <w:pPr>
              <w:tabs>
                <w:tab w:val="decimal" w:pos="1272"/>
              </w:tabs>
              <w:ind w:left="-108" w:right="-108"/>
              <w:rPr>
                <w:rFonts w:ascii="Calibri" w:eastAsia="Calibri" w:hAnsi="Calibri" w:cs="Calibri"/>
                <w:sz w:val="22"/>
                <w:szCs w:val="22"/>
              </w:rPr>
            </w:pPr>
          </w:p>
        </w:tc>
        <w:tc>
          <w:tcPr>
            <w:tcW w:w="270" w:type="dxa"/>
          </w:tcPr>
          <w:p w14:paraId="7DD14697" w14:textId="77777777" w:rsidR="00980F27" w:rsidRPr="00425F69"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8DF967" w14:textId="77777777" w:rsidR="00980F27" w:rsidRDefault="00980F27">
            <w:pPr>
              <w:tabs>
                <w:tab w:val="decimal" w:pos="1272"/>
              </w:tabs>
              <w:ind w:left="-108" w:right="-108"/>
              <w:rPr>
                <w:rFonts w:ascii="Calibri" w:eastAsia="Calibri" w:hAnsi="Calibri" w:cs="Calibri"/>
                <w:sz w:val="22"/>
                <w:szCs w:val="22"/>
              </w:rPr>
            </w:pPr>
          </w:p>
        </w:tc>
      </w:tr>
      <w:tr w:rsidR="00980F27" w:rsidRPr="003C4453" w14:paraId="4437341D" w14:textId="77777777">
        <w:trPr>
          <w:cantSplit/>
          <w:trHeight w:val="39"/>
        </w:trPr>
        <w:tc>
          <w:tcPr>
            <w:tcW w:w="5490" w:type="dxa"/>
            <w:gridSpan w:val="2"/>
          </w:tcPr>
          <w:p w14:paraId="1035A7FE" w14:textId="77777777" w:rsidR="00980F27" w:rsidRPr="00401542" w:rsidRDefault="00980F27">
            <w:pPr>
              <w:ind w:left="12" w:right="-108"/>
              <w:rPr>
                <w:rFonts w:ascii="Calibri" w:hAnsi="Calibri" w:cs="Calibri"/>
                <w:sz w:val="22"/>
                <w:szCs w:val="22"/>
              </w:rPr>
            </w:pPr>
            <w:r w:rsidRPr="00401542">
              <w:rPr>
                <w:rFonts w:ascii="Calibri" w:hAnsi="Calibri" w:cs="Calibri"/>
                <w:sz w:val="22"/>
                <w:szCs w:val="22"/>
              </w:rPr>
              <w:t>Long-term debenture</w:t>
            </w:r>
            <w:r>
              <w:rPr>
                <w:rFonts w:ascii="Calibri" w:hAnsi="Calibri" w:cs="Calibri"/>
                <w:sz w:val="22"/>
                <w:szCs w:val="22"/>
              </w:rPr>
              <w:t>s</w:t>
            </w:r>
          </w:p>
        </w:tc>
        <w:tc>
          <w:tcPr>
            <w:tcW w:w="450" w:type="dxa"/>
          </w:tcPr>
          <w:p w14:paraId="757A8812" w14:textId="77777777" w:rsidR="00980F27" w:rsidRPr="00425F69" w:rsidRDefault="00980F27">
            <w:pPr>
              <w:tabs>
                <w:tab w:val="decimal" w:pos="947"/>
              </w:tabs>
              <w:ind w:left="-108" w:right="-108"/>
              <w:rPr>
                <w:rFonts w:ascii="Calibri" w:eastAsia="Calibri" w:hAnsi="Calibri" w:cs="Calibri"/>
                <w:sz w:val="22"/>
                <w:szCs w:val="22"/>
              </w:rPr>
            </w:pPr>
          </w:p>
        </w:tc>
        <w:tc>
          <w:tcPr>
            <w:tcW w:w="1530" w:type="dxa"/>
            <w:vAlign w:val="bottom"/>
          </w:tcPr>
          <w:p w14:paraId="78C321B5" w14:textId="3A88B18A" w:rsidR="00980F27" w:rsidRPr="00F01BC8" w:rsidRDefault="000F550F" w:rsidP="000F550F">
            <w:pPr>
              <w:tabs>
                <w:tab w:val="decimal" w:pos="1008"/>
              </w:tabs>
              <w:ind w:left="-108" w:right="-108"/>
              <w:rPr>
                <w:rFonts w:ascii="Calibri" w:eastAsia="Calibri" w:hAnsi="Calibri" w:cs="Calibri"/>
                <w:sz w:val="22"/>
                <w:szCs w:val="22"/>
              </w:rPr>
            </w:pPr>
            <w:r>
              <w:rPr>
                <w:rFonts w:ascii="Calibri" w:eastAsia="Calibri" w:hAnsi="Calibri" w:cs="Calibri"/>
                <w:sz w:val="22"/>
                <w:szCs w:val="22"/>
              </w:rPr>
              <w:t>-</w:t>
            </w:r>
          </w:p>
        </w:tc>
        <w:tc>
          <w:tcPr>
            <w:tcW w:w="270" w:type="dxa"/>
          </w:tcPr>
          <w:p w14:paraId="70F110AA" w14:textId="77777777" w:rsidR="00980F27" w:rsidRPr="00425F69"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B1949F5" w14:textId="07E66A3F" w:rsidR="00980F27" w:rsidRPr="00F01BC8" w:rsidRDefault="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480,517,444</w:t>
            </w:r>
          </w:p>
        </w:tc>
      </w:tr>
      <w:tr w:rsidR="00980F27" w:rsidRPr="003C4453" w14:paraId="15512BA6" w14:textId="77777777">
        <w:trPr>
          <w:cantSplit/>
          <w:trHeight w:val="39"/>
        </w:trPr>
        <w:tc>
          <w:tcPr>
            <w:tcW w:w="5490" w:type="dxa"/>
            <w:gridSpan w:val="2"/>
          </w:tcPr>
          <w:p w14:paraId="14D71CF9" w14:textId="77777777" w:rsidR="00980F27" w:rsidRPr="00401542" w:rsidRDefault="00980F27">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Total</w:t>
            </w:r>
          </w:p>
        </w:tc>
        <w:tc>
          <w:tcPr>
            <w:tcW w:w="450" w:type="dxa"/>
            <w:vAlign w:val="bottom"/>
          </w:tcPr>
          <w:p w14:paraId="1B7F272B" w14:textId="77777777" w:rsidR="00980F27" w:rsidRPr="00401542" w:rsidRDefault="00980F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80E64A0" w14:textId="4AB069BD" w:rsidR="00980F27" w:rsidRPr="00401542" w:rsidRDefault="00EC48F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1,231,593,570</w:t>
            </w:r>
          </w:p>
        </w:tc>
        <w:tc>
          <w:tcPr>
            <w:tcW w:w="270" w:type="dxa"/>
            <w:vAlign w:val="bottom"/>
          </w:tcPr>
          <w:p w14:paraId="5B373D51" w14:textId="77777777" w:rsidR="00980F27" w:rsidRPr="00401542" w:rsidRDefault="00980F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1383B8B" w14:textId="4910C733" w:rsidR="00980F27" w:rsidRPr="00401542" w:rsidRDefault="0020318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1,823,809,338</w:t>
            </w:r>
          </w:p>
        </w:tc>
      </w:tr>
    </w:tbl>
    <w:p w14:paraId="7821818E" w14:textId="77777777" w:rsidR="007505A7" w:rsidRDefault="007505A7" w:rsidP="00C315A3">
      <w:pPr>
        <w:spacing w:line="240" w:lineRule="atLeast"/>
        <w:rPr>
          <w:rFonts w:ascii="Calibri" w:eastAsia="Arial Unicode MS" w:hAnsi="Calibri" w:cs="Calibri"/>
          <w:sz w:val="22"/>
          <w:szCs w:val="22"/>
        </w:rPr>
      </w:pPr>
    </w:p>
    <w:p w14:paraId="42E90E4B" w14:textId="77777777" w:rsidR="001E3293" w:rsidRDefault="001E3293" w:rsidP="00C315A3">
      <w:pPr>
        <w:spacing w:line="240" w:lineRule="atLeast"/>
        <w:rPr>
          <w:rFonts w:ascii="Calibri" w:eastAsia="Arial Unicode MS" w:hAnsi="Calibri" w:cs="Calibri"/>
          <w:sz w:val="22"/>
          <w:szCs w:val="22"/>
        </w:rPr>
      </w:pPr>
    </w:p>
    <w:p w14:paraId="12CE3CAC" w14:textId="77777777" w:rsidR="001E3293" w:rsidRDefault="001E3293" w:rsidP="00C315A3">
      <w:pPr>
        <w:spacing w:line="240" w:lineRule="atLeast"/>
        <w:rPr>
          <w:rFonts w:ascii="Calibri" w:eastAsia="Arial Unicode MS" w:hAnsi="Calibri" w:cs="Calibri"/>
          <w:sz w:val="22"/>
          <w:szCs w:val="22"/>
        </w:rPr>
      </w:pPr>
    </w:p>
    <w:p w14:paraId="7AA25CC9" w14:textId="77777777" w:rsidR="001E3293" w:rsidRDefault="001E3293" w:rsidP="00C315A3">
      <w:pPr>
        <w:spacing w:line="240" w:lineRule="atLeast"/>
        <w:rPr>
          <w:rFonts w:ascii="Calibri" w:eastAsia="Arial Unicode MS" w:hAnsi="Calibri" w:cs="Calibri"/>
          <w:sz w:val="22"/>
          <w:szCs w:val="22"/>
        </w:rPr>
      </w:pPr>
    </w:p>
    <w:p w14:paraId="2B6F5F14" w14:textId="77777777" w:rsidR="001E3293" w:rsidRDefault="001E3293" w:rsidP="00C315A3">
      <w:pPr>
        <w:spacing w:line="240" w:lineRule="atLeast"/>
        <w:rPr>
          <w:rFonts w:ascii="Calibri" w:eastAsia="Arial Unicode MS" w:hAnsi="Calibri" w:cs="Calibri"/>
          <w:sz w:val="22"/>
          <w:szCs w:val="22"/>
        </w:rPr>
      </w:pPr>
    </w:p>
    <w:p w14:paraId="79E31FEC" w14:textId="77777777" w:rsidR="001E3293" w:rsidRDefault="001E3293" w:rsidP="00C315A3">
      <w:pPr>
        <w:spacing w:line="240" w:lineRule="atLeast"/>
        <w:rPr>
          <w:rFonts w:ascii="Calibri" w:eastAsia="Arial Unicode MS" w:hAnsi="Calibri" w:cs="Calibri"/>
          <w:sz w:val="22"/>
          <w:szCs w:val="22"/>
        </w:rPr>
      </w:pPr>
    </w:p>
    <w:p w14:paraId="2D003AC4" w14:textId="77777777" w:rsidR="001E3293" w:rsidRDefault="001E3293" w:rsidP="00C315A3">
      <w:pPr>
        <w:spacing w:line="240" w:lineRule="atLeast"/>
        <w:rPr>
          <w:rFonts w:ascii="Calibri" w:eastAsia="Arial Unicode MS" w:hAnsi="Calibri" w:cs="Calibri"/>
          <w:sz w:val="22"/>
          <w:szCs w:val="22"/>
        </w:rPr>
      </w:pPr>
    </w:p>
    <w:p w14:paraId="7FB60663" w14:textId="77777777" w:rsidR="001E3293" w:rsidRDefault="001E3293" w:rsidP="00C315A3">
      <w:pPr>
        <w:spacing w:line="240" w:lineRule="atLeast"/>
        <w:rPr>
          <w:rFonts w:ascii="Calibri" w:eastAsia="Arial Unicode MS" w:hAnsi="Calibri" w:cs="Calibri"/>
          <w:sz w:val="22"/>
          <w:szCs w:val="22"/>
        </w:rPr>
      </w:pPr>
    </w:p>
    <w:p w14:paraId="362A8FF1" w14:textId="77777777" w:rsidR="001E3293" w:rsidRDefault="001E3293" w:rsidP="00C315A3">
      <w:pPr>
        <w:spacing w:line="240" w:lineRule="atLeast"/>
        <w:rPr>
          <w:rFonts w:ascii="Calibri" w:eastAsia="Arial Unicode MS" w:hAnsi="Calibri" w:cs="Calibri"/>
          <w:sz w:val="22"/>
          <w:szCs w:val="22"/>
        </w:rPr>
      </w:pPr>
    </w:p>
    <w:p w14:paraId="2A0493F6" w14:textId="77777777" w:rsidR="001E3293" w:rsidRDefault="001E3293" w:rsidP="00C315A3">
      <w:pPr>
        <w:spacing w:line="240" w:lineRule="atLeast"/>
        <w:rPr>
          <w:rFonts w:ascii="Calibri" w:eastAsia="Arial Unicode MS" w:hAnsi="Calibri" w:cs="Calibri"/>
          <w:sz w:val="22"/>
          <w:szCs w:val="22"/>
        </w:rPr>
      </w:pPr>
    </w:p>
    <w:p w14:paraId="72B397B9" w14:textId="65C19325" w:rsidR="008657F0" w:rsidRPr="00142508" w:rsidRDefault="008657F0" w:rsidP="008657F0">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lastRenderedPageBreak/>
        <w:t xml:space="preserve">As at </w:t>
      </w:r>
      <w:r w:rsidR="00F5034A">
        <w:rPr>
          <w:rFonts w:ascii="Calibri" w:eastAsia="Arial Unicode MS" w:hAnsi="Calibri" w:cs="Cordia New"/>
          <w:sz w:val="22"/>
          <w:szCs w:val="22"/>
        </w:rPr>
        <w:t xml:space="preserve">30 </w:t>
      </w:r>
      <w:r w:rsidR="00F168F1">
        <w:rPr>
          <w:rFonts w:ascii="Calibri" w:eastAsia="Arial Unicode MS" w:hAnsi="Calibri" w:cs="Cordia New"/>
          <w:sz w:val="22"/>
          <w:szCs w:val="22"/>
        </w:rPr>
        <w:t>September</w:t>
      </w:r>
      <w:r w:rsidR="009C63FC">
        <w:rPr>
          <w:rFonts w:ascii="Calibri" w:eastAsia="Arial Unicode MS" w:hAnsi="Calibri" w:cs="Cordia New"/>
          <w:sz w:val="22"/>
          <w:szCs w:val="22"/>
        </w:rPr>
        <w:t xml:space="preserve"> 2024</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4740A16" w14:textId="77777777" w:rsidR="008657F0" w:rsidRDefault="008657F0" w:rsidP="00AA3949">
      <w:pPr>
        <w:spacing w:line="240" w:lineRule="atLeast"/>
        <w:ind w:left="540"/>
        <w:rPr>
          <w:rFonts w:ascii="Calibri" w:eastAsia="Arial Unicode MS" w:hAnsi="Calibri" w:cs="Calibri"/>
          <w:sz w:val="22"/>
          <w:szCs w:val="22"/>
        </w:rPr>
      </w:pPr>
    </w:p>
    <w:tbl>
      <w:tblPr>
        <w:tblW w:w="9378" w:type="dxa"/>
        <w:tblInd w:w="540" w:type="dxa"/>
        <w:tblLayout w:type="fixed"/>
        <w:tblLook w:val="0000" w:firstRow="0" w:lastRow="0" w:firstColumn="0" w:lastColumn="0" w:noHBand="0" w:noVBand="0"/>
      </w:tblPr>
      <w:tblGrid>
        <w:gridCol w:w="630"/>
        <w:gridCol w:w="1350"/>
        <w:gridCol w:w="1278"/>
        <w:gridCol w:w="2340"/>
        <w:gridCol w:w="990"/>
        <w:gridCol w:w="1350"/>
        <w:gridCol w:w="1440"/>
      </w:tblGrid>
      <w:tr w:rsidR="008657F0" w:rsidRPr="00142508" w14:paraId="34CAB10C" w14:textId="77777777" w:rsidTr="00E11B96">
        <w:trPr>
          <w:cantSplit/>
          <w:trHeight w:val="120"/>
        </w:trPr>
        <w:tc>
          <w:tcPr>
            <w:tcW w:w="630" w:type="dxa"/>
            <w:shd w:val="clear" w:color="auto" w:fill="auto"/>
          </w:tcPr>
          <w:p w14:paraId="62C94F2C" w14:textId="77777777" w:rsidR="008657F0" w:rsidRPr="000F4B36" w:rsidRDefault="008657F0">
            <w:pPr>
              <w:ind w:left="-120"/>
              <w:jc w:val="center"/>
              <w:rPr>
                <w:rFonts w:ascii="Calibri" w:hAnsi="Calibri" w:cs="Calibri"/>
                <w:b/>
                <w:bCs/>
                <w:color w:val="000000"/>
                <w:sz w:val="14"/>
                <w:szCs w:val="14"/>
              </w:rPr>
            </w:pPr>
          </w:p>
        </w:tc>
        <w:tc>
          <w:tcPr>
            <w:tcW w:w="1350" w:type="dxa"/>
            <w:shd w:val="clear" w:color="auto" w:fill="auto"/>
          </w:tcPr>
          <w:p w14:paraId="5FEF43C4" w14:textId="77777777" w:rsidR="008657F0" w:rsidRPr="000F4B36" w:rsidRDefault="008657F0">
            <w:pPr>
              <w:ind w:right="-72"/>
              <w:jc w:val="center"/>
              <w:rPr>
                <w:rFonts w:ascii="Calibri" w:hAnsi="Calibri" w:cs="Calibri"/>
                <w:b/>
                <w:bCs/>
                <w:color w:val="000000"/>
                <w:spacing w:val="-4"/>
                <w:sz w:val="14"/>
                <w:szCs w:val="14"/>
              </w:rPr>
            </w:pPr>
            <w:r w:rsidRPr="000F4B36">
              <w:rPr>
                <w:rFonts w:ascii="Calibri" w:hAnsi="Calibri" w:cs="Calibri"/>
                <w:b/>
                <w:bCs/>
                <w:color w:val="000000"/>
                <w:sz w:val="14"/>
                <w:szCs w:val="14"/>
              </w:rPr>
              <w:t>Issuance</w:t>
            </w:r>
          </w:p>
        </w:tc>
        <w:tc>
          <w:tcPr>
            <w:tcW w:w="1278" w:type="dxa"/>
            <w:shd w:val="clear" w:color="auto" w:fill="auto"/>
          </w:tcPr>
          <w:p w14:paraId="7907AEE9" w14:textId="7A1FF4CA" w:rsidR="008657F0" w:rsidRPr="000F4B36" w:rsidRDefault="00A81216">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Total </w:t>
            </w:r>
            <w:r w:rsidR="008657F0" w:rsidRPr="000F4B36">
              <w:rPr>
                <w:rFonts w:ascii="Calibri" w:hAnsi="Calibri" w:cs="Calibri"/>
                <w:b/>
                <w:bCs/>
                <w:color w:val="000000"/>
                <w:sz w:val="14"/>
                <w:szCs w:val="14"/>
              </w:rPr>
              <w:t>amount</w:t>
            </w:r>
          </w:p>
        </w:tc>
        <w:tc>
          <w:tcPr>
            <w:tcW w:w="2340" w:type="dxa"/>
            <w:shd w:val="clear" w:color="auto" w:fill="auto"/>
          </w:tcPr>
          <w:p w14:paraId="36CE1263" w14:textId="77777777" w:rsidR="008657F0" w:rsidRPr="000F4B36" w:rsidRDefault="008657F0">
            <w:pPr>
              <w:ind w:right="-72"/>
              <w:jc w:val="center"/>
              <w:rPr>
                <w:rFonts w:ascii="Calibri" w:hAnsi="Calibri" w:cs="Calibri"/>
                <w:b/>
                <w:bCs/>
                <w:color w:val="000000"/>
                <w:sz w:val="14"/>
                <w:szCs w:val="14"/>
              </w:rPr>
            </w:pPr>
          </w:p>
        </w:tc>
        <w:tc>
          <w:tcPr>
            <w:tcW w:w="990" w:type="dxa"/>
            <w:shd w:val="clear" w:color="auto" w:fill="auto"/>
          </w:tcPr>
          <w:p w14:paraId="1AA42F9E" w14:textId="31DC5F14" w:rsidR="008657F0" w:rsidRPr="000F4B36" w:rsidRDefault="00A81216">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Interest </w:t>
            </w:r>
            <w:r w:rsidR="008657F0" w:rsidRPr="000F4B36">
              <w:rPr>
                <w:rFonts w:ascii="Calibri" w:hAnsi="Calibri" w:cs="Calibri"/>
                <w:b/>
                <w:bCs/>
                <w:color w:val="000000"/>
                <w:sz w:val="14"/>
                <w:szCs w:val="14"/>
              </w:rPr>
              <w:t>rate</w:t>
            </w:r>
          </w:p>
        </w:tc>
        <w:tc>
          <w:tcPr>
            <w:tcW w:w="1350" w:type="dxa"/>
            <w:shd w:val="clear" w:color="auto" w:fill="auto"/>
          </w:tcPr>
          <w:p w14:paraId="27C37719" w14:textId="77777777" w:rsidR="008657F0" w:rsidRPr="000F4B36" w:rsidRDefault="008657F0">
            <w:pPr>
              <w:ind w:right="-72"/>
              <w:jc w:val="center"/>
              <w:rPr>
                <w:rFonts w:ascii="Calibri" w:hAnsi="Calibri" w:cs="Calibri"/>
                <w:b/>
                <w:bCs/>
                <w:color w:val="000000"/>
                <w:sz w:val="14"/>
                <w:szCs w:val="14"/>
              </w:rPr>
            </w:pPr>
          </w:p>
        </w:tc>
        <w:tc>
          <w:tcPr>
            <w:tcW w:w="1440" w:type="dxa"/>
            <w:shd w:val="clear" w:color="auto" w:fill="auto"/>
          </w:tcPr>
          <w:p w14:paraId="10BCC47D" w14:textId="77777777" w:rsidR="008657F0" w:rsidRPr="000F4B36" w:rsidRDefault="008657F0">
            <w:pPr>
              <w:ind w:right="-72"/>
              <w:jc w:val="center"/>
              <w:rPr>
                <w:rFonts w:ascii="Calibri" w:hAnsi="Calibri" w:cs="Calibri"/>
                <w:b/>
                <w:bCs/>
                <w:color w:val="000000"/>
                <w:sz w:val="14"/>
                <w:szCs w:val="14"/>
              </w:rPr>
            </w:pPr>
          </w:p>
        </w:tc>
      </w:tr>
      <w:tr w:rsidR="008657F0" w:rsidRPr="00142508" w14:paraId="73DC6168" w14:textId="77777777" w:rsidTr="00E11B96">
        <w:trPr>
          <w:cantSplit/>
          <w:trHeight w:val="161"/>
        </w:trPr>
        <w:tc>
          <w:tcPr>
            <w:tcW w:w="630" w:type="dxa"/>
            <w:shd w:val="clear" w:color="auto" w:fill="auto"/>
          </w:tcPr>
          <w:p w14:paraId="5EF6F7B1" w14:textId="77777777" w:rsidR="008657F0" w:rsidRPr="000F4B36" w:rsidRDefault="008657F0" w:rsidP="00A731EC">
            <w:pPr>
              <w:pBdr>
                <w:bottom w:val="single" w:sz="4" w:space="1" w:color="auto"/>
              </w:pBdr>
              <w:ind w:left="-120" w:right="-102"/>
              <w:jc w:val="center"/>
              <w:rPr>
                <w:rFonts w:ascii="Calibri" w:hAnsi="Calibri" w:cs="Calibri"/>
                <w:b/>
                <w:bCs/>
                <w:color w:val="000000"/>
                <w:sz w:val="14"/>
                <w:szCs w:val="14"/>
              </w:rPr>
            </w:pPr>
            <w:r w:rsidRPr="000F4B36">
              <w:rPr>
                <w:rFonts w:ascii="Calibri" w:hAnsi="Calibri" w:cs="Calibri"/>
                <w:b/>
                <w:bCs/>
                <w:color w:val="000000"/>
                <w:sz w:val="14"/>
                <w:szCs w:val="14"/>
              </w:rPr>
              <w:t>Set</w:t>
            </w:r>
          </w:p>
        </w:tc>
        <w:tc>
          <w:tcPr>
            <w:tcW w:w="1350" w:type="dxa"/>
            <w:shd w:val="clear" w:color="auto" w:fill="auto"/>
          </w:tcPr>
          <w:p w14:paraId="43893571"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date</w:t>
            </w:r>
          </w:p>
        </w:tc>
        <w:tc>
          <w:tcPr>
            <w:tcW w:w="1278" w:type="dxa"/>
            <w:shd w:val="clear" w:color="auto" w:fill="auto"/>
          </w:tcPr>
          <w:p w14:paraId="01D3F85C"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Million Baht</w:t>
            </w:r>
          </w:p>
        </w:tc>
        <w:tc>
          <w:tcPr>
            <w:tcW w:w="2340" w:type="dxa"/>
            <w:shd w:val="clear" w:color="auto" w:fill="auto"/>
          </w:tcPr>
          <w:p w14:paraId="3BEB9FC3"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Type</w:t>
            </w:r>
          </w:p>
        </w:tc>
        <w:tc>
          <w:tcPr>
            <w:tcW w:w="990" w:type="dxa"/>
            <w:shd w:val="clear" w:color="auto" w:fill="auto"/>
          </w:tcPr>
          <w:p w14:paraId="595CDA7A"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per annum</w:t>
            </w:r>
          </w:p>
        </w:tc>
        <w:tc>
          <w:tcPr>
            <w:tcW w:w="1350" w:type="dxa"/>
            <w:shd w:val="clear" w:color="auto" w:fill="auto"/>
          </w:tcPr>
          <w:p w14:paraId="5A36549C"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Lifespan</w:t>
            </w:r>
          </w:p>
        </w:tc>
        <w:tc>
          <w:tcPr>
            <w:tcW w:w="1440" w:type="dxa"/>
            <w:shd w:val="clear" w:color="auto" w:fill="auto"/>
          </w:tcPr>
          <w:p w14:paraId="7158B9CA"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lang w:val="en-GB"/>
              </w:rPr>
              <w:t>Maturity date</w:t>
            </w:r>
          </w:p>
        </w:tc>
      </w:tr>
      <w:tr w:rsidR="008657F0" w:rsidRPr="00142508" w14:paraId="67821DA3" w14:textId="77777777" w:rsidTr="00E11B96">
        <w:trPr>
          <w:cantSplit/>
          <w:trHeight w:val="161"/>
        </w:trPr>
        <w:tc>
          <w:tcPr>
            <w:tcW w:w="630" w:type="dxa"/>
          </w:tcPr>
          <w:p w14:paraId="6891C9B1" w14:textId="77777777" w:rsidR="008657F0" w:rsidRPr="000F4B36" w:rsidRDefault="008657F0">
            <w:pPr>
              <w:ind w:left="-120"/>
              <w:rPr>
                <w:rFonts w:ascii="Calibri" w:hAnsi="Calibri" w:cs="Calibri"/>
                <w:color w:val="000000"/>
                <w:sz w:val="14"/>
                <w:szCs w:val="14"/>
              </w:rPr>
            </w:pPr>
          </w:p>
        </w:tc>
        <w:tc>
          <w:tcPr>
            <w:tcW w:w="1350" w:type="dxa"/>
          </w:tcPr>
          <w:p w14:paraId="3BF36F55" w14:textId="77777777" w:rsidR="008657F0" w:rsidRPr="000F4B36" w:rsidRDefault="008657F0">
            <w:pPr>
              <w:ind w:right="-72"/>
              <w:jc w:val="right"/>
              <w:rPr>
                <w:rFonts w:ascii="Calibri" w:hAnsi="Calibri" w:cs="Calibri"/>
                <w:color w:val="000000"/>
                <w:sz w:val="14"/>
                <w:szCs w:val="14"/>
              </w:rPr>
            </w:pPr>
          </w:p>
        </w:tc>
        <w:tc>
          <w:tcPr>
            <w:tcW w:w="1278" w:type="dxa"/>
          </w:tcPr>
          <w:p w14:paraId="0502D62A" w14:textId="77777777" w:rsidR="008657F0" w:rsidRPr="000F4B36" w:rsidRDefault="008657F0">
            <w:pPr>
              <w:ind w:right="-72"/>
              <w:jc w:val="right"/>
              <w:rPr>
                <w:rFonts w:ascii="Calibri" w:hAnsi="Calibri" w:cs="Calibri"/>
                <w:color w:val="000000"/>
                <w:sz w:val="14"/>
                <w:szCs w:val="14"/>
              </w:rPr>
            </w:pPr>
          </w:p>
        </w:tc>
        <w:tc>
          <w:tcPr>
            <w:tcW w:w="2340" w:type="dxa"/>
          </w:tcPr>
          <w:p w14:paraId="58DECB45" w14:textId="77777777" w:rsidR="008657F0" w:rsidRPr="000F4B36" w:rsidRDefault="008657F0">
            <w:pPr>
              <w:ind w:right="-72"/>
              <w:jc w:val="right"/>
              <w:rPr>
                <w:rFonts w:ascii="Calibri" w:hAnsi="Calibri" w:cs="Calibri"/>
                <w:color w:val="000000"/>
                <w:sz w:val="14"/>
                <w:szCs w:val="14"/>
              </w:rPr>
            </w:pPr>
          </w:p>
        </w:tc>
        <w:tc>
          <w:tcPr>
            <w:tcW w:w="990" w:type="dxa"/>
          </w:tcPr>
          <w:p w14:paraId="7628F0E0" w14:textId="77777777" w:rsidR="008657F0" w:rsidRPr="000F4B36" w:rsidRDefault="008657F0">
            <w:pPr>
              <w:ind w:right="-72"/>
              <w:jc w:val="center"/>
              <w:rPr>
                <w:rFonts w:ascii="Calibri" w:hAnsi="Calibri" w:cs="Calibri"/>
                <w:color w:val="000000"/>
                <w:sz w:val="14"/>
                <w:szCs w:val="14"/>
              </w:rPr>
            </w:pPr>
          </w:p>
        </w:tc>
        <w:tc>
          <w:tcPr>
            <w:tcW w:w="1350" w:type="dxa"/>
          </w:tcPr>
          <w:p w14:paraId="1BADC746" w14:textId="77777777" w:rsidR="008657F0" w:rsidRPr="000F4B36" w:rsidRDefault="008657F0">
            <w:pPr>
              <w:ind w:right="-72"/>
              <w:jc w:val="right"/>
              <w:rPr>
                <w:rFonts w:ascii="Calibri" w:hAnsi="Calibri" w:cs="Calibri"/>
                <w:color w:val="000000"/>
                <w:sz w:val="14"/>
                <w:szCs w:val="14"/>
              </w:rPr>
            </w:pPr>
          </w:p>
        </w:tc>
        <w:tc>
          <w:tcPr>
            <w:tcW w:w="1440" w:type="dxa"/>
          </w:tcPr>
          <w:p w14:paraId="74C292AE" w14:textId="77777777" w:rsidR="008657F0" w:rsidRPr="000F4B36" w:rsidRDefault="008657F0">
            <w:pPr>
              <w:ind w:right="-72"/>
              <w:jc w:val="right"/>
              <w:rPr>
                <w:rFonts w:ascii="Calibri" w:hAnsi="Calibri" w:cs="Calibri"/>
                <w:color w:val="000000"/>
                <w:sz w:val="14"/>
                <w:szCs w:val="14"/>
              </w:rPr>
            </w:pPr>
          </w:p>
        </w:tc>
      </w:tr>
      <w:tr w:rsidR="008657F0" w:rsidRPr="00142508" w14:paraId="6A986A10" w14:textId="77777777" w:rsidTr="00E11B96">
        <w:trPr>
          <w:cantSplit/>
          <w:trHeight w:val="285"/>
        </w:trPr>
        <w:tc>
          <w:tcPr>
            <w:tcW w:w="630" w:type="dxa"/>
          </w:tcPr>
          <w:p w14:paraId="48435D70" w14:textId="4327E5A0" w:rsidR="008657F0" w:rsidRPr="000F4B36" w:rsidRDefault="00D62BD5" w:rsidP="00A731EC">
            <w:pPr>
              <w:ind w:left="-120" w:right="-102"/>
              <w:jc w:val="center"/>
              <w:rPr>
                <w:rFonts w:ascii="Calibri" w:hAnsi="Calibri" w:cs="Calibri"/>
                <w:color w:val="000000"/>
                <w:sz w:val="14"/>
                <w:szCs w:val="14"/>
              </w:rPr>
            </w:pPr>
            <w:r>
              <w:rPr>
                <w:rFonts w:ascii="Calibri" w:hAnsi="Calibri" w:cs="Calibri"/>
                <w:color w:val="000000"/>
                <w:sz w:val="14"/>
                <w:szCs w:val="14"/>
              </w:rPr>
              <w:t>1</w:t>
            </w:r>
          </w:p>
        </w:tc>
        <w:tc>
          <w:tcPr>
            <w:tcW w:w="1350" w:type="dxa"/>
          </w:tcPr>
          <w:p w14:paraId="5B64648F"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17 June 202</w:t>
            </w:r>
            <w:r w:rsidRPr="000F4B36">
              <w:rPr>
                <w:rFonts w:ascii="Calibri" w:hAnsi="Calibri" w:cs="Calibri"/>
                <w:color w:val="000000"/>
                <w:sz w:val="14"/>
                <w:szCs w:val="14"/>
                <w:cs/>
              </w:rPr>
              <w:t>2</w:t>
            </w:r>
          </w:p>
        </w:tc>
        <w:tc>
          <w:tcPr>
            <w:tcW w:w="1278" w:type="dxa"/>
          </w:tcPr>
          <w:p w14:paraId="357297BE" w14:textId="77777777" w:rsidR="008657F0" w:rsidRPr="000F4B36" w:rsidRDefault="008657F0">
            <w:pPr>
              <w:ind w:right="78"/>
              <w:jc w:val="right"/>
              <w:rPr>
                <w:rFonts w:ascii="Calibri" w:hAnsi="Calibri" w:cs="Calibri"/>
                <w:color w:val="000000"/>
                <w:sz w:val="14"/>
                <w:szCs w:val="14"/>
              </w:rPr>
            </w:pPr>
            <w:r w:rsidRPr="000F4B36">
              <w:rPr>
                <w:rFonts w:ascii="Calibri" w:hAnsi="Calibri" w:cs="Calibri"/>
                <w:color w:val="000000"/>
                <w:sz w:val="14"/>
                <w:szCs w:val="14"/>
              </w:rPr>
              <w:t>650</w:t>
            </w:r>
          </w:p>
        </w:tc>
        <w:tc>
          <w:tcPr>
            <w:tcW w:w="2340" w:type="dxa"/>
          </w:tcPr>
          <w:p w14:paraId="08342D0B" w14:textId="77777777" w:rsidR="008657F0" w:rsidRPr="000F4B36" w:rsidRDefault="008657F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4B0AA61"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6</w:t>
            </w:r>
            <w:r w:rsidRPr="000F4B36">
              <w:rPr>
                <w:rFonts w:ascii="Calibri" w:hAnsi="Calibri" w:cs="Calibri"/>
                <w:color w:val="000000"/>
                <w:sz w:val="14"/>
                <w:szCs w:val="14"/>
                <w:cs/>
              </w:rPr>
              <w:t>.8</w:t>
            </w:r>
            <w:r w:rsidRPr="000F4B36">
              <w:rPr>
                <w:rFonts w:ascii="Calibri" w:hAnsi="Calibri" w:cs="Calibri"/>
                <w:color w:val="000000"/>
                <w:sz w:val="14"/>
                <w:szCs w:val="14"/>
              </w:rPr>
              <w:t>0%</w:t>
            </w:r>
          </w:p>
        </w:tc>
        <w:tc>
          <w:tcPr>
            <w:tcW w:w="1350" w:type="dxa"/>
          </w:tcPr>
          <w:p w14:paraId="18852B99"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2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47E656B0" w14:textId="77777777" w:rsidR="008657F0" w:rsidRPr="000F4B36" w:rsidRDefault="008657F0">
            <w:pPr>
              <w:ind w:right="-72"/>
              <w:rPr>
                <w:rFonts w:ascii="Calibri" w:hAnsi="Calibri" w:cs="Calibri"/>
                <w:color w:val="000000"/>
                <w:sz w:val="14"/>
                <w:szCs w:val="14"/>
              </w:rPr>
            </w:pPr>
            <w:r w:rsidRPr="000F4B36">
              <w:rPr>
                <w:rFonts w:ascii="Calibri" w:hAnsi="Calibri" w:cs="Calibri"/>
                <w:color w:val="000000"/>
                <w:sz w:val="14"/>
                <w:szCs w:val="14"/>
              </w:rPr>
              <w:t>17</w:t>
            </w:r>
            <w:r w:rsidRPr="000F4B36">
              <w:rPr>
                <w:rFonts w:ascii="Calibri" w:hAnsi="Calibri" w:cs="Calibri"/>
                <w:color w:val="000000"/>
                <w:sz w:val="14"/>
                <w:szCs w:val="14"/>
                <w:cs/>
              </w:rPr>
              <w:t xml:space="preserve"> </w:t>
            </w:r>
            <w:r w:rsidRPr="000F4B36">
              <w:rPr>
                <w:rFonts w:ascii="Calibri" w:hAnsi="Calibri" w:cs="Calibri"/>
                <w:color w:val="000000"/>
                <w:sz w:val="14"/>
                <w:szCs w:val="14"/>
              </w:rPr>
              <w:t>December 2024</w:t>
            </w:r>
          </w:p>
        </w:tc>
      </w:tr>
      <w:tr w:rsidR="008657F0" w:rsidRPr="00142508" w14:paraId="12E0319C" w14:textId="77777777" w:rsidTr="00E11B96">
        <w:trPr>
          <w:cantSplit/>
          <w:trHeight w:val="205"/>
        </w:trPr>
        <w:tc>
          <w:tcPr>
            <w:tcW w:w="630" w:type="dxa"/>
          </w:tcPr>
          <w:p w14:paraId="5F864E27" w14:textId="2A1E7EEF" w:rsidR="008657F0" w:rsidRPr="000F4B36" w:rsidRDefault="00CA426A" w:rsidP="00A731EC">
            <w:pPr>
              <w:ind w:left="-120" w:right="-102"/>
              <w:jc w:val="center"/>
              <w:rPr>
                <w:rFonts w:ascii="Calibri" w:hAnsi="Calibri" w:cs="Calibri"/>
                <w:color w:val="000000"/>
                <w:sz w:val="14"/>
                <w:szCs w:val="14"/>
              </w:rPr>
            </w:pPr>
            <w:r>
              <w:rPr>
                <w:rFonts w:ascii="Calibri" w:hAnsi="Calibri" w:cs="Calibri"/>
                <w:color w:val="000000"/>
                <w:sz w:val="14"/>
                <w:szCs w:val="14"/>
              </w:rPr>
              <w:t>2</w:t>
            </w:r>
          </w:p>
        </w:tc>
        <w:tc>
          <w:tcPr>
            <w:tcW w:w="1350" w:type="dxa"/>
          </w:tcPr>
          <w:p w14:paraId="3E710A2E"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11A06E1D" w14:textId="77777777" w:rsidR="008657F0" w:rsidRPr="000F4B36" w:rsidRDefault="008657F0">
            <w:pPr>
              <w:ind w:right="78"/>
              <w:jc w:val="right"/>
              <w:rPr>
                <w:rFonts w:ascii="Calibri" w:hAnsi="Calibri" w:cs="Calibri"/>
                <w:color w:val="000000"/>
                <w:sz w:val="14"/>
                <w:szCs w:val="14"/>
              </w:rPr>
            </w:pPr>
            <w:r w:rsidRPr="000F4B36">
              <w:rPr>
                <w:rFonts w:ascii="Calibri" w:hAnsi="Calibri" w:cs="Calibri"/>
                <w:color w:val="000000"/>
                <w:sz w:val="14"/>
                <w:szCs w:val="14"/>
              </w:rPr>
              <w:t>485</w:t>
            </w:r>
          </w:p>
        </w:tc>
        <w:tc>
          <w:tcPr>
            <w:tcW w:w="2340" w:type="dxa"/>
          </w:tcPr>
          <w:p w14:paraId="52AD1B7C" w14:textId="77777777" w:rsidR="008657F0" w:rsidRPr="000F4B36" w:rsidRDefault="008657F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60452CA"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6.70%</w:t>
            </w:r>
          </w:p>
        </w:tc>
        <w:tc>
          <w:tcPr>
            <w:tcW w:w="1350" w:type="dxa"/>
          </w:tcPr>
          <w:p w14:paraId="7EE8FB0D"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2 years 3 months</w:t>
            </w:r>
          </w:p>
        </w:tc>
        <w:tc>
          <w:tcPr>
            <w:tcW w:w="1440" w:type="dxa"/>
          </w:tcPr>
          <w:p w14:paraId="4AF42299" w14:textId="3858CDE1" w:rsidR="008657F0" w:rsidRPr="000F4B36" w:rsidRDefault="008657F0">
            <w:pPr>
              <w:ind w:right="-72"/>
              <w:rPr>
                <w:rFonts w:ascii="Calibri" w:hAnsi="Calibri" w:cs="Calibri"/>
                <w:color w:val="000000"/>
                <w:sz w:val="14"/>
                <w:szCs w:val="14"/>
              </w:rPr>
            </w:pPr>
            <w:r w:rsidRPr="000F4B36">
              <w:rPr>
                <w:rFonts w:ascii="Calibri" w:hAnsi="Calibri" w:cs="Calibri"/>
                <w:color w:val="000000"/>
                <w:sz w:val="14"/>
                <w:szCs w:val="14"/>
              </w:rPr>
              <w:t>30 June 2025</w:t>
            </w:r>
          </w:p>
        </w:tc>
      </w:tr>
      <w:tr w:rsidR="00A731EC" w:rsidRPr="00142508" w14:paraId="4C015579" w14:textId="77777777" w:rsidTr="00E11B96">
        <w:trPr>
          <w:cantSplit/>
          <w:trHeight w:val="205"/>
        </w:trPr>
        <w:tc>
          <w:tcPr>
            <w:tcW w:w="630" w:type="dxa"/>
          </w:tcPr>
          <w:p w14:paraId="636ABD8E" w14:textId="4A662E2E" w:rsidR="00A731EC" w:rsidRDefault="00CA426A" w:rsidP="00A731EC">
            <w:pPr>
              <w:ind w:left="-120" w:right="-102"/>
              <w:jc w:val="center"/>
              <w:rPr>
                <w:rFonts w:ascii="Calibri" w:hAnsi="Calibri" w:cs="Calibri"/>
                <w:color w:val="000000"/>
                <w:sz w:val="14"/>
                <w:szCs w:val="14"/>
              </w:rPr>
            </w:pPr>
            <w:r>
              <w:rPr>
                <w:rFonts w:ascii="Calibri" w:hAnsi="Calibri" w:cs="Calibri"/>
                <w:color w:val="000000"/>
                <w:sz w:val="14"/>
                <w:szCs w:val="14"/>
              </w:rPr>
              <w:t>3</w:t>
            </w:r>
          </w:p>
        </w:tc>
        <w:tc>
          <w:tcPr>
            <w:tcW w:w="1350" w:type="dxa"/>
          </w:tcPr>
          <w:p w14:paraId="10F6D66B" w14:textId="71260D37" w:rsidR="00A731EC" w:rsidRPr="000F4B36" w:rsidRDefault="00966176" w:rsidP="00A731EC">
            <w:pPr>
              <w:ind w:right="-72"/>
              <w:rPr>
                <w:rFonts w:ascii="Calibri" w:hAnsi="Calibri" w:cs="Calibri"/>
                <w:color w:val="000000"/>
                <w:sz w:val="14"/>
                <w:szCs w:val="14"/>
              </w:rPr>
            </w:pPr>
            <w:r>
              <w:rPr>
                <w:rFonts w:ascii="Calibri" w:hAnsi="Calibri" w:cs="Calibri"/>
                <w:color w:val="000000"/>
                <w:sz w:val="14"/>
                <w:szCs w:val="14"/>
              </w:rPr>
              <w:t>25 April 2024</w:t>
            </w:r>
          </w:p>
        </w:tc>
        <w:tc>
          <w:tcPr>
            <w:tcW w:w="1278" w:type="dxa"/>
          </w:tcPr>
          <w:p w14:paraId="688C7493" w14:textId="403ECB3E" w:rsidR="00A731EC" w:rsidRPr="000F4B36" w:rsidRDefault="00A731EC">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6F6123F6" w14:textId="348D5042" w:rsidR="00A731EC" w:rsidRPr="000F4B36" w:rsidRDefault="00A731EC">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7CAD782B" w14:textId="5F058463" w:rsidR="00A731EC" w:rsidRPr="000F4B36" w:rsidRDefault="0032404D">
            <w:pPr>
              <w:ind w:right="-72"/>
              <w:jc w:val="center"/>
              <w:rPr>
                <w:rFonts w:ascii="Calibri" w:hAnsi="Calibri" w:cs="Calibri"/>
                <w:color w:val="000000"/>
                <w:sz w:val="14"/>
                <w:szCs w:val="14"/>
              </w:rPr>
            </w:pPr>
            <w:r>
              <w:rPr>
                <w:rFonts w:ascii="Calibri" w:hAnsi="Calibri" w:cs="Calibri"/>
                <w:color w:val="000000"/>
                <w:sz w:val="14"/>
                <w:szCs w:val="14"/>
              </w:rPr>
              <w:t>5.</w:t>
            </w:r>
            <w:r w:rsidR="00966176">
              <w:rPr>
                <w:rFonts w:ascii="Calibri" w:hAnsi="Calibri" w:cs="Calibri"/>
                <w:color w:val="000000"/>
                <w:sz w:val="14"/>
                <w:szCs w:val="14"/>
              </w:rPr>
              <w:t>85</w:t>
            </w:r>
            <w:r>
              <w:rPr>
                <w:rFonts w:ascii="Calibri" w:hAnsi="Calibri" w:cs="Calibri"/>
                <w:color w:val="000000"/>
                <w:sz w:val="14"/>
                <w:szCs w:val="14"/>
              </w:rPr>
              <w:t>%</w:t>
            </w:r>
          </w:p>
        </w:tc>
        <w:tc>
          <w:tcPr>
            <w:tcW w:w="1350" w:type="dxa"/>
          </w:tcPr>
          <w:p w14:paraId="25E807BA" w14:textId="70707F6F" w:rsidR="00A731EC" w:rsidRPr="000F4B36" w:rsidRDefault="0032404D">
            <w:pPr>
              <w:ind w:right="-72"/>
              <w:jc w:val="center"/>
              <w:rPr>
                <w:rFonts w:ascii="Calibri" w:hAnsi="Calibri" w:cs="Calibri"/>
                <w:color w:val="000000"/>
                <w:sz w:val="14"/>
                <w:szCs w:val="14"/>
              </w:rPr>
            </w:pPr>
            <w:r>
              <w:rPr>
                <w:rFonts w:ascii="Calibri" w:hAnsi="Calibri" w:cs="Calibri"/>
                <w:color w:val="000000"/>
                <w:sz w:val="14"/>
                <w:szCs w:val="14"/>
              </w:rPr>
              <w:t>6 Months</w:t>
            </w:r>
          </w:p>
        </w:tc>
        <w:tc>
          <w:tcPr>
            <w:tcW w:w="1440" w:type="dxa"/>
          </w:tcPr>
          <w:p w14:paraId="517D3905" w14:textId="764A49DB" w:rsidR="00A731EC" w:rsidRPr="000F4B36" w:rsidRDefault="00966176">
            <w:pPr>
              <w:ind w:right="-72"/>
              <w:rPr>
                <w:rFonts w:ascii="Calibri" w:hAnsi="Calibri" w:cs="Calibri"/>
                <w:color w:val="000000"/>
                <w:sz w:val="14"/>
                <w:szCs w:val="14"/>
              </w:rPr>
            </w:pPr>
            <w:r>
              <w:rPr>
                <w:rFonts w:ascii="Calibri" w:hAnsi="Calibri" w:cs="Calibri"/>
                <w:color w:val="000000"/>
                <w:sz w:val="14"/>
                <w:szCs w:val="14"/>
              </w:rPr>
              <w:t>25 October</w:t>
            </w:r>
            <w:r w:rsidR="0032404D">
              <w:rPr>
                <w:rFonts w:ascii="Calibri" w:hAnsi="Calibri" w:cs="Calibri"/>
                <w:color w:val="000000"/>
                <w:sz w:val="14"/>
                <w:szCs w:val="14"/>
              </w:rPr>
              <w:t xml:space="preserve"> 2024</w:t>
            </w:r>
          </w:p>
        </w:tc>
      </w:tr>
      <w:tr w:rsidR="00FB4D53" w:rsidRPr="00142508" w14:paraId="35A6E4EA" w14:textId="77777777" w:rsidTr="00E11B96">
        <w:trPr>
          <w:cantSplit/>
          <w:trHeight w:val="205"/>
        </w:trPr>
        <w:tc>
          <w:tcPr>
            <w:tcW w:w="630" w:type="dxa"/>
          </w:tcPr>
          <w:p w14:paraId="61688958" w14:textId="5EA8A898" w:rsidR="00FB4D53" w:rsidRDefault="00FB4D53" w:rsidP="00A731EC">
            <w:pPr>
              <w:ind w:left="-120" w:right="-102"/>
              <w:jc w:val="center"/>
              <w:rPr>
                <w:rFonts w:ascii="Calibri" w:hAnsi="Calibri" w:cs="Calibri"/>
                <w:color w:val="000000"/>
                <w:sz w:val="14"/>
                <w:szCs w:val="14"/>
              </w:rPr>
            </w:pPr>
            <w:r>
              <w:rPr>
                <w:rFonts w:ascii="Calibri" w:hAnsi="Calibri" w:cs="Calibri"/>
                <w:color w:val="000000"/>
                <w:sz w:val="14"/>
                <w:szCs w:val="14"/>
              </w:rPr>
              <w:t>4</w:t>
            </w:r>
          </w:p>
        </w:tc>
        <w:tc>
          <w:tcPr>
            <w:tcW w:w="1350" w:type="dxa"/>
          </w:tcPr>
          <w:p w14:paraId="0269D4BB" w14:textId="7AFA84D6" w:rsidR="00FB4D53" w:rsidRDefault="00CD087C" w:rsidP="00A731EC">
            <w:pPr>
              <w:ind w:right="-72"/>
              <w:rPr>
                <w:rFonts w:ascii="Calibri" w:hAnsi="Calibri" w:cs="Calibri"/>
                <w:color w:val="000000"/>
                <w:sz w:val="14"/>
                <w:szCs w:val="14"/>
              </w:rPr>
            </w:pPr>
            <w:r>
              <w:rPr>
                <w:rFonts w:ascii="Calibri" w:hAnsi="Calibri" w:cs="Calibri"/>
                <w:color w:val="000000"/>
                <w:sz w:val="14"/>
                <w:szCs w:val="14"/>
              </w:rPr>
              <w:t>23 August 2024</w:t>
            </w:r>
          </w:p>
        </w:tc>
        <w:tc>
          <w:tcPr>
            <w:tcW w:w="1278" w:type="dxa"/>
          </w:tcPr>
          <w:p w14:paraId="3112C2A8" w14:textId="281F5364" w:rsidR="00FB4D53" w:rsidRDefault="00CD087C">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37C26DC4" w14:textId="1D8393F1" w:rsidR="00FB4D53" w:rsidRPr="000F4B36" w:rsidRDefault="00CD087C">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38F9D4AA" w14:textId="50167589" w:rsidR="00FB4D53" w:rsidRDefault="00194FF0">
            <w:pPr>
              <w:ind w:right="-72"/>
              <w:jc w:val="center"/>
              <w:rPr>
                <w:rFonts w:ascii="Calibri" w:hAnsi="Calibri" w:cs="Calibri"/>
                <w:color w:val="000000"/>
                <w:sz w:val="14"/>
                <w:szCs w:val="14"/>
              </w:rPr>
            </w:pPr>
            <w:r>
              <w:rPr>
                <w:rFonts w:ascii="Calibri" w:hAnsi="Calibri" w:cs="Calibri"/>
                <w:color w:val="000000"/>
                <w:sz w:val="14"/>
                <w:szCs w:val="14"/>
              </w:rPr>
              <w:t>5.50%</w:t>
            </w:r>
          </w:p>
        </w:tc>
        <w:tc>
          <w:tcPr>
            <w:tcW w:w="1350" w:type="dxa"/>
          </w:tcPr>
          <w:p w14:paraId="63605D24" w14:textId="0A6F53EE" w:rsidR="00FB4D53" w:rsidRDefault="00194FF0">
            <w:pPr>
              <w:ind w:right="-72"/>
              <w:jc w:val="center"/>
              <w:rPr>
                <w:rFonts w:ascii="Calibri" w:hAnsi="Calibri" w:cs="Calibri"/>
                <w:color w:val="000000"/>
                <w:sz w:val="14"/>
                <w:szCs w:val="14"/>
              </w:rPr>
            </w:pPr>
            <w:r>
              <w:rPr>
                <w:rFonts w:ascii="Calibri" w:hAnsi="Calibri" w:cs="Calibri"/>
                <w:color w:val="000000"/>
                <w:sz w:val="14"/>
                <w:szCs w:val="14"/>
              </w:rPr>
              <w:t>6 Months</w:t>
            </w:r>
          </w:p>
        </w:tc>
        <w:tc>
          <w:tcPr>
            <w:tcW w:w="1440" w:type="dxa"/>
          </w:tcPr>
          <w:p w14:paraId="02E210B0" w14:textId="5D252734" w:rsidR="00FB4D53" w:rsidRDefault="00194FF0">
            <w:pPr>
              <w:ind w:right="-72"/>
              <w:rPr>
                <w:rFonts w:ascii="Calibri" w:hAnsi="Calibri" w:cs="Calibri"/>
                <w:color w:val="000000"/>
                <w:sz w:val="14"/>
                <w:szCs w:val="14"/>
              </w:rPr>
            </w:pPr>
            <w:r>
              <w:rPr>
                <w:rFonts w:ascii="Calibri" w:hAnsi="Calibri" w:cs="Calibri"/>
                <w:color w:val="000000"/>
                <w:sz w:val="14"/>
                <w:szCs w:val="14"/>
              </w:rPr>
              <w:t>21 February 2025</w:t>
            </w:r>
          </w:p>
        </w:tc>
      </w:tr>
      <w:tr w:rsidR="008657F0" w:rsidRPr="00886117" w14:paraId="43E3084F" w14:textId="77777777" w:rsidTr="00E11B96">
        <w:trPr>
          <w:cantSplit/>
          <w:trHeight w:val="214"/>
        </w:trPr>
        <w:tc>
          <w:tcPr>
            <w:tcW w:w="630" w:type="dxa"/>
          </w:tcPr>
          <w:p w14:paraId="4693D74B" w14:textId="77777777" w:rsidR="008657F0" w:rsidRPr="000F4B36" w:rsidRDefault="008657F0">
            <w:pPr>
              <w:ind w:left="-120"/>
              <w:jc w:val="center"/>
              <w:rPr>
                <w:rFonts w:ascii="Calibri" w:hAnsi="Calibri" w:cs="Calibri"/>
                <w:color w:val="000000"/>
                <w:sz w:val="14"/>
                <w:szCs w:val="14"/>
              </w:rPr>
            </w:pPr>
          </w:p>
        </w:tc>
        <w:tc>
          <w:tcPr>
            <w:tcW w:w="1350" w:type="dxa"/>
            <w:vAlign w:val="bottom"/>
          </w:tcPr>
          <w:p w14:paraId="30B7299F" w14:textId="77777777" w:rsidR="008657F0" w:rsidRPr="00D62BD5" w:rsidRDefault="008657F0">
            <w:pPr>
              <w:ind w:right="-72"/>
              <w:jc w:val="right"/>
              <w:rPr>
                <w:rFonts w:ascii="Calibri" w:hAnsi="Calibri" w:cs="Calibri"/>
                <w:b/>
                <w:bCs/>
                <w:color w:val="000000"/>
                <w:sz w:val="14"/>
                <w:szCs w:val="14"/>
              </w:rPr>
            </w:pPr>
            <w:r w:rsidRPr="00D62BD5">
              <w:rPr>
                <w:rFonts w:ascii="Calibri" w:hAnsi="Calibri" w:cs="Calibri"/>
                <w:b/>
                <w:bCs/>
                <w:color w:val="000000"/>
                <w:sz w:val="14"/>
                <w:szCs w:val="14"/>
              </w:rPr>
              <w:t>Total</w:t>
            </w:r>
          </w:p>
        </w:tc>
        <w:tc>
          <w:tcPr>
            <w:tcW w:w="1278" w:type="dxa"/>
            <w:tcBorders>
              <w:top w:val="single" w:sz="4" w:space="0" w:color="auto"/>
              <w:bottom w:val="double" w:sz="4" w:space="0" w:color="auto"/>
            </w:tcBorders>
            <w:vAlign w:val="bottom"/>
          </w:tcPr>
          <w:p w14:paraId="7DC48D47" w14:textId="69369E82" w:rsidR="008657F0" w:rsidRPr="00D62BD5" w:rsidRDefault="00966176">
            <w:pPr>
              <w:ind w:right="78"/>
              <w:jc w:val="right"/>
              <w:rPr>
                <w:rFonts w:ascii="Calibri" w:hAnsi="Calibri" w:cs="Calibri"/>
                <w:b/>
                <w:bCs/>
                <w:color w:val="000000"/>
                <w:sz w:val="14"/>
                <w:szCs w:val="14"/>
              </w:rPr>
            </w:pPr>
            <w:r>
              <w:rPr>
                <w:rFonts w:ascii="Calibri" w:hAnsi="Calibri" w:cs="Calibri"/>
                <w:b/>
                <w:bCs/>
                <w:color w:val="000000"/>
                <w:sz w:val="14"/>
                <w:szCs w:val="14"/>
              </w:rPr>
              <w:t>1,</w:t>
            </w:r>
            <w:r w:rsidR="00CD087C">
              <w:rPr>
                <w:rFonts w:ascii="Calibri" w:hAnsi="Calibri" w:cs="Calibri"/>
                <w:b/>
                <w:bCs/>
                <w:color w:val="000000"/>
                <w:sz w:val="14"/>
                <w:szCs w:val="14"/>
              </w:rPr>
              <w:t>235</w:t>
            </w:r>
          </w:p>
        </w:tc>
        <w:tc>
          <w:tcPr>
            <w:tcW w:w="2340" w:type="dxa"/>
            <w:vAlign w:val="bottom"/>
          </w:tcPr>
          <w:p w14:paraId="786CD8CC" w14:textId="77777777" w:rsidR="008657F0" w:rsidRPr="000F4B36" w:rsidRDefault="008657F0">
            <w:pPr>
              <w:ind w:left="92" w:right="-72" w:hanging="92"/>
              <w:rPr>
                <w:rFonts w:ascii="Calibri" w:hAnsi="Calibri" w:cs="Calibri"/>
                <w:color w:val="000000"/>
                <w:sz w:val="14"/>
                <w:szCs w:val="14"/>
              </w:rPr>
            </w:pPr>
          </w:p>
        </w:tc>
        <w:tc>
          <w:tcPr>
            <w:tcW w:w="990" w:type="dxa"/>
            <w:vAlign w:val="bottom"/>
          </w:tcPr>
          <w:p w14:paraId="02C5FBA1" w14:textId="77777777" w:rsidR="008657F0" w:rsidRPr="000F4B36" w:rsidRDefault="008657F0">
            <w:pPr>
              <w:ind w:right="-72"/>
              <w:jc w:val="right"/>
              <w:rPr>
                <w:rFonts w:ascii="Calibri" w:hAnsi="Calibri" w:cs="Calibri"/>
                <w:color w:val="000000"/>
                <w:sz w:val="14"/>
                <w:szCs w:val="14"/>
                <w:cs/>
              </w:rPr>
            </w:pPr>
          </w:p>
        </w:tc>
        <w:tc>
          <w:tcPr>
            <w:tcW w:w="1350" w:type="dxa"/>
          </w:tcPr>
          <w:p w14:paraId="00530A29" w14:textId="77777777" w:rsidR="008657F0" w:rsidRPr="000F4B36" w:rsidRDefault="008657F0">
            <w:pPr>
              <w:ind w:right="-72"/>
              <w:jc w:val="right"/>
              <w:rPr>
                <w:rFonts w:ascii="Calibri" w:hAnsi="Calibri" w:cs="Calibri"/>
                <w:color w:val="000000"/>
                <w:sz w:val="14"/>
                <w:szCs w:val="14"/>
              </w:rPr>
            </w:pPr>
          </w:p>
        </w:tc>
        <w:tc>
          <w:tcPr>
            <w:tcW w:w="1440" w:type="dxa"/>
          </w:tcPr>
          <w:p w14:paraId="0CB982FE" w14:textId="77777777" w:rsidR="008657F0" w:rsidRPr="000F4B36" w:rsidRDefault="008657F0">
            <w:pPr>
              <w:ind w:right="-72"/>
              <w:jc w:val="right"/>
              <w:rPr>
                <w:rFonts w:ascii="Calibri" w:hAnsi="Calibri" w:cs="Calibri"/>
                <w:color w:val="000000"/>
                <w:sz w:val="14"/>
                <w:szCs w:val="14"/>
              </w:rPr>
            </w:pPr>
          </w:p>
        </w:tc>
      </w:tr>
    </w:tbl>
    <w:p w14:paraId="5C4D1879" w14:textId="77777777" w:rsidR="00E8667F" w:rsidRDefault="00E8667F" w:rsidP="00EB7A96">
      <w:pPr>
        <w:tabs>
          <w:tab w:val="left" w:pos="450"/>
        </w:tabs>
        <w:spacing w:line="240" w:lineRule="atLeast"/>
        <w:jc w:val="thaiDistribute"/>
        <w:rPr>
          <w:rFonts w:ascii="Calibri" w:eastAsia="Arial Unicode MS" w:hAnsi="Calibri" w:cs="Cordia New"/>
          <w:sz w:val="22"/>
          <w:szCs w:val="22"/>
        </w:rPr>
      </w:pPr>
    </w:p>
    <w:p w14:paraId="19D77FEC" w14:textId="716BE00A" w:rsidR="00F44E48" w:rsidRDefault="00401542" w:rsidP="00CA426A">
      <w:pPr>
        <w:tabs>
          <w:tab w:val="left" w:pos="450"/>
        </w:tabs>
        <w:spacing w:line="240" w:lineRule="atLeast"/>
        <w:ind w:left="540"/>
        <w:jc w:val="thaiDistribute"/>
        <w:rPr>
          <w:rFonts w:ascii="Calibri" w:eastAsia="Arial Unicode MS" w:hAnsi="Calibri" w:cs="Cordia New"/>
          <w:sz w:val="22"/>
          <w:szCs w:val="22"/>
        </w:rPr>
      </w:pPr>
      <w:r w:rsidRPr="00052B76">
        <w:rPr>
          <w:rFonts w:ascii="Calibri" w:eastAsia="Arial Unicode MS" w:hAnsi="Calibri" w:cs="Cordia New"/>
          <w:sz w:val="22"/>
          <w:szCs w:val="22"/>
        </w:rPr>
        <w:t xml:space="preserve">As at </w:t>
      </w:r>
      <w:r w:rsidR="004B3EEC">
        <w:rPr>
          <w:rFonts w:ascii="Calibri" w:eastAsia="Arial Unicode MS" w:hAnsi="Calibri" w:cs="Cordia New"/>
          <w:sz w:val="22"/>
          <w:szCs w:val="22"/>
        </w:rPr>
        <w:t xml:space="preserve">30 </w:t>
      </w:r>
      <w:r w:rsidR="00F168F1">
        <w:rPr>
          <w:rFonts w:ascii="Calibri" w:eastAsia="Arial Unicode MS" w:hAnsi="Calibri" w:cs="Cordia New"/>
          <w:sz w:val="22"/>
          <w:szCs w:val="22"/>
        </w:rPr>
        <w:t>September</w:t>
      </w:r>
      <w:r w:rsidR="00F44E48" w:rsidRPr="00052B76">
        <w:rPr>
          <w:rFonts w:ascii="Calibri" w:eastAsia="Arial Unicode MS" w:hAnsi="Calibri" w:cs="Cordia New"/>
          <w:sz w:val="22"/>
          <w:szCs w:val="22"/>
        </w:rPr>
        <w:t xml:space="preserve"> 2024</w:t>
      </w:r>
      <w:r w:rsidRPr="00052B76">
        <w:rPr>
          <w:rFonts w:ascii="Calibri" w:eastAsia="Arial Unicode MS" w:hAnsi="Calibri" w:cs="Cordia New"/>
          <w:sz w:val="22"/>
          <w:szCs w:val="22"/>
        </w:rPr>
        <w:t xml:space="preserve">, the Group uses their land and land development costs with a book value </w:t>
      </w:r>
      <w:r w:rsidRPr="000F550F">
        <w:rPr>
          <w:rFonts w:ascii="Calibri" w:eastAsia="Arial Unicode MS" w:hAnsi="Calibri" w:cs="Cordia New"/>
          <w:sz w:val="22"/>
          <w:szCs w:val="22"/>
        </w:rPr>
        <w:t xml:space="preserve">of </w:t>
      </w:r>
      <w:r w:rsidRPr="005C0AAB">
        <w:rPr>
          <w:rFonts w:ascii="Calibri" w:eastAsia="Arial Unicode MS" w:hAnsi="Calibri" w:cs="Cordia New"/>
          <w:sz w:val="22"/>
          <w:szCs w:val="22"/>
        </w:rPr>
        <w:t>Baht</w:t>
      </w:r>
      <w:r w:rsidR="00052B76" w:rsidRPr="005C0AAB">
        <w:rPr>
          <w:rFonts w:ascii="Calibri" w:eastAsia="Arial Unicode MS" w:hAnsi="Calibri" w:cs="Cordia New"/>
          <w:sz w:val="22"/>
          <w:szCs w:val="22"/>
        </w:rPr>
        <w:t xml:space="preserve"> </w:t>
      </w:r>
      <w:r w:rsidR="005A154B" w:rsidRPr="005C0AAB">
        <w:rPr>
          <w:rFonts w:ascii="Calibri" w:eastAsia="Arial Unicode MS" w:hAnsi="Calibri" w:cs="Cordia New"/>
          <w:sz w:val="22"/>
          <w:szCs w:val="22"/>
        </w:rPr>
        <w:t>982.40</w:t>
      </w:r>
      <w:r w:rsidRPr="005C0AAB">
        <w:rPr>
          <w:rFonts w:ascii="Calibri" w:eastAsia="Arial Unicode MS" w:hAnsi="Calibri" w:cs="Cordia New"/>
          <w:sz w:val="22"/>
          <w:szCs w:val="22"/>
        </w:rPr>
        <w:t xml:space="preserve"> million</w:t>
      </w:r>
      <w:r w:rsidRPr="000F550F">
        <w:rPr>
          <w:sz w:val="22"/>
          <w:szCs w:val="22"/>
        </w:rPr>
        <w:t xml:space="preserve"> </w:t>
      </w:r>
      <w:r w:rsidRPr="000F550F">
        <w:rPr>
          <w:rFonts w:ascii="Calibri" w:eastAsia="Arial Unicode MS" w:hAnsi="Calibri" w:cs="Cordia New"/>
          <w:sz w:val="22"/>
          <w:szCs w:val="22"/>
        </w:rPr>
        <w:t xml:space="preserve">to pledge for the debenture. </w:t>
      </w:r>
      <w:r w:rsidRPr="000F550F">
        <w:rPr>
          <w:rFonts w:ascii="Calibri" w:eastAsia="Arial Unicode MS" w:hAnsi="Calibri" w:cs="Cordia New"/>
          <w:i/>
          <w:iCs/>
          <w:sz w:val="22"/>
          <w:szCs w:val="22"/>
        </w:rPr>
        <w:t>(</w:t>
      </w:r>
      <w:r w:rsidR="00F44E48" w:rsidRPr="000F550F">
        <w:rPr>
          <w:rFonts w:ascii="Calibri" w:eastAsia="Arial Unicode MS" w:hAnsi="Calibri" w:cs="Cordia New"/>
          <w:i/>
          <w:iCs/>
          <w:sz w:val="22"/>
          <w:szCs w:val="22"/>
        </w:rPr>
        <w:t xml:space="preserve">As at 31 December </w:t>
      </w:r>
      <w:r w:rsidRPr="000F550F">
        <w:rPr>
          <w:rFonts w:ascii="Calibri" w:eastAsia="Arial Unicode MS" w:hAnsi="Calibri" w:cs="Cordia New"/>
          <w:i/>
          <w:iCs/>
          <w:sz w:val="22"/>
          <w:szCs w:val="22"/>
        </w:rPr>
        <w:t>202</w:t>
      </w:r>
      <w:r w:rsidR="00F44E48" w:rsidRPr="000F550F">
        <w:rPr>
          <w:rFonts w:ascii="Calibri" w:eastAsia="Arial Unicode MS" w:hAnsi="Calibri" w:cs="Cordia New"/>
          <w:i/>
          <w:iCs/>
          <w:sz w:val="22"/>
          <w:szCs w:val="22"/>
        </w:rPr>
        <w:t>3</w:t>
      </w:r>
      <w:r w:rsidRPr="000F550F">
        <w:rPr>
          <w:rFonts w:ascii="Calibri" w:eastAsia="Arial Unicode MS" w:hAnsi="Calibri" w:cs="Cordia New"/>
          <w:i/>
          <w:iCs/>
          <w:sz w:val="22"/>
          <w:szCs w:val="22"/>
        </w:rPr>
        <w:t xml:space="preserve">: Baht </w:t>
      </w:r>
      <w:r w:rsidR="00F44E48" w:rsidRPr="000F550F">
        <w:rPr>
          <w:rFonts w:ascii="Calibri" w:eastAsia="Arial Unicode MS" w:hAnsi="Calibri" w:cs="Cordia New"/>
          <w:i/>
          <w:iCs/>
          <w:sz w:val="22"/>
          <w:szCs w:val="22"/>
        </w:rPr>
        <w:t>2,060.17</w:t>
      </w:r>
      <w:r w:rsidRPr="000F550F">
        <w:rPr>
          <w:rFonts w:ascii="Calibri" w:eastAsia="Arial Unicode MS" w:hAnsi="Calibri" w:cs="Cordia New"/>
          <w:i/>
          <w:iCs/>
          <w:sz w:val="22"/>
          <w:szCs w:val="22"/>
        </w:rPr>
        <w:t xml:space="preserve"> million)</w:t>
      </w:r>
      <w:r w:rsidRPr="000F550F">
        <w:rPr>
          <w:rFonts w:ascii="Calibri" w:eastAsia="Arial Unicode MS" w:hAnsi="Calibri" w:cs="Cordia New"/>
          <w:sz w:val="22"/>
          <w:szCs w:val="22"/>
        </w:rPr>
        <w:t>.</w:t>
      </w:r>
    </w:p>
    <w:p w14:paraId="4B39A4D4" w14:textId="77777777" w:rsidR="005D378B" w:rsidRDefault="005D378B" w:rsidP="00CA426A">
      <w:pPr>
        <w:tabs>
          <w:tab w:val="left" w:pos="450"/>
        </w:tabs>
        <w:spacing w:line="240" w:lineRule="atLeast"/>
        <w:ind w:left="540"/>
        <w:jc w:val="thaiDistribute"/>
        <w:rPr>
          <w:rFonts w:ascii="Calibri" w:eastAsia="Arial Unicode MS" w:hAnsi="Calibri" w:cs="Cordia New"/>
          <w:sz w:val="22"/>
          <w:szCs w:val="22"/>
        </w:rPr>
      </w:pPr>
    </w:p>
    <w:p w14:paraId="45BB629D" w14:textId="0E93B304" w:rsidR="00F44E48" w:rsidRPr="00A02DB8" w:rsidRDefault="00F44E48" w:rsidP="004B3EEC">
      <w:pPr>
        <w:tabs>
          <w:tab w:val="left" w:pos="450"/>
        </w:tabs>
        <w:spacing w:line="240" w:lineRule="atLeast"/>
        <w:ind w:left="540"/>
        <w:jc w:val="thaiDistribute"/>
        <w:rPr>
          <w:rFonts w:ascii="Calibri" w:eastAsia="Arial Unicode MS" w:hAnsi="Calibri" w:cs="Cordia New"/>
          <w:sz w:val="22"/>
          <w:szCs w:val="22"/>
        </w:rPr>
      </w:pPr>
      <w:r w:rsidRPr="00F44E48">
        <w:rPr>
          <w:rFonts w:ascii="Calibri" w:eastAsia="Arial Unicode MS" w:hAnsi="Calibri" w:cs="Cordia New"/>
          <w:sz w:val="22"/>
          <w:szCs w:val="22"/>
        </w:rPr>
        <w:t>The Group is required to maintain financial ratio as specified in debenture agreement.</w:t>
      </w:r>
    </w:p>
    <w:p w14:paraId="3F669B85" w14:textId="77777777" w:rsidR="005B7F9C" w:rsidRDefault="005B7F9C" w:rsidP="004B3EEC">
      <w:pPr>
        <w:spacing w:line="240" w:lineRule="atLeast"/>
        <w:jc w:val="thaiDistribute"/>
        <w:rPr>
          <w:rFonts w:ascii="Calibri" w:eastAsia="Arial Unicode MS" w:hAnsi="Calibri" w:cs="Cordia New"/>
          <w:sz w:val="22"/>
          <w:szCs w:val="22"/>
        </w:rPr>
      </w:pPr>
    </w:p>
    <w:p w14:paraId="66A6EB75" w14:textId="1FADCC22" w:rsidR="006435C3" w:rsidRPr="006435C3" w:rsidRDefault="006435C3" w:rsidP="004B3EEC">
      <w:pPr>
        <w:spacing w:line="240" w:lineRule="atLeast"/>
        <w:ind w:left="540"/>
        <w:jc w:val="thaiDistribute"/>
        <w:rPr>
          <w:rFonts w:ascii="Calibri" w:eastAsia="Arial Unicode MS" w:hAnsi="Calibri" w:cs="Cordia New"/>
          <w:sz w:val="22"/>
          <w:szCs w:val="22"/>
        </w:rPr>
      </w:pPr>
      <w:r w:rsidRPr="006435C3">
        <w:rPr>
          <w:rFonts w:ascii="Calibri" w:eastAsia="Arial Unicode MS" w:hAnsi="Calibri" w:cs="Cordia New"/>
          <w:sz w:val="22"/>
          <w:szCs w:val="22"/>
        </w:rPr>
        <w:t>The movements of debentures for the</w:t>
      </w:r>
      <w:r w:rsidR="00CD2892">
        <w:rPr>
          <w:rFonts w:ascii="Calibri" w:eastAsia="Arial Unicode MS" w:hAnsi="Calibri" w:cs="Cordia New" w:hint="cs"/>
          <w:sz w:val="22"/>
          <w:szCs w:val="22"/>
          <w:cs/>
        </w:rPr>
        <w:t xml:space="preserve"> </w:t>
      </w:r>
      <w:r w:rsidR="00F168F1">
        <w:rPr>
          <w:rFonts w:ascii="Calibri" w:eastAsia="Arial Unicode MS" w:hAnsi="Calibri" w:cs="Cordia New"/>
          <w:sz w:val="22"/>
          <w:szCs w:val="22"/>
        </w:rPr>
        <w:t>nine</w:t>
      </w:r>
      <w:r w:rsidR="003211D1">
        <w:rPr>
          <w:rFonts w:ascii="Calibri" w:eastAsia="Arial Unicode MS" w:hAnsi="Calibri" w:cs="Cordia New"/>
          <w:sz w:val="22"/>
          <w:szCs w:val="22"/>
        </w:rPr>
        <w:t>-month period</w:t>
      </w:r>
      <w:r w:rsidR="00CD2892">
        <w:rPr>
          <w:rFonts w:ascii="Calibri" w:eastAsia="Arial Unicode MS" w:hAnsi="Calibri" w:cs="Cordia New"/>
          <w:sz w:val="22"/>
          <w:szCs w:val="22"/>
        </w:rPr>
        <w:t xml:space="preserve"> </w:t>
      </w:r>
      <w:r w:rsidRPr="006435C3">
        <w:rPr>
          <w:rFonts w:ascii="Calibri" w:eastAsia="Arial Unicode MS" w:hAnsi="Calibri" w:cs="Cordia New"/>
          <w:sz w:val="22"/>
          <w:szCs w:val="22"/>
        </w:rPr>
        <w:t xml:space="preserve">ended </w:t>
      </w:r>
      <w:r w:rsidR="004B3EEC">
        <w:rPr>
          <w:rFonts w:ascii="Calibri" w:eastAsia="Arial Unicode MS" w:hAnsi="Calibri" w:cs="Cordia New"/>
          <w:sz w:val="22"/>
          <w:szCs w:val="22"/>
        </w:rPr>
        <w:t xml:space="preserve">30 </w:t>
      </w:r>
      <w:r w:rsidR="00986795">
        <w:rPr>
          <w:rFonts w:ascii="Calibri" w:eastAsia="Arial Unicode MS" w:hAnsi="Calibri" w:cs="Cordia New"/>
          <w:sz w:val="22"/>
          <w:szCs w:val="22"/>
        </w:rPr>
        <w:t>September</w:t>
      </w:r>
      <w:r w:rsidR="00954BE8">
        <w:rPr>
          <w:rFonts w:ascii="Calibri" w:eastAsia="Arial Unicode MS" w:hAnsi="Calibri" w:cs="Cordia New"/>
          <w:sz w:val="22"/>
          <w:szCs w:val="22"/>
        </w:rPr>
        <w:t xml:space="preserve"> 2024</w:t>
      </w:r>
      <w:r w:rsidRPr="006435C3">
        <w:rPr>
          <w:rFonts w:ascii="Calibri" w:eastAsia="Arial Unicode MS" w:hAnsi="Calibri" w:cs="Cordia New"/>
          <w:sz w:val="22"/>
          <w:szCs w:val="22"/>
        </w:rPr>
        <w:t xml:space="preserve"> are as follows:</w:t>
      </w:r>
    </w:p>
    <w:p w14:paraId="2CA3DDD1" w14:textId="77777777" w:rsidR="006702B2"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954BE8" w:rsidRPr="003C4453" w14:paraId="07B423A2" w14:textId="77777777">
        <w:trPr>
          <w:cantSplit/>
          <w:tblHeader/>
        </w:trPr>
        <w:tc>
          <w:tcPr>
            <w:tcW w:w="3960" w:type="dxa"/>
          </w:tcPr>
          <w:p w14:paraId="1F651218" w14:textId="77777777" w:rsidR="00954BE8" w:rsidRPr="00F01BC8" w:rsidRDefault="00954BE8">
            <w:pPr>
              <w:pStyle w:val="acctfourfigures"/>
              <w:spacing w:line="240" w:lineRule="atLeast"/>
              <w:jc w:val="center"/>
              <w:rPr>
                <w:rFonts w:ascii="Calibri" w:hAnsi="Calibri" w:cs="Calibri"/>
                <w:szCs w:val="22"/>
                <w:lang w:val="en-US"/>
              </w:rPr>
            </w:pPr>
          </w:p>
        </w:tc>
        <w:tc>
          <w:tcPr>
            <w:tcW w:w="810" w:type="dxa"/>
          </w:tcPr>
          <w:p w14:paraId="0373E46F" w14:textId="77777777" w:rsidR="00954BE8" w:rsidRPr="003C4453" w:rsidRDefault="00954BE8">
            <w:pPr>
              <w:pStyle w:val="acctmergecolhdg"/>
              <w:spacing w:line="240" w:lineRule="atLeast"/>
              <w:ind w:left="-79" w:right="-79"/>
              <w:rPr>
                <w:rFonts w:ascii="Calibri" w:hAnsi="Calibri" w:cs="Calibri"/>
                <w:b w:val="0"/>
                <w:bCs/>
                <w:szCs w:val="22"/>
              </w:rPr>
            </w:pPr>
          </w:p>
        </w:tc>
        <w:tc>
          <w:tcPr>
            <w:tcW w:w="2520" w:type="dxa"/>
          </w:tcPr>
          <w:p w14:paraId="100F3544" w14:textId="77777777" w:rsidR="00954BE8" w:rsidRPr="003C4453" w:rsidRDefault="00954BE8">
            <w:pPr>
              <w:pStyle w:val="acctmergecolhdg"/>
              <w:spacing w:line="240" w:lineRule="atLeast"/>
              <w:rPr>
                <w:rFonts w:ascii="Calibri" w:hAnsi="Calibri" w:cs="Calibri"/>
                <w:b w:val="0"/>
                <w:bCs/>
                <w:szCs w:val="22"/>
              </w:rPr>
            </w:pPr>
          </w:p>
        </w:tc>
        <w:tc>
          <w:tcPr>
            <w:tcW w:w="1890" w:type="dxa"/>
          </w:tcPr>
          <w:p w14:paraId="327B3B5C" w14:textId="77777777" w:rsidR="00954BE8" w:rsidRPr="00AA45B2" w:rsidRDefault="00954BE8">
            <w:pPr>
              <w:pStyle w:val="acctmergecolhdg"/>
              <w:spacing w:line="240" w:lineRule="atLeast"/>
              <w:ind w:left="-88" w:right="-97"/>
              <w:rPr>
                <w:rFonts w:ascii="Calibri" w:hAnsi="Calibri" w:cs="Calibri"/>
                <w:szCs w:val="22"/>
              </w:rPr>
            </w:pPr>
            <w:r>
              <w:rPr>
                <w:rFonts w:ascii="Calibri" w:hAnsi="Calibri" w:cs="Calibri"/>
                <w:szCs w:val="22"/>
              </w:rPr>
              <w:t>Consolidated</w:t>
            </w:r>
            <w:r>
              <w:rPr>
                <w:rFonts w:ascii="Calibri" w:hAnsi="Calibri" w:cs="Calibri"/>
                <w:szCs w:val="22"/>
              </w:rPr>
              <w:br/>
              <w:t>and s</w:t>
            </w:r>
            <w:r w:rsidRPr="00AA45B2">
              <w:rPr>
                <w:rFonts w:ascii="Calibri" w:hAnsi="Calibri" w:cs="Calibri"/>
                <w:szCs w:val="22"/>
              </w:rPr>
              <w:t>eparate</w:t>
            </w:r>
          </w:p>
          <w:p w14:paraId="3CA1011A" w14:textId="77777777" w:rsidR="00954BE8" w:rsidRPr="00AA45B2" w:rsidRDefault="00954BE8">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54BE8" w:rsidRPr="003C4453" w14:paraId="3DA35D6B" w14:textId="77777777">
        <w:trPr>
          <w:cantSplit/>
          <w:tblHeader/>
        </w:trPr>
        <w:tc>
          <w:tcPr>
            <w:tcW w:w="3960" w:type="dxa"/>
          </w:tcPr>
          <w:p w14:paraId="24C7A185" w14:textId="77777777" w:rsidR="00954BE8" w:rsidRPr="00F01BC8" w:rsidRDefault="00954BE8">
            <w:pPr>
              <w:pStyle w:val="acctfourfigures"/>
              <w:spacing w:line="240" w:lineRule="atLeast"/>
              <w:jc w:val="center"/>
              <w:rPr>
                <w:rFonts w:ascii="Calibri" w:hAnsi="Calibri" w:cs="Calibri"/>
                <w:szCs w:val="22"/>
                <w:lang w:val="en-US"/>
              </w:rPr>
            </w:pPr>
          </w:p>
        </w:tc>
        <w:tc>
          <w:tcPr>
            <w:tcW w:w="810" w:type="dxa"/>
          </w:tcPr>
          <w:p w14:paraId="198C307A" w14:textId="77777777" w:rsidR="00954BE8" w:rsidRPr="003C4453" w:rsidRDefault="00954BE8">
            <w:pPr>
              <w:pStyle w:val="acctmergecolhdg"/>
              <w:spacing w:line="240" w:lineRule="atLeast"/>
              <w:ind w:left="-79" w:right="-79"/>
              <w:rPr>
                <w:rFonts w:ascii="Calibri" w:hAnsi="Calibri" w:cs="Calibri"/>
                <w:b w:val="0"/>
                <w:bCs/>
                <w:szCs w:val="22"/>
              </w:rPr>
            </w:pPr>
          </w:p>
        </w:tc>
        <w:tc>
          <w:tcPr>
            <w:tcW w:w="2520" w:type="dxa"/>
          </w:tcPr>
          <w:p w14:paraId="322C84E6" w14:textId="77777777" w:rsidR="00954BE8" w:rsidRPr="003C4453" w:rsidRDefault="00954BE8">
            <w:pPr>
              <w:pStyle w:val="acctmergecolhdg"/>
              <w:spacing w:line="240" w:lineRule="atLeast"/>
              <w:rPr>
                <w:rFonts w:ascii="Calibri" w:hAnsi="Calibri" w:cs="Calibri"/>
                <w:b w:val="0"/>
                <w:bCs/>
                <w:szCs w:val="22"/>
              </w:rPr>
            </w:pPr>
          </w:p>
        </w:tc>
        <w:tc>
          <w:tcPr>
            <w:tcW w:w="1890" w:type="dxa"/>
          </w:tcPr>
          <w:p w14:paraId="70F33774" w14:textId="77777777" w:rsidR="00954BE8" w:rsidRPr="006435C3" w:rsidRDefault="00954BE8">
            <w:pPr>
              <w:pStyle w:val="acctmergecolhdg"/>
              <w:spacing w:line="240" w:lineRule="atLeast"/>
              <w:ind w:left="-88" w:right="-97"/>
              <w:rPr>
                <w:rFonts w:ascii="Calibri" w:hAnsi="Calibri" w:cs="Calibri"/>
                <w:b w:val="0"/>
                <w:bCs/>
                <w:i/>
                <w:iCs/>
                <w:szCs w:val="22"/>
              </w:rPr>
            </w:pPr>
            <w:r w:rsidRPr="006435C3">
              <w:rPr>
                <w:rFonts w:ascii="Calibri" w:hAnsi="Calibri" w:cs="Calibri"/>
                <w:b w:val="0"/>
                <w:bCs/>
                <w:i/>
                <w:iCs/>
                <w:szCs w:val="22"/>
              </w:rPr>
              <w:t>(in Baht)</w:t>
            </w:r>
          </w:p>
        </w:tc>
      </w:tr>
      <w:tr w:rsidR="00954BE8" w:rsidRPr="003C4453" w14:paraId="785C4260" w14:textId="77777777">
        <w:trPr>
          <w:cantSplit/>
          <w:trHeight w:val="39"/>
        </w:trPr>
        <w:tc>
          <w:tcPr>
            <w:tcW w:w="3960" w:type="dxa"/>
          </w:tcPr>
          <w:p w14:paraId="3F43AA83" w14:textId="57E1EB95" w:rsidR="00954BE8" w:rsidRPr="003C4453" w:rsidRDefault="00954BE8">
            <w:pPr>
              <w:spacing w:line="240" w:lineRule="atLeast"/>
              <w:ind w:left="19"/>
              <w:rPr>
                <w:rFonts w:ascii="Calibri" w:hAnsi="Calibri" w:cs="Calibri"/>
                <w:sz w:val="22"/>
                <w:szCs w:val="22"/>
              </w:rPr>
            </w:pPr>
            <w:r>
              <w:rPr>
                <w:rFonts w:ascii="Calibri" w:hAnsi="Calibri" w:cs="Browallia New"/>
                <w:sz w:val="22"/>
                <w:szCs w:val="28"/>
              </w:rPr>
              <w:t>A</w:t>
            </w:r>
            <w:r w:rsidRPr="00D601C7">
              <w:rPr>
                <w:rFonts w:ascii="Calibri" w:hAnsi="Calibri" w:cs="Calibri"/>
                <w:sz w:val="22"/>
                <w:szCs w:val="22"/>
              </w:rPr>
              <w:t>t 1 January</w:t>
            </w:r>
            <w:r>
              <w:rPr>
                <w:rFonts w:ascii="Calibri" w:hAnsi="Calibri" w:cs="Calibri"/>
                <w:sz w:val="22"/>
                <w:szCs w:val="22"/>
              </w:rPr>
              <w:t xml:space="preserve"> 2024</w:t>
            </w:r>
          </w:p>
        </w:tc>
        <w:tc>
          <w:tcPr>
            <w:tcW w:w="810" w:type="dxa"/>
          </w:tcPr>
          <w:p w14:paraId="21F138DC" w14:textId="77777777" w:rsidR="00954BE8" w:rsidRPr="00425F69" w:rsidRDefault="00954BE8">
            <w:pPr>
              <w:tabs>
                <w:tab w:val="decimal" w:pos="1083"/>
              </w:tabs>
              <w:ind w:left="-108" w:right="-108"/>
              <w:rPr>
                <w:rFonts w:ascii="Calibri" w:eastAsia="Calibri" w:hAnsi="Calibri" w:cs="Calibri"/>
                <w:sz w:val="22"/>
                <w:szCs w:val="22"/>
              </w:rPr>
            </w:pPr>
          </w:p>
        </w:tc>
        <w:tc>
          <w:tcPr>
            <w:tcW w:w="2520" w:type="dxa"/>
          </w:tcPr>
          <w:p w14:paraId="3E1F1E86"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4AE2C2E9" w14:textId="44F5BD9F" w:rsidR="00954BE8" w:rsidRPr="00425F69" w:rsidRDefault="00FD4017"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1,823,809,33</w:t>
            </w:r>
            <w:r w:rsidR="004173CD">
              <w:rPr>
                <w:rFonts w:ascii="Calibri" w:eastAsia="Calibri" w:hAnsi="Calibri" w:cs="Calibri"/>
                <w:sz w:val="22"/>
                <w:szCs w:val="22"/>
              </w:rPr>
              <w:t>8</w:t>
            </w:r>
          </w:p>
        </w:tc>
      </w:tr>
      <w:tr w:rsidR="00954BE8" w:rsidRPr="003C4453" w14:paraId="384B1558" w14:textId="77777777">
        <w:trPr>
          <w:cantSplit/>
          <w:trHeight w:val="39"/>
        </w:trPr>
        <w:tc>
          <w:tcPr>
            <w:tcW w:w="3960" w:type="dxa"/>
          </w:tcPr>
          <w:p w14:paraId="066B65FF" w14:textId="77777777" w:rsidR="00954BE8" w:rsidRPr="00C90BCB" w:rsidRDefault="00954BE8">
            <w:pPr>
              <w:spacing w:line="240" w:lineRule="atLeast"/>
              <w:ind w:left="19"/>
              <w:rPr>
                <w:rFonts w:ascii="Calibri" w:hAnsi="Calibri" w:cs="Calibri"/>
                <w:sz w:val="22"/>
                <w:szCs w:val="22"/>
              </w:rPr>
            </w:pPr>
            <w:r w:rsidRPr="00024912">
              <w:rPr>
                <w:rFonts w:ascii="Calibri" w:hAnsi="Calibri" w:cs="Calibri"/>
                <w:sz w:val="22"/>
                <w:szCs w:val="22"/>
              </w:rPr>
              <w:t>Increase in debentures</w:t>
            </w:r>
          </w:p>
        </w:tc>
        <w:tc>
          <w:tcPr>
            <w:tcW w:w="810" w:type="dxa"/>
          </w:tcPr>
          <w:p w14:paraId="6134AAB2" w14:textId="77777777" w:rsidR="00954BE8" w:rsidRPr="00425F69" w:rsidRDefault="00954BE8">
            <w:pPr>
              <w:tabs>
                <w:tab w:val="decimal" w:pos="1083"/>
              </w:tabs>
              <w:ind w:left="-108" w:right="-108"/>
              <w:rPr>
                <w:rFonts w:ascii="Calibri" w:hAnsi="Calibri" w:cs="Calibri"/>
                <w:sz w:val="22"/>
                <w:szCs w:val="22"/>
              </w:rPr>
            </w:pPr>
          </w:p>
        </w:tc>
        <w:tc>
          <w:tcPr>
            <w:tcW w:w="2520" w:type="dxa"/>
          </w:tcPr>
          <w:p w14:paraId="3C855E4F"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637FC8E6" w14:textId="6829003C" w:rsidR="00954BE8" w:rsidRPr="00F01BC8" w:rsidRDefault="00EC48FA" w:rsidP="00EC7646">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150,000,000</w:t>
            </w:r>
          </w:p>
        </w:tc>
      </w:tr>
      <w:tr w:rsidR="00954BE8" w:rsidRPr="003C4453" w14:paraId="2E907F9D" w14:textId="77777777">
        <w:trPr>
          <w:cantSplit/>
          <w:trHeight w:val="39"/>
        </w:trPr>
        <w:tc>
          <w:tcPr>
            <w:tcW w:w="3960" w:type="dxa"/>
          </w:tcPr>
          <w:p w14:paraId="337E9920" w14:textId="77777777" w:rsidR="00954BE8" w:rsidRPr="006435C3" w:rsidRDefault="00954BE8">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1AC53765" w14:textId="77777777" w:rsidR="00954BE8" w:rsidRPr="00425F69" w:rsidRDefault="00954BE8">
            <w:pPr>
              <w:tabs>
                <w:tab w:val="decimal" w:pos="1083"/>
              </w:tabs>
              <w:ind w:left="-108" w:right="-108"/>
              <w:rPr>
                <w:rFonts w:ascii="Calibri" w:hAnsi="Calibri" w:cs="Calibri"/>
                <w:sz w:val="22"/>
                <w:szCs w:val="22"/>
              </w:rPr>
            </w:pPr>
          </w:p>
        </w:tc>
        <w:tc>
          <w:tcPr>
            <w:tcW w:w="2520" w:type="dxa"/>
          </w:tcPr>
          <w:p w14:paraId="1AEADE35"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3F5B59CA" w14:textId="7545F960" w:rsidR="00954BE8" w:rsidRPr="00F01BC8" w:rsidRDefault="00EC48FA"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(750,000,000)</w:t>
            </w:r>
          </w:p>
        </w:tc>
      </w:tr>
      <w:tr w:rsidR="00954BE8" w:rsidRPr="003C4453" w14:paraId="712D8D71" w14:textId="77777777">
        <w:trPr>
          <w:cantSplit/>
          <w:trHeight w:val="39"/>
        </w:trPr>
        <w:tc>
          <w:tcPr>
            <w:tcW w:w="3960" w:type="dxa"/>
          </w:tcPr>
          <w:p w14:paraId="787C6CB8" w14:textId="77777777" w:rsidR="00954BE8" w:rsidRPr="006435C3" w:rsidRDefault="00954BE8">
            <w:pPr>
              <w:spacing w:line="240" w:lineRule="atLeast"/>
              <w:ind w:left="19"/>
              <w:rPr>
                <w:rFonts w:ascii="Calibri" w:hAnsi="Calibri" w:cs="Calibri"/>
                <w:sz w:val="22"/>
                <w:szCs w:val="22"/>
              </w:rPr>
            </w:pPr>
            <w:r>
              <w:rPr>
                <w:rFonts w:ascii="Calibri" w:hAnsi="Calibri" w:cs="Calibri"/>
                <w:sz w:val="22"/>
                <w:szCs w:val="22"/>
              </w:rPr>
              <w:t>Increase in prepaid underwriting fee</w:t>
            </w:r>
          </w:p>
        </w:tc>
        <w:tc>
          <w:tcPr>
            <w:tcW w:w="810" w:type="dxa"/>
          </w:tcPr>
          <w:p w14:paraId="5863C202" w14:textId="77777777" w:rsidR="00954BE8" w:rsidRPr="00425F69" w:rsidRDefault="00954BE8">
            <w:pPr>
              <w:tabs>
                <w:tab w:val="decimal" w:pos="1083"/>
              </w:tabs>
              <w:ind w:left="-108" w:right="-108"/>
              <w:rPr>
                <w:rFonts w:ascii="Calibri" w:hAnsi="Calibri" w:cs="Calibri"/>
                <w:sz w:val="22"/>
                <w:szCs w:val="22"/>
              </w:rPr>
            </w:pPr>
          </w:p>
        </w:tc>
        <w:tc>
          <w:tcPr>
            <w:tcW w:w="2520" w:type="dxa"/>
          </w:tcPr>
          <w:p w14:paraId="0616A79D"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2E28E031" w14:textId="52F7DC4C" w:rsidR="00954BE8" w:rsidRPr="00F01BC8" w:rsidRDefault="00EC48FA"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(2,195,183)</w:t>
            </w:r>
          </w:p>
        </w:tc>
      </w:tr>
      <w:tr w:rsidR="00954BE8" w:rsidRPr="003C4453" w14:paraId="5B78A15E" w14:textId="77777777">
        <w:trPr>
          <w:cantSplit/>
          <w:trHeight w:val="39"/>
        </w:trPr>
        <w:tc>
          <w:tcPr>
            <w:tcW w:w="3960" w:type="dxa"/>
          </w:tcPr>
          <w:p w14:paraId="7B98197D" w14:textId="77777777" w:rsidR="00954BE8" w:rsidRPr="006435C3" w:rsidRDefault="00954BE8">
            <w:pPr>
              <w:spacing w:line="240" w:lineRule="atLeast"/>
              <w:ind w:left="19"/>
              <w:rPr>
                <w:rFonts w:ascii="Calibri" w:hAnsi="Calibri" w:cs="Calibri"/>
                <w:sz w:val="22"/>
                <w:szCs w:val="22"/>
              </w:rPr>
            </w:pPr>
            <w:r>
              <w:rPr>
                <w:rFonts w:ascii="Calibri" w:hAnsi="Calibri" w:cs="Calibri"/>
                <w:sz w:val="22"/>
                <w:szCs w:val="22"/>
              </w:rPr>
              <w:t>Amortisation of prepaid underwriting fee</w:t>
            </w:r>
          </w:p>
        </w:tc>
        <w:tc>
          <w:tcPr>
            <w:tcW w:w="810" w:type="dxa"/>
          </w:tcPr>
          <w:p w14:paraId="1516D0EA" w14:textId="77777777" w:rsidR="00954BE8" w:rsidRPr="00425F69" w:rsidRDefault="00954BE8">
            <w:pPr>
              <w:tabs>
                <w:tab w:val="decimal" w:pos="1083"/>
              </w:tabs>
              <w:ind w:left="-108" w:right="-108"/>
              <w:rPr>
                <w:rFonts w:ascii="Calibri" w:hAnsi="Calibri" w:cs="Calibri"/>
                <w:sz w:val="22"/>
                <w:szCs w:val="22"/>
              </w:rPr>
            </w:pPr>
          </w:p>
        </w:tc>
        <w:tc>
          <w:tcPr>
            <w:tcW w:w="2520" w:type="dxa"/>
          </w:tcPr>
          <w:p w14:paraId="27596844"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2C01C894" w14:textId="28AC5DC7" w:rsidR="00954BE8" w:rsidRPr="00F01BC8" w:rsidRDefault="006351CD"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9,979,415</w:t>
            </w:r>
          </w:p>
        </w:tc>
      </w:tr>
      <w:tr w:rsidR="00954BE8" w:rsidRPr="003C4453" w14:paraId="3A033148" w14:textId="77777777">
        <w:trPr>
          <w:cantSplit/>
          <w:trHeight w:val="39"/>
        </w:trPr>
        <w:tc>
          <w:tcPr>
            <w:tcW w:w="4770" w:type="dxa"/>
            <w:gridSpan w:val="2"/>
          </w:tcPr>
          <w:p w14:paraId="3DD3778E" w14:textId="1223681D" w:rsidR="00954BE8" w:rsidRPr="00024912" w:rsidRDefault="00954BE8">
            <w:pPr>
              <w:spacing w:line="240" w:lineRule="atLeast"/>
              <w:ind w:left="19"/>
              <w:rPr>
                <w:rFonts w:ascii="Calibri" w:eastAsia="Calibri" w:hAnsi="Calibri" w:cs="Calibri"/>
                <w:b/>
                <w:bCs/>
                <w:sz w:val="22"/>
                <w:szCs w:val="22"/>
              </w:rPr>
            </w:pPr>
            <w:r w:rsidRPr="00024912">
              <w:rPr>
                <w:rFonts w:ascii="Calibri" w:hAnsi="Calibri" w:cs="Browallia New"/>
                <w:b/>
                <w:bCs/>
                <w:sz w:val="22"/>
                <w:szCs w:val="28"/>
              </w:rPr>
              <w:t>A</w:t>
            </w:r>
            <w:r w:rsidRPr="00024912">
              <w:rPr>
                <w:rFonts w:ascii="Calibri" w:hAnsi="Calibri" w:cs="Calibri"/>
                <w:b/>
                <w:bCs/>
                <w:sz w:val="22"/>
                <w:szCs w:val="22"/>
              </w:rPr>
              <w:t xml:space="preserve">t </w:t>
            </w:r>
            <w:r w:rsidR="004B3EEC">
              <w:rPr>
                <w:rFonts w:ascii="Calibri" w:hAnsi="Calibri" w:cs="Calibri"/>
                <w:b/>
                <w:bCs/>
                <w:sz w:val="22"/>
                <w:szCs w:val="22"/>
              </w:rPr>
              <w:t xml:space="preserve">30 </w:t>
            </w:r>
            <w:r w:rsidR="00986795">
              <w:rPr>
                <w:rFonts w:ascii="Calibri" w:hAnsi="Calibri" w:cs="Calibri"/>
                <w:b/>
                <w:bCs/>
                <w:sz w:val="22"/>
                <w:szCs w:val="22"/>
              </w:rPr>
              <w:t>September</w:t>
            </w:r>
            <w:r w:rsidRPr="00024912">
              <w:rPr>
                <w:rFonts w:ascii="Calibri" w:hAnsi="Calibri" w:cs="Calibri"/>
                <w:b/>
                <w:bCs/>
                <w:sz w:val="22"/>
                <w:szCs w:val="22"/>
              </w:rPr>
              <w:t xml:space="preserve"> 202</w:t>
            </w:r>
            <w:r>
              <w:rPr>
                <w:rFonts w:ascii="Calibri" w:hAnsi="Calibri" w:cs="Calibri"/>
                <w:b/>
                <w:bCs/>
                <w:sz w:val="22"/>
                <w:szCs w:val="22"/>
              </w:rPr>
              <w:t>4</w:t>
            </w:r>
          </w:p>
        </w:tc>
        <w:tc>
          <w:tcPr>
            <w:tcW w:w="2520" w:type="dxa"/>
            <w:vAlign w:val="bottom"/>
          </w:tcPr>
          <w:p w14:paraId="749E4558" w14:textId="77777777" w:rsidR="00954BE8" w:rsidRPr="00024912" w:rsidRDefault="00954BE8">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76D73B19" w14:textId="43099716" w:rsidR="00954BE8" w:rsidRPr="00FD4017" w:rsidRDefault="006351CD" w:rsidP="00FD4017">
            <w:pPr>
              <w:tabs>
                <w:tab w:val="decimal" w:pos="1644"/>
              </w:tabs>
              <w:ind w:left="-108" w:right="-108"/>
              <w:jc w:val="thaiDistribute"/>
              <w:rPr>
                <w:rFonts w:ascii="Calibri" w:eastAsia="Calibri" w:hAnsi="Calibri" w:cs="Calibri"/>
                <w:b/>
                <w:bCs/>
                <w:sz w:val="22"/>
                <w:szCs w:val="22"/>
              </w:rPr>
            </w:pPr>
            <w:r>
              <w:rPr>
                <w:rFonts w:ascii="Calibri" w:eastAsia="Calibri" w:hAnsi="Calibri" w:cs="Calibri"/>
                <w:b/>
                <w:bCs/>
                <w:sz w:val="22"/>
                <w:szCs w:val="22"/>
              </w:rPr>
              <w:t>1,231,593,570</w:t>
            </w:r>
          </w:p>
        </w:tc>
      </w:tr>
    </w:tbl>
    <w:p w14:paraId="6DAE5AD6" w14:textId="77777777" w:rsidR="00A44044" w:rsidRPr="00762442"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627"/>
      <w:r w:rsidRPr="0016237A">
        <w:rPr>
          <w:rFonts w:ascii="Calibri" w:eastAsia="Arial Unicode MS" w:hAnsi="Calibri" w:cs="Calibri"/>
          <w:b/>
          <w:bCs/>
          <w:sz w:val="22"/>
          <w:szCs w:val="22"/>
        </w:rPr>
        <w:t>Non-current provision for employee benefit</w:t>
      </w:r>
      <w:r w:rsidR="00AF379D" w:rsidRPr="0016237A">
        <w:rPr>
          <w:rFonts w:ascii="Calibri" w:eastAsia="Arial Unicode MS" w:hAnsi="Calibri" w:cs="Calibri"/>
          <w:b/>
          <w:bCs/>
          <w:sz w:val="22"/>
          <w:szCs w:val="22"/>
        </w:rPr>
        <w:t>s</w:t>
      </w:r>
      <w:bookmarkEnd w:id="3"/>
    </w:p>
    <w:p w14:paraId="2C9FD32D" w14:textId="77777777" w:rsidR="0016237A" w:rsidRDefault="0016237A" w:rsidP="0016237A">
      <w:pPr>
        <w:spacing w:line="240" w:lineRule="atLeast"/>
        <w:ind w:left="540"/>
        <w:rPr>
          <w:rFonts w:ascii="Calibri" w:eastAsia="Arial Unicode MS" w:hAnsi="Calibri" w:cs="Calibri"/>
          <w:sz w:val="22"/>
          <w:szCs w:val="22"/>
        </w:rPr>
      </w:pPr>
    </w:p>
    <w:p w14:paraId="083B1056" w14:textId="3ED02BCC" w:rsidR="00C24236" w:rsidRDefault="00D65B5C" w:rsidP="004B3EEC">
      <w:pPr>
        <w:spacing w:line="240" w:lineRule="atLeast"/>
        <w:ind w:left="540"/>
        <w:jc w:val="thaiDistribute"/>
        <w:rPr>
          <w:rFonts w:ascii="Calibri" w:eastAsia="Arial Unicode MS" w:hAnsi="Calibri" w:cs="Calibri"/>
          <w:sz w:val="22"/>
          <w:szCs w:val="22"/>
        </w:rPr>
      </w:pPr>
      <w:r w:rsidRPr="00D65B5C">
        <w:rPr>
          <w:rFonts w:ascii="Calibri" w:eastAsia="Arial Unicode MS" w:hAnsi="Calibri" w:cs="Calibri"/>
          <w:sz w:val="22"/>
          <w:szCs w:val="22"/>
        </w:rPr>
        <w:t xml:space="preserve">The movements of non-current employee benefits for the </w:t>
      </w:r>
      <w:r w:rsidR="007E2A1A">
        <w:rPr>
          <w:rFonts w:ascii="Calibri" w:eastAsia="Arial Unicode MS" w:hAnsi="Calibri" w:cs="Calibri"/>
          <w:sz w:val="22"/>
          <w:szCs w:val="22"/>
        </w:rPr>
        <w:t>nine</w:t>
      </w:r>
      <w:r w:rsidRPr="00D65B5C">
        <w:rPr>
          <w:rFonts w:ascii="Calibri" w:eastAsia="Arial Unicode MS" w:hAnsi="Calibri" w:cs="Calibri"/>
          <w:sz w:val="22"/>
          <w:szCs w:val="22"/>
        </w:rPr>
        <w:t xml:space="preserve">-month period ended </w:t>
      </w:r>
      <w:r w:rsidR="004B3EEC">
        <w:rPr>
          <w:rFonts w:ascii="Calibri" w:eastAsia="Arial Unicode MS" w:hAnsi="Calibri" w:cs="Calibri"/>
          <w:sz w:val="22"/>
          <w:szCs w:val="22"/>
        </w:rPr>
        <w:t xml:space="preserve">30 </w:t>
      </w:r>
      <w:r w:rsidR="00AD5BAA">
        <w:rPr>
          <w:rFonts w:ascii="Calibri" w:eastAsia="Arial Unicode MS" w:hAnsi="Calibri" w:cs="Calibri"/>
          <w:sz w:val="22"/>
          <w:szCs w:val="22"/>
        </w:rPr>
        <w:t>September</w:t>
      </w:r>
      <w:r w:rsidRPr="00D65B5C">
        <w:rPr>
          <w:rFonts w:ascii="Calibri" w:eastAsia="Arial Unicode MS" w:hAnsi="Calibri" w:cs="Calibri"/>
          <w:sz w:val="22"/>
          <w:szCs w:val="22"/>
        </w:rPr>
        <w:t xml:space="preserve"> 202</w:t>
      </w:r>
      <w:r>
        <w:rPr>
          <w:rFonts w:ascii="Calibri" w:eastAsia="Arial Unicode MS" w:hAnsi="Calibri" w:cs="Calibri"/>
          <w:sz w:val="22"/>
          <w:szCs w:val="22"/>
        </w:rPr>
        <w:t>4</w:t>
      </w:r>
      <w:r w:rsidRPr="00D65B5C">
        <w:rPr>
          <w:rFonts w:ascii="Calibri" w:eastAsia="Arial Unicode MS" w:hAnsi="Calibri" w:cs="Calibri"/>
          <w:sz w:val="22"/>
          <w:szCs w:val="22"/>
        </w:rPr>
        <w:t xml:space="preserve"> are as follows:</w:t>
      </w:r>
    </w:p>
    <w:p w14:paraId="7834C20A" w14:textId="77777777" w:rsidR="00D65B5C" w:rsidRDefault="00D65B5C" w:rsidP="0016237A">
      <w:pPr>
        <w:spacing w:line="240" w:lineRule="atLeast"/>
        <w:ind w:left="540"/>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5C4A27" w:rsidRPr="003C4453" w14:paraId="0E207889" w14:textId="77777777">
        <w:trPr>
          <w:cantSplit/>
          <w:tblHeader/>
        </w:trPr>
        <w:tc>
          <w:tcPr>
            <w:tcW w:w="3960" w:type="dxa"/>
          </w:tcPr>
          <w:p w14:paraId="08E15464" w14:textId="77777777" w:rsidR="005C4A27" w:rsidRPr="00F01BC8" w:rsidRDefault="005C4A27">
            <w:pPr>
              <w:pStyle w:val="acctfourfigures"/>
              <w:spacing w:line="240" w:lineRule="atLeast"/>
              <w:jc w:val="center"/>
              <w:rPr>
                <w:rFonts w:ascii="Calibri" w:hAnsi="Calibri" w:cs="Calibri"/>
                <w:szCs w:val="22"/>
                <w:lang w:val="en-US"/>
              </w:rPr>
            </w:pPr>
          </w:p>
        </w:tc>
        <w:tc>
          <w:tcPr>
            <w:tcW w:w="810" w:type="dxa"/>
          </w:tcPr>
          <w:p w14:paraId="476F23FE" w14:textId="77777777" w:rsidR="005C4A27" w:rsidRPr="003C4453" w:rsidRDefault="005C4A27">
            <w:pPr>
              <w:pStyle w:val="acctmergecolhdg"/>
              <w:spacing w:line="240" w:lineRule="atLeast"/>
              <w:ind w:left="-79" w:right="-79"/>
              <w:rPr>
                <w:rFonts w:ascii="Calibri" w:hAnsi="Calibri" w:cs="Calibri"/>
                <w:b w:val="0"/>
                <w:bCs/>
                <w:szCs w:val="22"/>
              </w:rPr>
            </w:pPr>
          </w:p>
        </w:tc>
        <w:tc>
          <w:tcPr>
            <w:tcW w:w="1161" w:type="dxa"/>
          </w:tcPr>
          <w:p w14:paraId="0DC4B2CD" w14:textId="77777777" w:rsidR="005C4A27" w:rsidRPr="003C4453" w:rsidRDefault="005C4A27">
            <w:pPr>
              <w:pStyle w:val="acctmergecolhdg"/>
              <w:spacing w:line="240" w:lineRule="atLeast"/>
              <w:rPr>
                <w:rFonts w:ascii="Calibri" w:hAnsi="Calibri" w:cs="Calibri"/>
                <w:b w:val="0"/>
                <w:bCs/>
                <w:szCs w:val="22"/>
              </w:rPr>
            </w:pPr>
          </w:p>
        </w:tc>
        <w:tc>
          <w:tcPr>
            <w:tcW w:w="1530" w:type="dxa"/>
          </w:tcPr>
          <w:p w14:paraId="4E0C08B0" w14:textId="77777777" w:rsidR="005C4A27" w:rsidRPr="00AA45B2" w:rsidRDefault="005C4A27">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EB613D7" w14:textId="77777777" w:rsidR="005C4A27" w:rsidRPr="00AA45B2" w:rsidRDefault="005C4A27">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A23F904" w14:textId="77777777" w:rsidR="005C4A27" w:rsidRPr="00AA45B2" w:rsidRDefault="005C4A27">
            <w:pPr>
              <w:pStyle w:val="acctmergecolhdg"/>
              <w:spacing w:line="240" w:lineRule="atLeast"/>
              <w:rPr>
                <w:rFonts w:ascii="Calibri" w:hAnsi="Calibri" w:cs="Calibri"/>
                <w:szCs w:val="22"/>
              </w:rPr>
            </w:pPr>
          </w:p>
        </w:tc>
        <w:tc>
          <w:tcPr>
            <w:tcW w:w="1530" w:type="dxa"/>
          </w:tcPr>
          <w:p w14:paraId="01150D76" w14:textId="77777777" w:rsidR="005C4A27" w:rsidRPr="00AA45B2" w:rsidRDefault="005C4A27">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1FB216C6" w14:textId="77777777" w:rsidR="005C4A27" w:rsidRPr="00AA45B2" w:rsidRDefault="005C4A27">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5C4A27" w:rsidRPr="003C4453" w14:paraId="74A7FD7E" w14:textId="77777777">
        <w:trPr>
          <w:cantSplit/>
          <w:tblHeader/>
        </w:trPr>
        <w:tc>
          <w:tcPr>
            <w:tcW w:w="3960" w:type="dxa"/>
          </w:tcPr>
          <w:p w14:paraId="0EBCCD24" w14:textId="77777777" w:rsidR="005C4A27" w:rsidRPr="003C4453" w:rsidRDefault="005C4A27">
            <w:pPr>
              <w:pStyle w:val="acctfourfigures"/>
              <w:spacing w:line="240" w:lineRule="atLeast"/>
              <w:jc w:val="center"/>
              <w:rPr>
                <w:rFonts w:ascii="Calibri" w:hAnsi="Calibri" w:cs="Calibri"/>
                <w:szCs w:val="22"/>
              </w:rPr>
            </w:pPr>
          </w:p>
        </w:tc>
        <w:tc>
          <w:tcPr>
            <w:tcW w:w="810" w:type="dxa"/>
          </w:tcPr>
          <w:p w14:paraId="7C16A418" w14:textId="77777777" w:rsidR="005C4A27" w:rsidRPr="003C4453" w:rsidRDefault="005C4A27">
            <w:pPr>
              <w:pStyle w:val="acctmergecolhdg"/>
              <w:spacing w:line="240" w:lineRule="atLeast"/>
              <w:ind w:left="-79" w:right="-79"/>
              <w:rPr>
                <w:rFonts w:ascii="Calibri" w:hAnsi="Calibri" w:cs="Calibri"/>
                <w:b w:val="0"/>
                <w:bCs/>
                <w:szCs w:val="22"/>
              </w:rPr>
            </w:pPr>
          </w:p>
        </w:tc>
        <w:tc>
          <w:tcPr>
            <w:tcW w:w="1161" w:type="dxa"/>
          </w:tcPr>
          <w:p w14:paraId="0BA23641" w14:textId="77777777" w:rsidR="005C4A27" w:rsidRPr="003C4453" w:rsidRDefault="005C4A27">
            <w:pPr>
              <w:pStyle w:val="acctmergecolhdg"/>
              <w:spacing w:line="240" w:lineRule="atLeast"/>
              <w:rPr>
                <w:rFonts w:ascii="Calibri" w:hAnsi="Calibri" w:cs="Calibri"/>
                <w:b w:val="0"/>
                <w:bCs/>
                <w:szCs w:val="22"/>
              </w:rPr>
            </w:pPr>
          </w:p>
        </w:tc>
        <w:tc>
          <w:tcPr>
            <w:tcW w:w="3330" w:type="dxa"/>
            <w:gridSpan w:val="3"/>
          </w:tcPr>
          <w:p w14:paraId="69080B57" w14:textId="77777777" w:rsidR="005C4A27" w:rsidRPr="00AA45B2" w:rsidRDefault="005C4A27">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5C4A27" w:rsidRPr="003C4453" w14:paraId="5DB8E246" w14:textId="77777777">
        <w:trPr>
          <w:cantSplit/>
          <w:trHeight w:val="39"/>
        </w:trPr>
        <w:tc>
          <w:tcPr>
            <w:tcW w:w="3960" w:type="dxa"/>
          </w:tcPr>
          <w:p w14:paraId="6BB4B266" w14:textId="6551C46D" w:rsidR="005C4A27" w:rsidRPr="003C4453" w:rsidRDefault="005C4A27">
            <w:pPr>
              <w:spacing w:line="240" w:lineRule="atLeast"/>
              <w:ind w:left="19"/>
              <w:rPr>
                <w:rFonts w:ascii="Calibri" w:hAnsi="Calibri" w:cs="Calibri"/>
                <w:sz w:val="22"/>
                <w:szCs w:val="22"/>
              </w:rPr>
            </w:pPr>
            <w:r>
              <w:rPr>
                <w:rFonts w:ascii="Calibri" w:hAnsi="Calibri" w:cs="Browallia New"/>
                <w:sz w:val="22"/>
                <w:szCs w:val="28"/>
              </w:rPr>
              <w:t>At</w:t>
            </w:r>
            <w:r w:rsidRPr="00D601C7">
              <w:rPr>
                <w:rFonts w:ascii="Calibri" w:hAnsi="Calibri" w:cs="Calibri"/>
                <w:sz w:val="22"/>
                <w:szCs w:val="22"/>
              </w:rPr>
              <w:t xml:space="preserve"> 1 January</w:t>
            </w:r>
            <w:r>
              <w:rPr>
                <w:rFonts w:ascii="Calibri" w:hAnsi="Calibri" w:cs="Calibri"/>
                <w:sz w:val="22"/>
                <w:szCs w:val="22"/>
              </w:rPr>
              <w:t xml:space="preserve"> 2024</w:t>
            </w:r>
          </w:p>
        </w:tc>
        <w:tc>
          <w:tcPr>
            <w:tcW w:w="810" w:type="dxa"/>
          </w:tcPr>
          <w:p w14:paraId="0E2CD4FD" w14:textId="77777777" w:rsidR="005C4A27" w:rsidRPr="00425F69" w:rsidRDefault="005C4A27">
            <w:pPr>
              <w:tabs>
                <w:tab w:val="decimal" w:pos="1083"/>
              </w:tabs>
              <w:ind w:left="-108" w:right="-108"/>
              <w:rPr>
                <w:rFonts w:ascii="Calibri" w:eastAsia="Calibri" w:hAnsi="Calibri" w:cs="Calibri"/>
                <w:sz w:val="22"/>
                <w:szCs w:val="22"/>
              </w:rPr>
            </w:pPr>
          </w:p>
        </w:tc>
        <w:tc>
          <w:tcPr>
            <w:tcW w:w="1161" w:type="dxa"/>
          </w:tcPr>
          <w:p w14:paraId="68F3B0F8" w14:textId="77777777" w:rsidR="005C4A27" w:rsidRPr="00425F69" w:rsidRDefault="005C4A27">
            <w:pPr>
              <w:tabs>
                <w:tab w:val="decimal" w:pos="947"/>
              </w:tabs>
              <w:ind w:left="-108" w:right="-108"/>
              <w:rPr>
                <w:rFonts w:ascii="Calibri" w:eastAsia="Calibri" w:hAnsi="Calibri" w:cs="Calibri"/>
                <w:sz w:val="22"/>
                <w:szCs w:val="22"/>
              </w:rPr>
            </w:pPr>
          </w:p>
        </w:tc>
        <w:tc>
          <w:tcPr>
            <w:tcW w:w="1530" w:type="dxa"/>
            <w:vAlign w:val="bottom"/>
          </w:tcPr>
          <w:p w14:paraId="67D909BC" w14:textId="50595191" w:rsidR="005C4A27" w:rsidRPr="00425F69" w:rsidRDefault="00FD4017">
            <w:pPr>
              <w:tabs>
                <w:tab w:val="decimal" w:pos="1272"/>
              </w:tabs>
              <w:ind w:left="-108" w:right="-108"/>
              <w:rPr>
                <w:rFonts w:ascii="Calibri" w:eastAsia="Calibri" w:hAnsi="Calibri" w:cs="Calibri"/>
                <w:sz w:val="22"/>
                <w:szCs w:val="22"/>
              </w:rPr>
            </w:pPr>
            <w:r>
              <w:rPr>
                <w:rFonts w:ascii="Calibri" w:eastAsia="Calibri" w:hAnsi="Calibri" w:cs="Calibri"/>
                <w:sz w:val="22"/>
                <w:szCs w:val="22"/>
              </w:rPr>
              <w:t>29,168,336</w:t>
            </w:r>
          </w:p>
        </w:tc>
        <w:tc>
          <w:tcPr>
            <w:tcW w:w="270" w:type="dxa"/>
          </w:tcPr>
          <w:p w14:paraId="0C5763DE" w14:textId="77777777" w:rsidR="005C4A27" w:rsidRPr="00425F69" w:rsidRDefault="005C4A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F9EE4B6" w14:textId="547BDBD6" w:rsidR="005C4A27" w:rsidRPr="00425F69" w:rsidRDefault="00FD4017">
            <w:pPr>
              <w:tabs>
                <w:tab w:val="decimal" w:pos="1272"/>
              </w:tabs>
              <w:ind w:left="-108" w:right="-108"/>
              <w:rPr>
                <w:rFonts w:ascii="Calibri" w:eastAsia="Calibri" w:hAnsi="Calibri" w:cs="Calibri"/>
                <w:sz w:val="22"/>
                <w:szCs w:val="22"/>
              </w:rPr>
            </w:pPr>
            <w:r>
              <w:rPr>
                <w:rFonts w:ascii="Calibri" w:eastAsia="Calibri" w:hAnsi="Calibri" w:cs="Calibri"/>
                <w:sz w:val="22"/>
                <w:szCs w:val="22"/>
              </w:rPr>
              <w:t>25,945,089</w:t>
            </w:r>
          </w:p>
        </w:tc>
      </w:tr>
      <w:tr w:rsidR="005C4A27" w:rsidRPr="003C4453" w14:paraId="227161A7" w14:textId="77777777">
        <w:trPr>
          <w:cantSplit/>
          <w:trHeight w:val="39"/>
        </w:trPr>
        <w:tc>
          <w:tcPr>
            <w:tcW w:w="3960" w:type="dxa"/>
          </w:tcPr>
          <w:p w14:paraId="18CD6E33" w14:textId="77777777" w:rsidR="005C4A27" w:rsidRPr="00C90BCB" w:rsidRDefault="005C4A27">
            <w:pPr>
              <w:spacing w:line="240" w:lineRule="atLeast"/>
              <w:ind w:left="19"/>
              <w:rPr>
                <w:rFonts w:ascii="Calibri" w:hAnsi="Calibri" w:cs="Calibri"/>
                <w:sz w:val="22"/>
                <w:szCs w:val="22"/>
              </w:rPr>
            </w:pPr>
            <w:r>
              <w:rPr>
                <w:rFonts w:ascii="Calibri" w:hAnsi="Calibri" w:cs="Calibri"/>
                <w:sz w:val="22"/>
                <w:szCs w:val="22"/>
              </w:rPr>
              <w:t>Additions</w:t>
            </w:r>
          </w:p>
        </w:tc>
        <w:tc>
          <w:tcPr>
            <w:tcW w:w="810" w:type="dxa"/>
          </w:tcPr>
          <w:p w14:paraId="1C095B0B" w14:textId="77777777" w:rsidR="005C4A27" w:rsidRPr="00425F69" w:rsidRDefault="005C4A27">
            <w:pPr>
              <w:tabs>
                <w:tab w:val="decimal" w:pos="1083"/>
              </w:tabs>
              <w:ind w:left="-108" w:right="-108"/>
              <w:rPr>
                <w:rFonts w:ascii="Calibri" w:hAnsi="Calibri" w:cs="Calibri"/>
                <w:sz w:val="22"/>
                <w:szCs w:val="22"/>
              </w:rPr>
            </w:pPr>
          </w:p>
        </w:tc>
        <w:tc>
          <w:tcPr>
            <w:tcW w:w="1161" w:type="dxa"/>
          </w:tcPr>
          <w:p w14:paraId="2DF67789" w14:textId="77777777" w:rsidR="005C4A27" w:rsidRPr="00425F69" w:rsidRDefault="005C4A27">
            <w:pPr>
              <w:tabs>
                <w:tab w:val="decimal" w:pos="947"/>
              </w:tabs>
              <w:ind w:left="-108" w:right="-108"/>
              <w:rPr>
                <w:rFonts w:ascii="Calibri" w:eastAsia="Calibri" w:hAnsi="Calibri" w:cs="Calibri"/>
                <w:sz w:val="22"/>
                <w:szCs w:val="22"/>
              </w:rPr>
            </w:pPr>
          </w:p>
        </w:tc>
        <w:tc>
          <w:tcPr>
            <w:tcW w:w="1530" w:type="dxa"/>
            <w:vAlign w:val="bottom"/>
          </w:tcPr>
          <w:p w14:paraId="635481A2" w14:textId="0F53FCB0" w:rsidR="005C4A27" w:rsidRPr="00F01BC8" w:rsidRDefault="006351CD">
            <w:pPr>
              <w:tabs>
                <w:tab w:val="decimal" w:pos="1272"/>
              </w:tabs>
              <w:ind w:left="-108" w:right="-108"/>
              <w:rPr>
                <w:rFonts w:ascii="Calibri" w:eastAsia="Calibri" w:hAnsi="Calibri" w:cs="Calibri"/>
                <w:sz w:val="22"/>
                <w:szCs w:val="22"/>
              </w:rPr>
            </w:pPr>
            <w:r>
              <w:rPr>
                <w:rFonts w:ascii="Calibri" w:eastAsia="Calibri" w:hAnsi="Calibri" w:cs="Calibri"/>
                <w:sz w:val="22"/>
                <w:szCs w:val="22"/>
              </w:rPr>
              <w:t>3,165,653</w:t>
            </w:r>
          </w:p>
        </w:tc>
        <w:tc>
          <w:tcPr>
            <w:tcW w:w="270" w:type="dxa"/>
          </w:tcPr>
          <w:p w14:paraId="3BFE0CE7" w14:textId="77777777" w:rsidR="005C4A27" w:rsidRPr="00425F69" w:rsidRDefault="005C4A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C41C6B9" w14:textId="10697A6E" w:rsidR="005C4A27" w:rsidRPr="00F01BC8" w:rsidRDefault="006351CD">
            <w:pPr>
              <w:tabs>
                <w:tab w:val="decimal" w:pos="1284"/>
              </w:tabs>
              <w:ind w:left="-108" w:right="-108"/>
              <w:rPr>
                <w:rFonts w:ascii="Calibri" w:eastAsia="Calibri" w:hAnsi="Calibri" w:cs="Calibri"/>
                <w:sz w:val="22"/>
                <w:szCs w:val="22"/>
              </w:rPr>
            </w:pPr>
            <w:r>
              <w:rPr>
                <w:rFonts w:ascii="Calibri" w:eastAsia="Calibri" w:hAnsi="Calibri" w:cs="Calibri"/>
                <w:sz w:val="22"/>
                <w:szCs w:val="22"/>
              </w:rPr>
              <w:t>2,952,891</w:t>
            </w:r>
          </w:p>
        </w:tc>
      </w:tr>
      <w:tr w:rsidR="005C4A27" w:rsidRPr="003C4453" w14:paraId="70A0821A" w14:textId="77777777">
        <w:trPr>
          <w:cantSplit/>
          <w:trHeight w:val="39"/>
        </w:trPr>
        <w:tc>
          <w:tcPr>
            <w:tcW w:w="4770" w:type="dxa"/>
            <w:gridSpan w:val="2"/>
          </w:tcPr>
          <w:p w14:paraId="72BC1137" w14:textId="48E99BF9" w:rsidR="005C4A27" w:rsidRPr="006733DB" w:rsidRDefault="005C4A27">
            <w:pPr>
              <w:spacing w:line="240" w:lineRule="atLeast"/>
              <w:ind w:left="19"/>
              <w:rPr>
                <w:rFonts w:ascii="Calibri" w:eastAsia="Calibri" w:hAnsi="Calibri" w:cs="Calibri"/>
                <w:b/>
                <w:bCs/>
                <w:sz w:val="22"/>
                <w:szCs w:val="22"/>
              </w:rPr>
            </w:pPr>
            <w:r>
              <w:rPr>
                <w:rFonts w:ascii="Calibri" w:hAnsi="Calibri" w:cs="Browallia New"/>
                <w:b/>
                <w:bCs/>
                <w:sz w:val="22"/>
                <w:szCs w:val="28"/>
              </w:rPr>
              <w:t>At</w:t>
            </w:r>
            <w:r w:rsidRPr="006733DB">
              <w:rPr>
                <w:rFonts w:ascii="Calibri" w:hAnsi="Calibri" w:cs="Calibri"/>
                <w:b/>
                <w:bCs/>
                <w:sz w:val="22"/>
                <w:szCs w:val="22"/>
              </w:rPr>
              <w:t xml:space="preserve"> </w:t>
            </w:r>
            <w:r w:rsidR="004B3EEC">
              <w:rPr>
                <w:rFonts w:ascii="Calibri" w:hAnsi="Calibri" w:cs="Calibri"/>
                <w:b/>
                <w:bCs/>
                <w:sz w:val="22"/>
                <w:szCs w:val="22"/>
              </w:rPr>
              <w:t xml:space="preserve">30 </w:t>
            </w:r>
            <w:r w:rsidR="00323C09">
              <w:rPr>
                <w:rFonts w:ascii="Calibri" w:hAnsi="Calibri" w:cs="Calibri"/>
                <w:b/>
                <w:bCs/>
                <w:sz w:val="22"/>
                <w:szCs w:val="22"/>
              </w:rPr>
              <w:t>September</w:t>
            </w:r>
            <w:r w:rsidR="004B3EEC">
              <w:rPr>
                <w:rFonts w:ascii="Calibri" w:hAnsi="Calibri" w:cs="Calibri"/>
                <w:b/>
                <w:bCs/>
                <w:sz w:val="22"/>
                <w:szCs w:val="22"/>
              </w:rPr>
              <w:t xml:space="preserve"> 2024</w:t>
            </w:r>
          </w:p>
        </w:tc>
        <w:tc>
          <w:tcPr>
            <w:tcW w:w="1161" w:type="dxa"/>
            <w:vAlign w:val="bottom"/>
          </w:tcPr>
          <w:p w14:paraId="33ED6B1C" w14:textId="77777777" w:rsidR="005C4A27" w:rsidRPr="006733DB" w:rsidRDefault="005C4A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3632DC07" w14:textId="0406C2A9" w:rsidR="005C4A27" w:rsidRPr="006733DB" w:rsidRDefault="006351CD">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32,333,989</w:t>
            </w:r>
          </w:p>
        </w:tc>
        <w:tc>
          <w:tcPr>
            <w:tcW w:w="270" w:type="dxa"/>
            <w:vAlign w:val="bottom"/>
          </w:tcPr>
          <w:p w14:paraId="582FBDA0" w14:textId="77777777" w:rsidR="005C4A27" w:rsidRPr="006733DB" w:rsidRDefault="005C4A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A8A8F19" w14:textId="16F3107B" w:rsidR="005C4A27" w:rsidRPr="006733DB" w:rsidRDefault="006351CD">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28,897,980</w:t>
            </w:r>
          </w:p>
        </w:tc>
      </w:tr>
    </w:tbl>
    <w:p w14:paraId="5207FA64" w14:textId="77777777" w:rsidR="007505A7" w:rsidRDefault="007505A7" w:rsidP="007635E0">
      <w:pPr>
        <w:spacing w:line="240" w:lineRule="atLeast"/>
        <w:rPr>
          <w:rFonts w:ascii="Calibri" w:eastAsia="Arial Unicode MS" w:hAnsi="Calibri" w:cstheme="minorBidi"/>
          <w:b/>
          <w:bCs/>
          <w:sz w:val="22"/>
          <w:szCs w:val="22"/>
        </w:rPr>
      </w:pPr>
    </w:p>
    <w:p w14:paraId="10DA5959" w14:textId="77777777" w:rsidR="001E3293" w:rsidRDefault="001E3293" w:rsidP="007635E0">
      <w:pPr>
        <w:spacing w:line="240" w:lineRule="atLeast"/>
        <w:rPr>
          <w:rFonts w:ascii="Calibri" w:eastAsia="Arial Unicode MS" w:hAnsi="Calibri" w:cstheme="minorBidi"/>
          <w:b/>
          <w:bCs/>
          <w:sz w:val="22"/>
          <w:szCs w:val="22"/>
        </w:rPr>
      </w:pPr>
    </w:p>
    <w:p w14:paraId="283B6FF1" w14:textId="77777777" w:rsidR="001E3293" w:rsidRDefault="001E3293" w:rsidP="007635E0">
      <w:pPr>
        <w:spacing w:line="240" w:lineRule="atLeast"/>
        <w:rPr>
          <w:rFonts w:ascii="Calibri" w:eastAsia="Arial Unicode MS" w:hAnsi="Calibri" w:cstheme="minorBidi"/>
          <w:b/>
          <w:bCs/>
          <w:sz w:val="22"/>
          <w:szCs w:val="22"/>
        </w:rPr>
      </w:pPr>
    </w:p>
    <w:p w14:paraId="5D5C89E8" w14:textId="77777777" w:rsidR="001E3293" w:rsidRDefault="001E3293" w:rsidP="007635E0">
      <w:pPr>
        <w:spacing w:line="240" w:lineRule="atLeast"/>
        <w:rPr>
          <w:rFonts w:ascii="Calibri" w:eastAsia="Arial Unicode MS" w:hAnsi="Calibri" w:cstheme="minorBidi"/>
          <w:b/>
          <w:bCs/>
          <w:sz w:val="22"/>
          <w:szCs w:val="22"/>
        </w:rPr>
      </w:pPr>
    </w:p>
    <w:p w14:paraId="3989B7FF" w14:textId="77777777" w:rsidR="001E3293" w:rsidRDefault="001E3293" w:rsidP="007635E0">
      <w:pPr>
        <w:spacing w:line="240" w:lineRule="atLeast"/>
        <w:rPr>
          <w:rFonts w:ascii="Calibri" w:eastAsia="Arial Unicode MS" w:hAnsi="Calibri" w:cstheme="minorBidi"/>
          <w:b/>
          <w:bCs/>
          <w:sz w:val="22"/>
          <w:szCs w:val="22"/>
        </w:rPr>
      </w:pPr>
    </w:p>
    <w:p w14:paraId="3014A96F" w14:textId="77777777" w:rsidR="001E3293" w:rsidRDefault="001E3293" w:rsidP="007635E0">
      <w:pPr>
        <w:spacing w:line="240" w:lineRule="atLeast"/>
        <w:rPr>
          <w:rFonts w:ascii="Calibri" w:eastAsia="Arial Unicode MS" w:hAnsi="Calibri" w:cstheme="minorBidi"/>
          <w:b/>
          <w:bCs/>
          <w:sz w:val="22"/>
          <w:szCs w:val="22"/>
        </w:rPr>
      </w:pPr>
    </w:p>
    <w:p w14:paraId="59491336" w14:textId="77777777" w:rsidR="001E3293" w:rsidRDefault="001E3293" w:rsidP="007635E0">
      <w:pPr>
        <w:spacing w:line="240" w:lineRule="atLeast"/>
        <w:rPr>
          <w:rFonts w:ascii="Calibri" w:eastAsia="Arial Unicode MS" w:hAnsi="Calibri" w:cstheme="minorBidi"/>
          <w:b/>
          <w:bCs/>
          <w:sz w:val="22"/>
          <w:szCs w:val="22"/>
        </w:rPr>
      </w:pPr>
    </w:p>
    <w:p w14:paraId="7438B93B" w14:textId="77777777" w:rsidR="001E3293" w:rsidRDefault="001E3293" w:rsidP="007635E0">
      <w:pPr>
        <w:spacing w:line="240" w:lineRule="atLeast"/>
        <w:rPr>
          <w:rFonts w:ascii="Calibri" w:eastAsia="Arial Unicode MS" w:hAnsi="Calibri" w:cstheme="minorBidi"/>
          <w:b/>
          <w:bCs/>
          <w:sz w:val="22"/>
          <w:szCs w:val="22"/>
        </w:rPr>
      </w:pPr>
    </w:p>
    <w:p w14:paraId="2C8C11AC" w14:textId="77777777" w:rsidR="001E3293" w:rsidRPr="005E3C07" w:rsidRDefault="001E3293" w:rsidP="007635E0">
      <w:pPr>
        <w:spacing w:line="240" w:lineRule="atLeast"/>
        <w:rPr>
          <w:rFonts w:ascii="Calibri" w:eastAsia="Arial Unicode MS" w:hAnsi="Calibri" w:cstheme="minorBidi"/>
          <w:b/>
          <w:bCs/>
          <w:sz w:val="22"/>
          <w:szCs w:val="22"/>
        </w:rPr>
      </w:pPr>
    </w:p>
    <w:p w14:paraId="469372EF" w14:textId="1AAB7BEC" w:rsidR="008431C9" w:rsidRDefault="009C3247"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33"/>
      <w:r>
        <w:rPr>
          <w:rFonts w:ascii="Calibri" w:eastAsia="Arial Unicode MS" w:hAnsi="Calibri" w:cs="Calibri"/>
          <w:b/>
          <w:bCs/>
          <w:sz w:val="22"/>
          <w:szCs w:val="22"/>
        </w:rPr>
        <w:lastRenderedPageBreak/>
        <w:t>Income taxes</w:t>
      </w:r>
    </w:p>
    <w:p w14:paraId="46D31A23" w14:textId="77777777" w:rsidR="008431C9" w:rsidRDefault="008431C9" w:rsidP="008431C9">
      <w:pPr>
        <w:spacing w:line="240" w:lineRule="atLeast"/>
        <w:ind w:left="540"/>
        <w:rPr>
          <w:rFonts w:ascii="Calibri" w:eastAsia="Arial Unicode MS" w:hAnsi="Calibri" w:cs="Calibri"/>
          <w:b/>
          <w:bCs/>
          <w:sz w:val="22"/>
          <w:szCs w:val="22"/>
        </w:rPr>
      </w:pPr>
    </w:p>
    <w:p w14:paraId="0D93F005" w14:textId="07338E5C" w:rsidR="00BE012D" w:rsidRPr="00115C0F" w:rsidRDefault="00115C0F" w:rsidP="00FD5257">
      <w:pPr>
        <w:spacing w:line="240" w:lineRule="atLeast"/>
        <w:ind w:left="540"/>
        <w:jc w:val="thaiDistribute"/>
        <w:rPr>
          <w:rFonts w:ascii="Calibri" w:eastAsia="Arial Unicode MS" w:hAnsi="Calibri" w:cs="Calibri"/>
          <w:sz w:val="22"/>
          <w:szCs w:val="22"/>
        </w:rPr>
      </w:pPr>
      <w:r w:rsidRPr="00115C0F">
        <w:rPr>
          <w:rFonts w:ascii="Calibri" w:eastAsia="Arial Unicode MS" w:hAnsi="Calibri" w:cs="Calibri"/>
          <w:sz w:val="22"/>
          <w:szCs w:val="22"/>
        </w:rPr>
        <w:t xml:space="preserve">The interim income tax is accrued based on profit before income tax for the period using the average annual tax rate to expected (20% per annum). Tax income (expense) for the three-month </w:t>
      </w:r>
      <w:r w:rsidR="007F5174">
        <w:rPr>
          <w:rFonts w:ascii="Calibri" w:eastAsia="Arial Unicode MS" w:hAnsi="Calibri" w:cs="Calibri"/>
          <w:sz w:val="22"/>
          <w:szCs w:val="22"/>
        </w:rPr>
        <w:t xml:space="preserve">and </w:t>
      </w:r>
      <w:r w:rsidR="00A04D52">
        <w:rPr>
          <w:rFonts w:ascii="Calibri" w:eastAsia="Arial Unicode MS" w:hAnsi="Calibri" w:cs="Calibri"/>
          <w:sz w:val="22"/>
          <w:szCs w:val="22"/>
        </w:rPr>
        <w:t>nine</w:t>
      </w:r>
      <w:r w:rsidR="007F5174">
        <w:rPr>
          <w:rFonts w:ascii="Calibri" w:eastAsia="Arial Unicode MS" w:hAnsi="Calibri" w:cs="Calibri"/>
          <w:sz w:val="22"/>
          <w:szCs w:val="22"/>
        </w:rPr>
        <w:t xml:space="preserve">-month </w:t>
      </w:r>
      <w:r w:rsidRPr="00115C0F">
        <w:rPr>
          <w:rFonts w:ascii="Calibri" w:eastAsia="Arial Unicode MS" w:hAnsi="Calibri" w:cs="Calibri"/>
          <w:sz w:val="22"/>
          <w:szCs w:val="22"/>
        </w:rPr>
        <w:t xml:space="preserve">periods ended </w:t>
      </w:r>
      <w:r w:rsidR="007F5174">
        <w:rPr>
          <w:rFonts w:ascii="Calibri" w:eastAsia="Arial Unicode MS" w:hAnsi="Calibri" w:cs="Calibri"/>
          <w:sz w:val="22"/>
          <w:szCs w:val="22"/>
        </w:rPr>
        <w:t xml:space="preserve">30 </w:t>
      </w:r>
      <w:r w:rsidR="00A04D52">
        <w:rPr>
          <w:rFonts w:ascii="Calibri" w:eastAsia="Arial Unicode MS" w:hAnsi="Calibri" w:cs="Calibri"/>
          <w:sz w:val="22"/>
          <w:szCs w:val="22"/>
        </w:rPr>
        <w:t>September</w:t>
      </w:r>
      <w:r w:rsidRPr="00115C0F">
        <w:rPr>
          <w:rFonts w:ascii="Calibri" w:eastAsia="Arial Unicode MS" w:hAnsi="Calibri" w:cs="Calibri"/>
          <w:sz w:val="22"/>
          <w:szCs w:val="22"/>
        </w:rPr>
        <w:t xml:space="preserve"> 202</w:t>
      </w:r>
      <w:r>
        <w:rPr>
          <w:rFonts w:ascii="Calibri" w:eastAsia="Arial Unicode MS" w:hAnsi="Calibri" w:cs="Calibri"/>
          <w:sz w:val="22"/>
          <w:szCs w:val="22"/>
        </w:rPr>
        <w:t>4</w:t>
      </w:r>
      <w:r w:rsidRPr="00115C0F">
        <w:rPr>
          <w:rFonts w:ascii="Calibri" w:eastAsia="Arial Unicode MS" w:hAnsi="Calibri" w:cs="Calibri"/>
          <w:sz w:val="22"/>
          <w:szCs w:val="22"/>
        </w:rPr>
        <w:t xml:space="preserve"> and 202</w:t>
      </w:r>
      <w:r>
        <w:rPr>
          <w:rFonts w:ascii="Calibri" w:eastAsia="Arial Unicode MS" w:hAnsi="Calibri" w:cs="Calibri"/>
          <w:sz w:val="22"/>
          <w:szCs w:val="22"/>
        </w:rPr>
        <w:t>3</w:t>
      </w:r>
      <w:r w:rsidRPr="00115C0F">
        <w:rPr>
          <w:rFonts w:ascii="Calibri" w:eastAsia="Arial Unicode MS" w:hAnsi="Calibri" w:cs="Calibri"/>
          <w:sz w:val="22"/>
          <w:szCs w:val="22"/>
        </w:rPr>
        <w:t xml:space="preserve"> as follows:</w:t>
      </w:r>
    </w:p>
    <w:p w14:paraId="6BB097C2" w14:textId="77777777" w:rsidR="00FD5257" w:rsidRDefault="00FD5257" w:rsidP="008431C9">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3C4453" w14:paraId="40571F4A" w14:textId="77777777">
        <w:trPr>
          <w:cantSplit/>
          <w:trHeight w:val="39"/>
          <w:tblHeader/>
        </w:trPr>
        <w:tc>
          <w:tcPr>
            <w:tcW w:w="3420" w:type="dxa"/>
          </w:tcPr>
          <w:p w14:paraId="7F1E7106" w14:textId="77777777" w:rsidR="005B142A" w:rsidRPr="003C4453" w:rsidRDefault="005B142A">
            <w:pPr>
              <w:spacing w:line="240" w:lineRule="atLeast"/>
              <w:rPr>
                <w:rFonts w:ascii="Calibri" w:hAnsi="Calibri" w:cs="Calibri"/>
                <w:sz w:val="22"/>
                <w:szCs w:val="22"/>
              </w:rPr>
            </w:pPr>
          </w:p>
        </w:tc>
        <w:tc>
          <w:tcPr>
            <w:tcW w:w="2880" w:type="dxa"/>
            <w:gridSpan w:val="3"/>
          </w:tcPr>
          <w:p w14:paraId="4DE2E91E"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515FA25"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72A138B" w14:textId="77777777" w:rsidR="005B142A" w:rsidRPr="003C4453" w:rsidRDefault="005B142A">
            <w:pPr>
              <w:pStyle w:val="acctmergecolhdg"/>
              <w:spacing w:line="240" w:lineRule="atLeast"/>
              <w:rPr>
                <w:rFonts w:ascii="Calibri" w:hAnsi="Calibri" w:cs="Calibri"/>
                <w:szCs w:val="22"/>
              </w:rPr>
            </w:pPr>
          </w:p>
        </w:tc>
        <w:tc>
          <w:tcPr>
            <w:tcW w:w="2880" w:type="dxa"/>
            <w:gridSpan w:val="3"/>
          </w:tcPr>
          <w:p w14:paraId="743C7483"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E4ECE8F"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B142A" w:rsidRPr="003C4453" w14:paraId="3F52A130" w14:textId="77777777" w:rsidTr="00A115CD">
        <w:trPr>
          <w:cantSplit/>
          <w:tblHeader/>
        </w:trPr>
        <w:tc>
          <w:tcPr>
            <w:tcW w:w="3420" w:type="dxa"/>
          </w:tcPr>
          <w:p w14:paraId="77E41DFE" w14:textId="7E7DA25B" w:rsidR="005B142A" w:rsidRPr="00B9224A" w:rsidRDefault="005E3C07" w:rsidP="005E3C07">
            <w:pPr>
              <w:spacing w:line="240" w:lineRule="atLeast"/>
              <w:ind w:left="19"/>
              <w:rPr>
                <w:rFonts w:ascii="Calibri" w:hAnsi="Calibri" w:cs="Calibri"/>
                <w:b/>
                <w:bCs/>
                <w:sz w:val="22"/>
                <w:szCs w:val="22"/>
              </w:rPr>
            </w:pPr>
            <w:r w:rsidRPr="00B9224A">
              <w:rPr>
                <w:rFonts w:ascii="Calibri" w:hAnsi="Calibri" w:cs="Calibri"/>
                <w:b/>
                <w:bCs/>
                <w:sz w:val="22"/>
                <w:szCs w:val="22"/>
              </w:rPr>
              <w:t>For the</w:t>
            </w:r>
            <w:r w:rsidR="00B9224A" w:rsidRPr="00B9224A">
              <w:rPr>
                <w:rFonts w:ascii="Calibri" w:hAnsi="Calibri" w:cs="Calibri"/>
                <w:b/>
                <w:bCs/>
                <w:sz w:val="22"/>
                <w:szCs w:val="22"/>
              </w:rPr>
              <w:t xml:space="preserve"> three-month period ended</w:t>
            </w:r>
          </w:p>
          <w:p w14:paraId="69581D77" w14:textId="07DF92DD" w:rsidR="00B9224A" w:rsidRPr="00B9224A" w:rsidRDefault="00B9224A" w:rsidP="00B9224A">
            <w:pPr>
              <w:spacing w:line="240" w:lineRule="atLeast"/>
              <w:ind w:left="19"/>
              <w:rPr>
                <w:rFonts w:ascii="Calibri" w:hAnsi="Calibri" w:cs="Calibri"/>
                <w:sz w:val="22"/>
                <w:szCs w:val="22"/>
              </w:rPr>
            </w:pPr>
            <w:r w:rsidRPr="00B9224A">
              <w:rPr>
                <w:rFonts w:ascii="Calibri" w:hAnsi="Calibri" w:cs="Calibri"/>
                <w:b/>
                <w:bCs/>
                <w:sz w:val="22"/>
                <w:szCs w:val="22"/>
              </w:rPr>
              <w:t xml:space="preserve">      30 </w:t>
            </w:r>
            <w:r w:rsidR="00176B38">
              <w:rPr>
                <w:rFonts w:ascii="Calibri" w:hAnsi="Calibri" w:cs="Calibri"/>
                <w:b/>
                <w:bCs/>
                <w:sz w:val="22"/>
                <w:szCs w:val="22"/>
              </w:rPr>
              <w:t>September</w:t>
            </w:r>
          </w:p>
        </w:tc>
        <w:tc>
          <w:tcPr>
            <w:tcW w:w="1350" w:type="dxa"/>
            <w:vAlign w:val="bottom"/>
          </w:tcPr>
          <w:p w14:paraId="746F5849" w14:textId="035FAE84" w:rsidR="005B142A" w:rsidRPr="003C4453" w:rsidRDefault="005B142A" w:rsidP="00A115C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6E9AE499" w14:textId="77777777" w:rsidR="005B142A" w:rsidRPr="003C4453" w:rsidRDefault="005B142A" w:rsidP="00A115CD">
            <w:pPr>
              <w:pStyle w:val="acctmergecolhdg"/>
              <w:spacing w:line="240" w:lineRule="atLeast"/>
              <w:rPr>
                <w:rFonts w:ascii="Calibri" w:hAnsi="Calibri" w:cs="Calibri"/>
                <w:b w:val="0"/>
                <w:bCs/>
                <w:szCs w:val="22"/>
              </w:rPr>
            </w:pPr>
          </w:p>
        </w:tc>
        <w:tc>
          <w:tcPr>
            <w:tcW w:w="1350" w:type="dxa"/>
            <w:vAlign w:val="bottom"/>
          </w:tcPr>
          <w:p w14:paraId="4740B9FE" w14:textId="633A80B6" w:rsidR="005B142A" w:rsidRPr="003C4453" w:rsidRDefault="005B142A" w:rsidP="00A115C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vAlign w:val="bottom"/>
          </w:tcPr>
          <w:p w14:paraId="192C1B38" w14:textId="77777777" w:rsidR="005B142A" w:rsidRPr="003C4453" w:rsidRDefault="005B142A" w:rsidP="00A115CD">
            <w:pPr>
              <w:pStyle w:val="acctmergecolhdg"/>
              <w:spacing w:line="240" w:lineRule="atLeast"/>
              <w:rPr>
                <w:rFonts w:ascii="Calibri" w:hAnsi="Calibri" w:cs="Calibri"/>
                <w:b w:val="0"/>
                <w:bCs/>
                <w:szCs w:val="22"/>
              </w:rPr>
            </w:pPr>
          </w:p>
        </w:tc>
        <w:tc>
          <w:tcPr>
            <w:tcW w:w="1350" w:type="dxa"/>
            <w:vAlign w:val="bottom"/>
          </w:tcPr>
          <w:p w14:paraId="4C1CF3EE" w14:textId="0703E939" w:rsidR="005B142A" w:rsidRPr="003C4453" w:rsidRDefault="005B142A" w:rsidP="00A115C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0DC6E155" w14:textId="77777777" w:rsidR="005B142A" w:rsidRPr="003C4453" w:rsidRDefault="005B142A" w:rsidP="00A115CD">
            <w:pPr>
              <w:pStyle w:val="acctmergecolhdg"/>
              <w:spacing w:line="240" w:lineRule="atLeast"/>
              <w:rPr>
                <w:rFonts w:ascii="Calibri" w:hAnsi="Calibri" w:cs="Calibri"/>
                <w:b w:val="0"/>
                <w:bCs/>
                <w:szCs w:val="22"/>
              </w:rPr>
            </w:pPr>
          </w:p>
        </w:tc>
        <w:tc>
          <w:tcPr>
            <w:tcW w:w="1350" w:type="dxa"/>
            <w:vAlign w:val="bottom"/>
          </w:tcPr>
          <w:p w14:paraId="21BF34A0" w14:textId="54C8B73D" w:rsidR="005B142A" w:rsidRPr="003C4453" w:rsidRDefault="005B142A" w:rsidP="00A115C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5B142A" w:rsidRPr="003C4453" w14:paraId="7C798DC8" w14:textId="77777777">
        <w:trPr>
          <w:cantSplit/>
          <w:trHeight w:val="39"/>
        </w:trPr>
        <w:tc>
          <w:tcPr>
            <w:tcW w:w="3420" w:type="dxa"/>
          </w:tcPr>
          <w:p w14:paraId="5FFE77B7" w14:textId="77777777" w:rsidR="005B142A" w:rsidRPr="003C4453" w:rsidRDefault="005B142A">
            <w:pPr>
              <w:spacing w:line="240" w:lineRule="atLeast"/>
              <w:rPr>
                <w:rFonts w:ascii="Calibri" w:hAnsi="Calibri" w:cs="Calibri"/>
                <w:b/>
                <w:bCs/>
                <w:sz w:val="22"/>
                <w:szCs w:val="22"/>
              </w:rPr>
            </w:pPr>
          </w:p>
        </w:tc>
        <w:tc>
          <w:tcPr>
            <w:tcW w:w="5940" w:type="dxa"/>
            <w:gridSpan w:val="7"/>
          </w:tcPr>
          <w:p w14:paraId="40439A0C" w14:textId="77777777" w:rsidR="005B142A" w:rsidRPr="003C4453" w:rsidRDefault="005B142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5B142A" w:rsidRPr="003C4453" w14:paraId="744AFE4F" w14:textId="77777777">
        <w:trPr>
          <w:cantSplit/>
          <w:trHeight w:val="39"/>
        </w:trPr>
        <w:tc>
          <w:tcPr>
            <w:tcW w:w="3420" w:type="dxa"/>
          </w:tcPr>
          <w:p w14:paraId="5E41202D" w14:textId="77777777" w:rsidR="005B142A" w:rsidRPr="009E77B7" w:rsidRDefault="005B142A">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037C3532" w14:textId="77777777" w:rsidR="005B142A" w:rsidRPr="00425F69" w:rsidRDefault="005B142A">
            <w:pPr>
              <w:tabs>
                <w:tab w:val="decimal" w:pos="1083"/>
              </w:tabs>
              <w:ind w:left="-108" w:right="-108"/>
              <w:rPr>
                <w:rFonts w:ascii="Calibri" w:eastAsia="Calibri" w:hAnsi="Calibri" w:cs="Calibri"/>
                <w:sz w:val="22"/>
                <w:szCs w:val="22"/>
              </w:rPr>
            </w:pPr>
          </w:p>
        </w:tc>
        <w:tc>
          <w:tcPr>
            <w:tcW w:w="180" w:type="dxa"/>
            <w:tcBorders>
              <w:left w:val="nil"/>
            </w:tcBorders>
          </w:tcPr>
          <w:p w14:paraId="4F116048" w14:textId="77777777" w:rsidR="005B142A" w:rsidRPr="00425F69" w:rsidRDefault="005B142A">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8A78EEF" w14:textId="77777777" w:rsidR="005B142A" w:rsidRPr="00425F69" w:rsidRDefault="005B142A">
            <w:pPr>
              <w:tabs>
                <w:tab w:val="decimal" w:pos="1089"/>
              </w:tabs>
              <w:ind w:left="-108" w:right="-108"/>
              <w:rPr>
                <w:rFonts w:ascii="Calibri" w:eastAsia="Calibri" w:hAnsi="Calibri" w:cs="Calibri"/>
                <w:sz w:val="22"/>
                <w:szCs w:val="22"/>
              </w:rPr>
            </w:pPr>
          </w:p>
        </w:tc>
        <w:tc>
          <w:tcPr>
            <w:tcW w:w="180" w:type="dxa"/>
          </w:tcPr>
          <w:p w14:paraId="7F234C6C" w14:textId="77777777" w:rsidR="005B142A" w:rsidRPr="00425F69" w:rsidRDefault="005B142A">
            <w:pPr>
              <w:tabs>
                <w:tab w:val="decimal" w:pos="947"/>
              </w:tabs>
              <w:ind w:left="-108" w:right="-108"/>
              <w:rPr>
                <w:rFonts w:ascii="Calibri" w:eastAsia="Calibri" w:hAnsi="Calibri" w:cs="Calibri"/>
                <w:sz w:val="22"/>
                <w:szCs w:val="22"/>
              </w:rPr>
            </w:pPr>
          </w:p>
        </w:tc>
        <w:tc>
          <w:tcPr>
            <w:tcW w:w="1350" w:type="dxa"/>
            <w:vAlign w:val="bottom"/>
          </w:tcPr>
          <w:p w14:paraId="0837D721" w14:textId="77777777" w:rsidR="005B142A" w:rsidRPr="00425F69" w:rsidRDefault="005B142A">
            <w:pPr>
              <w:tabs>
                <w:tab w:val="decimal" w:pos="1102"/>
              </w:tabs>
              <w:ind w:left="-108" w:right="-108"/>
              <w:rPr>
                <w:rFonts w:ascii="Calibri" w:eastAsia="Calibri" w:hAnsi="Calibri" w:cs="Calibri"/>
                <w:sz w:val="22"/>
                <w:szCs w:val="22"/>
              </w:rPr>
            </w:pPr>
          </w:p>
        </w:tc>
        <w:tc>
          <w:tcPr>
            <w:tcW w:w="180" w:type="dxa"/>
          </w:tcPr>
          <w:p w14:paraId="6144C542" w14:textId="77777777" w:rsidR="005B142A" w:rsidRPr="00425F69" w:rsidRDefault="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6505EA1" w14:textId="77777777" w:rsidR="005B142A" w:rsidRPr="00425F69" w:rsidRDefault="005B142A">
            <w:pPr>
              <w:tabs>
                <w:tab w:val="decimal" w:pos="1090"/>
              </w:tabs>
              <w:ind w:left="-108" w:right="-108"/>
              <w:rPr>
                <w:rFonts w:ascii="Calibri" w:eastAsia="Calibri" w:hAnsi="Calibri" w:cs="Calibri"/>
                <w:sz w:val="22"/>
                <w:szCs w:val="22"/>
              </w:rPr>
            </w:pPr>
          </w:p>
        </w:tc>
      </w:tr>
      <w:tr w:rsidR="005B142A" w:rsidRPr="003C4453" w14:paraId="098F8B20" w14:textId="77777777">
        <w:trPr>
          <w:cantSplit/>
          <w:trHeight w:val="39"/>
        </w:trPr>
        <w:tc>
          <w:tcPr>
            <w:tcW w:w="3420" w:type="dxa"/>
          </w:tcPr>
          <w:p w14:paraId="4D7B2877" w14:textId="4ACADE68" w:rsidR="005B142A" w:rsidRPr="009951E8" w:rsidRDefault="005B142A" w:rsidP="009951E8">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income</w:t>
            </w:r>
          </w:p>
        </w:tc>
        <w:tc>
          <w:tcPr>
            <w:tcW w:w="1350" w:type="dxa"/>
          </w:tcPr>
          <w:p w14:paraId="1EF06DA0" w14:textId="5C84DFBD" w:rsidR="0095442F" w:rsidRPr="00527111" w:rsidRDefault="005A154B" w:rsidP="005B142A">
            <w:pPr>
              <w:tabs>
                <w:tab w:val="decimal" w:pos="1083"/>
              </w:tabs>
              <w:ind w:left="-108" w:right="-108" w:firstLine="30"/>
              <w:rPr>
                <w:rFonts w:ascii="Calibri" w:eastAsia="Calibri" w:hAnsi="Calibri" w:cs="Cordia New"/>
                <w:sz w:val="22"/>
                <w:szCs w:val="22"/>
              </w:rPr>
            </w:pPr>
            <w:r>
              <w:rPr>
                <w:rFonts w:ascii="Calibri" w:eastAsia="Calibri" w:hAnsi="Calibri" w:cs="Cordia New"/>
                <w:sz w:val="22"/>
                <w:szCs w:val="22"/>
              </w:rPr>
              <w:t>3,966,691</w:t>
            </w:r>
          </w:p>
        </w:tc>
        <w:tc>
          <w:tcPr>
            <w:tcW w:w="180" w:type="dxa"/>
            <w:tcBorders>
              <w:left w:val="nil"/>
            </w:tcBorders>
          </w:tcPr>
          <w:p w14:paraId="08AA5524" w14:textId="77777777" w:rsidR="005B142A" w:rsidRPr="00425F69" w:rsidRDefault="005B142A" w:rsidP="005B142A">
            <w:pPr>
              <w:pStyle w:val="Heading1"/>
              <w:spacing w:line="240" w:lineRule="atLeast"/>
              <w:ind w:left="0" w:right="65"/>
              <w:jc w:val="left"/>
              <w:rPr>
                <w:rFonts w:ascii="Calibri" w:eastAsia="Arial Unicode MS" w:hAnsi="Calibri" w:cs="Calibri"/>
                <w:b w:val="0"/>
                <w:bCs w:val="0"/>
                <w:color w:val="auto"/>
              </w:rPr>
            </w:pPr>
          </w:p>
        </w:tc>
        <w:tc>
          <w:tcPr>
            <w:tcW w:w="1350" w:type="dxa"/>
          </w:tcPr>
          <w:p w14:paraId="0990FA88" w14:textId="19023283" w:rsidR="005B142A" w:rsidRDefault="00176B38" w:rsidP="005B142A">
            <w:pPr>
              <w:tabs>
                <w:tab w:val="decimal" w:pos="1086"/>
              </w:tabs>
              <w:ind w:left="-108" w:right="-108"/>
              <w:rPr>
                <w:rFonts w:ascii="Calibri" w:eastAsia="Calibri" w:hAnsi="Calibri" w:cs="Calibri"/>
                <w:sz w:val="22"/>
                <w:szCs w:val="22"/>
              </w:rPr>
            </w:pPr>
            <w:r>
              <w:rPr>
                <w:rFonts w:ascii="Calibri" w:eastAsia="Calibri" w:hAnsi="Calibri" w:cs="Calibri"/>
                <w:sz w:val="22"/>
                <w:szCs w:val="22"/>
              </w:rPr>
              <w:t>4,219,139</w:t>
            </w:r>
          </w:p>
        </w:tc>
        <w:tc>
          <w:tcPr>
            <w:tcW w:w="180" w:type="dxa"/>
          </w:tcPr>
          <w:p w14:paraId="19E7EC94" w14:textId="77777777" w:rsidR="005B142A" w:rsidRPr="00425F69" w:rsidRDefault="005B142A" w:rsidP="005B142A">
            <w:pPr>
              <w:tabs>
                <w:tab w:val="decimal" w:pos="947"/>
              </w:tabs>
              <w:ind w:left="-108" w:right="-108"/>
              <w:rPr>
                <w:rFonts w:ascii="Calibri" w:eastAsia="Calibri" w:hAnsi="Calibri" w:cs="Calibri"/>
                <w:sz w:val="22"/>
                <w:szCs w:val="22"/>
              </w:rPr>
            </w:pPr>
          </w:p>
        </w:tc>
        <w:tc>
          <w:tcPr>
            <w:tcW w:w="1350" w:type="dxa"/>
            <w:vAlign w:val="bottom"/>
          </w:tcPr>
          <w:p w14:paraId="716BB3F1" w14:textId="63AFE6EB" w:rsidR="005B142A" w:rsidRDefault="00A745CD" w:rsidP="00594979">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0" w:type="dxa"/>
          </w:tcPr>
          <w:p w14:paraId="4BE31E02" w14:textId="77777777" w:rsidR="005B142A" w:rsidRPr="00425F69" w:rsidRDefault="005B142A" w:rsidP="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3031D7F" w14:textId="06C8E2C2" w:rsidR="005B142A" w:rsidRDefault="00A745CD" w:rsidP="00594979">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CA2E2B" w:rsidRPr="003C4453" w14:paraId="53540390" w14:textId="77777777">
        <w:trPr>
          <w:cantSplit/>
          <w:trHeight w:val="39"/>
        </w:trPr>
        <w:tc>
          <w:tcPr>
            <w:tcW w:w="3420" w:type="dxa"/>
          </w:tcPr>
          <w:p w14:paraId="427F0076" w14:textId="77777777" w:rsidR="00CA2E2B" w:rsidRDefault="00CA2E2B" w:rsidP="005B142A">
            <w:pPr>
              <w:spacing w:line="240" w:lineRule="atLeast"/>
              <w:ind w:left="19"/>
              <w:rPr>
                <w:rFonts w:ascii="Calibri" w:hAnsi="Calibri" w:cs="Calibri"/>
                <w:sz w:val="22"/>
                <w:szCs w:val="22"/>
              </w:rPr>
            </w:pPr>
          </w:p>
        </w:tc>
        <w:tc>
          <w:tcPr>
            <w:tcW w:w="1350" w:type="dxa"/>
          </w:tcPr>
          <w:p w14:paraId="1D418F3A" w14:textId="77777777" w:rsidR="00CA2E2B" w:rsidRPr="00527111" w:rsidRDefault="00CA2E2B" w:rsidP="005B142A">
            <w:pPr>
              <w:tabs>
                <w:tab w:val="decimal" w:pos="1083"/>
              </w:tabs>
              <w:ind w:left="-108" w:right="-108" w:firstLine="30"/>
              <w:rPr>
                <w:rFonts w:ascii="Calibri" w:eastAsia="Calibri" w:hAnsi="Calibri" w:cs="Cordia New"/>
                <w:sz w:val="22"/>
                <w:szCs w:val="22"/>
              </w:rPr>
            </w:pPr>
          </w:p>
        </w:tc>
        <w:tc>
          <w:tcPr>
            <w:tcW w:w="180" w:type="dxa"/>
            <w:tcBorders>
              <w:left w:val="nil"/>
            </w:tcBorders>
          </w:tcPr>
          <w:p w14:paraId="77206E2C" w14:textId="77777777" w:rsidR="00CA2E2B" w:rsidRPr="00425F69" w:rsidRDefault="00CA2E2B" w:rsidP="005B142A">
            <w:pPr>
              <w:pStyle w:val="Heading1"/>
              <w:spacing w:line="240" w:lineRule="atLeast"/>
              <w:ind w:left="0" w:right="65"/>
              <w:jc w:val="left"/>
              <w:rPr>
                <w:rFonts w:ascii="Calibri" w:eastAsia="Arial Unicode MS" w:hAnsi="Calibri" w:cs="Calibri"/>
                <w:b w:val="0"/>
                <w:bCs w:val="0"/>
                <w:color w:val="auto"/>
              </w:rPr>
            </w:pPr>
          </w:p>
        </w:tc>
        <w:tc>
          <w:tcPr>
            <w:tcW w:w="1350" w:type="dxa"/>
          </w:tcPr>
          <w:p w14:paraId="322F807A" w14:textId="77777777" w:rsidR="00CA2E2B" w:rsidRDefault="00CA2E2B" w:rsidP="005B142A">
            <w:pPr>
              <w:tabs>
                <w:tab w:val="decimal" w:pos="1083"/>
              </w:tabs>
              <w:ind w:left="-108" w:right="-108" w:firstLine="30"/>
              <w:rPr>
                <w:rFonts w:ascii="Calibri" w:eastAsia="Calibri" w:hAnsi="Calibri" w:cs="Cordia New"/>
                <w:sz w:val="22"/>
                <w:szCs w:val="22"/>
              </w:rPr>
            </w:pPr>
          </w:p>
        </w:tc>
        <w:tc>
          <w:tcPr>
            <w:tcW w:w="180" w:type="dxa"/>
          </w:tcPr>
          <w:p w14:paraId="636090C6" w14:textId="77777777" w:rsidR="00CA2E2B" w:rsidRPr="00425F69" w:rsidRDefault="00CA2E2B" w:rsidP="005B142A">
            <w:pPr>
              <w:tabs>
                <w:tab w:val="decimal" w:pos="947"/>
              </w:tabs>
              <w:ind w:left="-108" w:right="-108"/>
              <w:rPr>
                <w:rFonts w:ascii="Calibri" w:eastAsia="Calibri" w:hAnsi="Calibri" w:cs="Calibri"/>
                <w:sz w:val="22"/>
                <w:szCs w:val="22"/>
              </w:rPr>
            </w:pPr>
          </w:p>
        </w:tc>
        <w:tc>
          <w:tcPr>
            <w:tcW w:w="1350" w:type="dxa"/>
            <w:vAlign w:val="bottom"/>
          </w:tcPr>
          <w:p w14:paraId="0A9EEE93" w14:textId="77777777" w:rsidR="00CA2E2B" w:rsidRDefault="00CA2E2B" w:rsidP="005B142A">
            <w:pPr>
              <w:tabs>
                <w:tab w:val="decimal" w:pos="732"/>
              </w:tabs>
              <w:ind w:left="-108" w:right="-108"/>
              <w:rPr>
                <w:rFonts w:ascii="Calibri" w:eastAsia="Calibri" w:hAnsi="Calibri" w:cs="Calibri"/>
                <w:sz w:val="22"/>
                <w:szCs w:val="22"/>
              </w:rPr>
            </w:pPr>
          </w:p>
        </w:tc>
        <w:tc>
          <w:tcPr>
            <w:tcW w:w="180" w:type="dxa"/>
          </w:tcPr>
          <w:p w14:paraId="0E332D6F" w14:textId="77777777" w:rsidR="00CA2E2B" w:rsidRPr="00425F69" w:rsidRDefault="00CA2E2B" w:rsidP="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C62BF5C" w14:textId="77777777" w:rsidR="00CA2E2B" w:rsidRDefault="00CA2E2B" w:rsidP="005B142A">
            <w:pPr>
              <w:tabs>
                <w:tab w:val="decimal" w:pos="726"/>
              </w:tabs>
              <w:ind w:left="-108" w:right="-108"/>
              <w:rPr>
                <w:rFonts w:ascii="Calibri" w:eastAsia="Calibri" w:hAnsi="Calibri" w:cs="Calibri"/>
                <w:sz w:val="22"/>
                <w:szCs w:val="22"/>
              </w:rPr>
            </w:pPr>
          </w:p>
        </w:tc>
      </w:tr>
      <w:tr w:rsidR="005B142A" w:rsidRPr="003C4453" w14:paraId="163DA8B3" w14:textId="77777777">
        <w:trPr>
          <w:cantSplit/>
          <w:trHeight w:val="39"/>
        </w:trPr>
        <w:tc>
          <w:tcPr>
            <w:tcW w:w="3420" w:type="dxa"/>
          </w:tcPr>
          <w:p w14:paraId="62D8F302" w14:textId="77777777" w:rsidR="005B142A" w:rsidRPr="00AC0CBD" w:rsidRDefault="005B142A" w:rsidP="005B142A">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37EF9042" w14:textId="77777777" w:rsidR="005B142A" w:rsidRPr="009E77B7" w:rsidRDefault="005B142A" w:rsidP="005B142A">
            <w:pPr>
              <w:tabs>
                <w:tab w:val="decimal" w:pos="1083"/>
              </w:tabs>
              <w:ind w:left="-108" w:right="-108"/>
              <w:rPr>
                <w:rFonts w:ascii="Calibri" w:eastAsia="Calibri" w:hAnsi="Calibri" w:cs="Calibri"/>
                <w:sz w:val="22"/>
                <w:szCs w:val="22"/>
              </w:rPr>
            </w:pPr>
          </w:p>
        </w:tc>
        <w:tc>
          <w:tcPr>
            <w:tcW w:w="180" w:type="dxa"/>
            <w:vAlign w:val="bottom"/>
          </w:tcPr>
          <w:p w14:paraId="7C7E0977"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vAlign w:val="bottom"/>
          </w:tcPr>
          <w:p w14:paraId="0A3E241A" w14:textId="77777777" w:rsidR="005B142A" w:rsidRPr="009E77B7" w:rsidRDefault="005B142A" w:rsidP="005B142A">
            <w:pPr>
              <w:tabs>
                <w:tab w:val="decimal" w:pos="1089"/>
              </w:tabs>
              <w:ind w:left="-108" w:right="-108"/>
              <w:rPr>
                <w:rFonts w:ascii="Calibri" w:eastAsia="Calibri" w:hAnsi="Calibri" w:cs="Calibri"/>
                <w:sz w:val="22"/>
                <w:szCs w:val="22"/>
              </w:rPr>
            </w:pPr>
          </w:p>
        </w:tc>
        <w:tc>
          <w:tcPr>
            <w:tcW w:w="180" w:type="dxa"/>
            <w:vAlign w:val="bottom"/>
          </w:tcPr>
          <w:p w14:paraId="0CFBB551" w14:textId="77777777" w:rsidR="005B142A" w:rsidRPr="009E77B7" w:rsidRDefault="005B142A" w:rsidP="005B142A">
            <w:pPr>
              <w:tabs>
                <w:tab w:val="decimal" w:pos="947"/>
              </w:tabs>
              <w:ind w:left="-108" w:right="-108"/>
              <w:rPr>
                <w:rFonts w:ascii="Calibri" w:eastAsia="Calibri" w:hAnsi="Calibri" w:cs="Calibri"/>
                <w:sz w:val="22"/>
                <w:szCs w:val="22"/>
              </w:rPr>
            </w:pPr>
          </w:p>
        </w:tc>
        <w:tc>
          <w:tcPr>
            <w:tcW w:w="1350" w:type="dxa"/>
            <w:vAlign w:val="bottom"/>
          </w:tcPr>
          <w:p w14:paraId="2F679CEC" w14:textId="77777777" w:rsidR="005B142A" w:rsidRPr="009E77B7" w:rsidRDefault="005B142A" w:rsidP="005B142A">
            <w:pPr>
              <w:tabs>
                <w:tab w:val="decimal" w:pos="1102"/>
              </w:tabs>
              <w:ind w:left="-108" w:right="-108"/>
              <w:rPr>
                <w:rFonts w:ascii="Calibri" w:eastAsia="Calibri" w:hAnsi="Calibri" w:cs="Calibri"/>
                <w:sz w:val="22"/>
                <w:szCs w:val="22"/>
              </w:rPr>
            </w:pPr>
          </w:p>
        </w:tc>
        <w:tc>
          <w:tcPr>
            <w:tcW w:w="180" w:type="dxa"/>
            <w:vAlign w:val="bottom"/>
          </w:tcPr>
          <w:p w14:paraId="34FBE1ED"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vAlign w:val="bottom"/>
          </w:tcPr>
          <w:p w14:paraId="3E1712EB" w14:textId="77777777" w:rsidR="005B142A" w:rsidRPr="009E77B7" w:rsidRDefault="005B142A" w:rsidP="005B142A">
            <w:pPr>
              <w:tabs>
                <w:tab w:val="decimal" w:pos="1090"/>
              </w:tabs>
              <w:ind w:left="-108" w:right="-108"/>
              <w:rPr>
                <w:rFonts w:ascii="Calibri" w:eastAsia="Calibri" w:hAnsi="Calibri" w:cs="Calibri"/>
                <w:sz w:val="22"/>
                <w:szCs w:val="22"/>
              </w:rPr>
            </w:pPr>
          </w:p>
        </w:tc>
      </w:tr>
      <w:tr w:rsidR="005B142A" w:rsidRPr="003C4453" w14:paraId="6EB8F39D" w14:textId="77777777">
        <w:trPr>
          <w:cantSplit/>
          <w:trHeight w:val="269"/>
        </w:trPr>
        <w:tc>
          <w:tcPr>
            <w:tcW w:w="3420" w:type="dxa"/>
          </w:tcPr>
          <w:p w14:paraId="567DA102" w14:textId="77777777" w:rsidR="005B142A" w:rsidRPr="00527111" w:rsidRDefault="005B142A" w:rsidP="005B142A">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2C96BC98" w14:textId="01815AF4" w:rsidR="005B142A" w:rsidRPr="009E77B7" w:rsidRDefault="00F30D53" w:rsidP="005B142A">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w:t>
            </w:r>
            <w:r w:rsidR="002761CC">
              <w:rPr>
                <w:rFonts w:ascii="Calibri" w:eastAsia="Calibri" w:hAnsi="Calibri" w:cs="Calibri"/>
                <w:sz w:val="22"/>
                <w:szCs w:val="22"/>
              </w:rPr>
              <w:t>6,0</w:t>
            </w:r>
            <w:r w:rsidR="007E165E">
              <w:rPr>
                <w:rFonts w:ascii="Calibri" w:eastAsia="Calibri" w:hAnsi="Calibri" w:cs="Calibri"/>
                <w:sz w:val="22"/>
                <w:szCs w:val="22"/>
              </w:rPr>
              <w:t>44,041</w:t>
            </w:r>
            <w:r>
              <w:rPr>
                <w:rFonts w:ascii="Calibri" w:eastAsia="Calibri" w:hAnsi="Calibri" w:cs="Calibri"/>
                <w:sz w:val="22"/>
                <w:szCs w:val="22"/>
              </w:rPr>
              <w:t>)</w:t>
            </w:r>
          </w:p>
        </w:tc>
        <w:tc>
          <w:tcPr>
            <w:tcW w:w="180" w:type="dxa"/>
            <w:vAlign w:val="bottom"/>
          </w:tcPr>
          <w:p w14:paraId="2DCDD827"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4CEA2E34" w14:textId="1C435F2C" w:rsidR="005B142A" w:rsidRPr="009E77B7" w:rsidRDefault="00176B38" w:rsidP="005B142A">
            <w:pPr>
              <w:tabs>
                <w:tab w:val="decimal" w:pos="1089"/>
              </w:tabs>
              <w:ind w:left="-108" w:right="-108"/>
              <w:rPr>
                <w:rFonts w:ascii="Calibri" w:eastAsia="Calibri" w:hAnsi="Calibri" w:cs="Calibri"/>
                <w:sz w:val="22"/>
                <w:szCs w:val="22"/>
              </w:rPr>
            </w:pPr>
            <w:r>
              <w:rPr>
                <w:rFonts w:ascii="Calibri" w:eastAsia="Calibri" w:hAnsi="Calibri" w:cs="Calibri"/>
                <w:sz w:val="22"/>
                <w:szCs w:val="22"/>
              </w:rPr>
              <w:t>(21,844,164)</w:t>
            </w:r>
          </w:p>
        </w:tc>
        <w:tc>
          <w:tcPr>
            <w:tcW w:w="180" w:type="dxa"/>
            <w:vAlign w:val="bottom"/>
          </w:tcPr>
          <w:p w14:paraId="4EFB5928" w14:textId="77777777" w:rsidR="005B142A" w:rsidRPr="009E77B7" w:rsidRDefault="005B142A" w:rsidP="005B142A">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B982C53" w14:textId="2CD114E1" w:rsidR="005B142A" w:rsidRPr="009E77B7" w:rsidRDefault="006351CD" w:rsidP="00594979">
            <w:pPr>
              <w:tabs>
                <w:tab w:val="decimal" w:pos="1092"/>
              </w:tabs>
              <w:ind w:left="-108" w:right="-108"/>
              <w:jc w:val="thaiDistribute"/>
              <w:rPr>
                <w:rFonts w:ascii="Calibri" w:eastAsia="Calibri" w:hAnsi="Calibri" w:cs="Calibri"/>
                <w:sz w:val="22"/>
                <w:szCs w:val="22"/>
              </w:rPr>
            </w:pPr>
            <w:r>
              <w:rPr>
                <w:rFonts w:ascii="Calibri" w:eastAsia="Calibri" w:hAnsi="Calibri" w:cs="Calibri"/>
                <w:sz w:val="22"/>
                <w:szCs w:val="22"/>
              </w:rPr>
              <w:t>(3,809,392)</w:t>
            </w:r>
          </w:p>
        </w:tc>
        <w:tc>
          <w:tcPr>
            <w:tcW w:w="180" w:type="dxa"/>
            <w:vAlign w:val="bottom"/>
          </w:tcPr>
          <w:p w14:paraId="37E928FF"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D68500" w14:textId="0BE35A18" w:rsidR="005B142A" w:rsidRPr="009E77B7" w:rsidRDefault="00176B38" w:rsidP="005B142A">
            <w:pPr>
              <w:tabs>
                <w:tab w:val="decimal" w:pos="1086"/>
              </w:tabs>
              <w:ind w:left="-108" w:right="-108"/>
              <w:rPr>
                <w:rFonts w:ascii="Calibri" w:eastAsia="Calibri" w:hAnsi="Calibri" w:cs="Calibri"/>
                <w:sz w:val="22"/>
                <w:szCs w:val="22"/>
              </w:rPr>
            </w:pPr>
            <w:r>
              <w:rPr>
                <w:rFonts w:ascii="Calibri" w:eastAsia="Calibri" w:hAnsi="Calibri" w:cs="Calibri"/>
                <w:sz w:val="22"/>
                <w:szCs w:val="22"/>
              </w:rPr>
              <w:t>(16,045,580)</w:t>
            </w:r>
          </w:p>
        </w:tc>
      </w:tr>
      <w:tr w:rsidR="005B142A" w:rsidRPr="003C4453" w14:paraId="16BCEA34" w14:textId="77777777">
        <w:trPr>
          <w:cantSplit/>
          <w:trHeight w:val="39"/>
        </w:trPr>
        <w:tc>
          <w:tcPr>
            <w:tcW w:w="3420" w:type="dxa"/>
          </w:tcPr>
          <w:p w14:paraId="4866CB17" w14:textId="507FF867" w:rsidR="005B142A" w:rsidRPr="00AC0CBD" w:rsidRDefault="005B142A" w:rsidP="006308A6">
            <w:pPr>
              <w:spacing w:line="240" w:lineRule="atLeast"/>
              <w:ind w:left="288" w:hanging="270"/>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expenses</w:t>
            </w:r>
            <w:r w:rsidR="007E165E">
              <w:rPr>
                <w:rFonts w:ascii="Calibri" w:hAnsi="Calibri" w:cs="Calibri"/>
                <w:b/>
                <w:bCs/>
                <w:sz w:val="22"/>
                <w:szCs w:val="22"/>
              </w:rPr>
              <w:t xml:space="preserve"> </w:t>
            </w:r>
            <w:r w:rsidR="00001D81">
              <w:rPr>
                <w:rFonts w:ascii="Calibri" w:hAnsi="Calibri" w:cs="Calibri"/>
                <w:b/>
                <w:bCs/>
                <w:sz w:val="22"/>
                <w:szCs w:val="22"/>
              </w:rPr>
              <w:t>recogni</w:t>
            </w:r>
            <w:r w:rsidR="006308A6">
              <w:rPr>
                <w:rFonts w:ascii="Calibri" w:hAnsi="Calibri" w:cs="Calibri"/>
                <w:b/>
                <w:bCs/>
                <w:sz w:val="22"/>
                <w:szCs w:val="22"/>
              </w:rPr>
              <w:t>s</w:t>
            </w:r>
            <w:r w:rsidR="00001D81">
              <w:rPr>
                <w:rFonts w:ascii="Calibri" w:hAnsi="Calibri" w:cs="Calibri"/>
                <w:b/>
                <w:bCs/>
                <w:sz w:val="22"/>
                <w:szCs w:val="22"/>
              </w:rPr>
              <w:t xml:space="preserve">ed in </w:t>
            </w:r>
            <w:r w:rsidR="007E165E">
              <w:rPr>
                <w:rFonts w:ascii="Calibri" w:hAnsi="Calibri" w:cs="Calibri"/>
                <w:b/>
                <w:bCs/>
                <w:sz w:val="22"/>
                <w:szCs w:val="22"/>
              </w:rPr>
              <w:br/>
            </w:r>
            <w:r w:rsidR="00001D81">
              <w:rPr>
                <w:rFonts w:ascii="Calibri" w:hAnsi="Calibri" w:cs="Calibri"/>
                <w:b/>
                <w:bCs/>
                <w:sz w:val="22"/>
                <w:szCs w:val="22"/>
              </w:rPr>
              <w:t>profit</w:t>
            </w:r>
            <w:r w:rsidR="006308A6">
              <w:rPr>
                <w:rFonts w:ascii="Calibri" w:hAnsi="Calibri" w:cs="Calibri"/>
                <w:b/>
                <w:bCs/>
                <w:sz w:val="22"/>
                <w:szCs w:val="22"/>
              </w:rPr>
              <w:t xml:space="preserve"> or loss</w:t>
            </w:r>
          </w:p>
        </w:tc>
        <w:tc>
          <w:tcPr>
            <w:tcW w:w="1350" w:type="dxa"/>
            <w:tcBorders>
              <w:top w:val="single" w:sz="4" w:space="0" w:color="auto"/>
              <w:bottom w:val="double" w:sz="4" w:space="0" w:color="auto"/>
            </w:tcBorders>
            <w:shd w:val="clear" w:color="auto" w:fill="auto"/>
            <w:vAlign w:val="bottom"/>
          </w:tcPr>
          <w:p w14:paraId="2A8A1157" w14:textId="5B61D482" w:rsidR="005B142A" w:rsidRPr="00AC0CBD" w:rsidRDefault="00D94C0A" w:rsidP="005B142A">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w:t>
            </w:r>
            <w:r w:rsidR="002761CC">
              <w:rPr>
                <w:rFonts w:ascii="Calibri" w:eastAsia="Calibri" w:hAnsi="Calibri" w:cs="Calibri"/>
                <w:b/>
                <w:bCs/>
                <w:sz w:val="22"/>
                <w:szCs w:val="22"/>
              </w:rPr>
              <w:t>2,0</w:t>
            </w:r>
            <w:r w:rsidR="00881B24">
              <w:rPr>
                <w:rFonts w:ascii="Calibri" w:eastAsia="Calibri" w:hAnsi="Calibri" w:cs="Calibri"/>
                <w:b/>
                <w:bCs/>
                <w:sz w:val="22"/>
                <w:szCs w:val="22"/>
              </w:rPr>
              <w:t>77,350</w:t>
            </w:r>
            <w:r>
              <w:rPr>
                <w:rFonts w:ascii="Calibri" w:eastAsia="Calibri" w:hAnsi="Calibri" w:cs="Calibri"/>
                <w:b/>
                <w:bCs/>
                <w:sz w:val="22"/>
                <w:szCs w:val="22"/>
              </w:rPr>
              <w:t>)</w:t>
            </w:r>
          </w:p>
        </w:tc>
        <w:tc>
          <w:tcPr>
            <w:tcW w:w="180" w:type="dxa"/>
            <w:vAlign w:val="bottom"/>
          </w:tcPr>
          <w:p w14:paraId="0DC8043C" w14:textId="77777777" w:rsidR="005B142A" w:rsidRPr="00AC0CBD" w:rsidRDefault="005B142A" w:rsidP="005B142A">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D572C2A" w14:textId="0A897D5A" w:rsidR="005B142A" w:rsidRPr="00AC0CBD" w:rsidRDefault="00176B38" w:rsidP="005B142A">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(17,625,025)</w:t>
            </w:r>
          </w:p>
        </w:tc>
        <w:tc>
          <w:tcPr>
            <w:tcW w:w="180" w:type="dxa"/>
            <w:vAlign w:val="bottom"/>
          </w:tcPr>
          <w:p w14:paraId="24463435" w14:textId="77777777" w:rsidR="005B142A" w:rsidRPr="00AC0CBD" w:rsidRDefault="005B142A" w:rsidP="005B142A">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D8CC7" w14:textId="596FC490" w:rsidR="005B142A" w:rsidRPr="00AC0CBD" w:rsidRDefault="006351CD" w:rsidP="005B142A">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(3,809,392)</w:t>
            </w:r>
          </w:p>
        </w:tc>
        <w:tc>
          <w:tcPr>
            <w:tcW w:w="180" w:type="dxa"/>
            <w:vAlign w:val="bottom"/>
          </w:tcPr>
          <w:p w14:paraId="1E1E78A0" w14:textId="77777777" w:rsidR="005B142A" w:rsidRPr="00AC0CBD" w:rsidRDefault="005B142A" w:rsidP="005B142A">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12064CCC" w14:textId="58804161" w:rsidR="005B142A" w:rsidRPr="00AC0CBD" w:rsidRDefault="00176B38" w:rsidP="005B142A">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(16,045,580)</w:t>
            </w:r>
          </w:p>
        </w:tc>
      </w:tr>
    </w:tbl>
    <w:p w14:paraId="75752954" w14:textId="77777777" w:rsidR="00EA5728" w:rsidRDefault="00EA5728" w:rsidP="00CA2E2B">
      <w:pPr>
        <w:spacing w:line="240" w:lineRule="atLeast"/>
        <w:rPr>
          <w:rFonts w:ascii="Calibri" w:eastAsia="Arial Unicode MS" w:hAnsi="Calibri" w:cs="Calibri"/>
          <w:b/>
          <w:bCs/>
          <w:sz w:val="22"/>
          <w:szCs w:val="22"/>
        </w:rPr>
      </w:pPr>
    </w:p>
    <w:p w14:paraId="49641513" w14:textId="77777777" w:rsidR="005E3C07" w:rsidRDefault="005E3C07" w:rsidP="00CA2E2B">
      <w:pPr>
        <w:spacing w:line="240" w:lineRule="atLeast"/>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484808" w:rsidRPr="003C4453" w14:paraId="53931A83" w14:textId="77777777">
        <w:trPr>
          <w:cantSplit/>
          <w:trHeight w:val="39"/>
          <w:tblHeader/>
        </w:trPr>
        <w:tc>
          <w:tcPr>
            <w:tcW w:w="3420" w:type="dxa"/>
          </w:tcPr>
          <w:p w14:paraId="4E77A3CF" w14:textId="77777777" w:rsidR="00484808" w:rsidRPr="003C4453" w:rsidRDefault="00484808">
            <w:pPr>
              <w:spacing w:line="240" w:lineRule="atLeast"/>
              <w:rPr>
                <w:rFonts w:ascii="Calibri" w:hAnsi="Calibri" w:cs="Calibri"/>
                <w:sz w:val="22"/>
                <w:szCs w:val="22"/>
              </w:rPr>
            </w:pPr>
          </w:p>
        </w:tc>
        <w:tc>
          <w:tcPr>
            <w:tcW w:w="2880" w:type="dxa"/>
            <w:gridSpan w:val="3"/>
          </w:tcPr>
          <w:p w14:paraId="5ED409D3" w14:textId="77777777" w:rsidR="00484808" w:rsidRPr="003C4453" w:rsidRDefault="0048480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789C463" w14:textId="77777777" w:rsidR="00484808" w:rsidRPr="003C4453" w:rsidRDefault="0048480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B3FD08C" w14:textId="77777777" w:rsidR="00484808" w:rsidRPr="003C4453" w:rsidRDefault="00484808">
            <w:pPr>
              <w:pStyle w:val="acctmergecolhdg"/>
              <w:spacing w:line="240" w:lineRule="atLeast"/>
              <w:rPr>
                <w:rFonts w:ascii="Calibri" w:hAnsi="Calibri" w:cs="Calibri"/>
                <w:szCs w:val="22"/>
              </w:rPr>
            </w:pPr>
          </w:p>
        </w:tc>
        <w:tc>
          <w:tcPr>
            <w:tcW w:w="2880" w:type="dxa"/>
            <w:gridSpan w:val="3"/>
          </w:tcPr>
          <w:p w14:paraId="6A3068BE" w14:textId="77777777" w:rsidR="00484808" w:rsidRPr="003C4453" w:rsidRDefault="0048480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E2F31B7" w14:textId="77777777" w:rsidR="00484808" w:rsidRPr="003C4453" w:rsidRDefault="0048480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84808" w:rsidRPr="003C4453" w14:paraId="093E6E10" w14:textId="77777777">
        <w:trPr>
          <w:cantSplit/>
          <w:tblHeader/>
        </w:trPr>
        <w:tc>
          <w:tcPr>
            <w:tcW w:w="3420" w:type="dxa"/>
          </w:tcPr>
          <w:p w14:paraId="4D6CF60C" w14:textId="7D19BD06" w:rsidR="00484808" w:rsidRPr="00B9224A" w:rsidRDefault="00484808">
            <w:pPr>
              <w:spacing w:line="240" w:lineRule="atLeast"/>
              <w:ind w:left="19"/>
              <w:rPr>
                <w:rFonts w:ascii="Calibri" w:hAnsi="Calibri" w:cs="Calibri"/>
                <w:b/>
                <w:bCs/>
                <w:sz w:val="22"/>
                <w:szCs w:val="22"/>
              </w:rPr>
            </w:pPr>
            <w:r w:rsidRPr="00B9224A">
              <w:rPr>
                <w:rFonts w:ascii="Calibri" w:hAnsi="Calibri" w:cs="Calibri"/>
                <w:b/>
                <w:bCs/>
                <w:sz w:val="22"/>
                <w:szCs w:val="22"/>
              </w:rPr>
              <w:t xml:space="preserve">For the </w:t>
            </w:r>
            <w:r w:rsidR="0091138B">
              <w:rPr>
                <w:rFonts w:ascii="Calibri" w:hAnsi="Calibri" w:cs="Calibri"/>
                <w:b/>
                <w:bCs/>
                <w:sz w:val="22"/>
                <w:szCs w:val="22"/>
              </w:rPr>
              <w:t>nine</w:t>
            </w:r>
            <w:r w:rsidRPr="00B9224A">
              <w:rPr>
                <w:rFonts w:ascii="Calibri" w:hAnsi="Calibri" w:cs="Calibri"/>
                <w:b/>
                <w:bCs/>
                <w:sz w:val="22"/>
                <w:szCs w:val="22"/>
              </w:rPr>
              <w:t>-month period ended</w:t>
            </w:r>
          </w:p>
          <w:p w14:paraId="6827F7C2" w14:textId="1AF89FE0" w:rsidR="00484808" w:rsidRPr="00B9224A" w:rsidRDefault="00484808">
            <w:pPr>
              <w:spacing w:line="240" w:lineRule="atLeast"/>
              <w:ind w:left="19"/>
              <w:rPr>
                <w:rFonts w:ascii="Calibri" w:hAnsi="Calibri" w:cs="Calibri"/>
                <w:sz w:val="22"/>
                <w:szCs w:val="22"/>
              </w:rPr>
            </w:pPr>
            <w:r w:rsidRPr="00B9224A">
              <w:rPr>
                <w:rFonts w:ascii="Calibri" w:hAnsi="Calibri" w:cs="Calibri"/>
                <w:b/>
                <w:bCs/>
                <w:sz w:val="22"/>
                <w:szCs w:val="22"/>
              </w:rPr>
              <w:t xml:space="preserve">      30 </w:t>
            </w:r>
            <w:r w:rsidR="0091138B">
              <w:rPr>
                <w:rFonts w:ascii="Calibri" w:hAnsi="Calibri" w:cs="Calibri"/>
                <w:b/>
                <w:bCs/>
                <w:sz w:val="22"/>
                <w:szCs w:val="22"/>
              </w:rPr>
              <w:t>September</w:t>
            </w:r>
          </w:p>
        </w:tc>
        <w:tc>
          <w:tcPr>
            <w:tcW w:w="1350" w:type="dxa"/>
            <w:vAlign w:val="bottom"/>
          </w:tcPr>
          <w:p w14:paraId="6058BFAA" w14:textId="77777777" w:rsidR="00484808" w:rsidRPr="003C4453" w:rsidRDefault="00484808">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47BDD611" w14:textId="77777777" w:rsidR="00484808" w:rsidRPr="003C4453" w:rsidRDefault="00484808">
            <w:pPr>
              <w:pStyle w:val="acctmergecolhdg"/>
              <w:spacing w:line="240" w:lineRule="atLeast"/>
              <w:rPr>
                <w:rFonts w:ascii="Calibri" w:hAnsi="Calibri" w:cs="Calibri"/>
                <w:b w:val="0"/>
                <w:bCs/>
                <w:szCs w:val="22"/>
              </w:rPr>
            </w:pPr>
          </w:p>
        </w:tc>
        <w:tc>
          <w:tcPr>
            <w:tcW w:w="1350" w:type="dxa"/>
            <w:vAlign w:val="bottom"/>
          </w:tcPr>
          <w:p w14:paraId="58CA26F0" w14:textId="77777777" w:rsidR="00484808" w:rsidRPr="003C4453" w:rsidRDefault="0048480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vAlign w:val="bottom"/>
          </w:tcPr>
          <w:p w14:paraId="5E449A14" w14:textId="77777777" w:rsidR="00484808" w:rsidRPr="003C4453" w:rsidRDefault="00484808">
            <w:pPr>
              <w:pStyle w:val="acctmergecolhdg"/>
              <w:spacing w:line="240" w:lineRule="atLeast"/>
              <w:rPr>
                <w:rFonts w:ascii="Calibri" w:hAnsi="Calibri" w:cs="Calibri"/>
                <w:b w:val="0"/>
                <w:bCs/>
                <w:szCs w:val="22"/>
              </w:rPr>
            </w:pPr>
          </w:p>
        </w:tc>
        <w:tc>
          <w:tcPr>
            <w:tcW w:w="1350" w:type="dxa"/>
            <w:vAlign w:val="bottom"/>
          </w:tcPr>
          <w:p w14:paraId="08D7E9C1" w14:textId="77777777" w:rsidR="00484808" w:rsidRPr="003C4453" w:rsidRDefault="00484808">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5E2F4796" w14:textId="77777777" w:rsidR="00484808" w:rsidRPr="003C4453" w:rsidRDefault="00484808">
            <w:pPr>
              <w:pStyle w:val="acctmergecolhdg"/>
              <w:spacing w:line="240" w:lineRule="atLeast"/>
              <w:rPr>
                <w:rFonts w:ascii="Calibri" w:hAnsi="Calibri" w:cs="Calibri"/>
                <w:b w:val="0"/>
                <w:bCs/>
                <w:szCs w:val="22"/>
              </w:rPr>
            </w:pPr>
          </w:p>
        </w:tc>
        <w:tc>
          <w:tcPr>
            <w:tcW w:w="1350" w:type="dxa"/>
            <w:vAlign w:val="bottom"/>
          </w:tcPr>
          <w:p w14:paraId="56DA215A" w14:textId="77777777" w:rsidR="00484808" w:rsidRPr="003C4453" w:rsidRDefault="0048480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484808" w:rsidRPr="003C4453" w14:paraId="0B19CD0F" w14:textId="77777777">
        <w:trPr>
          <w:cantSplit/>
          <w:trHeight w:val="39"/>
        </w:trPr>
        <w:tc>
          <w:tcPr>
            <w:tcW w:w="3420" w:type="dxa"/>
          </w:tcPr>
          <w:p w14:paraId="3B1112A9" w14:textId="77777777" w:rsidR="00484808" w:rsidRPr="003C4453" w:rsidRDefault="00484808">
            <w:pPr>
              <w:spacing w:line="240" w:lineRule="atLeast"/>
              <w:rPr>
                <w:rFonts w:ascii="Calibri" w:hAnsi="Calibri" w:cs="Calibri"/>
                <w:b/>
                <w:bCs/>
                <w:sz w:val="22"/>
                <w:szCs w:val="22"/>
              </w:rPr>
            </w:pPr>
          </w:p>
        </w:tc>
        <w:tc>
          <w:tcPr>
            <w:tcW w:w="5940" w:type="dxa"/>
            <w:gridSpan w:val="7"/>
          </w:tcPr>
          <w:p w14:paraId="1905B5BD" w14:textId="77777777" w:rsidR="00484808" w:rsidRPr="003C4453" w:rsidRDefault="00484808">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84808" w:rsidRPr="003C4453" w14:paraId="39C82110" w14:textId="77777777">
        <w:trPr>
          <w:cantSplit/>
          <w:trHeight w:val="39"/>
        </w:trPr>
        <w:tc>
          <w:tcPr>
            <w:tcW w:w="3420" w:type="dxa"/>
          </w:tcPr>
          <w:p w14:paraId="77DC712B" w14:textId="77777777" w:rsidR="00484808" w:rsidRPr="009E77B7" w:rsidRDefault="00484808">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5EEE6BB7" w14:textId="77777777" w:rsidR="00484808" w:rsidRPr="00425F69" w:rsidRDefault="00484808">
            <w:pPr>
              <w:tabs>
                <w:tab w:val="decimal" w:pos="1083"/>
              </w:tabs>
              <w:ind w:left="-108" w:right="-108"/>
              <w:rPr>
                <w:rFonts w:ascii="Calibri" w:eastAsia="Calibri" w:hAnsi="Calibri" w:cs="Calibri"/>
                <w:sz w:val="22"/>
                <w:szCs w:val="22"/>
              </w:rPr>
            </w:pPr>
          </w:p>
        </w:tc>
        <w:tc>
          <w:tcPr>
            <w:tcW w:w="180" w:type="dxa"/>
            <w:tcBorders>
              <w:left w:val="nil"/>
            </w:tcBorders>
          </w:tcPr>
          <w:p w14:paraId="7BA7374D" w14:textId="77777777" w:rsidR="00484808" w:rsidRPr="00425F69" w:rsidRDefault="00484808">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9016D6C" w14:textId="77777777" w:rsidR="00484808" w:rsidRPr="00425F69" w:rsidRDefault="00484808">
            <w:pPr>
              <w:tabs>
                <w:tab w:val="decimal" w:pos="1089"/>
              </w:tabs>
              <w:ind w:left="-108" w:right="-108"/>
              <w:rPr>
                <w:rFonts w:ascii="Calibri" w:eastAsia="Calibri" w:hAnsi="Calibri" w:cs="Calibri"/>
                <w:sz w:val="22"/>
                <w:szCs w:val="22"/>
              </w:rPr>
            </w:pPr>
          </w:p>
        </w:tc>
        <w:tc>
          <w:tcPr>
            <w:tcW w:w="180" w:type="dxa"/>
          </w:tcPr>
          <w:p w14:paraId="26CFAA2B" w14:textId="77777777" w:rsidR="00484808" w:rsidRPr="00425F69" w:rsidRDefault="00484808">
            <w:pPr>
              <w:tabs>
                <w:tab w:val="decimal" w:pos="947"/>
              </w:tabs>
              <w:ind w:left="-108" w:right="-108"/>
              <w:rPr>
                <w:rFonts w:ascii="Calibri" w:eastAsia="Calibri" w:hAnsi="Calibri" w:cs="Calibri"/>
                <w:sz w:val="22"/>
                <w:szCs w:val="22"/>
              </w:rPr>
            </w:pPr>
          </w:p>
        </w:tc>
        <w:tc>
          <w:tcPr>
            <w:tcW w:w="1350" w:type="dxa"/>
            <w:vAlign w:val="bottom"/>
          </w:tcPr>
          <w:p w14:paraId="07BFF69C" w14:textId="77777777" w:rsidR="00484808" w:rsidRPr="00425F69" w:rsidRDefault="00484808">
            <w:pPr>
              <w:tabs>
                <w:tab w:val="decimal" w:pos="1102"/>
              </w:tabs>
              <w:ind w:left="-108" w:right="-108"/>
              <w:rPr>
                <w:rFonts w:ascii="Calibri" w:eastAsia="Calibri" w:hAnsi="Calibri" w:cs="Calibri"/>
                <w:sz w:val="22"/>
                <w:szCs w:val="22"/>
              </w:rPr>
            </w:pPr>
          </w:p>
        </w:tc>
        <w:tc>
          <w:tcPr>
            <w:tcW w:w="180" w:type="dxa"/>
          </w:tcPr>
          <w:p w14:paraId="6A6480FB" w14:textId="77777777" w:rsidR="00484808" w:rsidRPr="00425F69" w:rsidRDefault="00484808">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CB513DF" w14:textId="77777777" w:rsidR="00484808" w:rsidRPr="00425F69" w:rsidRDefault="00484808">
            <w:pPr>
              <w:tabs>
                <w:tab w:val="decimal" w:pos="1090"/>
              </w:tabs>
              <w:ind w:left="-108" w:right="-108"/>
              <w:rPr>
                <w:rFonts w:ascii="Calibri" w:eastAsia="Calibri" w:hAnsi="Calibri" w:cs="Calibri"/>
                <w:sz w:val="22"/>
                <w:szCs w:val="22"/>
              </w:rPr>
            </w:pPr>
          </w:p>
        </w:tc>
      </w:tr>
      <w:tr w:rsidR="00484808" w:rsidRPr="003C4453" w14:paraId="69B8CA24" w14:textId="77777777">
        <w:trPr>
          <w:cantSplit/>
          <w:trHeight w:val="39"/>
        </w:trPr>
        <w:tc>
          <w:tcPr>
            <w:tcW w:w="3420" w:type="dxa"/>
          </w:tcPr>
          <w:p w14:paraId="4DA92E7D" w14:textId="486AE067" w:rsidR="00484808" w:rsidRPr="009951E8" w:rsidRDefault="00484808">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expense</w:t>
            </w:r>
          </w:p>
        </w:tc>
        <w:tc>
          <w:tcPr>
            <w:tcW w:w="1350" w:type="dxa"/>
          </w:tcPr>
          <w:p w14:paraId="6E695CC8" w14:textId="45DB41D6" w:rsidR="00484808" w:rsidRPr="00527111" w:rsidRDefault="00D94C0A">
            <w:pPr>
              <w:tabs>
                <w:tab w:val="decimal" w:pos="1083"/>
              </w:tabs>
              <w:ind w:left="-108" w:right="-108" w:firstLine="30"/>
              <w:rPr>
                <w:rFonts w:ascii="Calibri" w:eastAsia="Calibri" w:hAnsi="Calibri" w:cs="Cordia New"/>
                <w:sz w:val="22"/>
                <w:szCs w:val="22"/>
              </w:rPr>
            </w:pPr>
            <w:r>
              <w:rPr>
                <w:rFonts w:ascii="Calibri" w:eastAsia="Calibri" w:hAnsi="Calibri" w:cs="Cordia New"/>
                <w:sz w:val="22"/>
                <w:szCs w:val="22"/>
              </w:rPr>
              <w:t>(</w:t>
            </w:r>
            <w:r w:rsidR="00B9765D">
              <w:rPr>
                <w:rFonts w:ascii="Calibri" w:eastAsia="Calibri" w:hAnsi="Calibri" w:cs="Cordia New"/>
                <w:sz w:val="22"/>
                <w:szCs w:val="22"/>
              </w:rPr>
              <w:t>8,971,427</w:t>
            </w:r>
            <w:r>
              <w:rPr>
                <w:rFonts w:ascii="Calibri" w:eastAsia="Calibri" w:hAnsi="Calibri" w:cs="Cordia New"/>
                <w:sz w:val="22"/>
                <w:szCs w:val="22"/>
              </w:rPr>
              <w:t>)</w:t>
            </w:r>
          </w:p>
        </w:tc>
        <w:tc>
          <w:tcPr>
            <w:tcW w:w="180" w:type="dxa"/>
            <w:tcBorders>
              <w:left w:val="nil"/>
            </w:tcBorders>
          </w:tcPr>
          <w:p w14:paraId="5B1949A9" w14:textId="77777777" w:rsidR="00484808" w:rsidRPr="00425F69" w:rsidRDefault="00484808">
            <w:pPr>
              <w:pStyle w:val="Heading1"/>
              <w:spacing w:line="240" w:lineRule="atLeast"/>
              <w:ind w:left="0" w:right="65"/>
              <w:jc w:val="left"/>
              <w:rPr>
                <w:rFonts w:ascii="Calibri" w:eastAsia="Arial Unicode MS" w:hAnsi="Calibri" w:cs="Calibri"/>
                <w:b w:val="0"/>
                <w:bCs w:val="0"/>
                <w:color w:val="auto"/>
              </w:rPr>
            </w:pPr>
          </w:p>
        </w:tc>
        <w:tc>
          <w:tcPr>
            <w:tcW w:w="1350" w:type="dxa"/>
          </w:tcPr>
          <w:p w14:paraId="742BAC89" w14:textId="721B97B0" w:rsidR="00484808" w:rsidRDefault="00A745CD">
            <w:pPr>
              <w:tabs>
                <w:tab w:val="decimal" w:pos="1086"/>
              </w:tabs>
              <w:ind w:left="-108" w:right="-108"/>
              <w:rPr>
                <w:rFonts w:ascii="Calibri" w:eastAsia="Calibri" w:hAnsi="Calibri" w:cs="Calibri"/>
                <w:sz w:val="22"/>
                <w:szCs w:val="22"/>
              </w:rPr>
            </w:pPr>
            <w:r>
              <w:rPr>
                <w:rFonts w:ascii="Calibri" w:eastAsia="Calibri" w:hAnsi="Calibri" w:cs="Calibri"/>
                <w:sz w:val="22"/>
                <w:szCs w:val="22"/>
              </w:rPr>
              <w:t>(</w:t>
            </w:r>
            <w:r w:rsidR="00122FB7">
              <w:rPr>
                <w:rFonts w:ascii="Calibri" w:eastAsia="Calibri" w:hAnsi="Calibri" w:cs="Calibri"/>
                <w:sz w:val="22"/>
                <w:szCs w:val="22"/>
              </w:rPr>
              <w:t>7,627,285</w:t>
            </w:r>
            <w:r>
              <w:rPr>
                <w:rFonts w:ascii="Calibri" w:eastAsia="Calibri" w:hAnsi="Calibri" w:cs="Calibri"/>
                <w:sz w:val="22"/>
                <w:szCs w:val="22"/>
              </w:rPr>
              <w:t>)</w:t>
            </w:r>
          </w:p>
        </w:tc>
        <w:tc>
          <w:tcPr>
            <w:tcW w:w="180" w:type="dxa"/>
          </w:tcPr>
          <w:p w14:paraId="4A87034C" w14:textId="77777777" w:rsidR="00484808" w:rsidRPr="00425F69" w:rsidRDefault="00484808">
            <w:pPr>
              <w:tabs>
                <w:tab w:val="decimal" w:pos="947"/>
              </w:tabs>
              <w:ind w:left="-108" w:right="-108"/>
              <w:rPr>
                <w:rFonts w:ascii="Calibri" w:eastAsia="Calibri" w:hAnsi="Calibri" w:cs="Calibri"/>
                <w:sz w:val="22"/>
                <w:szCs w:val="22"/>
              </w:rPr>
            </w:pPr>
          </w:p>
        </w:tc>
        <w:tc>
          <w:tcPr>
            <w:tcW w:w="1350" w:type="dxa"/>
            <w:vAlign w:val="bottom"/>
          </w:tcPr>
          <w:p w14:paraId="38965A72" w14:textId="61615A15" w:rsidR="00484808" w:rsidRDefault="00A745CD">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0" w:type="dxa"/>
          </w:tcPr>
          <w:p w14:paraId="7B18871A" w14:textId="77777777" w:rsidR="00484808" w:rsidRPr="00425F69" w:rsidRDefault="00484808">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7703D96B" w14:textId="6EC9C984" w:rsidR="00484808" w:rsidRDefault="00A745CD">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484808" w:rsidRPr="003C4453" w14:paraId="3B497B4B" w14:textId="77777777">
        <w:trPr>
          <w:cantSplit/>
          <w:trHeight w:val="39"/>
        </w:trPr>
        <w:tc>
          <w:tcPr>
            <w:tcW w:w="3420" w:type="dxa"/>
          </w:tcPr>
          <w:p w14:paraId="712FB30C" w14:textId="77777777" w:rsidR="00484808" w:rsidRDefault="00484808">
            <w:pPr>
              <w:spacing w:line="240" w:lineRule="atLeast"/>
              <w:ind w:left="19"/>
              <w:rPr>
                <w:rFonts w:ascii="Calibri" w:hAnsi="Calibri" w:cs="Calibri"/>
                <w:sz w:val="22"/>
                <w:szCs w:val="22"/>
              </w:rPr>
            </w:pPr>
          </w:p>
        </w:tc>
        <w:tc>
          <w:tcPr>
            <w:tcW w:w="1350" w:type="dxa"/>
          </w:tcPr>
          <w:p w14:paraId="4DF4C9BF" w14:textId="77777777" w:rsidR="00484808" w:rsidRPr="00527111" w:rsidRDefault="00484808">
            <w:pPr>
              <w:tabs>
                <w:tab w:val="decimal" w:pos="1083"/>
              </w:tabs>
              <w:ind w:left="-108" w:right="-108" w:firstLine="30"/>
              <w:rPr>
                <w:rFonts w:ascii="Calibri" w:eastAsia="Calibri" w:hAnsi="Calibri" w:cs="Cordia New"/>
                <w:sz w:val="22"/>
                <w:szCs w:val="22"/>
              </w:rPr>
            </w:pPr>
          </w:p>
        </w:tc>
        <w:tc>
          <w:tcPr>
            <w:tcW w:w="180" w:type="dxa"/>
            <w:tcBorders>
              <w:left w:val="nil"/>
            </w:tcBorders>
          </w:tcPr>
          <w:p w14:paraId="42EC7DED" w14:textId="77777777" w:rsidR="00484808" w:rsidRPr="00425F69" w:rsidRDefault="00484808">
            <w:pPr>
              <w:pStyle w:val="Heading1"/>
              <w:spacing w:line="240" w:lineRule="atLeast"/>
              <w:ind w:left="0" w:right="65"/>
              <w:jc w:val="left"/>
              <w:rPr>
                <w:rFonts w:ascii="Calibri" w:eastAsia="Arial Unicode MS" w:hAnsi="Calibri" w:cs="Calibri"/>
                <w:b w:val="0"/>
                <w:bCs w:val="0"/>
                <w:color w:val="auto"/>
              </w:rPr>
            </w:pPr>
          </w:p>
        </w:tc>
        <w:tc>
          <w:tcPr>
            <w:tcW w:w="1350" w:type="dxa"/>
          </w:tcPr>
          <w:p w14:paraId="05A7C943" w14:textId="77777777" w:rsidR="00484808" w:rsidRDefault="00484808">
            <w:pPr>
              <w:tabs>
                <w:tab w:val="decimal" w:pos="1083"/>
              </w:tabs>
              <w:ind w:left="-108" w:right="-108" w:firstLine="30"/>
              <w:rPr>
                <w:rFonts w:ascii="Calibri" w:eastAsia="Calibri" w:hAnsi="Calibri" w:cs="Cordia New"/>
                <w:sz w:val="22"/>
                <w:szCs w:val="22"/>
              </w:rPr>
            </w:pPr>
          </w:p>
        </w:tc>
        <w:tc>
          <w:tcPr>
            <w:tcW w:w="180" w:type="dxa"/>
          </w:tcPr>
          <w:p w14:paraId="10E0D2DA" w14:textId="77777777" w:rsidR="00484808" w:rsidRPr="00425F69" w:rsidRDefault="00484808">
            <w:pPr>
              <w:tabs>
                <w:tab w:val="decimal" w:pos="947"/>
              </w:tabs>
              <w:ind w:left="-108" w:right="-108"/>
              <w:rPr>
                <w:rFonts w:ascii="Calibri" w:eastAsia="Calibri" w:hAnsi="Calibri" w:cs="Calibri"/>
                <w:sz w:val="22"/>
                <w:szCs w:val="22"/>
              </w:rPr>
            </w:pPr>
          </w:p>
        </w:tc>
        <w:tc>
          <w:tcPr>
            <w:tcW w:w="1350" w:type="dxa"/>
            <w:vAlign w:val="bottom"/>
          </w:tcPr>
          <w:p w14:paraId="1C05C1ED" w14:textId="77777777" w:rsidR="00484808" w:rsidRDefault="00484808">
            <w:pPr>
              <w:tabs>
                <w:tab w:val="decimal" w:pos="732"/>
              </w:tabs>
              <w:ind w:left="-108" w:right="-108"/>
              <w:rPr>
                <w:rFonts w:ascii="Calibri" w:eastAsia="Calibri" w:hAnsi="Calibri" w:cs="Calibri"/>
                <w:sz w:val="22"/>
                <w:szCs w:val="22"/>
              </w:rPr>
            </w:pPr>
          </w:p>
        </w:tc>
        <w:tc>
          <w:tcPr>
            <w:tcW w:w="180" w:type="dxa"/>
          </w:tcPr>
          <w:p w14:paraId="23ED5493" w14:textId="77777777" w:rsidR="00484808" w:rsidRPr="00425F69" w:rsidRDefault="00484808">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2D25D13" w14:textId="77777777" w:rsidR="00484808" w:rsidRDefault="00484808">
            <w:pPr>
              <w:tabs>
                <w:tab w:val="decimal" w:pos="726"/>
              </w:tabs>
              <w:ind w:left="-108" w:right="-108"/>
              <w:rPr>
                <w:rFonts w:ascii="Calibri" w:eastAsia="Calibri" w:hAnsi="Calibri" w:cs="Calibri"/>
                <w:sz w:val="22"/>
                <w:szCs w:val="22"/>
              </w:rPr>
            </w:pPr>
          </w:p>
        </w:tc>
      </w:tr>
      <w:tr w:rsidR="00484808" w:rsidRPr="003C4453" w14:paraId="59018569" w14:textId="77777777">
        <w:trPr>
          <w:cantSplit/>
          <w:trHeight w:val="39"/>
        </w:trPr>
        <w:tc>
          <w:tcPr>
            <w:tcW w:w="3420" w:type="dxa"/>
          </w:tcPr>
          <w:p w14:paraId="0D0BBA7A" w14:textId="77777777" w:rsidR="00484808" w:rsidRPr="00AC0CBD" w:rsidRDefault="00484808">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15FD7FB6" w14:textId="77777777" w:rsidR="00484808" w:rsidRPr="009E77B7" w:rsidRDefault="00484808">
            <w:pPr>
              <w:tabs>
                <w:tab w:val="decimal" w:pos="1083"/>
              </w:tabs>
              <w:ind w:left="-108" w:right="-108"/>
              <w:rPr>
                <w:rFonts w:ascii="Calibri" w:eastAsia="Calibri" w:hAnsi="Calibri" w:cs="Calibri"/>
                <w:sz w:val="22"/>
                <w:szCs w:val="22"/>
              </w:rPr>
            </w:pPr>
          </w:p>
        </w:tc>
        <w:tc>
          <w:tcPr>
            <w:tcW w:w="180" w:type="dxa"/>
            <w:vAlign w:val="bottom"/>
          </w:tcPr>
          <w:p w14:paraId="39193518" w14:textId="77777777" w:rsidR="00484808" w:rsidRPr="009E77B7" w:rsidRDefault="00484808">
            <w:pPr>
              <w:pStyle w:val="Heading1"/>
              <w:spacing w:line="240" w:lineRule="atLeast"/>
              <w:ind w:left="0" w:right="65"/>
              <w:jc w:val="right"/>
              <w:rPr>
                <w:rFonts w:ascii="Calibri" w:hAnsi="Calibri" w:cs="Calibri"/>
                <w:b w:val="0"/>
                <w:bCs w:val="0"/>
              </w:rPr>
            </w:pPr>
          </w:p>
        </w:tc>
        <w:tc>
          <w:tcPr>
            <w:tcW w:w="1350" w:type="dxa"/>
            <w:vAlign w:val="bottom"/>
          </w:tcPr>
          <w:p w14:paraId="1716BA9B" w14:textId="77777777" w:rsidR="00484808" w:rsidRPr="009E77B7" w:rsidRDefault="00484808">
            <w:pPr>
              <w:tabs>
                <w:tab w:val="decimal" w:pos="1089"/>
              </w:tabs>
              <w:ind w:left="-108" w:right="-108"/>
              <w:rPr>
                <w:rFonts w:ascii="Calibri" w:eastAsia="Calibri" w:hAnsi="Calibri" w:cs="Calibri"/>
                <w:sz w:val="22"/>
                <w:szCs w:val="22"/>
              </w:rPr>
            </w:pPr>
          </w:p>
        </w:tc>
        <w:tc>
          <w:tcPr>
            <w:tcW w:w="180" w:type="dxa"/>
            <w:vAlign w:val="bottom"/>
          </w:tcPr>
          <w:p w14:paraId="5E017A77" w14:textId="77777777" w:rsidR="00484808" w:rsidRPr="009E77B7" w:rsidRDefault="00484808">
            <w:pPr>
              <w:tabs>
                <w:tab w:val="decimal" w:pos="947"/>
              </w:tabs>
              <w:ind w:left="-108" w:right="-108"/>
              <w:rPr>
                <w:rFonts w:ascii="Calibri" w:eastAsia="Calibri" w:hAnsi="Calibri" w:cs="Calibri"/>
                <w:sz w:val="22"/>
                <w:szCs w:val="22"/>
              </w:rPr>
            </w:pPr>
          </w:p>
        </w:tc>
        <w:tc>
          <w:tcPr>
            <w:tcW w:w="1350" w:type="dxa"/>
            <w:vAlign w:val="bottom"/>
          </w:tcPr>
          <w:p w14:paraId="79C3FCDF" w14:textId="77777777" w:rsidR="00484808" w:rsidRPr="009E77B7" w:rsidRDefault="00484808">
            <w:pPr>
              <w:tabs>
                <w:tab w:val="decimal" w:pos="1102"/>
              </w:tabs>
              <w:ind w:left="-108" w:right="-108"/>
              <w:rPr>
                <w:rFonts w:ascii="Calibri" w:eastAsia="Calibri" w:hAnsi="Calibri" w:cs="Calibri"/>
                <w:sz w:val="22"/>
                <w:szCs w:val="22"/>
              </w:rPr>
            </w:pPr>
          </w:p>
        </w:tc>
        <w:tc>
          <w:tcPr>
            <w:tcW w:w="180" w:type="dxa"/>
            <w:vAlign w:val="bottom"/>
          </w:tcPr>
          <w:p w14:paraId="6EC8E873" w14:textId="77777777" w:rsidR="00484808" w:rsidRPr="009E77B7" w:rsidRDefault="00484808">
            <w:pPr>
              <w:pStyle w:val="Heading1"/>
              <w:spacing w:line="240" w:lineRule="atLeast"/>
              <w:ind w:left="0" w:right="65"/>
              <w:jc w:val="right"/>
              <w:rPr>
                <w:rFonts w:ascii="Calibri" w:hAnsi="Calibri" w:cs="Calibri"/>
                <w:b w:val="0"/>
                <w:bCs w:val="0"/>
              </w:rPr>
            </w:pPr>
          </w:p>
        </w:tc>
        <w:tc>
          <w:tcPr>
            <w:tcW w:w="1350" w:type="dxa"/>
            <w:vAlign w:val="bottom"/>
          </w:tcPr>
          <w:p w14:paraId="2C8A8448" w14:textId="77777777" w:rsidR="00484808" w:rsidRPr="009E77B7" w:rsidRDefault="00484808">
            <w:pPr>
              <w:tabs>
                <w:tab w:val="decimal" w:pos="1090"/>
              </w:tabs>
              <w:ind w:left="-108" w:right="-108"/>
              <w:rPr>
                <w:rFonts w:ascii="Calibri" w:eastAsia="Calibri" w:hAnsi="Calibri" w:cs="Calibri"/>
                <w:sz w:val="22"/>
                <w:szCs w:val="22"/>
              </w:rPr>
            </w:pPr>
          </w:p>
        </w:tc>
      </w:tr>
      <w:tr w:rsidR="00484808" w:rsidRPr="003C4453" w14:paraId="276BDE4A" w14:textId="77777777">
        <w:trPr>
          <w:cantSplit/>
          <w:trHeight w:val="269"/>
        </w:trPr>
        <w:tc>
          <w:tcPr>
            <w:tcW w:w="3420" w:type="dxa"/>
          </w:tcPr>
          <w:p w14:paraId="2A680362" w14:textId="77777777" w:rsidR="00484808" w:rsidRPr="00527111" w:rsidRDefault="00484808">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73569234" w14:textId="68B127FB" w:rsidR="00484808" w:rsidRPr="009E77B7" w:rsidRDefault="00D94C0A">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1,</w:t>
            </w:r>
            <w:r w:rsidR="002761CC">
              <w:rPr>
                <w:rFonts w:ascii="Calibri" w:eastAsia="Calibri" w:hAnsi="Calibri" w:cs="Calibri"/>
                <w:sz w:val="22"/>
                <w:szCs w:val="22"/>
              </w:rPr>
              <w:t>1</w:t>
            </w:r>
            <w:r w:rsidR="00B9765D">
              <w:rPr>
                <w:rFonts w:ascii="Calibri" w:eastAsia="Calibri" w:hAnsi="Calibri" w:cs="Calibri"/>
                <w:sz w:val="22"/>
                <w:szCs w:val="22"/>
              </w:rPr>
              <w:t>37,822</w:t>
            </w:r>
          </w:p>
        </w:tc>
        <w:tc>
          <w:tcPr>
            <w:tcW w:w="180" w:type="dxa"/>
            <w:vAlign w:val="bottom"/>
          </w:tcPr>
          <w:p w14:paraId="5B33B94B" w14:textId="77777777" w:rsidR="00484808" w:rsidRPr="009E77B7" w:rsidRDefault="00484808">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A585B5E" w14:textId="366B2A83" w:rsidR="00484808" w:rsidRPr="009E77B7" w:rsidRDefault="00122FB7">
            <w:pPr>
              <w:tabs>
                <w:tab w:val="decimal" w:pos="1089"/>
              </w:tabs>
              <w:ind w:left="-108" w:right="-108"/>
              <w:rPr>
                <w:rFonts w:ascii="Calibri" w:eastAsia="Calibri" w:hAnsi="Calibri" w:cs="Calibri"/>
                <w:sz w:val="22"/>
                <w:szCs w:val="22"/>
              </w:rPr>
            </w:pPr>
            <w:r>
              <w:rPr>
                <w:rFonts w:ascii="Calibri" w:eastAsia="Calibri" w:hAnsi="Calibri" w:cs="Calibri"/>
                <w:sz w:val="22"/>
                <w:szCs w:val="22"/>
              </w:rPr>
              <w:t>(2,260,162)</w:t>
            </w:r>
          </w:p>
        </w:tc>
        <w:tc>
          <w:tcPr>
            <w:tcW w:w="180" w:type="dxa"/>
            <w:vAlign w:val="bottom"/>
          </w:tcPr>
          <w:p w14:paraId="5AB61F48" w14:textId="77777777" w:rsidR="00484808" w:rsidRPr="009E77B7" w:rsidRDefault="00484808">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7DAE9D8" w14:textId="1EB7EB4A" w:rsidR="00484808" w:rsidRPr="009E77B7" w:rsidRDefault="00D94C0A">
            <w:pPr>
              <w:tabs>
                <w:tab w:val="decimal" w:pos="1092"/>
              </w:tabs>
              <w:ind w:left="-108" w:right="-108"/>
              <w:jc w:val="thaiDistribute"/>
              <w:rPr>
                <w:rFonts w:ascii="Calibri" w:eastAsia="Calibri" w:hAnsi="Calibri" w:cs="Calibri"/>
                <w:sz w:val="22"/>
                <w:szCs w:val="22"/>
              </w:rPr>
            </w:pPr>
            <w:r>
              <w:rPr>
                <w:rFonts w:ascii="Calibri" w:eastAsia="Calibri" w:hAnsi="Calibri" w:cs="Calibri"/>
                <w:sz w:val="22"/>
                <w:szCs w:val="22"/>
              </w:rPr>
              <w:t>(7,730,766)</w:t>
            </w:r>
          </w:p>
        </w:tc>
        <w:tc>
          <w:tcPr>
            <w:tcW w:w="180" w:type="dxa"/>
            <w:vAlign w:val="bottom"/>
          </w:tcPr>
          <w:p w14:paraId="4449D165" w14:textId="77777777" w:rsidR="00484808" w:rsidRPr="009E77B7" w:rsidRDefault="00484808">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5EF2E5EF" w14:textId="0F4C6034" w:rsidR="00484808" w:rsidRPr="009E77B7" w:rsidRDefault="00122FB7">
            <w:pPr>
              <w:tabs>
                <w:tab w:val="decimal" w:pos="1086"/>
              </w:tabs>
              <w:ind w:left="-108" w:right="-108"/>
              <w:rPr>
                <w:rFonts w:ascii="Calibri" w:eastAsia="Calibri" w:hAnsi="Calibri" w:cs="Calibri"/>
                <w:sz w:val="22"/>
                <w:szCs w:val="22"/>
              </w:rPr>
            </w:pPr>
            <w:r>
              <w:rPr>
                <w:rFonts w:ascii="Calibri" w:eastAsia="Calibri" w:hAnsi="Calibri" w:cs="Calibri"/>
                <w:sz w:val="22"/>
                <w:szCs w:val="22"/>
              </w:rPr>
              <w:t>(5,664,009)</w:t>
            </w:r>
          </w:p>
        </w:tc>
      </w:tr>
      <w:tr w:rsidR="00484808" w:rsidRPr="003C4453" w14:paraId="69107B52" w14:textId="77777777">
        <w:trPr>
          <w:cantSplit/>
          <w:trHeight w:val="39"/>
        </w:trPr>
        <w:tc>
          <w:tcPr>
            <w:tcW w:w="3420" w:type="dxa"/>
          </w:tcPr>
          <w:p w14:paraId="703B75E7" w14:textId="6F6EC0D5" w:rsidR="00484808" w:rsidRPr="00AC0CBD" w:rsidRDefault="00484808">
            <w:pPr>
              <w:spacing w:line="240" w:lineRule="atLeast"/>
              <w:ind w:left="288" w:hanging="270"/>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expenses</w:t>
            </w:r>
            <w:r w:rsidR="00B9765D">
              <w:rPr>
                <w:rFonts w:ascii="Calibri" w:hAnsi="Calibri" w:cs="Calibri"/>
                <w:b/>
                <w:bCs/>
                <w:sz w:val="22"/>
                <w:szCs w:val="22"/>
              </w:rPr>
              <w:t xml:space="preserve"> </w:t>
            </w:r>
            <w:r>
              <w:rPr>
                <w:rFonts w:ascii="Calibri" w:hAnsi="Calibri" w:cs="Calibri"/>
                <w:b/>
                <w:bCs/>
                <w:sz w:val="22"/>
                <w:szCs w:val="22"/>
              </w:rPr>
              <w:t xml:space="preserve">recognised in </w:t>
            </w:r>
            <w:r w:rsidR="00B9765D">
              <w:rPr>
                <w:rFonts w:ascii="Calibri" w:hAnsi="Calibri" w:cs="Calibri"/>
                <w:b/>
                <w:bCs/>
                <w:sz w:val="22"/>
                <w:szCs w:val="22"/>
              </w:rPr>
              <w:br/>
            </w:r>
            <w:r>
              <w:rPr>
                <w:rFonts w:ascii="Calibri" w:hAnsi="Calibri" w:cs="Calibri"/>
                <w:b/>
                <w:bCs/>
                <w:sz w:val="22"/>
                <w:szCs w:val="22"/>
              </w:rPr>
              <w:t>profit or loss</w:t>
            </w:r>
          </w:p>
        </w:tc>
        <w:tc>
          <w:tcPr>
            <w:tcW w:w="1350" w:type="dxa"/>
            <w:tcBorders>
              <w:top w:val="single" w:sz="4" w:space="0" w:color="auto"/>
              <w:bottom w:val="double" w:sz="4" w:space="0" w:color="auto"/>
            </w:tcBorders>
            <w:shd w:val="clear" w:color="auto" w:fill="auto"/>
            <w:vAlign w:val="bottom"/>
          </w:tcPr>
          <w:p w14:paraId="34270186" w14:textId="157B91F8" w:rsidR="00484808" w:rsidRPr="00AC0CBD" w:rsidRDefault="00D94C0A">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w:t>
            </w:r>
            <w:r w:rsidR="00B9765D">
              <w:rPr>
                <w:rFonts w:ascii="Calibri" w:eastAsia="Calibri" w:hAnsi="Calibri" w:cs="Calibri"/>
                <w:b/>
                <w:bCs/>
                <w:sz w:val="22"/>
                <w:szCs w:val="22"/>
              </w:rPr>
              <w:t>7,</w:t>
            </w:r>
            <w:r w:rsidR="002761CC">
              <w:rPr>
                <w:rFonts w:ascii="Calibri" w:eastAsia="Calibri" w:hAnsi="Calibri" w:cs="Calibri"/>
                <w:b/>
                <w:bCs/>
                <w:sz w:val="22"/>
                <w:szCs w:val="22"/>
              </w:rPr>
              <w:t>8</w:t>
            </w:r>
            <w:r w:rsidR="00B9765D">
              <w:rPr>
                <w:rFonts w:ascii="Calibri" w:eastAsia="Calibri" w:hAnsi="Calibri" w:cs="Calibri"/>
                <w:b/>
                <w:bCs/>
                <w:sz w:val="22"/>
                <w:szCs w:val="22"/>
              </w:rPr>
              <w:t>33,605</w:t>
            </w:r>
            <w:r>
              <w:rPr>
                <w:rFonts w:ascii="Calibri" w:eastAsia="Calibri" w:hAnsi="Calibri" w:cs="Calibri"/>
                <w:b/>
                <w:bCs/>
                <w:sz w:val="22"/>
                <w:szCs w:val="22"/>
              </w:rPr>
              <w:t>)</w:t>
            </w:r>
          </w:p>
        </w:tc>
        <w:tc>
          <w:tcPr>
            <w:tcW w:w="180" w:type="dxa"/>
            <w:vAlign w:val="bottom"/>
          </w:tcPr>
          <w:p w14:paraId="57724D04" w14:textId="77777777" w:rsidR="00484808" w:rsidRPr="00AC0CBD" w:rsidRDefault="00484808">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57017C67" w14:textId="528B6620" w:rsidR="00484808" w:rsidRPr="00AC0CBD" w:rsidRDefault="00122FB7">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(9,887,447)</w:t>
            </w:r>
          </w:p>
        </w:tc>
        <w:tc>
          <w:tcPr>
            <w:tcW w:w="180" w:type="dxa"/>
            <w:vAlign w:val="bottom"/>
          </w:tcPr>
          <w:p w14:paraId="6F0E4F1C" w14:textId="77777777" w:rsidR="00484808" w:rsidRPr="00AC0CBD" w:rsidRDefault="00484808">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12FDE142" w14:textId="65DA91E9" w:rsidR="00484808" w:rsidRPr="00AC0CBD" w:rsidRDefault="00D94C0A">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(7,730,766)</w:t>
            </w:r>
          </w:p>
        </w:tc>
        <w:tc>
          <w:tcPr>
            <w:tcW w:w="180" w:type="dxa"/>
            <w:vAlign w:val="bottom"/>
          </w:tcPr>
          <w:p w14:paraId="30B74CA9" w14:textId="77777777" w:rsidR="00484808" w:rsidRPr="00AC0CBD" w:rsidRDefault="00484808">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0304C544" w14:textId="176FD024" w:rsidR="00484808" w:rsidRPr="00AC0CBD" w:rsidRDefault="00122FB7">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(5,664,009)</w:t>
            </w:r>
          </w:p>
        </w:tc>
      </w:tr>
    </w:tbl>
    <w:p w14:paraId="47B25253" w14:textId="77777777" w:rsidR="007505A7" w:rsidRDefault="007505A7" w:rsidP="00CA2E2B">
      <w:pPr>
        <w:spacing w:line="240" w:lineRule="atLeast"/>
        <w:rPr>
          <w:rFonts w:ascii="Calibri" w:eastAsia="Arial Unicode MS" w:hAnsi="Calibri" w:cs="Calibri"/>
          <w:b/>
          <w:bCs/>
          <w:sz w:val="22"/>
          <w:szCs w:val="22"/>
        </w:rPr>
      </w:pPr>
    </w:p>
    <w:p w14:paraId="088F9D0B" w14:textId="77777777" w:rsidR="001E3293" w:rsidRDefault="001E3293" w:rsidP="00CA2E2B">
      <w:pPr>
        <w:spacing w:line="240" w:lineRule="atLeast"/>
        <w:rPr>
          <w:rFonts w:ascii="Calibri" w:eastAsia="Arial Unicode MS" w:hAnsi="Calibri" w:cs="Calibri"/>
          <w:b/>
          <w:bCs/>
          <w:sz w:val="22"/>
          <w:szCs w:val="22"/>
        </w:rPr>
      </w:pPr>
    </w:p>
    <w:p w14:paraId="713CA463" w14:textId="77777777" w:rsidR="001E3293" w:rsidRDefault="001E3293" w:rsidP="00CA2E2B">
      <w:pPr>
        <w:spacing w:line="240" w:lineRule="atLeast"/>
        <w:rPr>
          <w:rFonts w:ascii="Calibri" w:eastAsia="Arial Unicode MS" w:hAnsi="Calibri" w:cs="Calibri"/>
          <w:b/>
          <w:bCs/>
          <w:sz w:val="22"/>
          <w:szCs w:val="22"/>
        </w:rPr>
      </w:pPr>
    </w:p>
    <w:p w14:paraId="1F098C5B" w14:textId="77777777" w:rsidR="001E3293" w:rsidRDefault="001E3293" w:rsidP="00CA2E2B">
      <w:pPr>
        <w:spacing w:line="240" w:lineRule="atLeast"/>
        <w:rPr>
          <w:rFonts w:ascii="Calibri" w:eastAsia="Arial Unicode MS" w:hAnsi="Calibri" w:cs="Calibri"/>
          <w:b/>
          <w:bCs/>
          <w:sz w:val="22"/>
          <w:szCs w:val="22"/>
        </w:rPr>
      </w:pPr>
    </w:p>
    <w:p w14:paraId="3B266562" w14:textId="77777777" w:rsidR="001E3293" w:rsidRDefault="001E3293" w:rsidP="00CA2E2B">
      <w:pPr>
        <w:spacing w:line="240" w:lineRule="atLeast"/>
        <w:rPr>
          <w:rFonts w:ascii="Calibri" w:eastAsia="Arial Unicode MS" w:hAnsi="Calibri" w:cs="Calibri"/>
          <w:b/>
          <w:bCs/>
          <w:sz w:val="22"/>
          <w:szCs w:val="22"/>
        </w:rPr>
      </w:pPr>
    </w:p>
    <w:p w14:paraId="2CDD8D3C" w14:textId="77777777" w:rsidR="001E3293" w:rsidRDefault="001E3293" w:rsidP="00CA2E2B">
      <w:pPr>
        <w:spacing w:line="240" w:lineRule="atLeast"/>
        <w:rPr>
          <w:rFonts w:ascii="Calibri" w:eastAsia="Arial Unicode MS" w:hAnsi="Calibri" w:cs="Calibri"/>
          <w:b/>
          <w:bCs/>
          <w:sz w:val="22"/>
          <w:szCs w:val="22"/>
        </w:rPr>
      </w:pPr>
    </w:p>
    <w:p w14:paraId="2E196E3E" w14:textId="77777777" w:rsidR="001E3293" w:rsidRDefault="001E3293" w:rsidP="00CA2E2B">
      <w:pPr>
        <w:spacing w:line="240" w:lineRule="atLeast"/>
        <w:rPr>
          <w:rFonts w:ascii="Calibri" w:eastAsia="Arial Unicode MS" w:hAnsi="Calibri" w:cs="Calibri"/>
          <w:b/>
          <w:bCs/>
          <w:sz w:val="22"/>
          <w:szCs w:val="22"/>
        </w:rPr>
      </w:pPr>
    </w:p>
    <w:p w14:paraId="428377CC" w14:textId="77777777" w:rsidR="001E3293" w:rsidRDefault="001E3293" w:rsidP="00CA2E2B">
      <w:pPr>
        <w:spacing w:line="240" w:lineRule="atLeast"/>
        <w:rPr>
          <w:rFonts w:ascii="Calibri" w:eastAsia="Arial Unicode MS" w:hAnsi="Calibri" w:cs="Calibri"/>
          <w:b/>
          <w:bCs/>
          <w:sz w:val="22"/>
          <w:szCs w:val="22"/>
        </w:rPr>
      </w:pPr>
    </w:p>
    <w:p w14:paraId="7DEC5E70" w14:textId="77777777" w:rsidR="001E3293" w:rsidRDefault="001E3293" w:rsidP="00CA2E2B">
      <w:pPr>
        <w:spacing w:line="240" w:lineRule="atLeast"/>
        <w:rPr>
          <w:rFonts w:ascii="Calibri" w:eastAsia="Arial Unicode MS" w:hAnsi="Calibri" w:cs="Calibri"/>
          <w:b/>
          <w:bCs/>
          <w:sz w:val="22"/>
          <w:szCs w:val="22"/>
        </w:rPr>
      </w:pPr>
    </w:p>
    <w:p w14:paraId="5F62388A" w14:textId="77777777" w:rsidR="001E3293" w:rsidRDefault="001E3293" w:rsidP="00CA2E2B">
      <w:pPr>
        <w:spacing w:line="240" w:lineRule="atLeast"/>
        <w:rPr>
          <w:rFonts w:ascii="Calibri" w:eastAsia="Arial Unicode MS" w:hAnsi="Calibri" w:cs="Calibri"/>
          <w:b/>
          <w:bCs/>
          <w:sz w:val="22"/>
          <w:szCs w:val="22"/>
        </w:rPr>
      </w:pPr>
    </w:p>
    <w:p w14:paraId="24A2EE4C" w14:textId="77777777" w:rsidR="001E3293" w:rsidRDefault="001E3293" w:rsidP="00CA2E2B">
      <w:pPr>
        <w:spacing w:line="240" w:lineRule="atLeast"/>
        <w:rPr>
          <w:rFonts w:ascii="Calibri" w:eastAsia="Arial Unicode MS" w:hAnsi="Calibri" w:cs="Calibri"/>
          <w:b/>
          <w:bCs/>
          <w:sz w:val="22"/>
          <w:szCs w:val="22"/>
        </w:rPr>
      </w:pPr>
    </w:p>
    <w:p w14:paraId="2866F970" w14:textId="77777777" w:rsidR="001E3293" w:rsidRDefault="001E3293" w:rsidP="00CA2E2B">
      <w:pPr>
        <w:spacing w:line="240" w:lineRule="atLeast"/>
        <w:rPr>
          <w:rFonts w:ascii="Calibri" w:eastAsia="Arial Unicode MS" w:hAnsi="Calibri" w:cs="Calibri"/>
          <w:b/>
          <w:bCs/>
          <w:sz w:val="22"/>
          <w:szCs w:val="22"/>
        </w:rPr>
      </w:pPr>
    </w:p>
    <w:p w14:paraId="5EF5FADA" w14:textId="77777777" w:rsidR="001E3293" w:rsidRDefault="001E3293" w:rsidP="00CA2E2B">
      <w:pPr>
        <w:spacing w:line="240" w:lineRule="atLeast"/>
        <w:rPr>
          <w:rFonts w:ascii="Calibri" w:eastAsia="Arial Unicode MS" w:hAnsi="Calibri" w:cs="Calibri"/>
          <w:b/>
          <w:bCs/>
          <w:sz w:val="22"/>
          <w:szCs w:val="22"/>
        </w:rPr>
      </w:pPr>
    </w:p>
    <w:p w14:paraId="7021CB3A" w14:textId="77777777" w:rsidR="001E3293" w:rsidRDefault="001E3293" w:rsidP="00CA2E2B">
      <w:pPr>
        <w:spacing w:line="240" w:lineRule="atLeast"/>
        <w:rPr>
          <w:rFonts w:ascii="Calibri" w:eastAsia="Arial Unicode MS" w:hAnsi="Calibri" w:cs="Calibri"/>
          <w:b/>
          <w:bCs/>
          <w:sz w:val="22"/>
          <w:szCs w:val="22"/>
        </w:rPr>
      </w:pPr>
    </w:p>
    <w:p w14:paraId="182832E9" w14:textId="77777777" w:rsidR="001E3293" w:rsidRDefault="001E3293" w:rsidP="00CA2E2B">
      <w:pPr>
        <w:spacing w:line="240" w:lineRule="atLeast"/>
        <w:rPr>
          <w:rFonts w:ascii="Calibri" w:eastAsia="Arial Unicode MS" w:hAnsi="Calibri" w:cs="Calibri"/>
          <w:b/>
          <w:bCs/>
          <w:sz w:val="22"/>
          <w:szCs w:val="22"/>
        </w:rPr>
      </w:pPr>
    </w:p>
    <w:p w14:paraId="001735C1" w14:textId="77777777" w:rsidR="001E3293" w:rsidRDefault="001E3293" w:rsidP="00CA2E2B">
      <w:pPr>
        <w:spacing w:line="240" w:lineRule="atLeast"/>
        <w:rPr>
          <w:rFonts w:ascii="Calibri" w:eastAsia="Arial Unicode MS" w:hAnsi="Calibri" w:cs="Calibri"/>
          <w:b/>
          <w:bCs/>
          <w:sz w:val="22"/>
          <w:szCs w:val="22"/>
        </w:rPr>
      </w:pPr>
    </w:p>
    <w:p w14:paraId="68499A9A" w14:textId="77777777" w:rsidR="001E3293" w:rsidRDefault="001E3293" w:rsidP="00CA2E2B">
      <w:pPr>
        <w:spacing w:line="240" w:lineRule="atLeast"/>
        <w:rPr>
          <w:rFonts w:ascii="Calibri" w:eastAsia="Arial Unicode MS" w:hAnsi="Calibri" w:cs="Calibri"/>
          <w:b/>
          <w:bCs/>
          <w:sz w:val="22"/>
          <w:szCs w:val="22"/>
        </w:rPr>
      </w:pPr>
    </w:p>
    <w:p w14:paraId="6D976C78" w14:textId="77777777" w:rsidR="001E3293" w:rsidRDefault="001E3293" w:rsidP="00CA2E2B">
      <w:pPr>
        <w:spacing w:line="240" w:lineRule="atLeast"/>
        <w:rPr>
          <w:rFonts w:ascii="Calibri" w:eastAsia="Arial Unicode MS" w:hAnsi="Calibri" w:cs="Calibri"/>
          <w:b/>
          <w:bCs/>
          <w:sz w:val="22"/>
          <w:szCs w:val="22"/>
        </w:rPr>
      </w:pPr>
    </w:p>
    <w:p w14:paraId="2D297F51" w14:textId="77777777" w:rsidR="001E3293" w:rsidRPr="008431C9" w:rsidRDefault="001E3293" w:rsidP="00CA2E2B">
      <w:pPr>
        <w:spacing w:line="240" w:lineRule="atLeast"/>
        <w:rPr>
          <w:rFonts w:ascii="Calibri" w:eastAsia="Arial Unicode MS" w:hAnsi="Calibri" w:cs="Calibri"/>
          <w:b/>
          <w:bCs/>
          <w:sz w:val="22"/>
          <w:szCs w:val="22"/>
        </w:rPr>
      </w:pPr>
    </w:p>
    <w:p w14:paraId="25BD430E" w14:textId="5E586B06" w:rsidR="0097675E" w:rsidRDefault="0097675E"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lastRenderedPageBreak/>
        <w:t>Other income</w:t>
      </w:r>
    </w:p>
    <w:p w14:paraId="2C0DD0ED" w14:textId="77777777" w:rsidR="0097675E" w:rsidRPr="00AE2FF9" w:rsidRDefault="0097675E" w:rsidP="0097675E">
      <w:pPr>
        <w:spacing w:line="240" w:lineRule="atLeast"/>
        <w:ind w:left="540"/>
        <w:rPr>
          <w:rFonts w:ascii="Calibri" w:eastAsia="Arial Unicode MS" w:hAnsi="Calibri" w:cs="Calibri"/>
          <w:sz w:val="22"/>
          <w:szCs w:val="22"/>
        </w:rPr>
      </w:pPr>
    </w:p>
    <w:p w14:paraId="0C41AA3E" w14:textId="3B9174AB" w:rsidR="00AE2FF9" w:rsidRDefault="00AE2FF9" w:rsidP="00484808">
      <w:pPr>
        <w:spacing w:line="240" w:lineRule="atLeast"/>
        <w:ind w:left="540"/>
        <w:jc w:val="thaiDistribute"/>
        <w:rPr>
          <w:rFonts w:ascii="Calibri" w:eastAsia="Arial Unicode MS" w:hAnsi="Calibri" w:cs="Calibri"/>
          <w:sz w:val="22"/>
          <w:szCs w:val="22"/>
        </w:rPr>
      </w:pPr>
      <w:r w:rsidRPr="00AE2FF9">
        <w:rPr>
          <w:rFonts w:ascii="Calibri" w:eastAsia="Arial Unicode MS" w:hAnsi="Calibri" w:cs="Calibri"/>
          <w:sz w:val="22"/>
          <w:szCs w:val="22"/>
        </w:rPr>
        <w:t xml:space="preserve">Other </w:t>
      </w:r>
      <w:r>
        <w:rPr>
          <w:rFonts w:ascii="Calibri" w:eastAsia="Arial Unicode MS" w:hAnsi="Calibri" w:cs="Calibri"/>
          <w:sz w:val="22"/>
          <w:szCs w:val="22"/>
        </w:rPr>
        <w:t xml:space="preserve">income for the three-month </w:t>
      </w:r>
      <w:r w:rsidR="00484808">
        <w:rPr>
          <w:rFonts w:ascii="Calibri" w:eastAsia="Arial Unicode MS" w:hAnsi="Calibri" w:cs="Calibri"/>
          <w:sz w:val="22"/>
          <w:szCs w:val="22"/>
        </w:rPr>
        <w:t xml:space="preserve">and </w:t>
      </w:r>
      <w:r w:rsidR="0001670B">
        <w:rPr>
          <w:rFonts w:ascii="Calibri" w:eastAsia="Arial Unicode MS" w:hAnsi="Calibri" w:cs="Calibri"/>
          <w:sz w:val="22"/>
          <w:szCs w:val="22"/>
        </w:rPr>
        <w:t>nine</w:t>
      </w:r>
      <w:r w:rsidR="00484808">
        <w:rPr>
          <w:rFonts w:ascii="Calibri" w:eastAsia="Arial Unicode MS" w:hAnsi="Calibri" w:cs="Calibri"/>
          <w:sz w:val="22"/>
          <w:szCs w:val="22"/>
        </w:rPr>
        <w:t xml:space="preserve">-month </w:t>
      </w:r>
      <w:r>
        <w:rPr>
          <w:rFonts w:ascii="Calibri" w:eastAsia="Arial Unicode MS" w:hAnsi="Calibri" w:cs="Calibri"/>
          <w:sz w:val="22"/>
          <w:szCs w:val="22"/>
        </w:rPr>
        <w:t xml:space="preserve">periods ended </w:t>
      </w:r>
      <w:r w:rsidR="00484808">
        <w:rPr>
          <w:rFonts w:ascii="Calibri" w:eastAsia="Arial Unicode MS" w:hAnsi="Calibri" w:cs="Calibri"/>
          <w:sz w:val="22"/>
          <w:szCs w:val="22"/>
        </w:rPr>
        <w:t xml:space="preserve">30 </w:t>
      </w:r>
      <w:r w:rsidR="0001670B">
        <w:rPr>
          <w:rFonts w:ascii="Calibri" w:eastAsia="Arial Unicode MS" w:hAnsi="Calibri" w:cs="Calibri"/>
          <w:sz w:val="22"/>
          <w:szCs w:val="22"/>
        </w:rPr>
        <w:t>September</w:t>
      </w:r>
      <w:r w:rsidR="00431E7A">
        <w:rPr>
          <w:rFonts w:ascii="Calibri" w:eastAsia="Arial Unicode MS" w:hAnsi="Calibri" w:cs="Calibri"/>
          <w:sz w:val="22"/>
          <w:szCs w:val="22"/>
        </w:rPr>
        <w:t xml:space="preserve"> 2024 and 2023 are as follows:</w:t>
      </w:r>
    </w:p>
    <w:p w14:paraId="3E69FB5F" w14:textId="77777777" w:rsidR="00431E7A" w:rsidRPr="00AE2FF9" w:rsidRDefault="00431E7A" w:rsidP="0097675E">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97675E" w14:paraId="63D8E3BD" w14:textId="77777777">
        <w:tc>
          <w:tcPr>
            <w:tcW w:w="3798" w:type="dxa"/>
            <w:vAlign w:val="bottom"/>
          </w:tcPr>
          <w:p w14:paraId="5ADFBB67" w14:textId="77777777" w:rsidR="0097675E" w:rsidRPr="00E91A19" w:rsidRDefault="0097675E">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5425361F" w14:textId="77777777" w:rsidR="0097675E" w:rsidRPr="00E91A19" w:rsidRDefault="0097675E">
            <w:pPr>
              <w:ind w:left="342"/>
              <w:jc w:val="center"/>
              <w:rPr>
                <w:rFonts w:asciiTheme="minorHAnsi" w:hAnsiTheme="minorHAnsi" w:cstheme="minorHAnsi"/>
                <w:b/>
                <w:sz w:val="22"/>
                <w:szCs w:val="22"/>
                <w:rtl/>
              </w:rPr>
            </w:pPr>
          </w:p>
        </w:tc>
        <w:tc>
          <w:tcPr>
            <w:tcW w:w="2734" w:type="dxa"/>
            <w:gridSpan w:val="3"/>
            <w:vAlign w:val="bottom"/>
            <w:hideMark/>
          </w:tcPr>
          <w:p w14:paraId="329A215F" w14:textId="77777777" w:rsidR="0097675E" w:rsidRPr="00E91A19" w:rsidRDefault="0097675E">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5DFF18BE" w14:textId="77777777" w:rsidR="0097675E" w:rsidRPr="00E91A19" w:rsidRDefault="0097675E">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1E652C0F" w14:textId="77777777" w:rsidR="0097675E" w:rsidRPr="00E91A19" w:rsidRDefault="0097675E">
            <w:pPr>
              <w:ind w:left="342"/>
              <w:jc w:val="center"/>
              <w:rPr>
                <w:rFonts w:asciiTheme="minorHAnsi" w:hAnsiTheme="minorHAnsi" w:cstheme="minorHAnsi"/>
                <w:b/>
                <w:sz w:val="22"/>
                <w:szCs w:val="22"/>
              </w:rPr>
            </w:pPr>
          </w:p>
        </w:tc>
        <w:tc>
          <w:tcPr>
            <w:tcW w:w="2619" w:type="dxa"/>
            <w:gridSpan w:val="3"/>
            <w:vAlign w:val="bottom"/>
            <w:hideMark/>
          </w:tcPr>
          <w:p w14:paraId="2A57F8AB" w14:textId="77777777" w:rsidR="0097675E" w:rsidRPr="00E91A19" w:rsidRDefault="0097675E">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0BEB7AF6" w14:textId="77777777" w:rsidR="0097675E" w:rsidRPr="00E91A19" w:rsidRDefault="0097675E">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97675E" w14:paraId="6D982C8E" w14:textId="77777777">
        <w:tc>
          <w:tcPr>
            <w:tcW w:w="3798" w:type="dxa"/>
            <w:vAlign w:val="bottom"/>
          </w:tcPr>
          <w:p w14:paraId="12A5C897" w14:textId="5091DDBB" w:rsidR="0097675E" w:rsidRPr="00562072" w:rsidRDefault="00142D61" w:rsidP="00562072">
            <w:pPr>
              <w:spacing w:line="240" w:lineRule="atLeast"/>
              <w:ind w:left="19"/>
              <w:rPr>
                <w:rFonts w:ascii="Calibri" w:hAnsi="Calibri" w:cs="Calibri"/>
                <w:b/>
                <w:bCs/>
              </w:rPr>
            </w:pPr>
            <w:r w:rsidRPr="00142D61">
              <w:rPr>
                <w:rFonts w:ascii="Calibri" w:hAnsi="Calibri" w:cs="Calibri"/>
                <w:b/>
                <w:bCs/>
              </w:rPr>
              <w:t xml:space="preserve">For the </w:t>
            </w:r>
            <w:r>
              <w:rPr>
                <w:rFonts w:ascii="Calibri" w:hAnsi="Calibri" w:cs="Calibri"/>
                <w:b/>
                <w:bCs/>
              </w:rPr>
              <w:t>three</w:t>
            </w:r>
            <w:r w:rsidRPr="00142D61">
              <w:rPr>
                <w:rFonts w:ascii="Calibri" w:hAnsi="Calibri" w:cs="Calibri"/>
                <w:b/>
                <w:bCs/>
              </w:rPr>
              <w:t>-month period ended</w:t>
            </w:r>
            <w:r w:rsidR="00562072">
              <w:rPr>
                <w:rFonts w:ascii="Calibri" w:hAnsi="Calibri" w:cs="Calibri"/>
                <w:b/>
                <w:bCs/>
              </w:rPr>
              <w:t xml:space="preserve"> </w:t>
            </w:r>
            <w:r w:rsidR="00DE04FB">
              <w:rPr>
                <w:rFonts w:ascii="Calibri" w:hAnsi="Calibri" w:cs="Calibri"/>
                <w:b/>
                <w:bCs/>
              </w:rPr>
              <w:br/>
              <w:t xml:space="preserve">        </w:t>
            </w:r>
            <w:r w:rsidRPr="00142D61">
              <w:rPr>
                <w:rFonts w:ascii="Calibri" w:hAnsi="Calibri" w:cs="Calibri"/>
                <w:b/>
                <w:bCs/>
              </w:rPr>
              <w:t xml:space="preserve">30 </w:t>
            </w:r>
            <w:r w:rsidR="00DE04FB">
              <w:rPr>
                <w:rFonts w:ascii="Calibri" w:hAnsi="Calibri" w:cs="Calibri"/>
                <w:b/>
                <w:bCs/>
              </w:rPr>
              <w:t>September</w:t>
            </w:r>
          </w:p>
        </w:tc>
        <w:tc>
          <w:tcPr>
            <w:tcW w:w="236" w:type="dxa"/>
            <w:vAlign w:val="bottom"/>
            <w:hideMark/>
          </w:tcPr>
          <w:p w14:paraId="7D0D1727" w14:textId="77777777" w:rsidR="0097675E" w:rsidRPr="00E91A19" w:rsidRDefault="0097675E">
            <w:pPr>
              <w:ind w:left="-108" w:right="-108"/>
              <w:jc w:val="center"/>
              <w:rPr>
                <w:rFonts w:asciiTheme="minorHAnsi" w:hAnsiTheme="minorHAnsi" w:cstheme="minorHAnsi"/>
                <w:b/>
                <w:sz w:val="22"/>
                <w:szCs w:val="22"/>
              </w:rPr>
            </w:pPr>
          </w:p>
        </w:tc>
        <w:tc>
          <w:tcPr>
            <w:tcW w:w="1294" w:type="dxa"/>
            <w:vAlign w:val="bottom"/>
            <w:hideMark/>
          </w:tcPr>
          <w:p w14:paraId="7A3E2C40" w14:textId="4258DB64" w:rsidR="0097675E" w:rsidRPr="00E91A19" w:rsidRDefault="0097675E">
            <w:pPr>
              <w:jc w:val="center"/>
              <w:rPr>
                <w:rFonts w:asciiTheme="minorHAnsi" w:hAnsiTheme="minorHAnsi" w:cstheme="minorHAnsi"/>
                <w:sz w:val="22"/>
                <w:szCs w:val="22"/>
                <w:rtl/>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3" w:type="dxa"/>
            <w:vAlign w:val="bottom"/>
          </w:tcPr>
          <w:p w14:paraId="3E348178" w14:textId="77777777" w:rsidR="0097675E" w:rsidRPr="00E91A19" w:rsidRDefault="0097675E">
            <w:pPr>
              <w:jc w:val="center"/>
              <w:rPr>
                <w:rFonts w:asciiTheme="minorHAnsi" w:hAnsiTheme="minorHAnsi" w:cstheme="minorHAnsi"/>
                <w:sz w:val="22"/>
                <w:szCs w:val="22"/>
              </w:rPr>
            </w:pPr>
          </w:p>
        </w:tc>
        <w:tc>
          <w:tcPr>
            <w:tcW w:w="1197" w:type="dxa"/>
            <w:vAlign w:val="bottom"/>
            <w:hideMark/>
          </w:tcPr>
          <w:p w14:paraId="7F57B9EC" w14:textId="2BC8DB68" w:rsidR="0097675E" w:rsidRPr="00E91A19" w:rsidRDefault="0097675E">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52" w:type="dxa"/>
            <w:vAlign w:val="bottom"/>
          </w:tcPr>
          <w:p w14:paraId="63849110" w14:textId="77777777" w:rsidR="0097675E" w:rsidRPr="00E91A19" w:rsidRDefault="0097675E">
            <w:pPr>
              <w:jc w:val="center"/>
              <w:rPr>
                <w:rFonts w:asciiTheme="minorHAnsi" w:hAnsiTheme="minorHAnsi" w:cstheme="minorHAnsi"/>
                <w:sz w:val="22"/>
                <w:szCs w:val="22"/>
              </w:rPr>
            </w:pPr>
          </w:p>
        </w:tc>
        <w:tc>
          <w:tcPr>
            <w:tcW w:w="1188" w:type="dxa"/>
            <w:vAlign w:val="bottom"/>
            <w:hideMark/>
          </w:tcPr>
          <w:p w14:paraId="6FBDF63D" w14:textId="3BBD924A" w:rsidR="0097675E" w:rsidRPr="00E91A19" w:rsidRDefault="0097675E">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2" w:type="dxa"/>
            <w:vAlign w:val="bottom"/>
          </w:tcPr>
          <w:p w14:paraId="659C83C9" w14:textId="77777777" w:rsidR="0097675E" w:rsidRPr="00E91A19" w:rsidRDefault="0097675E">
            <w:pPr>
              <w:jc w:val="center"/>
              <w:rPr>
                <w:rFonts w:asciiTheme="minorHAnsi" w:hAnsiTheme="minorHAnsi" w:cstheme="minorHAnsi"/>
                <w:sz w:val="22"/>
                <w:szCs w:val="22"/>
              </w:rPr>
            </w:pPr>
          </w:p>
        </w:tc>
        <w:tc>
          <w:tcPr>
            <w:tcW w:w="1189" w:type="dxa"/>
            <w:vAlign w:val="bottom"/>
            <w:hideMark/>
          </w:tcPr>
          <w:p w14:paraId="40789926" w14:textId="581E7808" w:rsidR="0097675E" w:rsidRPr="00E91A19" w:rsidRDefault="0097675E">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r>
      <w:tr w:rsidR="0097675E" w14:paraId="39F59CF8" w14:textId="77777777">
        <w:tc>
          <w:tcPr>
            <w:tcW w:w="3798" w:type="dxa"/>
            <w:vAlign w:val="bottom"/>
          </w:tcPr>
          <w:p w14:paraId="01F2370E" w14:textId="77777777" w:rsidR="0097675E" w:rsidRPr="00E91A19" w:rsidRDefault="0097675E">
            <w:pPr>
              <w:ind w:left="342" w:right="-108"/>
              <w:jc w:val="thaiDistribute"/>
              <w:rPr>
                <w:rFonts w:asciiTheme="minorHAnsi" w:hAnsiTheme="minorHAnsi" w:cstheme="minorHAnsi"/>
                <w:bCs/>
                <w:i/>
                <w:iCs/>
                <w:sz w:val="22"/>
                <w:szCs w:val="22"/>
              </w:rPr>
            </w:pPr>
          </w:p>
        </w:tc>
        <w:tc>
          <w:tcPr>
            <w:tcW w:w="236" w:type="dxa"/>
            <w:vAlign w:val="bottom"/>
          </w:tcPr>
          <w:p w14:paraId="4436C41D" w14:textId="77777777" w:rsidR="0097675E" w:rsidRPr="00E91A19" w:rsidRDefault="0097675E">
            <w:pPr>
              <w:ind w:left="342"/>
              <w:jc w:val="center"/>
              <w:rPr>
                <w:rFonts w:asciiTheme="minorHAnsi" w:hAnsiTheme="minorHAnsi" w:cstheme="minorHAnsi"/>
                <w:b/>
                <w:i/>
                <w:iCs/>
                <w:sz w:val="22"/>
                <w:szCs w:val="22"/>
              </w:rPr>
            </w:pPr>
          </w:p>
        </w:tc>
        <w:tc>
          <w:tcPr>
            <w:tcW w:w="5605" w:type="dxa"/>
            <w:gridSpan w:val="7"/>
            <w:vAlign w:val="bottom"/>
            <w:hideMark/>
          </w:tcPr>
          <w:p w14:paraId="040E76F1" w14:textId="77777777" w:rsidR="0097675E" w:rsidRPr="00E91A19" w:rsidRDefault="0097675E">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97675E" w14:paraId="5D5CEF4D" w14:textId="77777777">
        <w:tc>
          <w:tcPr>
            <w:tcW w:w="3798" w:type="dxa"/>
            <w:vAlign w:val="bottom"/>
          </w:tcPr>
          <w:p w14:paraId="1E93B062" w14:textId="77777777" w:rsidR="0097675E" w:rsidRPr="00E91A19" w:rsidRDefault="0097675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7202B0">
              <w:rPr>
                <w:rFonts w:asciiTheme="minorHAnsi" w:hAnsiTheme="minorHAnsi" w:cstheme="minorHAnsi"/>
                <w:color w:val="auto"/>
                <w:sz w:val="22"/>
                <w:szCs w:val="22"/>
              </w:rPr>
              <w:t>Management fee</w:t>
            </w:r>
          </w:p>
        </w:tc>
        <w:tc>
          <w:tcPr>
            <w:tcW w:w="236" w:type="dxa"/>
            <w:vAlign w:val="bottom"/>
          </w:tcPr>
          <w:p w14:paraId="22E274B9" w14:textId="77777777" w:rsidR="0097675E" w:rsidRPr="00E91A19" w:rsidRDefault="0097675E">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4A49DDE" w14:textId="0880E932" w:rsidR="0097675E" w:rsidRPr="00142D61" w:rsidRDefault="00EB5A1C">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600,000</w:t>
            </w:r>
          </w:p>
        </w:tc>
        <w:tc>
          <w:tcPr>
            <w:tcW w:w="243" w:type="dxa"/>
            <w:vAlign w:val="bottom"/>
          </w:tcPr>
          <w:p w14:paraId="1A49447D" w14:textId="77777777" w:rsidR="0097675E" w:rsidRPr="00142D61" w:rsidRDefault="0097675E">
            <w:pPr>
              <w:tabs>
                <w:tab w:val="decimal" w:pos="792"/>
              </w:tabs>
              <w:ind w:left="-108" w:right="-108"/>
              <w:jc w:val="right"/>
              <w:rPr>
                <w:rFonts w:ascii="Calibri" w:hAnsi="Calibri" w:cs="Calibri"/>
                <w:b/>
                <w:lang w:val="en-GB" w:bidi="ar-SA"/>
              </w:rPr>
            </w:pPr>
          </w:p>
        </w:tc>
        <w:tc>
          <w:tcPr>
            <w:tcW w:w="1197" w:type="dxa"/>
            <w:vAlign w:val="bottom"/>
          </w:tcPr>
          <w:p w14:paraId="07D52609" w14:textId="531A465D" w:rsidR="0097675E" w:rsidRPr="00142D61" w:rsidRDefault="001E0C1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523,529</w:t>
            </w:r>
          </w:p>
        </w:tc>
        <w:tc>
          <w:tcPr>
            <w:tcW w:w="252" w:type="dxa"/>
            <w:vAlign w:val="bottom"/>
          </w:tcPr>
          <w:p w14:paraId="1720EAB5" w14:textId="77777777" w:rsidR="0097675E" w:rsidRPr="00142D61" w:rsidRDefault="0097675E">
            <w:pPr>
              <w:tabs>
                <w:tab w:val="decimal" w:pos="792"/>
              </w:tabs>
              <w:ind w:left="-108" w:right="-108"/>
              <w:jc w:val="right"/>
              <w:rPr>
                <w:rFonts w:ascii="Calibri" w:hAnsi="Calibri" w:cs="Calibri"/>
                <w:b/>
                <w:lang w:val="en-GB" w:bidi="ar-SA"/>
              </w:rPr>
            </w:pPr>
          </w:p>
        </w:tc>
        <w:tc>
          <w:tcPr>
            <w:tcW w:w="1188" w:type="dxa"/>
            <w:vAlign w:val="bottom"/>
          </w:tcPr>
          <w:p w14:paraId="64D8E783" w14:textId="5BAB161C" w:rsidR="0097675E" w:rsidRPr="00142D61" w:rsidRDefault="00167D22">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50,933,935</w:t>
            </w:r>
          </w:p>
        </w:tc>
        <w:tc>
          <w:tcPr>
            <w:tcW w:w="242" w:type="dxa"/>
            <w:vAlign w:val="bottom"/>
          </w:tcPr>
          <w:p w14:paraId="70366A8C" w14:textId="77777777" w:rsidR="0097675E" w:rsidRPr="00142D61" w:rsidRDefault="0097675E">
            <w:pPr>
              <w:tabs>
                <w:tab w:val="decimal" w:pos="792"/>
                <w:tab w:val="decimal" w:pos="1080"/>
              </w:tabs>
              <w:ind w:left="-108"/>
              <w:jc w:val="thaiDistribute"/>
              <w:rPr>
                <w:rFonts w:ascii="Calibri" w:hAnsi="Calibri" w:cs="Calibri"/>
              </w:rPr>
            </w:pPr>
          </w:p>
        </w:tc>
        <w:tc>
          <w:tcPr>
            <w:tcW w:w="1189" w:type="dxa"/>
            <w:vAlign w:val="bottom"/>
          </w:tcPr>
          <w:p w14:paraId="72A27484" w14:textId="6F195232" w:rsidR="0097675E" w:rsidRPr="00142D61" w:rsidRDefault="0001670B">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79,493,554</w:t>
            </w:r>
          </w:p>
        </w:tc>
      </w:tr>
      <w:tr w:rsidR="006257D4" w14:paraId="60FFEC59" w14:textId="77777777">
        <w:tc>
          <w:tcPr>
            <w:tcW w:w="3798" w:type="dxa"/>
            <w:vAlign w:val="bottom"/>
          </w:tcPr>
          <w:p w14:paraId="73B271D7" w14:textId="552A4245" w:rsidR="006257D4" w:rsidRPr="006257D4" w:rsidRDefault="006257D4">
            <w:pPr>
              <w:pStyle w:val="a0"/>
              <w:tabs>
                <w:tab w:val="right" w:pos="9360"/>
                <w:tab w:val="right" w:pos="9540"/>
                <w:tab w:val="right" w:pos="11430"/>
                <w:tab w:val="right" w:pos="13320"/>
                <w:tab w:val="right" w:pos="14400"/>
                <w:tab w:val="right" w:pos="14760"/>
              </w:tabs>
              <w:ind w:left="210" w:right="-38" w:hanging="196"/>
              <w:rPr>
                <w:rFonts w:asciiTheme="minorHAnsi" w:hAnsiTheme="minorHAnsi" w:cs="Browallia New"/>
                <w:color w:val="auto"/>
                <w:sz w:val="22"/>
              </w:rPr>
            </w:pPr>
            <w:r>
              <w:rPr>
                <w:rFonts w:asciiTheme="minorHAnsi" w:hAnsiTheme="minorHAnsi" w:cs="Browallia New"/>
                <w:color w:val="auto"/>
                <w:sz w:val="22"/>
              </w:rPr>
              <w:t>Parking income</w:t>
            </w:r>
          </w:p>
        </w:tc>
        <w:tc>
          <w:tcPr>
            <w:tcW w:w="236" w:type="dxa"/>
            <w:vAlign w:val="bottom"/>
          </w:tcPr>
          <w:p w14:paraId="1FC6465C" w14:textId="77777777" w:rsidR="006257D4" w:rsidRPr="00E91A19" w:rsidRDefault="006257D4">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1485F7A3" w14:textId="61DBD798" w:rsidR="006257D4" w:rsidRPr="00142D61" w:rsidRDefault="00EB5A1C">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4,463,372</w:t>
            </w:r>
          </w:p>
        </w:tc>
        <w:tc>
          <w:tcPr>
            <w:tcW w:w="243" w:type="dxa"/>
            <w:vAlign w:val="bottom"/>
          </w:tcPr>
          <w:p w14:paraId="7279F53D" w14:textId="77777777" w:rsidR="006257D4" w:rsidRPr="00142D61" w:rsidRDefault="006257D4">
            <w:pPr>
              <w:tabs>
                <w:tab w:val="decimal" w:pos="792"/>
              </w:tabs>
              <w:ind w:left="-108" w:right="-108"/>
              <w:jc w:val="right"/>
              <w:rPr>
                <w:rFonts w:ascii="Calibri" w:hAnsi="Calibri" w:cs="Calibri"/>
                <w:b/>
                <w:lang w:val="en-GB" w:bidi="ar-SA"/>
              </w:rPr>
            </w:pPr>
          </w:p>
        </w:tc>
        <w:tc>
          <w:tcPr>
            <w:tcW w:w="1197" w:type="dxa"/>
            <w:vAlign w:val="bottom"/>
          </w:tcPr>
          <w:p w14:paraId="4BC21ADF" w14:textId="6F3E4669" w:rsidR="006257D4" w:rsidRDefault="001E0C1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9</w:t>
            </w:r>
            <w:r w:rsidR="0041237E">
              <w:rPr>
                <w:rFonts w:ascii="Calibri" w:hAnsi="Calibri" w:cs="Calibri"/>
                <w:sz w:val="20"/>
                <w:lang w:val="en-US" w:bidi="th-TH"/>
              </w:rPr>
              <w:t>18,087</w:t>
            </w:r>
          </w:p>
        </w:tc>
        <w:tc>
          <w:tcPr>
            <w:tcW w:w="252" w:type="dxa"/>
            <w:vAlign w:val="bottom"/>
          </w:tcPr>
          <w:p w14:paraId="708DC4A3" w14:textId="77777777" w:rsidR="006257D4" w:rsidRPr="00142D61" w:rsidRDefault="006257D4">
            <w:pPr>
              <w:tabs>
                <w:tab w:val="decimal" w:pos="792"/>
              </w:tabs>
              <w:ind w:left="-108" w:right="-108"/>
              <w:jc w:val="right"/>
              <w:rPr>
                <w:rFonts w:ascii="Calibri" w:hAnsi="Calibri" w:cs="Calibri"/>
                <w:b/>
                <w:lang w:val="en-GB" w:bidi="ar-SA"/>
              </w:rPr>
            </w:pPr>
          </w:p>
        </w:tc>
        <w:tc>
          <w:tcPr>
            <w:tcW w:w="1188" w:type="dxa"/>
            <w:vAlign w:val="bottom"/>
          </w:tcPr>
          <w:p w14:paraId="09BD8313" w14:textId="4D7C21EA" w:rsidR="006257D4" w:rsidRPr="00142D61" w:rsidRDefault="00167D22" w:rsidP="00167D22">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465A2C12" w14:textId="77777777" w:rsidR="006257D4" w:rsidRPr="00142D61" w:rsidRDefault="006257D4">
            <w:pPr>
              <w:tabs>
                <w:tab w:val="decimal" w:pos="792"/>
                <w:tab w:val="decimal" w:pos="1080"/>
              </w:tabs>
              <w:ind w:left="-108"/>
              <w:jc w:val="thaiDistribute"/>
              <w:rPr>
                <w:rFonts w:ascii="Calibri" w:hAnsi="Calibri" w:cs="Calibri"/>
              </w:rPr>
            </w:pPr>
          </w:p>
        </w:tc>
        <w:tc>
          <w:tcPr>
            <w:tcW w:w="1189" w:type="dxa"/>
            <w:vAlign w:val="bottom"/>
          </w:tcPr>
          <w:p w14:paraId="0C5982E9" w14:textId="3247E7D5" w:rsidR="006257D4" w:rsidRPr="00D52BCC" w:rsidRDefault="001E0C10" w:rsidP="00D52BCC">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6E3471" w14:paraId="2C1BF670" w14:textId="77777777">
        <w:tc>
          <w:tcPr>
            <w:tcW w:w="3798" w:type="dxa"/>
            <w:vAlign w:val="bottom"/>
          </w:tcPr>
          <w:p w14:paraId="2951C08D" w14:textId="09F9207A" w:rsidR="006E3471" w:rsidRDefault="00F47A49">
            <w:pPr>
              <w:pStyle w:val="a0"/>
              <w:tabs>
                <w:tab w:val="right" w:pos="9360"/>
                <w:tab w:val="right" w:pos="9540"/>
                <w:tab w:val="right" w:pos="11430"/>
                <w:tab w:val="right" w:pos="13320"/>
                <w:tab w:val="right" w:pos="14400"/>
                <w:tab w:val="right" w:pos="14760"/>
              </w:tabs>
              <w:ind w:left="210" w:right="-38" w:hanging="196"/>
              <w:rPr>
                <w:rFonts w:asciiTheme="minorHAnsi" w:hAnsiTheme="minorHAnsi" w:cs="Browallia New"/>
                <w:color w:val="auto"/>
                <w:sz w:val="22"/>
              </w:rPr>
            </w:pPr>
            <w:r>
              <w:rPr>
                <w:rFonts w:asciiTheme="minorHAnsi" w:hAnsiTheme="minorHAnsi" w:cs="Browallia New"/>
                <w:color w:val="auto"/>
                <w:sz w:val="22"/>
              </w:rPr>
              <w:t>Income</w:t>
            </w:r>
            <w:r w:rsidRPr="00F47A49">
              <w:rPr>
                <w:rFonts w:asciiTheme="minorHAnsi" w:hAnsiTheme="minorHAnsi" w:cs="Browallia New"/>
                <w:color w:val="auto"/>
                <w:sz w:val="22"/>
              </w:rPr>
              <w:t xml:space="preserve"> from project for rent</w:t>
            </w:r>
          </w:p>
        </w:tc>
        <w:tc>
          <w:tcPr>
            <w:tcW w:w="236" w:type="dxa"/>
            <w:vAlign w:val="bottom"/>
          </w:tcPr>
          <w:p w14:paraId="4054B059" w14:textId="77777777" w:rsidR="006E3471" w:rsidRPr="00E91A19" w:rsidRDefault="006E3471">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0BFE18FB" w14:textId="592153F9" w:rsidR="006E3471" w:rsidRPr="00142D61" w:rsidRDefault="00E34FA1">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5,311,726</w:t>
            </w:r>
          </w:p>
        </w:tc>
        <w:tc>
          <w:tcPr>
            <w:tcW w:w="243" w:type="dxa"/>
            <w:vAlign w:val="bottom"/>
          </w:tcPr>
          <w:p w14:paraId="2E111613" w14:textId="77777777" w:rsidR="006E3471" w:rsidRPr="00142D61" w:rsidRDefault="006E3471">
            <w:pPr>
              <w:tabs>
                <w:tab w:val="decimal" w:pos="792"/>
              </w:tabs>
              <w:ind w:left="-108" w:right="-108"/>
              <w:jc w:val="right"/>
              <w:rPr>
                <w:rFonts w:ascii="Calibri" w:hAnsi="Calibri" w:cs="Calibri"/>
                <w:b/>
                <w:lang w:val="en-GB" w:bidi="ar-SA"/>
              </w:rPr>
            </w:pPr>
          </w:p>
        </w:tc>
        <w:tc>
          <w:tcPr>
            <w:tcW w:w="1197" w:type="dxa"/>
            <w:vAlign w:val="bottom"/>
          </w:tcPr>
          <w:p w14:paraId="608895EA" w14:textId="39ECA467" w:rsidR="006E3471" w:rsidRPr="001E0C10" w:rsidRDefault="001E0C10" w:rsidP="001E0C10">
            <w:pPr>
              <w:pStyle w:val="acctfourfigures"/>
              <w:tabs>
                <w:tab w:val="clear" w:pos="765"/>
                <w:tab w:val="decimal" w:pos="732"/>
              </w:tabs>
              <w:spacing w:line="240" w:lineRule="atLeast"/>
              <w:ind w:left="-108"/>
              <w:jc w:val="thaiDistribute"/>
              <w:rPr>
                <w:rFonts w:ascii="Calibri" w:hAnsi="Calibri" w:cstheme="minorBidi"/>
                <w:sz w:val="20"/>
                <w:lang w:val="en-US" w:bidi="th-TH"/>
              </w:rPr>
            </w:pPr>
            <w:r>
              <w:rPr>
                <w:rFonts w:ascii="Calibri" w:hAnsi="Calibri" w:cstheme="minorBidi"/>
                <w:sz w:val="20"/>
                <w:lang w:val="en-US" w:bidi="th-TH"/>
              </w:rPr>
              <w:t>-</w:t>
            </w:r>
          </w:p>
        </w:tc>
        <w:tc>
          <w:tcPr>
            <w:tcW w:w="252" w:type="dxa"/>
            <w:vAlign w:val="bottom"/>
          </w:tcPr>
          <w:p w14:paraId="72EC28FE" w14:textId="77777777" w:rsidR="006E3471" w:rsidRPr="00142D61" w:rsidRDefault="006E3471">
            <w:pPr>
              <w:tabs>
                <w:tab w:val="decimal" w:pos="792"/>
              </w:tabs>
              <w:ind w:left="-108" w:right="-108"/>
              <w:jc w:val="right"/>
              <w:rPr>
                <w:rFonts w:ascii="Calibri" w:hAnsi="Calibri" w:cs="Calibri"/>
                <w:b/>
                <w:lang w:val="en-GB" w:bidi="ar-SA"/>
              </w:rPr>
            </w:pPr>
          </w:p>
        </w:tc>
        <w:tc>
          <w:tcPr>
            <w:tcW w:w="1188" w:type="dxa"/>
            <w:vAlign w:val="bottom"/>
          </w:tcPr>
          <w:p w14:paraId="68ED8332" w14:textId="2E2DDD82" w:rsidR="006E3471" w:rsidRPr="00142D61" w:rsidRDefault="00167D22" w:rsidP="00167D22">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7ACEF6CB" w14:textId="77777777" w:rsidR="006E3471" w:rsidRPr="00142D61" w:rsidRDefault="006E3471">
            <w:pPr>
              <w:tabs>
                <w:tab w:val="decimal" w:pos="792"/>
                <w:tab w:val="decimal" w:pos="1080"/>
              </w:tabs>
              <w:ind w:left="-108"/>
              <w:jc w:val="thaiDistribute"/>
              <w:rPr>
                <w:rFonts w:ascii="Calibri" w:hAnsi="Calibri" w:cs="Calibri"/>
              </w:rPr>
            </w:pPr>
          </w:p>
        </w:tc>
        <w:tc>
          <w:tcPr>
            <w:tcW w:w="1189" w:type="dxa"/>
            <w:vAlign w:val="bottom"/>
          </w:tcPr>
          <w:p w14:paraId="70DEBD95" w14:textId="065FDF7F" w:rsidR="006E3471" w:rsidRPr="00D52BCC" w:rsidRDefault="001E0C10" w:rsidP="00D52BCC">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F47A49" w14:paraId="39683EA8" w14:textId="77777777">
        <w:tc>
          <w:tcPr>
            <w:tcW w:w="3798" w:type="dxa"/>
          </w:tcPr>
          <w:p w14:paraId="383436B3" w14:textId="7947E047" w:rsidR="00F47A49" w:rsidRPr="00F47A49" w:rsidRDefault="00F47A49" w:rsidP="00F47A49">
            <w:pPr>
              <w:pStyle w:val="a0"/>
              <w:tabs>
                <w:tab w:val="right" w:pos="9360"/>
                <w:tab w:val="right" w:pos="9540"/>
                <w:tab w:val="right" w:pos="11430"/>
                <w:tab w:val="right" w:pos="13320"/>
                <w:tab w:val="right" w:pos="14400"/>
                <w:tab w:val="right" w:pos="14760"/>
              </w:tabs>
              <w:ind w:left="210" w:right="-38" w:hanging="196"/>
              <w:rPr>
                <w:rFonts w:asciiTheme="minorHAnsi" w:hAnsiTheme="minorHAnsi" w:cs="Browallia New"/>
                <w:color w:val="auto"/>
                <w:sz w:val="22"/>
              </w:rPr>
            </w:pPr>
            <w:r>
              <w:rPr>
                <w:rFonts w:asciiTheme="minorHAnsi" w:hAnsiTheme="minorHAnsi" w:cstheme="minorHAnsi"/>
                <w:color w:val="auto"/>
                <w:sz w:val="22"/>
                <w:szCs w:val="22"/>
              </w:rPr>
              <w:t>Other r</w:t>
            </w:r>
            <w:r w:rsidRPr="00F47A49">
              <w:rPr>
                <w:rFonts w:asciiTheme="minorHAnsi" w:hAnsiTheme="minorHAnsi" w:cstheme="minorHAnsi"/>
                <w:color w:val="auto"/>
                <w:sz w:val="22"/>
                <w:szCs w:val="22"/>
              </w:rPr>
              <w:t>ental income</w:t>
            </w:r>
          </w:p>
        </w:tc>
        <w:tc>
          <w:tcPr>
            <w:tcW w:w="236" w:type="dxa"/>
            <w:vAlign w:val="bottom"/>
          </w:tcPr>
          <w:p w14:paraId="462338CF" w14:textId="77777777" w:rsidR="00F47A49" w:rsidRPr="00E91A19" w:rsidRDefault="00F47A49" w:rsidP="00F47A49">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5047377D" w14:textId="1DB8659F" w:rsidR="00F47A49" w:rsidRPr="00142D61" w:rsidRDefault="00EB5A1C"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1,949,499</w:t>
            </w:r>
          </w:p>
        </w:tc>
        <w:tc>
          <w:tcPr>
            <w:tcW w:w="243" w:type="dxa"/>
            <w:vAlign w:val="bottom"/>
          </w:tcPr>
          <w:p w14:paraId="57288B87"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97" w:type="dxa"/>
            <w:vAlign w:val="bottom"/>
          </w:tcPr>
          <w:p w14:paraId="497DA112" w14:textId="573C25CF" w:rsidR="00F47A49"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3,408,000</w:t>
            </w:r>
          </w:p>
        </w:tc>
        <w:tc>
          <w:tcPr>
            <w:tcW w:w="252" w:type="dxa"/>
            <w:vAlign w:val="bottom"/>
          </w:tcPr>
          <w:p w14:paraId="73990002"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88" w:type="dxa"/>
            <w:vAlign w:val="bottom"/>
          </w:tcPr>
          <w:p w14:paraId="4FA25013" w14:textId="400E9D6A" w:rsidR="00F47A49" w:rsidRPr="00142D61" w:rsidRDefault="00167D22"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1,957,500</w:t>
            </w:r>
          </w:p>
        </w:tc>
        <w:tc>
          <w:tcPr>
            <w:tcW w:w="242" w:type="dxa"/>
            <w:vAlign w:val="bottom"/>
          </w:tcPr>
          <w:p w14:paraId="20E6D2C7" w14:textId="77777777" w:rsidR="00F47A49" w:rsidRPr="00142D61" w:rsidRDefault="00F47A49" w:rsidP="00F47A49">
            <w:pPr>
              <w:tabs>
                <w:tab w:val="decimal" w:pos="792"/>
                <w:tab w:val="decimal" w:pos="1080"/>
              </w:tabs>
              <w:ind w:left="-108"/>
              <w:jc w:val="thaiDistribute"/>
              <w:rPr>
                <w:rFonts w:ascii="Calibri" w:hAnsi="Calibri" w:cs="Calibri"/>
              </w:rPr>
            </w:pPr>
          </w:p>
        </w:tc>
        <w:tc>
          <w:tcPr>
            <w:tcW w:w="1189" w:type="dxa"/>
            <w:vAlign w:val="bottom"/>
          </w:tcPr>
          <w:p w14:paraId="5230E905" w14:textId="39835A74" w:rsidR="00F47A49"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3,795,000</w:t>
            </w:r>
          </w:p>
        </w:tc>
      </w:tr>
      <w:tr w:rsidR="00F47A49" w14:paraId="3DF845B8" w14:textId="77777777">
        <w:tc>
          <w:tcPr>
            <w:tcW w:w="3798" w:type="dxa"/>
            <w:vAlign w:val="bottom"/>
          </w:tcPr>
          <w:p w14:paraId="515546D8" w14:textId="77777777" w:rsidR="00F47A49" w:rsidRPr="006257D4" w:rsidRDefault="00F47A49" w:rsidP="00F47A49">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Bidi"/>
                <w:color w:val="auto"/>
                <w:sz w:val="22"/>
                <w:szCs w:val="22"/>
                <w:cs/>
              </w:rPr>
            </w:pPr>
            <w:r w:rsidRPr="00134E56">
              <w:rPr>
                <w:rFonts w:asciiTheme="minorHAnsi" w:hAnsiTheme="minorHAnsi" w:cstheme="minorHAnsi"/>
                <w:color w:val="auto"/>
                <w:sz w:val="22"/>
                <w:szCs w:val="22"/>
              </w:rPr>
              <w:t>Services income</w:t>
            </w:r>
          </w:p>
        </w:tc>
        <w:tc>
          <w:tcPr>
            <w:tcW w:w="236" w:type="dxa"/>
            <w:vAlign w:val="bottom"/>
          </w:tcPr>
          <w:p w14:paraId="4F8BBF8F" w14:textId="77777777" w:rsidR="00F47A49" w:rsidRPr="00E91A19" w:rsidRDefault="00F47A49" w:rsidP="00F47A49">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F40AACA" w14:textId="4BC5B9BA" w:rsidR="00F47A49" w:rsidRPr="00142D61" w:rsidRDefault="00EB5A1C"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152,336</w:t>
            </w:r>
          </w:p>
        </w:tc>
        <w:tc>
          <w:tcPr>
            <w:tcW w:w="243" w:type="dxa"/>
            <w:vAlign w:val="bottom"/>
          </w:tcPr>
          <w:p w14:paraId="2EE4D90E" w14:textId="77777777" w:rsidR="00F47A49" w:rsidRPr="00142D61" w:rsidRDefault="00F47A49" w:rsidP="00F47A49">
            <w:pPr>
              <w:tabs>
                <w:tab w:val="decimal" w:pos="792"/>
              </w:tabs>
              <w:ind w:left="-108" w:right="-108"/>
              <w:jc w:val="right"/>
              <w:rPr>
                <w:rFonts w:ascii="Calibri" w:hAnsi="Calibri" w:cs="Calibri"/>
                <w:b/>
                <w:cs/>
                <w:lang w:val="en-GB" w:bidi="ar-SA"/>
              </w:rPr>
            </w:pPr>
          </w:p>
        </w:tc>
        <w:tc>
          <w:tcPr>
            <w:tcW w:w="1197" w:type="dxa"/>
            <w:vAlign w:val="bottom"/>
          </w:tcPr>
          <w:p w14:paraId="1C67C77A" w14:textId="4942D7E4" w:rsidR="00F47A49" w:rsidRPr="00142D61" w:rsidRDefault="00F47A49" w:rsidP="00F47A49">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545C618B" w14:textId="77777777" w:rsidR="00F47A49" w:rsidRPr="00142D61" w:rsidRDefault="00F47A49" w:rsidP="00F47A49">
            <w:pPr>
              <w:tabs>
                <w:tab w:val="decimal" w:pos="792"/>
              </w:tabs>
              <w:ind w:left="-108" w:right="-108"/>
              <w:jc w:val="right"/>
              <w:rPr>
                <w:rFonts w:ascii="Calibri" w:hAnsi="Calibri" w:cs="Calibri"/>
                <w:b/>
                <w:cs/>
                <w:lang w:val="en-GB" w:bidi="ar-SA"/>
              </w:rPr>
            </w:pPr>
          </w:p>
        </w:tc>
        <w:tc>
          <w:tcPr>
            <w:tcW w:w="1188" w:type="dxa"/>
            <w:vAlign w:val="bottom"/>
          </w:tcPr>
          <w:p w14:paraId="7717039C" w14:textId="0BB9C174" w:rsidR="00F47A49" w:rsidRPr="00142D61" w:rsidRDefault="00167D22" w:rsidP="00F47A49">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48F26A03" w14:textId="77777777" w:rsidR="00F47A49" w:rsidRPr="00142D61" w:rsidRDefault="00F47A49" w:rsidP="00F47A49">
            <w:pPr>
              <w:tabs>
                <w:tab w:val="decimal" w:pos="792"/>
                <w:tab w:val="decimal" w:pos="1080"/>
              </w:tabs>
              <w:ind w:left="-108"/>
              <w:jc w:val="thaiDistribute"/>
              <w:rPr>
                <w:rFonts w:ascii="Calibri" w:hAnsi="Calibri" w:cs="Calibri"/>
              </w:rPr>
            </w:pPr>
          </w:p>
        </w:tc>
        <w:tc>
          <w:tcPr>
            <w:tcW w:w="1189" w:type="dxa"/>
            <w:vAlign w:val="bottom"/>
          </w:tcPr>
          <w:p w14:paraId="16D9D620" w14:textId="23DC7BD1" w:rsidR="00F47A49" w:rsidRPr="00142D61" w:rsidRDefault="00F47A49" w:rsidP="00F47A49">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F47A49" w14:paraId="62FAC3F2" w14:textId="77777777">
        <w:tc>
          <w:tcPr>
            <w:tcW w:w="3798" w:type="dxa"/>
            <w:vAlign w:val="bottom"/>
          </w:tcPr>
          <w:p w14:paraId="7897713E" w14:textId="77777777" w:rsidR="00F47A49" w:rsidRPr="00E45A33" w:rsidRDefault="00F47A49" w:rsidP="00F47A49">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07427">
              <w:rPr>
                <w:rFonts w:asciiTheme="minorHAnsi" w:hAnsiTheme="minorHAnsi" w:cstheme="minorHAnsi"/>
                <w:noProof w:val="0"/>
                <w:color w:val="auto"/>
                <w:spacing w:val="-6"/>
                <w:sz w:val="22"/>
                <w:szCs w:val="22"/>
                <w:lang w:val="en-GB"/>
              </w:rPr>
              <w:t>Interest income</w:t>
            </w:r>
          </w:p>
        </w:tc>
        <w:tc>
          <w:tcPr>
            <w:tcW w:w="236" w:type="dxa"/>
            <w:vAlign w:val="bottom"/>
          </w:tcPr>
          <w:p w14:paraId="64E049B6" w14:textId="77777777" w:rsidR="00F47A49" w:rsidRPr="00E91A19" w:rsidRDefault="00F47A49" w:rsidP="00F47A49">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B78C46E" w14:textId="11AA3EEB" w:rsidR="00F47A49" w:rsidRPr="00142D61" w:rsidRDefault="00EB5A1C"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666,512</w:t>
            </w:r>
          </w:p>
        </w:tc>
        <w:tc>
          <w:tcPr>
            <w:tcW w:w="243" w:type="dxa"/>
            <w:vAlign w:val="bottom"/>
          </w:tcPr>
          <w:p w14:paraId="3314665C" w14:textId="77777777" w:rsidR="00F47A49" w:rsidRPr="00142D61" w:rsidRDefault="00F47A49" w:rsidP="00F47A49">
            <w:pPr>
              <w:tabs>
                <w:tab w:val="decimal" w:pos="792"/>
              </w:tabs>
              <w:ind w:left="-108" w:right="-108"/>
              <w:jc w:val="right"/>
              <w:rPr>
                <w:rFonts w:ascii="Calibri" w:hAnsi="Calibri" w:cs="Calibri"/>
                <w:b/>
                <w:cs/>
                <w:lang w:val="en-GB" w:bidi="ar-SA"/>
              </w:rPr>
            </w:pPr>
          </w:p>
        </w:tc>
        <w:tc>
          <w:tcPr>
            <w:tcW w:w="1197" w:type="dxa"/>
            <w:vAlign w:val="bottom"/>
          </w:tcPr>
          <w:p w14:paraId="30A7AC51" w14:textId="3BBD7A2B"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5,644</w:t>
            </w:r>
          </w:p>
        </w:tc>
        <w:tc>
          <w:tcPr>
            <w:tcW w:w="252" w:type="dxa"/>
            <w:vAlign w:val="bottom"/>
          </w:tcPr>
          <w:p w14:paraId="2B8A718C" w14:textId="77777777" w:rsidR="00F47A49" w:rsidRPr="00142D61" w:rsidRDefault="00F47A49" w:rsidP="00F47A49">
            <w:pPr>
              <w:tabs>
                <w:tab w:val="decimal" w:pos="792"/>
              </w:tabs>
              <w:ind w:left="-108" w:right="-108"/>
              <w:jc w:val="right"/>
              <w:rPr>
                <w:rFonts w:ascii="Calibri" w:hAnsi="Calibri" w:cs="Calibri"/>
                <w:b/>
                <w:cs/>
                <w:lang w:val="en-GB" w:bidi="ar-SA"/>
              </w:rPr>
            </w:pPr>
          </w:p>
        </w:tc>
        <w:tc>
          <w:tcPr>
            <w:tcW w:w="1188" w:type="dxa"/>
            <w:vAlign w:val="bottom"/>
          </w:tcPr>
          <w:p w14:paraId="7932E4B1" w14:textId="22A24FF2" w:rsidR="00F47A49" w:rsidRPr="00142D61" w:rsidRDefault="00167D22"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64,037,275</w:t>
            </w:r>
          </w:p>
        </w:tc>
        <w:tc>
          <w:tcPr>
            <w:tcW w:w="242" w:type="dxa"/>
            <w:vAlign w:val="bottom"/>
          </w:tcPr>
          <w:p w14:paraId="307C5C87" w14:textId="77777777" w:rsidR="00F47A49" w:rsidRPr="00142D61" w:rsidRDefault="00F47A49" w:rsidP="00F47A49">
            <w:pPr>
              <w:tabs>
                <w:tab w:val="decimal" w:pos="792"/>
                <w:tab w:val="decimal" w:pos="1080"/>
              </w:tabs>
              <w:ind w:left="-108"/>
              <w:jc w:val="thaiDistribute"/>
              <w:rPr>
                <w:rFonts w:ascii="Calibri" w:hAnsi="Calibri" w:cs="Calibri"/>
              </w:rPr>
            </w:pPr>
          </w:p>
        </w:tc>
        <w:tc>
          <w:tcPr>
            <w:tcW w:w="1189" w:type="dxa"/>
            <w:vAlign w:val="bottom"/>
          </w:tcPr>
          <w:p w14:paraId="2DF67532" w14:textId="4282BF98"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61,792,357</w:t>
            </w:r>
          </w:p>
        </w:tc>
      </w:tr>
      <w:tr w:rsidR="00F47A49" w14:paraId="40839009" w14:textId="77777777">
        <w:tc>
          <w:tcPr>
            <w:tcW w:w="3798" w:type="dxa"/>
          </w:tcPr>
          <w:p w14:paraId="17C4B158" w14:textId="77777777" w:rsidR="00F47A49" w:rsidRPr="00383E0B" w:rsidRDefault="00F47A49" w:rsidP="00F47A49">
            <w:pPr>
              <w:ind w:left="210" w:hanging="196"/>
              <w:rPr>
                <w:rFonts w:asciiTheme="minorHAnsi" w:hAnsiTheme="minorHAnsi" w:cstheme="minorHAnsi"/>
                <w:sz w:val="22"/>
                <w:szCs w:val="22"/>
                <w:lang w:val="en-GB" w:bidi="ar-SA"/>
              </w:rPr>
            </w:pPr>
            <w:r w:rsidRPr="00CE15DC">
              <w:rPr>
                <w:rFonts w:asciiTheme="minorHAnsi" w:hAnsiTheme="minorHAnsi" w:cstheme="minorHAnsi"/>
                <w:sz w:val="22"/>
                <w:szCs w:val="22"/>
                <w:lang w:val="en-GB" w:bidi="ar-SA"/>
              </w:rPr>
              <w:t>Income from cancellation contracts</w:t>
            </w:r>
          </w:p>
        </w:tc>
        <w:tc>
          <w:tcPr>
            <w:tcW w:w="236" w:type="dxa"/>
            <w:vAlign w:val="bottom"/>
          </w:tcPr>
          <w:p w14:paraId="6FD44D70" w14:textId="77777777" w:rsidR="00F47A49" w:rsidRPr="00E91A19" w:rsidRDefault="00F47A49" w:rsidP="00F47A49">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3EABC50A" w14:textId="77490270" w:rsidR="00F47A49" w:rsidRPr="00142D61" w:rsidRDefault="00CC532F" w:rsidP="00F47A49">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3,399,713</w:t>
            </w:r>
          </w:p>
        </w:tc>
        <w:tc>
          <w:tcPr>
            <w:tcW w:w="243" w:type="dxa"/>
            <w:vAlign w:val="bottom"/>
          </w:tcPr>
          <w:p w14:paraId="5EB2D424"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97" w:type="dxa"/>
            <w:vAlign w:val="bottom"/>
          </w:tcPr>
          <w:p w14:paraId="0D815C2C" w14:textId="131E668F"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300,000</w:t>
            </w:r>
          </w:p>
        </w:tc>
        <w:tc>
          <w:tcPr>
            <w:tcW w:w="252" w:type="dxa"/>
            <w:vAlign w:val="bottom"/>
          </w:tcPr>
          <w:p w14:paraId="36B9B776" w14:textId="77777777" w:rsidR="00F47A49" w:rsidRPr="00142D61" w:rsidRDefault="00F47A49" w:rsidP="00F47A49">
            <w:pPr>
              <w:tabs>
                <w:tab w:val="decimal" w:pos="792"/>
              </w:tabs>
              <w:ind w:left="-108" w:right="-108"/>
              <w:jc w:val="right"/>
              <w:rPr>
                <w:rFonts w:ascii="Calibri" w:hAnsi="Calibri" w:cs="Calibri"/>
                <w:b/>
                <w:lang w:val="en-GB"/>
              </w:rPr>
            </w:pPr>
          </w:p>
        </w:tc>
        <w:tc>
          <w:tcPr>
            <w:tcW w:w="1188" w:type="dxa"/>
            <w:vAlign w:val="bottom"/>
          </w:tcPr>
          <w:p w14:paraId="0DBFFB8B" w14:textId="40B27EAF" w:rsidR="00F47A49" w:rsidRPr="00CC7E7C" w:rsidRDefault="00167D22" w:rsidP="00167D22">
            <w:pPr>
              <w:pStyle w:val="acctfourfigures"/>
              <w:tabs>
                <w:tab w:val="clear" w:pos="765"/>
                <w:tab w:val="decimal" w:pos="1080"/>
              </w:tabs>
              <w:spacing w:line="240" w:lineRule="atLeast"/>
              <w:ind w:left="-108"/>
              <w:jc w:val="thaiDistribute"/>
              <w:rPr>
                <w:rFonts w:ascii="Calibri" w:hAnsi="Calibri" w:cs="Calibri"/>
                <w:sz w:val="20"/>
                <w:lang w:val="en-US" w:bidi="th-TH"/>
              </w:rPr>
            </w:pPr>
            <w:r w:rsidRPr="00CC7E7C">
              <w:rPr>
                <w:rFonts w:ascii="Calibri" w:hAnsi="Calibri" w:cs="Calibri"/>
                <w:sz w:val="20"/>
                <w:lang w:val="en-US" w:bidi="th-TH"/>
              </w:rPr>
              <w:t>2,</w:t>
            </w:r>
            <w:r w:rsidR="00CC7E7C" w:rsidRPr="00CC7E7C">
              <w:rPr>
                <w:rFonts w:ascii="Calibri" w:hAnsi="Calibri" w:cs="Calibri"/>
                <w:sz w:val="20"/>
                <w:lang w:val="en-US" w:bidi="th-TH"/>
              </w:rPr>
              <w:t>309</w:t>
            </w:r>
            <w:r w:rsidRPr="00CC7E7C">
              <w:rPr>
                <w:rFonts w:ascii="Calibri" w:hAnsi="Calibri" w:cs="Calibri"/>
                <w:sz w:val="20"/>
                <w:lang w:val="en-US" w:bidi="th-TH"/>
              </w:rPr>
              <w:t>,713</w:t>
            </w:r>
          </w:p>
        </w:tc>
        <w:tc>
          <w:tcPr>
            <w:tcW w:w="242" w:type="dxa"/>
            <w:vAlign w:val="bottom"/>
          </w:tcPr>
          <w:p w14:paraId="1921B686" w14:textId="77777777" w:rsidR="00F47A49" w:rsidRPr="00142D61" w:rsidRDefault="00F47A49" w:rsidP="00F47A49">
            <w:pPr>
              <w:tabs>
                <w:tab w:val="decimal" w:pos="792"/>
                <w:tab w:val="decimal" w:pos="1080"/>
              </w:tabs>
              <w:ind w:left="-108"/>
              <w:jc w:val="thaiDistribute"/>
              <w:rPr>
                <w:rFonts w:ascii="Calibri" w:hAnsi="Calibri" w:cs="Calibri"/>
              </w:rPr>
            </w:pPr>
          </w:p>
        </w:tc>
        <w:tc>
          <w:tcPr>
            <w:tcW w:w="1189" w:type="dxa"/>
            <w:vAlign w:val="bottom"/>
          </w:tcPr>
          <w:p w14:paraId="3D6400E8" w14:textId="0EA83F56" w:rsidR="00F47A49" w:rsidRPr="00142D61" w:rsidRDefault="00F47A49" w:rsidP="00F47A49">
            <w:pPr>
              <w:pStyle w:val="acctfourfigures"/>
              <w:tabs>
                <w:tab w:val="clear" w:pos="765"/>
                <w:tab w:val="decimal" w:pos="972"/>
              </w:tabs>
              <w:spacing w:line="240" w:lineRule="atLeast"/>
              <w:ind w:left="-108"/>
              <w:jc w:val="thaiDistribute"/>
              <w:rPr>
                <w:rFonts w:ascii="Calibri" w:hAnsi="Calibri" w:cs="Calibri"/>
                <w:sz w:val="20"/>
                <w:lang w:val="en-US" w:bidi="th-TH"/>
              </w:rPr>
            </w:pPr>
            <w:r>
              <w:rPr>
                <w:rFonts w:ascii="Calibri" w:hAnsi="Calibri" w:cs="Calibri"/>
                <w:sz w:val="20"/>
                <w:lang w:val="en-US" w:bidi="th-TH"/>
              </w:rPr>
              <w:t>100,000</w:t>
            </w:r>
          </w:p>
        </w:tc>
      </w:tr>
      <w:tr w:rsidR="007E1784" w14:paraId="6EF6A081" w14:textId="77777777">
        <w:tc>
          <w:tcPr>
            <w:tcW w:w="3798" w:type="dxa"/>
          </w:tcPr>
          <w:p w14:paraId="43E6BEC2" w14:textId="0DEE4CA2" w:rsidR="007E1784" w:rsidRPr="00CE15DC" w:rsidRDefault="007E1784" w:rsidP="00F47A49">
            <w:pPr>
              <w:ind w:left="210" w:hanging="196"/>
              <w:rPr>
                <w:rFonts w:asciiTheme="minorHAnsi" w:hAnsiTheme="minorHAnsi" w:cstheme="minorHAnsi"/>
                <w:sz w:val="22"/>
                <w:szCs w:val="22"/>
                <w:lang w:val="en-GB" w:bidi="ar-SA"/>
              </w:rPr>
            </w:pPr>
            <w:r w:rsidRPr="007E1784">
              <w:rPr>
                <w:rFonts w:asciiTheme="minorHAnsi" w:hAnsiTheme="minorHAnsi" w:cstheme="minorHAnsi"/>
                <w:sz w:val="22"/>
                <w:szCs w:val="22"/>
                <w:lang w:val="en-GB" w:bidi="ar-SA"/>
              </w:rPr>
              <w:t xml:space="preserve">Gains on lease </w:t>
            </w:r>
            <w:r w:rsidR="003E3808">
              <w:rPr>
                <w:rFonts w:asciiTheme="minorHAnsi" w:hAnsiTheme="minorHAnsi" w:cstheme="minorHAnsi"/>
                <w:sz w:val="22"/>
                <w:szCs w:val="22"/>
                <w:lang w:val="en-GB" w:bidi="ar-SA"/>
              </w:rPr>
              <w:t>cancellation</w:t>
            </w:r>
          </w:p>
        </w:tc>
        <w:tc>
          <w:tcPr>
            <w:tcW w:w="236" w:type="dxa"/>
            <w:vAlign w:val="bottom"/>
          </w:tcPr>
          <w:p w14:paraId="0630F47E" w14:textId="77777777" w:rsidR="007E1784" w:rsidRPr="00E91A19" w:rsidRDefault="007E1784" w:rsidP="00F47A49">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1F203B59" w14:textId="6EE332C2" w:rsidR="007E1784" w:rsidRPr="00142D61" w:rsidRDefault="00C63C73" w:rsidP="00F47A49">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3,530,575</w:t>
            </w:r>
          </w:p>
        </w:tc>
        <w:tc>
          <w:tcPr>
            <w:tcW w:w="243" w:type="dxa"/>
            <w:vAlign w:val="bottom"/>
          </w:tcPr>
          <w:p w14:paraId="32919A4D" w14:textId="77777777" w:rsidR="007E1784" w:rsidRPr="00142D61" w:rsidRDefault="007E1784" w:rsidP="00F47A49">
            <w:pPr>
              <w:tabs>
                <w:tab w:val="decimal" w:pos="792"/>
              </w:tabs>
              <w:ind w:left="-108" w:right="-108"/>
              <w:jc w:val="right"/>
              <w:rPr>
                <w:rFonts w:ascii="Calibri" w:hAnsi="Calibri" w:cs="Calibri"/>
                <w:b/>
                <w:lang w:val="en-GB" w:bidi="ar-SA"/>
              </w:rPr>
            </w:pPr>
          </w:p>
        </w:tc>
        <w:tc>
          <w:tcPr>
            <w:tcW w:w="1197" w:type="dxa"/>
            <w:vAlign w:val="bottom"/>
          </w:tcPr>
          <w:p w14:paraId="16D95511" w14:textId="1D1F338A" w:rsidR="007E1784" w:rsidRDefault="00C63C73" w:rsidP="00C63C73">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2AA11F87" w14:textId="77777777" w:rsidR="007E1784" w:rsidRPr="00142D61" w:rsidRDefault="007E1784" w:rsidP="00F47A49">
            <w:pPr>
              <w:tabs>
                <w:tab w:val="decimal" w:pos="792"/>
              </w:tabs>
              <w:ind w:left="-108" w:right="-108"/>
              <w:jc w:val="right"/>
              <w:rPr>
                <w:rFonts w:ascii="Calibri" w:hAnsi="Calibri" w:cs="Calibri"/>
                <w:b/>
                <w:lang w:val="en-GB"/>
              </w:rPr>
            </w:pPr>
          </w:p>
        </w:tc>
        <w:tc>
          <w:tcPr>
            <w:tcW w:w="1188" w:type="dxa"/>
            <w:vAlign w:val="bottom"/>
          </w:tcPr>
          <w:p w14:paraId="02435A49" w14:textId="6B621085" w:rsidR="007E1784" w:rsidRPr="00CC7E7C" w:rsidRDefault="00EB5A1C" w:rsidP="00EB5A1C">
            <w:pPr>
              <w:pStyle w:val="acctfourfigures"/>
              <w:tabs>
                <w:tab w:val="clear" w:pos="765"/>
                <w:tab w:val="decimal" w:pos="738"/>
              </w:tabs>
              <w:spacing w:line="240" w:lineRule="atLeast"/>
              <w:ind w:left="-108"/>
              <w:jc w:val="thaiDistribute"/>
              <w:rPr>
                <w:rFonts w:ascii="Calibri" w:hAnsi="Calibri" w:cs="Calibri"/>
                <w:sz w:val="20"/>
                <w:lang w:val="en-US" w:bidi="th-TH"/>
              </w:rPr>
            </w:pPr>
            <w:r w:rsidRPr="00CC7E7C">
              <w:rPr>
                <w:rFonts w:ascii="Calibri" w:hAnsi="Calibri" w:cs="Calibri"/>
                <w:sz w:val="20"/>
                <w:lang w:val="en-US" w:bidi="th-TH"/>
              </w:rPr>
              <w:t>-</w:t>
            </w:r>
          </w:p>
        </w:tc>
        <w:tc>
          <w:tcPr>
            <w:tcW w:w="242" w:type="dxa"/>
            <w:vAlign w:val="bottom"/>
          </w:tcPr>
          <w:p w14:paraId="6CEB46A2" w14:textId="77777777" w:rsidR="007E1784" w:rsidRPr="00142D61" w:rsidRDefault="007E1784" w:rsidP="00F47A49">
            <w:pPr>
              <w:tabs>
                <w:tab w:val="decimal" w:pos="792"/>
                <w:tab w:val="decimal" w:pos="1080"/>
              </w:tabs>
              <w:ind w:left="-108"/>
              <w:jc w:val="thaiDistribute"/>
              <w:rPr>
                <w:rFonts w:ascii="Calibri" w:hAnsi="Calibri" w:cs="Calibri"/>
              </w:rPr>
            </w:pPr>
          </w:p>
        </w:tc>
        <w:tc>
          <w:tcPr>
            <w:tcW w:w="1189" w:type="dxa"/>
            <w:vAlign w:val="bottom"/>
          </w:tcPr>
          <w:p w14:paraId="1901A3D3" w14:textId="69481258" w:rsidR="007E1784" w:rsidRPr="00EB5A1C" w:rsidRDefault="00EB5A1C" w:rsidP="00EB5A1C">
            <w:pPr>
              <w:pStyle w:val="acctfourfigures"/>
              <w:tabs>
                <w:tab w:val="clear" w:pos="765"/>
                <w:tab w:val="decimal" w:pos="738"/>
              </w:tabs>
              <w:spacing w:line="240" w:lineRule="atLeast"/>
              <w:ind w:left="-108"/>
              <w:jc w:val="thaiDistribute"/>
              <w:rPr>
                <w:rFonts w:ascii="Calibri" w:hAnsi="Calibri" w:cstheme="minorBidi"/>
                <w:sz w:val="20"/>
                <w:lang w:val="en-US" w:bidi="th-TH"/>
              </w:rPr>
            </w:pPr>
            <w:r>
              <w:rPr>
                <w:rFonts w:ascii="Calibri" w:hAnsi="Calibri" w:cstheme="minorBidi"/>
                <w:sz w:val="20"/>
                <w:lang w:val="en-US" w:bidi="th-TH"/>
              </w:rPr>
              <w:t>-</w:t>
            </w:r>
          </w:p>
        </w:tc>
      </w:tr>
      <w:tr w:rsidR="00F47A49" w14:paraId="3887B846" w14:textId="77777777">
        <w:tc>
          <w:tcPr>
            <w:tcW w:w="3798" w:type="dxa"/>
          </w:tcPr>
          <w:p w14:paraId="7CD32A8D" w14:textId="77777777" w:rsidR="00F47A49" w:rsidRPr="00383E0B" w:rsidRDefault="00F47A49" w:rsidP="00F47A49">
            <w:pPr>
              <w:ind w:left="210" w:hanging="196"/>
              <w:rPr>
                <w:rFonts w:asciiTheme="minorHAnsi" w:hAnsiTheme="minorHAnsi" w:cstheme="minorHAnsi"/>
                <w:sz w:val="22"/>
                <w:szCs w:val="22"/>
              </w:rPr>
            </w:pPr>
            <w:r w:rsidRPr="00697227">
              <w:rPr>
                <w:rFonts w:asciiTheme="minorHAnsi" w:hAnsiTheme="minorHAnsi" w:cstheme="minorHAnsi"/>
                <w:sz w:val="22"/>
                <w:szCs w:val="22"/>
              </w:rPr>
              <w:t>Income from construction materials</w:t>
            </w:r>
          </w:p>
        </w:tc>
        <w:tc>
          <w:tcPr>
            <w:tcW w:w="236" w:type="dxa"/>
            <w:vAlign w:val="bottom"/>
          </w:tcPr>
          <w:p w14:paraId="4C14599C" w14:textId="77777777" w:rsidR="00F47A49" w:rsidRPr="00E91A19" w:rsidRDefault="00F47A49" w:rsidP="00F47A49">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94" w:type="dxa"/>
            <w:vAlign w:val="bottom"/>
          </w:tcPr>
          <w:p w14:paraId="43BE8F36" w14:textId="19587BA1" w:rsidR="00F47A49" w:rsidRPr="00142D61" w:rsidRDefault="00C63C73"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787,988</w:t>
            </w:r>
          </w:p>
        </w:tc>
        <w:tc>
          <w:tcPr>
            <w:tcW w:w="243" w:type="dxa"/>
            <w:vAlign w:val="bottom"/>
          </w:tcPr>
          <w:p w14:paraId="0088E6C8"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97" w:type="dxa"/>
            <w:vAlign w:val="bottom"/>
          </w:tcPr>
          <w:p w14:paraId="1F0A4A2B" w14:textId="4D7288D3"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214,423</w:t>
            </w:r>
          </w:p>
        </w:tc>
        <w:tc>
          <w:tcPr>
            <w:tcW w:w="252" w:type="dxa"/>
            <w:vAlign w:val="bottom"/>
          </w:tcPr>
          <w:p w14:paraId="68CC2059" w14:textId="77777777" w:rsidR="00F47A49" w:rsidRPr="00142D61" w:rsidRDefault="00F47A49" w:rsidP="00F47A49">
            <w:pPr>
              <w:tabs>
                <w:tab w:val="decimal" w:pos="792"/>
              </w:tabs>
              <w:ind w:left="-108" w:right="-108"/>
              <w:jc w:val="right"/>
              <w:rPr>
                <w:rFonts w:ascii="Calibri" w:hAnsi="Calibri" w:cs="Calibri"/>
                <w:b/>
              </w:rPr>
            </w:pPr>
          </w:p>
        </w:tc>
        <w:tc>
          <w:tcPr>
            <w:tcW w:w="1188" w:type="dxa"/>
            <w:vAlign w:val="bottom"/>
          </w:tcPr>
          <w:p w14:paraId="7A01DBAB" w14:textId="7C0B594C" w:rsidR="00F47A49" w:rsidRPr="00CC7E7C" w:rsidRDefault="00D46E09" w:rsidP="00F47A49">
            <w:pPr>
              <w:pStyle w:val="acctfourfigures"/>
              <w:tabs>
                <w:tab w:val="clear" w:pos="765"/>
                <w:tab w:val="decimal" w:pos="738"/>
              </w:tabs>
              <w:spacing w:line="240" w:lineRule="atLeast"/>
              <w:ind w:left="-108"/>
              <w:jc w:val="thaiDistribute"/>
              <w:rPr>
                <w:rFonts w:ascii="Calibri" w:hAnsi="Calibri" w:cstheme="minorBidi"/>
                <w:sz w:val="20"/>
                <w:lang w:val="en-US" w:bidi="th-TH"/>
              </w:rPr>
            </w:pPr>
            <w:r w:rsidRPr="00CC7E7C">
              <w:rPr>
                <w:rFonts w:ascii="Calibri" w:hAnsi="Calibri" w:cstheme="minorBidi"/>
                <w:sz w:val="20"/>
                <w:lang w:val="en-US" w:bidi="th-TH"/>
              </w:rPr>
              <w:t>-</w:t>
            </w:r>
          </w:p>
        </w:tc>
        <w:tc>
          <w:tcPr>
            <w:tcW w:w="242" w:type="dxa"/>
            <w:vAlign w:val="bottom"/>
          </w:tcPr>
          <w:p w14:paraId="345535D8" w14:textId="77777777" w:rsidR="00F47A49" w:rsidRPr="00142D61" w:rsidRDefault="00F47A49" w:rsidP="00F47A49">
            <w:pPr>
              <w:tabs>
                <w:tab w:val="decimal" w:pos="792"/>
                <w:tab w:val="decimal" w:pos="1080"/>
              </w:tabs>
              <w:ind w:left="-108"/>
              <w:jc w:val="thaiDistribute"/>
              <w:rPr>
                <w:rFonts w:ascii="Calibri" w:hAnsi="Calibri" w:cs="Calibri"/>
              </w:rPr>
            </w:pPr>
          </w:p>
        </w:tc>
        <w:tc>
          <w:tcPr>
            <w:tcW w:w="1189" w:type="dxa"/>
            <w:vAlign w:val="bottom"/>
          </w:tcPr>
          <w:p w14:paraId="43FF69B9" w14:textId="5F78EACD" w:rsidR="00F47A49" w:rsidRPr="00142D61" w:rsidRDefault="00F47A49" w:rsidP="00F47A49">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F47A49" w14:paraId="14660AF5" w14:textId="77777777">
        <w:tc>
          <w:tcPr>
            <w:tcW w:w="3798" w:type="dxa"/>
          </w:tcPr>
          <w:p w14:paraId="63C5545D" w14:textId="77777777" w:rsidR="00F47A49" w:rsidRPr="00383E0B" w:rsidRDefault="00F47A49" w:rsidP="00F47A49">
            <w:pPr>
              <w:ind w:left="450" w:hanging="436"/>
              <w:rPr>
                <w:rFonts w:asciiTheme="minorHAnsi" w:hAnsiTheme="minorHAnsi" w:cstheme="minorHAnsi"/>
                <w:sz w:val="22"/>
                <w:szCs w:val="22"/>
              </w:rPr>
            </w:pPr>
            <w:r w:rsidRPr="0067751B">
              <w:rPr>
                <w:rFonts w:asciiTheme="minorHAnsi" w:hAnsiTheme="minorHAnsi" w:cstheme="minorHAnsi"/>
                <w:sz w:val="22"/>
                <w:szCs w:val="22"/>
              </w:rPr>
              <w:t>Damage compensation income</w:t>
            </w:r>
          </w:p>
        </w:tc>
        <w:tc>
          <w:tcPr>
            <w:tcW w:w="236" w:type="dxa"/>
            <w:vAlign w:val="bottom"/>
          </w:tcPr>
          <w:p w14:paraId="244256B1" w14:textId="77777777" w:rsidR="00F47A49" w:rsidRPr="00E91A19" w:rsidRDefault="00F47A49" w:rsidP="00F47A49">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0049527" w14:textId="728B7D1E" w:rsidR="00F47A49" w:rsidRPr="00142D61" w:rsidRDefault="00C63C73" w:rsidP="00F47A49">
            <w:pPr>
              <w:pStyle w:val="acctfourfigures"/>
              <w:tabs>
                <w:tab w:val="clear" w:pos="765"/>
                <w:tab w:val="decimal" w:pos="828"/>
              </w:tabs>
              <w:spacing w:line="240" w:lineRule="atLeast"/>
              <w:ind w:left="-108"/>
              <w:jc w:val="thaiDistribute"/>
              <w:rPr>
                <w:rFonts w:ascii="Calibri" w:hAnsi="Calibri" w:cs="Calibri"/>
                <w:sz w:val="20"/>
                <w:cs/>
                <w:lang w:val="en-US" w:bidi="th-TH"/>
              </w:rPr>
            </w:pPr>
            <w:r>
              <w:rPr>
                <w:rFonts w:ascii="Calibri" w:hAnsi="Calibri" w:cs="Calibri"/>
                <w:sz w:val="20"/>
                <w:lang w:val="en-US" w:bidi="th-TH"/>
              </w:rPr>
              <w:t>-</w:t>
            </w:r>
          </w:p>
        </w:tc>
        <w:tc>
          <w:tcPr>
            <w:tcW w:w="243" w:type="dxa"/>
            <w:vAlign w:val="bottom"/>
          </w:tcPr>
          <w:p w14:paraId="6ADAAC44"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97" w:type="dxa"/>
            <w:vAlign w:val="bottom"/>
          </w:tcPr>
          <w:p w14:paraId="620FA842" w14:textId="74E465BA"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765,718</w:t>
            </w:r>
          </w:p>
        </w:tc>
        <w:tc>
          <w:tcPr>
            <w:tcW w:w="252" w:type="dxa"/>
            <w:vAlign w:val="bottom"/>
          </w:tcPr>
          <w:p w14:paraId="0DB6DA0D"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88" w:type="dxa"/>
            <w:vAlign w:val="bottom"/>
          </w:tcPr>
          <w:p w14:paraId="3AD7D1AE" w14:textId="5A6DBEF4" w:rsidR="00F47A49" w:rsidRPr="00CC7E7C" w:rsidRDefault="00D46E09" w:rsidP="00F47A49">
            <w:pPr>
              <w:pStyle w:val="acctfourfigures"/>
              <w:tabs>
                <w:tab w:val="clear" w:pos="765"/>
                <w:tab w:val="decimal" w:pos="738"/>
              </w:tabs>
              <w:spacing w:line="240" w:lineRule="atLeast"/>
              <w:ind w:left="-108"/>
              <w:jc w:val="thaiDistribute"/>
              <w:rPr>
                <w:rFonts w:ascii="Calibri" w:hAnsi="Calibri" w:cstheme="minorBidi"/>
                <w:sz w:val="20"/>
                <w:lang w:val="en-US" w:bidi="th-TH"/>
              </w:rPr>
            </w:pPr>
            <w:r w:rsidRPr="00CC7E7C">
              <w:rPr>
                <w:rFonts w:ascii="Calibri" w:hAnsi="Calibri" w:cstheme="minorBidi"/>
                <w:sz w:val="20"/>
                <w:lang w:val="en-US" w:bidi="th-TH"/>
              </w:rPr>
              <w:t>-</w:t>
            </w:r>
          </w:p>
        </w:tc>
        <w:tc>
          <w:tcPr>
            <w:tcW w:w="242" w:type="dxa"/>
            <w:vAlign w:val="bottom"/>
          </w:tcPr>
          <w:p w14:paraId="0493D974" w14:textId="77777777" w:rsidR="00F47A49" w:rsidRPr="00142D61" w:rsidRDefault="00F47A49" w:rsidP="00F47A49">
            <w:pPr>
              <w:tabs>
                <w:tab w:val="decimal" w:pos="792"/>
                <w:tab w:val="decimal" w:pos="1080"/>
              </w:tabs>
              <w:ind w:left="-108"/>
              <w:jc w:val="thaiDistribute"/>
              <w:rPr>
                <w:rFonts w:ascii="Calibri" w:hAnsi="Calibri" w:cs="Calibri"/>
              </w:rPr>
            </w:pPr>
          </w:p>
        </w:tc>
        <w:tc>
          <w:tcPr>
            <w:tcW w:w="1189" w:type="dxa"/>
            <w:vAlign w:val="bottom"/>
          </w:tcPr>
          <w:p w14:paraId="3709F76E" w14:textId="3CD4AE03" w:rsidR="00F47A49" w:rsidRPr="00142D61" w:rsidRDefault="00F47A49" w:rsidP="00F47A49">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F47A49" w14:paraId="3C50EF77" w14:textId="77777777">
        <w:trPr>
          <w:trHeight w:val="259"/>
        </w:trPr>
        <w:tc>
          <w:tcPr>
            <w:tcW w:w="3798" w:type="dxa"/>
          </w:tcPr>
          <w:p w14:paraId="308A2163" w14:textId="77777777" w:rsidR="00F47A49" w:rsidRPr="00F658E6" w:rsidRDefault="00F47A49" w:rsidP="00F47A49">
            <w:pPr>
              <w:ind w:left="210" w:hanging="196"/>
              <w:rPr>
                <w:rFonts w:ascii="Calibri" w:hAnsi="Calibri" w:cs="Calibri"/>
                <w:sz w:val="22"/>
                <w:szCs w:val="22"/>
                <w:cs/>
              </w:rPr>
            </w:pPr>
            <w:r w:rsidRPr="002C5082">
              <w:rPr>
                <w:rFonts w:ascii="Calibri" w:hAnsi="Calibri" w:cs="Calibri"/>
                <w:sz w:val="22"/>
                <w:szCs w:val="22"/>
              </w:rPr>
              <w:t>Others</w:t>
            </w:r>
          </w:p>
        </w:tc>
        <w:tc>
          <w:tcPr>
            <w:tcW w:w="236" w:type="dxa"/>
            <w:vAlign w:val="bottom"/>
          </w:tcPr>
          <w:p w14:paraId="3E2FB0B3" w14:textId="77777777" w:rsidR="00F47A49" w:rsidRPr="00F658E6" w:rsidRDefault="00F47A49" w:rsidP="00F47A49">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469AA5C8" w14:textId="45F7BABB" w:rsidR="00F47A49" w:rsidRPr="00142D61" w:rsidRDefault="00CC532F" w:rsidP="00F47A49">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1,821,670</w:t>
            </w:r>
          </w:p>
        </w:tc>
        <w:tc>
          <w:tcPr>
            <w:tcW w:w="243" w:type="dxa"/>
            <w:vAlign w:val="bottom"/>
          </w:tcPr>
          <w:p w14:paraId="35D6D2EE"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0D66D62C" w14:textId="58C8079E"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1,120,085</w:t>
            </w:r>
          </w:p>
        </w:tc>
        <w:tc>
          <w:tcPr>
            <w:tcW w:w="252" w:type="dxa"/>
            <w:vAlign w:val="bottom"/>
          </w:tcPr>
          <w:p w14:paraId="3D330411" w14:textId="77777777" w:rsidR="00F47A49" w:rsidRPr="00142D61" w:rsidRDefault="00F47A49" w:rsidP="00F47A49">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692FCED9" w14:textId="2730C200" w:rsidR="00F47A49" w:rsidRPr="00CC7E7C" w:rsidRDefault="00CC7E7C"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sidRPr="00CC7E7C">
              <w:rPr>
                <w:rFonts w:ascii="Calibri" w:hAnsi="Calibri" w:cs="Calibri"/>
                <w:sz w:val="20"/>
                <w:lang w:val="en-US" w:bidi="th-TH"/>
              </w:rPr>
              <w:t>23</w:t>
            </w:r>
            <w:r w:rsidR="00EB5A1C" w:rsidRPr="00CC7E7C">
              <w:rPr>
                <w:rFonts w:ascii="Calibri" w:hAnsi="Calibri" w:cs="Calibri"/>
                <w:sz w:val="20"/>
                <w:lang w:val="en-US" w:bidi="th-TH"/>
              </w:rPr>
              <w:t>3,3</w:t>
            </w:r>
            <w:r w:rsidR="00B9765D" w:rsidRPr="00CC7E7C">
              <w:rPr>
                <w:rFonts w:ascii="Calibri" w:hAnsi="Calibri" w:cs="Calibri"/>
                <w:sz w:val="20"/>
                <w:lang w:val="en-US" w:bidi="th-TH"/>
              </w:rPr>
              <w:t>80</w:t>
            </w:r>
          </w:p>
        </w:tc>
        <w:tc>
          <w:tcPr>
            <w:tcW w:w="242" w:type="dxa"/>
            <w:vAlign w:val="bottom"/>
          </w:tcPr>
          <w:p w14:paraId="6A1F5064" w14:textId="77777777" w:rsidR="00F47A49" w:rsidRPr="00142D61" w:rsidRDefault="00F47A49" w:rsidP="00F47A49">
            <w:pPr>
              <w:tabs>
                <w:tab w:val="decimal" w:pos="792"/>
                <w:tab w:val="decimal" w:pos="1080"/>
              </w:tabs>
              <w:ind w:left="-108"/>
              <w:jc w:val="thaiDistribute"/>
              <w:rPr>
                <w:rFonts w:ascii="Calibri" w:hAnsi="Calibri" w:cs="Calibri"/>
              </w:rPr>
            </w:pPr>
          </w:p>
        </w:tc>
        <w:tc>
          <w:tcPr>
            <w:tcW w:w="1189" w:type="dxa"/>
            <w:tcBorders>
              <w:bottom w:val="single" w:sz="4" w:space="0" w:color="auto"/>
            </w:tcBorders>
            <w:vAlign w:val="bottom"/>
          </w:tcPr>
          <w:p w14:paraId="4E5C0C4E" w14:textId="6BE7ABE8"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932,224</w:t>
            </w:r>
          </w:p>
        </w:tc>
      </w:tr>
      <w:tr w:rsidR="00F47A49" w14:paraId="36E5870E" w14:textId="77777777">
        <w:tc>
          <w:tcPr>
            <w:tcW w:w="3798" w:type="dxa"/>
          </w:tcPr>
          <w:p w14:paraId="07FF8DFD" w14:textId="77777777" w:rsidR="00F47A49" w:rsidRPr="00D65325" w:rsidRDefault="00F47A49" w:rsidP="00F47A49">
            <w:pPr>
              <w:ind w:left="210" w:hanging="196"/>
              <w:rPr>
                <w:rFonts w:asciiTheme="minorHAnsi" w:hAnsiTheme="minorHAnsi" w:cs="Browallia New"/>
                <w:b/>
                <w:bCs/>
                <w:sz w:val="22"/>
                <w:szCs w:val="28"/>
              </w:rPr>
            </w:pPr>
            <w:r w:rsidRPr="00D65325">
              <w:rPr>
                <w:rFonts w:asciiTheme="minorHAnsi" w:hAnsiTheme="minorHAnsi" w:cs="Browallia New"/>
                <w:b/>
                <w:bCs/>
                <w:sz w:val="22"/>
                <w:szCs w:val="28"/>
              </w:rPr>
              <w:t>Total</w:t>
            </w:r>
          </w:p>
        </w:tc>
        <w:tc>
          <w:tcPr>
            <w:tcW w:w="236" w:type="dxa"/>
            <w:vAlign w:val="bottom"/>
          </w:tcPr>
          <w:p w14:paraId="71F6C9A5" w14:textId="77777777" w:rsidR="00F47A49" w:rsidRPr="00D65325" w:rsidRDefault="00F47A49" w:rsidP="00F47A49">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23A2BBA0" w14:textId="3C66B085" w:rsidR="00F47A49" w:rsidRPr="00142D61" w:rsidRDefault="007E5E86" w:rsidP="00F47A49">
            <w:pPr>
              <w:pStyle w:val="acctfourfigures"/>
              <w:tabs>
                <w:tab w:val="clear" w:pos="765"/>
                <w:tab w:val="decimal" w:pos="1080"/>
              </w:tabs>
              <w:spacing w:line="240" w:lineRule="atLeast"/>
              <w:ind w:left="-108"/>
              <w:jc w:val="thaiDistribute"/>
              <w:rPr>
                <w:rFonts w:ascii="Calibri" w:hAnsi="Calibri" w:cs="Calibri"/>
                <w:b/>
                <w:bCs/>
                <w:sz w:val="20"/>
                <w:cs/>
                <w:lang w:val="en-US" w:bidi="th-TH"/>
              </w:rPr>
            </w:pPr>
            <w:r>
              <w:rPr>
                <w:rFonts w:ascii="Calibri" w:hAnsi="Calibri" w:cs="Calibri"/>
                <w:b/>
                <w:bCs/>
                <w:sz w:val="20"/>
                <w:lang w:val="en-US" w:bidi="th-TH"/>
              </w:rPr>
              <w:t>2</w:t>
            </w:r>
            <w:r w:rsidR="00CF0FD5">
              <w:rPr>
                <w:rFonts w:ascii="Calibri" w:hAnsi="Calibri" w:cs="Calibri"/>
                <w:b/>
                <w:bCs/>
                <w:sz w:val="20"/>
                <w:lang w:val="en-US" w:bidi="th-TH"/>
              </w:rPr>
              <w:t>2</w:t>
            </w:r>
            <w:r>
              <w:rPr>
                <w:rFonts w:ascii="Calibri" w:hAnsi="Calibri" w:cs="Calibri"/>
                <w:b/>
                <w:bCs/>
                <w:sz w:val="20"/>
                <w:lang w:val="en-US" w:bidi="th-TH"/>
              </w:rPr>
              <w:t>,683,391</w:t>
            </w:r>
          </w:p>
        </w:tc>
        <w:tc>
          <w:tcPr>
            <w:tcW w:w="243" w:type="dxa"/>
            <w:vAlign w:val="bottom"/>
          </w:tcPr>
          <w:p w14:paraId="3504A631" w14:textId="77777777" w:rsidR="00F47A49" w:rsidRPr="00142D61" w:rsidRDefault="00F47A49" w:rsidP="00F47A49">
            <w:pPr>
              <w:tabs>
                <w:tab w:val="decimal" w:pos="792"/>
              </w:tabs>
              <w:ind w:left="-108" w:right="-108"/>
              <w:jc w:val="right"/>
              <w:rPr>
                <w:rFonts w:ascii="Calibri" w:hAnsi="Calibri" w:cs="Calibri"/>
                <w:b/>
                <w:bCs/>
                <w:lang w:val="en-GB" w:bidi="ar-SA"/>
              </w:rPr>
            </w:pPr>
          </w:p>
        </w:tc>
        <w:tc>
          <w:tcPr>
            <w:tcW w:w="1197" w:type="dxa"/>
            <w:tcBorders>
              <w:top w:val="single" w:sz="4" w:space="0" w:color="auto"/>
              <w:bottom w:val="double" w:sz="4" w:space="0" w:color="auto"/>
            </w:tcBorders>
            <w:vAlign w:val="bottom"/>
          </w:tcPr>
          <w:p w14:paraId="0E688111" w14:textId="3A24D7E9"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7,255,486</w:t>
            </w:r>
          </w:p>
        </w:tc>
        <w:tc>
          <w:tcPr>
            <w:tcW w:w="252" w:type="dxa"/>
            <w:vAlign w:val="bottom"/>
          </w:tcPr>
          <w:p w14:paraId="5A2C25CB" w14:textId="77777777" w:rsidR="00F47A49" w:rsidRPr="00142D61" w:rsidRDefault="00F47A49" w:rsidP="00F47A49">
            <w:pPr>
              <w:tabs>
                <w:tab w:val="decimal" w:pos="792"/>
              </w:tabs>
              <w:ind w:left="-108" w:right="-108"/>
              <w:jc w:val="right"/>
              <w:rPr>
                <w:rFonts w:ascii="Calibri" w:hAnsi="Calibri" w:cs="Calibri"/>
                <w:b/>
                <w:bCs/>
                <w:lang w:val="en-GB" w:bidi="ar-SA"/>
              </w:rPr>
            </w:pPr>
          </w:p>
        </w:tc>
        <w:tc>
          <w:tcPr>
            <w:tcW w:w="1188" w:type="dxa"/>
            <w:tcBorders>
              <w:top w:val="single" w:sz="4" w:space="0" w:color="auto"/>
              <w:bottom w:val="double" w:sz="4" w:space="0" w:color="auto"/>
            </w:tcBorders>
            <w:vAlign w:val="bottom"/>
          </w:tcPr>
          <w:p w14:paraId="6AB2B48F" w14:textId="49DD116F" w:rsidR="00F47A49" w:rsidRPr="00142D61" w:rsidRDefault="00EB5A1C" w:rsidP="00F47A49">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119,471,80</w:t>
            </w:r>
            <w:r w:rsidR="00B9765D">
              <w:rPr>
                <w:rFonts w:ascii="Calibri" w:hAnsi="Calibri" w:cs="Calibri"/>
                <w:b/>
                <w:bCs/>
                <w:sz w:val="20"/>
                <w:lang w:val="en-US" w:bidi="th-TH"/>
              </w:rPr>
              <w:t>3</w:t>
            </w:r>
          </w:p>
        </w:tc>
        <w:tc>
          <w:tcPr>
            <w:tcW w:w="242" w:type="dxa"/>
            <w:vAlign w:val="bottom"/>
          </w:tcPr>
          <w:p w14:paraId="64C5CDA7" w14:textId="77777777" w:rsidR="00F47A49" w:rsidRPr="00142D61" w:rsidRDefault="00F47A49" w:rsidP="00F47A49">
            <w:pPr>
              <w:tabs>
                <w:tab w:val="decimal" w:pos="792"/>
                <w:tab w:val="decimal" w:pos="1080"/>
              </w:tabs>
              <w:ind w:left="-108"/>
              <w:jc w:val="thaiDistribute"/>
              <w:rPr>
                <w:rFonts w:ascii="Calibri" w:hAnsi="Calibri" w:cs="Calibri"/>
                <w:b/>
                <w:bCs/>
              </w:rPr>
            </w:pPr>
          </w:p>
        </w:tc>
        <w:tc>
          <w:tcPr>
            <w:tcW w:w="1189" w:type="dxa"/>
            <w:tcBorders>
              <w:top w:val="single" w:sz="4" w:space="0" w:color="auto"/>
              <w:bottom w:val="double" w:sz="4" w:space="0" w:color="auto"/>
            </w:tcBorders>
            <w:vAlign w:val="bottom"/>
          </w:tcPr>
          <w:p w14:paraId="136F7B9A" w14:textId="23150904" w:rsidR="00F47A49" w:rsidRPr="00142D61" w:rsidRDefault="00F47A49" w:rsidP="00F47A49">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146,113,135</w:t>
            </w:r>
          </w:p>
        </w:tc>
      </w:tr>
    </w:tbl>
    <w:p w14:paraId="2B743C5F" w14:textId="77777777" w:rsidR="007505A7" w:rsidRDefault="007505A7" w:rsidP="0097675E">
      <w:pPr>
        <w:spacing w:line="240" w:lineRule="atLeast"/>
        <w:ind w:left="540"/>
        <w:rPr>
          <w:rFonts w:ascii="Calibri" w:eastAsia="Arial Unicode MS" w:hAnsi="Calibri" w:cs="Calibri"/>
          <w:b/>
          <w:bCs/>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142D61" w14:paraId="52323884" w14:textId="77777777">
        <w:tc>
          <w:tcPr>
            <w:tcW w:w="3798" w:type="dxa"/>
            <w:vAlign w:val="bottom"/>
          </w:tcPr>
          <w:p w14:paraId="723E8FBD" w14:textId="77777777" w:rsidR="00142D61" w:rsidRPr="00E91A19" w:rsidRDefault="00142D61">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651D49AF" w14:textId="77777777" w:rsidR="00142D61" w:rsidRPr="00E91A19" w:rsidRDefault="00142D61">
            <w:pPr>
              <w:ind w:left="342"/>
              <w:jc w:val="center"/>
              <w:rPr>
                <w:rFonts w:asciiTheme="minorHAnsi" w:hAnsiTheme="minorHAnsi" w:cstheme="minorHAnsi"/>
                <w:b/>
                <w:sz w:val="22"/>
                <w:szCs w:val="22"/>
                <w:rtl/>
              </w:rPr>
            </w:pPr>
          </w:p>
        </w:tc>
        <w:tc>
          <w:tcPr>
            <w:tcW w:w="2734" w:type="dxa"/>
            <w:gridSpan w:val="3"/>
            <w:vAlign w:val="bottom"/>
            <w:hideMark/>
          </w:tcPr>
          <w:p w14:paraId="2FA09A83" w14:textId="77777777" w:rsidR="00142D61" w:rsidRPr="00E91A19" w:rsidRDefault="00142D61">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3F54688F" w14:textId="77777777" w:rsidR="00142D61" w:rsidRPr="00E91A19" w:rsidRDefault="00142D61">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243C0F0A" w14:textId="77777777" w:rsidR="00142D61" w:rsidRPr="00E91A19" w:rsidRDefault="00142D61">
            <w:pPr>
              <w:ind w:left="342"/>
              <w:jc w:val="center"/>
              <w:rPr>
                <w:rFonts w:asciiTheme="minorHAnsi" w:hAnsiTheme="minorHAnsi" w:cstheme="minorHAnsi"/>
                <w:b/>
                <w:sz w:val="22"/>
                <w:szCs w:val="22"/>
              </w:rPr>
            </w:pPr>
          </w:p>
        </w:tc>
        <w:tc>
          <w:tcPr>
            <w:tcW w:w="2619" w:type="dxa"/>
            <w:gridSpan w:val="3"/>
            <w:vAlign w:val="bottom"/>
            <w:hideMark/>
          </w:tcPr>
          <w:p w14:paraId="2F19CB59" w14:textId="77777777" w:rsidR="00142D61" w:rsidRPr="00E91A19" w:rsidRDefault="00142D61">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0B9AF193" w14:textId="77777777" w:rsidR="00142D61" w:rsidRPr="00E91A19" w:rsidRDefault="00142D61">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142D61" w14:paraId="17284F9D" w14:textId="77777777">
        <w:tc>
          <w:tcPr>
            <w:tcW w:w="3798" w:type="dxa"/>
            <w:vAlign w:val="bottom"/>
          </w:tcPr>
          <w:p w14:paraId="35DC4DF3" w14:textId="2BAEAA52" w:rsidR="00142D61" w:rsidRPr="00562072" w:rsidRDefault="00142D61" w:rsidP="00562072">
            <w:pPr>
              <w:spacing w:line="240" w:lineRule="atLeast"/>
              <w:ind w:left="19"/>
              <w:rPr>
                <w:rFonts w:ascii="Calibri" w:hAnsi="Calibri" w:cs="Calibri"/>
                <w:b/>
                <w:bCs/>
              </w:rPr>
            </w:pPr>
            <w:r w:rsidRPr="00142D61">
              <w:rPr>
                <w:rFonts w:ascii="Calibri" w:hAnsi="Calibri" w:cs="Calibri"/>
                <w:b/>
                <w:bCs/>
              </w:rPr>
              <w:t xml:space="preserve">For the </w:t>
            </w:r>
            <w:r w:rsidR="00DE04FB">
              <w:rPr>
                <w:rFonts w:ascii="Calibri" w:hAnsi="Calibri" w:cs="Calibri"/>
                <w:b/>
                <w:bCs/>
              </w:rPr>
              <w:t>nine</w:t>
            </w:r>
            <w:r w:rsidRPr="00142D61">
              <w:rPr>
                <w:rFonts w:ascii="Calibri" w:hAnsi="Calibri" w:cs="Calibri"/>
                <w:b/>
                <w:bCs/>
              </w:rPr>
              <w:t>-month period ended</w:t>
            </w:r>
            <w:r w:rsidR="00562072">
              <w:rPr>
                <w:rFonts w:ascii="Calibri" w:hAnsi="Calibri" w:cs="Calibri"/>
                <w:b/>
                <w:bCs/>
              </w:rPr>
              <w:t xml:space="preserve"> </w:t>
            </w:r>
            <w:r w:rsidR="00DE04FB">
              <w:rPr>
                <w:rFonts w:ascii="Calibri" w:hAnsi="Calibri" w:cs="Calibri"/>
                <w:b/>
                <w:bCs/>
              </w:rPr>
              <w:br/>
              <w:t xml:space="preserve">       </w:t>
            </w:r>
            <w:r w:rsidR="00357455">
              <w:rPr>
                <w:rFonts w:ascii="Calibri" w:hAnsi="Calibri" w:cs="Calibri"/>
                <w:b/>
                <w:bCs/>
              </w:rPr>
              <w:t xml:space="preserve"> </w:t>
            </w:r>
            <w:r w:rsidRPr="00142D61">
              <w:rPr>
                <w:rFonts w:ascii="Calibri" w:hAnsi="Calibri" w:cs="Calibri"/>
                <w:b/>
                <w:bCs/>
              </w:rPr>
              <w:t xml:space="preserve">30 </w:t>
            </w:r>
            <w:r w:rsidR="00DE04FB">
              <w:rPr>
                <w:rFonts w:ascii="Calibri" w:hAnsi="Calibri" w:cs="Calibri"/>
                <w:b/>
                <w:bCs/>
              </w:rPr>
              <w:t>September</w:t>
            </w:r>
          </w:p>
        </w:tc>
        <w:tc>
          <w:tcPr>
            <w:tcW w:w="236" w:type="dxa"/>
            <w:vAlign w:val="bottom"/>
            <w:hideMark/>
          </w:tcPr>
          <w:p w14:paraId="5FA7316D" w14:textId="77777777" w:rsidR="00142D61" w:rsidRPr="00E91A19" w:rsidRDefault="00142D61">
            <w:pPr>
              <w:ind w:left="-108" w:right="-108"/>
              <w:jc w:val="center"/>
              <w:rPr>
                <w:rFonts w:asciiTheme="minorHAnsi" w:hAnsiTheme="minorHAnsi" w:cstheme="minorHAnsi"/>
                <w:b/>
                <w:sz w:val="22"/>
                <w:szCs w:val="22"/>
              </w:rPr>
            </w:pPr>
          </w:p>
        </w:tc>
        <w:tc>
          <w:tcPr>
            <w:tcW w:w="1294" w:type="dxa"/>
            <w:vAlign w:val="bottom"/>
            <w:hideMark/>
          </w:tcPr>
          <w:p w14:paraId="2C200DBF" w14:textId="77777777" w:rsidR="00142D61" w:rsidRPr="00E91A19" w:rsidRDefault="00142D61">
            <w:pPr>
              <w:jc w:val="center"/>
              <w:rPr>
                <w:rFonts w:asciiTheme="minorHAnsi" w:hAnsiTheme="minorHAnsi" w:cstheme="minorHAnsi"/>
                <w:sz w:val="22"/>
                <w:szCs w:val="22"/>
                <w:rtl/>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3" w:type="dxa"/>
            <w:vAlign w:val="bottom"/>
          </w:tcPr>
          <w:p w14:paraId="64BC287C" w14:textId="77777777" w:rsidR="00142D61" w:rsidRPr="00E91A19" w:rsidRDefault="00142D61">
            <w:pPr>
              <w:jc w:val="center"/>
              <w:rPr>
                <w:rFonts w:asciiTheme="minorHAnsi" w:hAnsiTheme="minorHAnsi" w:cstheme="minorHAnsi"/>
                <w:sz w:val="22"/>
                <w:szCs w:val="22"/>
              </w:rPr>
            </w:pPr>
          </w:p>
        </w:tc>
        <w:tc>
          <w:tcPr>
            <w:tcW w:w="1197" w:type="dxa"/>
            <w:vAlign w:val="bottom"/>
            <w:hideMark/>
          </w:tcPr>
          <w:p w14:paraId="2169FD8F" w14:textId="77777777" w:rsidR="00142D61" w:rsidRPr="00E91A19" w:rsidRDefault="00142D61">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52" w:type="dxa"/>
            <w:vAlign w:val="bottom"/>
          </w:tcPr>
          <w:p w14:paraId="7A3108A0" w14:textId="77777777" w:rsidR="00142D61" w:rsidRPr="00E91A19" w:rsidRDefault="00142D61">
            <w:pPr>
              <w:jc w:val="center"/>
              <w:rPr>
                <w:rFonts w:asciiTheme="minorHAnsi" w:hAnsiTheme="minorHAnsi" w:cstheme="minorHAnsi"/>
                <w:sz w:val="22"/>
                <w:szCs w:val="22"/>
              </w:rPr>
            </w:pPr>
          </w:p>
        </w:tc>
        <w:tc>
          <w:tcPr>
            <w:tcW w:w="1188" w:type="dxa"/>
            <w:vAlign w:val="bottom"/>
            <w:hideMark/>
          </w:tcPr>
          <w:p w14:paraId="4624CC60" w14:textId="77777777" w:rsidR="00142D61" w:rsidRPr="00E91A19" w:rsidRDefault="00142D61">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2" w:type="dxa"/>
            <w:vAlign w:val="bottom"/>
          </w:tcPr>
          <w:p w14:paraId="0CC1483C" w14:textId="77777777" w:rsidR="00142D61" w:rsidRPr="00E91A19" w:rsidRDefault="00142D61">
            <w:pPr>
              <w:jc w:val="center"/>
              <w:rPr>
                <w:rFonts w:asciiTheme="minorHAnsi" w:hAnsiTheme="minorHAnsi" w:cstheme="minorHAnsi"/>
                <w:sz w:val="22"/>
                <w:szCs w:val="22"/>
              </w:rPr>
            </w:pPr>
          </w:p>
        </w:tc>
        <w:tc>
          <w:tcPr>
            <w:tcW w:w="1189" w:type="dxa"/>
            <w:vAlign w:val="bottom"/>
            <w:hideMark/>
          </w:tcPr>
          <w:p w14:paraId="6DFCD29A" w14:textId="77777777" w:rsidR="00142D61" w:rsidRPr="00E91A19" w:rsidRDefault="00142D61">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r>
      <w:tr w:rsidR="00142D61" w14:paraId="2B539BCE" w14:textId="77777777">
        <w:tc>
          <w:tcPr>
            <w:tcW w:w="3798" w:type="dxa"/>
            <w:vAlign w:val="bottom"/>
          </w:tcPr>
          <w:p w14:paraId="008302A5" w14:textId="77777777" w:rsidR="00142D61" w:rsidRPr="00E91A19" w:rsidRDefault="00142D61">
            <w:pPr>
              <w:ind w:left="342" w:right="-108"/>
              <w:jc w:val="thaiDistribute"/>
              <w:rPr>
                <w:rFonts w:asciiTheme="minorHAnsi" w:hAnsiTheme="minorHAnsi" w:cstheme="minorHAnsi"/>
                <w:bCs/>
                <w:i/>
                <w:iCs/>
                <w:sz w:val="22"/>
                <w:szCs w:val="22"/>
              </w:rPr>
            </w:pPr>
          </w:p>
        </w:tc>
        <w:tc>
          <w:tcPr>
            <w:tcW w:w="236" w:type="dxa"/>
            <w:vAlign w:val="bottom"/>
          </w:tcPr>
          <w:p w14:paraId="3D0927CB" w14:textId="77777777" w:rsidR="00142D61" w:rsidRPr="00E91A19" w:rsidRDefault="00142D61">
            <w:pPr>
              <w:ind w:left="342"/>
              <w:jc w:val="center"/>
              <w:rPr>
                <w:rFonts w:asciiTheme="minorHAnsi" w:hAnsiTheme="minorHAnsi" w:cstheme="minorHAnsi"/>
                <w:b/>
                <w:i/>
                <w:iCs/>
                <w:sz w:val="22"/>
                <w:szCs w:val="22"/>
              </w:rPr>
            </w:pPr>
          </w:p>
        </w:tc>
        <w:tc>
          <w:tcPr>
            <w:tcW w:w="5605" w:type="dxa"/>
            <w:gridSpan w:val="7"/>
            <w:vAlign w:val="bottom"/>
            <w:hideMark/>
          </w:tcPr>
          <w:p w14:paraId="234864E6" w14:textId="77777777" w:rsidR="00142D61" w:rsidRPr="00E91A19" w:rsidRDefault="00142D61">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142D61" w14:paraId="1DA2C263" w14:textId="77777777">
        <w:tc>
          <w:tcPr>
            <w:tcW w:w="3798" w:type="dxa"/>
            <w:vAlign w:val="bottom"/>
          </w:tcPr>
          <w:p w14:paraId="418CF5EB" w14:textId="77777777" w:rsidR="00142D61" w:rsidRPr="00E91A19" w:rsidRDefault="00142D6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7202B0">
              <w:rPr>
                <w:rFonts w:asciiTheme="minorHAnsi" w:hAnsiTheme="minorHAnsi" w:cstheme="minorHAnsi"/>
                <w:color w:val="auto"/>
                <w:sz w:val="22"/>
                <w:szCs w:val="22"/>
              </w:rPr>
              <w:t>Management fee</w:t>
            </w:r>
          </w:p>
        </w:tc>
        <w:tc>
          <w:tcPr>
            <w:tcW w:w="236" w:type="dxa"/>
            <w:vAlign w:val="bottom"/>
          </w:tcPr>
          <w:p w14:paraId="57C3082B" w14:textId="77777777" w:rsidR="00142D61" w:rsidRPr="00E91A19" w:rsidRDefault="00142D61">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701D449E" w14:textId="655AB578" w:rsidR="00142D61" w:rsidRPr="00142D61" w:rsidRDefault="006D1EC5">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1,800,000</w:t>
            </w:r>
          </w:p>
        </w:tc>
        <w:tc>
          <w:tcPr>
            <w:tcW w:w="243" w:type="dxa"/>
            <w:vAlign w:val="bottom"/>
          </w:tcPr>
          <w:p w14:paraId="2DDE49ED" w14:textId="77777777" w:rsidR="00142D61" w:rsidRPr="00142D61" w:rsidRDefault="00142D61">
            <w:pPr>
              <w:tabs>
                <w:tab w:val="decimal" w:pos="792"/>
              </w:tabs>
              <w:ind w:left="-108" w:right="-108"/>
              <w:jc w:val="right"/>
              <w:rPr>
                <w:rFonts w:ascii="Calibri" w:hAnsi="Calibri" w:cs="Calibri"/>
                <w:b/>
                <w:lang w:val="en-GB" w:bidi="ar-SA"/>
              </w:rPr>
            </w:pPr>
          </w:p>
        </w:tc>
        <w:tc>
          <w:tcPr>
            <w:tcW w:w="1197" w:type="dxa"/>
            <w:vAlign w:val="bottom"/>
          </w:tcPr>
          <w:p w14:paraId="43C6CB8F" w14:textId="6B937FBD" w:rsidR="00142D61" w:rsidRPr="00142D61" w:rsidRDefault="007505A7">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7,214,579</w:t>
            </w:r>
          </w:p>
        </w:tc>
        <w:tc>
          <w:tcPr>
            <w:tcW w:w="252" w:type="dxa"/>
            <w:vAlign w:val="bottom"/>
          </w:tcPr>
          <w:p w14:paraId="3C7C0B36" w14:textId="77777777" w:rsidR="00142D61" w:rsidRPr="00142D61" w:rsidRDefault="00142D61">
            <w:pPr>
              <w:tabs>
                <w:tab w:val="decimal" w:pos="792"/>
              </w:tabs>
              <w:ind w:left="-108" w:right="-108"/>
              <w:jc w:val="right"/>
              <w:rPr>
                <w:rFonts w:ascii="Calibri" w:hAnsi="Calibri" w:cs="Calibri"/>
                <w:b/>
                <w:lang w:val="en-GB" w:bidi="ar-SA"/>
              </w:rPr>
            </w:pPr>
          </w:p>
        </w:tc>
        <w:tc>
          <w:tcPr>
            <w:tcW w:w="1188" w:type="dxa"/>
            <w:vAlign w:val="bottom"/>
          </w:tcPr>
          <w:p w14:paraId="7DC6DD6C" w14:textId="7B5F8E20" w:rsidR="00142D61" w:rsidRPr="00142D61" w:rsidRDefault="007A75CC">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159,203,903</w:t>
            </w:r>
          </w:p>
        </w:tc>
        <w:tc>
          <w:tcPr>
            <w:tcW w:w="242" w:type="dxa"/>
            <w:vAlign w:val="bottom"/>
          </w:tcPr>
          <w:p w14:paraId="51296B06" w14:textId="77777777" w:rsidR="00142D61" w:rsidRPr="00142D61" w:rsidRDefault="00142D61">
            <w:pPr>
              <w:tabs>
                <w:tab w:val="decimal" w:pos="792"/>
                <w:tab w:val="decimal" w:pos="1080"/>
              </w:tabs>
              <w:ind w:left="-108"/>
              <w:jc w:val="thaiDistribute"/>
              <w:rPr>
                <w:rFonts w:ascii="Calibri" w:hAnsi="Calibri" w:cs="Calibri"/>
              </w:rPr>
            </w:pPr>
          </w:p>
        </w:tc>
        <w:tc>
          <w:tcPr>
            <w:tcW w:w="1189" w:type="dxa"/>
            <w:vAlign w:val="bottom"/>
          </w:tcPr>
          <w:p w14:paraId="3CFBA982" w14:textId="002FDF69" w:rsidR="00142D61" w:rsidRPr="00142D61" w:rsidRDefault="00357455">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149,365,941</w:t>
            </w:r>
          </w:p>
        </w:tc>
      </w:tr>
      <w:tr w:rsidR="0041237E" w14:paraId="794B34F1" w14:textId="77777777">
        <w:tc>
          <w:tcPr>
            <w:tcW w:w="3798" w:type="dxa"/>
            <w:vAlign w:val="bottom"/>
          </w:tcPr>
          <w:p w14:paraId="77036EB2" w14:textId="5DF4E6A4" w:rsidR="0041237E" w:rsidRPr="007202B0" w:rsidRDefault="0041237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Pr>
                <w:rFonts w:asciiTheme="minorHAnsi" w:hAnsiTheme="minorHAnsi" w:cstheme="minorHAnsi"/>
                <w:color w:val="auto"/>
                <w:sz w:val="22"/>
                <w:szCs w:val="22"/>
              </w:rPr>
              <w:t>Parking income</w:t>
            </w:r>
          </w:p>
        </w:tc>
        <w:tc>
          <w:tcPr>
            <w:tcW w:w="236" w:type="dxa"/>
            <w:vAlign w:val="bottom"/>
          </w:tcPr>
          <w:p w14:paraId="59BAA35F" w14:textId="77777777" w:rsidR="0041237E" w:rsidRPr="00E91A19" w:rsidRDefault="0041237E">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81A578A" w14:textId="433D8DFC" w:rsidR="0041237E" w:rsidRPr="00142D61" w:rsidRDefault="006D1EC5">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12,937,117</w:t>
            </w:r>
          </w:p>
        </w:tc>
        <w:tc>
          <w:tcPr>
            <w:tcW w:w="243" w:type="dxa"/>
            <w:vAlign w:val="bottom"/>
          </w:tcPr>
          <w:p w14:paraId="559D35C7" w14:textId="77777777" w:rsidR="0041237E" w:rsidRPr="00142D61" w:rsidRDefault="0041237E">
            <w:pPr>
              <w:tabs>
                <w:tab w:val="decimal" w:pos="792"/>
              </w:tabs>
              <w:ind w:left="-108" w:right="-108"/>
              <w:jc w:val="right"/>
              <w:rPr>
                <w:rFonts w:ascii="Calibri" w:hAnsi="Calibri" w:cs="Calibri"/>
                <w:b/>
                <w:lang w:val="en-GB" w:bidi="ar-SA"/>
              </w:rPr>
            </w:pPr>
          </w:p>
        </w:tc>
        <w:tc>
          <w:tcPr>
            <w:tcW w:w="1197" w:type="dxa"/>
            <w:vAlign w:val="bottom"/>
          </w:tcPr>
          <w:p w14:paraId="0B24FBAC" w14:textId="47A192EF" w:rsidR="0041237E" w:rsidRDefault="007505A7">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1,759,704</w:t>
            </w:r>
          </w:p>
        </w:tc>
        <w:tc>
          <w:tcPr>
            <w:tcW w:w="252" w:type="dxa"/>
            <w:vAlign w:val="bottom"/>
          </w:tcPr>
          <w:p w14:paraId="24D7A9F0" w14:textId="77777777" w:rsidR="0041237E" w:rsidRPr="00142D61" w:rsidRDefault="0041237E">
            <w:pPr>
              <w:tabs>
                <w:tab w:val="decimal" w:pos="792"/>
              </w:tabs>
              <w:ind w:left="-108" w:right="-108"/>
              <w:jc w:val="right"/>
              <w:rPr>
                <w:rFonts w:ascii="Calibri" w:hAnsi="Calibri" w:cs="Calibri"/>
                <w:b/>
                <w:lang w:val="en-GB" w:bidi="ar-SA"/>
              </w:rPr>
            </w:pPr>
          </w:p>
        </w:tc>
        <w:tc>
          <w:tcPr>
            <w:tcW w:w="1188" w:type="dxa"/>
            <w:vAlign w:val="bottom"/>
          </w:tcPr>
          <w:p w14:paraId="009F155D" w14:textId="1BDC5A56" w:rsidR="0041237E" w:rsidRPr="00142D61" w:rsidRDefault="007A75CC" w:rsidP="007A75CC">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72033499" w14:textId="77777777" w:rsidR="0041237E" w:rsidRPr="00142D61" w:rsidRDefault="0041237E">
            <w:pPr>
              <w:tabs>
                <w:tab w:val="decimal" w:pos="792"/>
                <w:tab w:val="decimal" w:pos="1080"/>
              </w:tabs>
              <w:ind w:left="-108"/>
              <w:jc w:val="thaiDistribute"/>
              <w:rPr>
                <w:rFonts w:ascii="Calibri" w:hAnsi="Calibri" w:cs="Calibri"/>
              </w:rPr>
            </w:pPr>
          </w:p>
        </w:tc>
        <w:tc>
          <w:tcPr>
            <w:tcW w:w="1189" w:type="dxa"/>
            <w:vAlign w:val="bottom"/>
          </w:tcPr>
          <w:p w14:paraId="0005CB0C" w14:textId="409B248F" w:rsidR="0041237E" w:rsidRDefault="0041237E"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41237E" w14:paraId="3BBD610E" w14:textId="77777777">
        <w:tc>
          <w:tcPr>
            <w:tcW w:w="3798" w:type="dxa"/>
            <w:vAlign w:val="bottom"/>
          </w:tcPr>
          <w:p w14:paraId="61A99905" w14:textId="4BC2BD0B" w:rsidR="0041237E" w:rsidRDefault="0041237E" w:rsidP="0041237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Pr>
                <w:rFonts w:asciiTheme="minorHAnsi" w:hAnsiTheme="minorHAnsi" w:cs="Browallia New"/>
                <w:color w:val="auto"/>
                <w:sz w:val="22"/>
              </w:rPr>
              <w:t>Income</w:t>
            </w:r>
            <w:r w:rsidRPr="00F47A49">
              <w:rPr>
                <w:rFonts w:asciiTheme="minorHAnsi" w:hAnsiTheme="minorHAnsi" w:cs="Browallia New"/>
                <w:color w:val="auto"/>
                <w:sz w:val="22"/>
              </w:rPr>
              <w:t xml:space="preserve"> from project for rent</w:t>
            </w:r>
          </w:p>
        </w:tc>
        <w:tc>
          <w:tcPr>
            <w:tcW w:w="236" w:type="dxa"/>
            <w:vAlign w:val="bottom"/>
          </w:tcPr>
          <w:p w14:paraId="426036D3" w14:textId="77777777" w:rsidR="0041237E" w:rsidRPr="00E91A19" w:rsidRDefault="0041237E" w:rsidP="0041237E">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0024069C" w14:textId="6C995D75" w:rsidR="0041237E" w:rsidRPr="00142D61" w:rsidRDefault="009C08A9"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5,311,726</w:t>
            </w:r>
          </w:p>
        </w:tc>
        <w:tc>
          <w:tcPr>
            <w:tcW w:w="243" w:type="dxa"/>
            <w:vAlign w:val="bottom"/>
          </w:tcPr>
          <w:p w14:paraId="011E4CDE"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97" w:type="dxa"/>
            <w:vAlign w:val="bottom"/>
          </w:tcPr>
          <w:p w14:paraId="02778AFD" w14:textId="1C8EA72E" w:rsidR="0041237E" w:rsidRDefault="007505A7" w:rsidP="007505A7">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3F1BBF73"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88" w:type="dxa"/>
            <w:vAlign w:val="bottom"/>
          </w:tcPr>
          <w:p w14:paraId="268C6C08" w14:textId="6F8260B1" w:rsidR="0041237E" w:rsidRPr="00142D61" w:rsidRDefault="007A75CC" w:rsidP="007A75CC">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741943CC"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084AE199" w14:textId="1AD65559" w:rsidR="0041237E" w:rsidRDefault="0041237E"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41237E" w14:paraId="6C7568FE" w14:textId="77777777">
        <w:tc>
          <w:tcPr>
            <w:tcW w:w="3798" w:type="dxa"/>
          </w:tcPr>
          <w:p w14:paraId="36DBABDE" w14:textId="5420BB19" w:rsidR="0041237E" w:rsidRDefault="0041237E" w:rsidP="0041237E">
            <w:pPr>
              <w:pStyle w:val="a0"/>
              <w:tabs>
                <w:tab w:val="right" w:pos="9360"/>
                <w:tab w:val="right" w:pos="9540"/>
                <w:tab w:val="right" w:pos="11430"/>
                <w:tab w:val="right" w:pos="13320"/>
                <w:tab w:val="right" w:pos="14400"/>
                <w:tab w:val="right" w:pos="14760"/>
              </w:tabs>
              <w:ind w:left="210" w:right="-38" w:hanging="196"/>
              <w:rPr>
                <w:rFonts w:asciiTheme="minorHAnsi" w:hAnsiTheme="minorHAnsi" w:cs="Browallia New"/>
                <w:color w:val="auto"/>
                <w:sz w:val="22"/>
              </w:rPr>
            </w:pPr>
            <w:r>
              <w:rPr>
                <w:rFonts w:asciiTheme="minorHAnsi" w:hAnsiTheme="minorHAnsi" w:cstheme="minorHAnsi"/>
                <w:color w:val="auto"/>
                <w:sz w:val="22"/>
                <w:szCs w:val="22"/>
              </w:rPr>
              <w:t>Other r</w:t>
            </w:r>
            <w:r w:rsidRPr="00F47A49">
              <w:rPr>
                <w:rFonts w:asciiTheme="minorHAnsi" w:hAnsiTheme="minorHAnsi" w:cstheme="minorHAnsi"/>
                <w:color w:val="auto"/>
                <w:sz w:val="22"/>
                <w:szCs w:val="22"/>
              </w:rPr>
              <w:t>ental income</w:t>
            </w:r>
          </w:p>
        </w:tc>
        <w:tc>
          <w:tcPr>
            <w:tcW w:w="236" w:type="dxa"/>
            <w:vAlign w:val="bottom"/>
          </w:tcPr>
          <w:p w14:paraId="245D2955" w14:textId="77777777" w:rsidR="0041237E" w:rsidRPr="00E91A19" w:rsidRDefault="0041237E" w:rsidP="0041237E">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250778DF" w14:textId="486487A0" w:rsidR="0041237E" w:rsidRPr="00142D61" w:rsidRDefault="00C54ADB"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6,298,497</w:t>
            </w:r>
          </w:p>
        </w:tc>
        <w:tc>
          <w:tcPr>
            <w:tcW w:w="243" w:type="dxa"/>
            <w:vAlign w:val="bottom"/>
          </w:tcPr>
          <w:p w14:paraId="2AB4D86E"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97" w:type="dxa"/>
            <w:vAlign w:val="bottom"/>
          </w:tcPr>
          <w:p w14:paraId="76DFD07F" w14:textId="1E02150E" w:rsidR="0041237E"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7,716,500</w:t>
            </w:r>
          </w:p>
        </w:tc>
        <w:tc>
          <w:tcPr>
            <w:tcW w:w="252" w:type="dxa"/>
            <w:vAlign w:val="bottom"/>
          </w:tcPr>
          <w:p w14:paraId="034E7E7E"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88" w:type="dxa"/>
            <w:vAlign w:val="bottom"/>
          </w:tcPr>
          <w:p w14:paraId="7557600B" w14:textId="1252C798" w:rsidR="0041237E" w:rsidRPr="00142D61" w:rsidRDefault="007A75CC"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6,322,500</w:t>
            </w:r>
          </w:p>
        </w:tc>
        <w:tc>
          <w:tcPr>
            <w:tcW w:w="242" w:type="dxa"/>
            <w:vAlign w:val="bottom"/>
          </w:tcPr>
          <w:p w14:paraId="340C6FA6"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5C240234" w14:textId="50EE7AAC" w:rsidR="0041237E"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8,557,500</w:t>
            </w:r>
          </w:p>
        </w:tc>
      </w:tr>
      <w:tr w:rsidR="0041237E" w14:paraId="1B5B567E" w14:textId="77777777">
        <w:tc>
          <w:tcPr>
            <w:tcW w:w="3798" w:type="dxa"/>
            <w:vAlign w:val="bottom"/>
          </w:tcPr>
          <w:p w14:paraId="0808017F" w14:textId="77777777" w:rsidR="0041237E" w:rsidRPr="00E91A19" w:rsidRDefault="0041237E" w:rsidP="0041237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134E56">
              <w:rPr>
                <w:rFonts w:asciiTheme="minorHAnsi" w:hAnsiTheme="minorHAnsi" w:cstheme="minorHAnsi"/>
                <w:color w:val="auto"/>
                <w:sz w:val="22"/>
                <w:szCs w:val="22"/>
              </w:rPr>
              <w:t>Services income</w:t>
            </w:r>
          </w:p>
        </w:tc>
        <w:tc>
          <w:tcPr>
            <w:tcW w:w="236" w:type="dxa"/>
            <w:vAlign w:val="bottom"/>
          </w:tcPr>
          <w:p w14:paraId="362E1B16" w14:textId="77777777" w:rsidR="0041237E" w:rsidRPr="00E91A19" w:rsidRDefault="0041237E" w:rsidP="0041237E">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1D1EC71" w14:textId="23B4DAA2" w:rsidR="0041237E" w:rsidRPr="00142D61" w:rsidRDefault="00C54ADB"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780,608</w:t>
            </w:r>
          </w:p>
        </w:tc>
        <w:tc>
          <w:tcPr>
            <w:tcW w:w="243" w:type="dxa"/>
            <w:vAlign w:val="bottom"/>
          </w:tcPr>
          <w:p w14:paraId="0D686F8A"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97" w:type="dxa"/>
            <w:vAlign w:val="bottom"/>
          </w:tcPr>
          <w:p w14:paraId="7A8BB55B" w14:textId="1D203252" w:rsidR="0041237E" w:rsidRPr="00142D61" w:rsidRDefault="0041237E" w:rsidP="0041237E">
            <w:pPr>
              <w:pStyle w:val="acctfourfigures"/>
              <w:tabs>
                <w:tab w:val="clear" w:pos="765"/>
                <w:tab w:val="decimal" w:pos="984"/>
              </w:tabs>
              <w:spacing w:line="240" w:lineRule="atLeast"/>
              <w:ind w:left="-108"/>
              <w:jc w:val="thaiDistribute"/>
              <w:rPr>
                <w:rFonts w:ascii="Calibri" w:hAnsi="Calibri" w:cs="Calibri"/>
                <w:sz w:val="20"/>
                <w:lang w:val="en-US" w:bidi="th-TH"/>
              </w:rPr>
            </w:pPr>
            <w:r>
              <w:rPr>
                <w:rFonts w:ascii="Calibri" w:hAnsi="Calibri" w:cs="Calibri"/>
                <w:sz w:val="20"/>
                <w:lang w:val="en-US" w:bidi="th-TH"/>
              </w:rPr>
              <w:t>1,844,840</w:t>
            </w:r>
          </w:p>
        </w:tc>
        <w:tc>
          <w:tcPr>
            <w:tcW w:w="252" w:type="dxa"/>
            <w:vAlign w:val="bottom"/>
          </w:tcPr>
          <w:p w14:paraId="5CB9550D"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88" w:type="dxa"/>
            <w:vAlign w:val="bottom"/>
          </w:tcPr>
          <w:p w14:paraId="4D00AA44" w14:textId="0EEB28AD" w:rsidR="0041237E" w:rsidRPr="00142D61" w:rsidRDefault="007A75CC"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177,000</w:t>
            </w:r>
          </w:p>
        </w:tc>
        <w:tc>
          <w:tcPr>
            <w:tcW w:w="242" w:type="dxa"/>
            <w:vAlign w:val="bottom"/>
          </w:tcPr>
          <w:p w14:paraId="2D90C4AD"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25D5EFC0" w14:textId="642C2580"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2,010,695</w:t>
            </w:r>
          </w:p>
        </w:tc>
      </w:tr>
      <w:tr w:rsidR="0041237E" w14:paraId="643D84E6" w14:textId="77777777">
        <w:tc>
          <w:tcPr>
            <w:tcW w:w="3798" w:type="dxa"/>
            <w:vAlign w:val="bottom"/>
          </w:tcPr>
          <w:p w14:paraId="1A11ED07" w14:textId="77777777" w:rsidR="0041237E" w:rsidRPr="00E45A33" w:rsidRDefault="0041237E" w:rsidP="0041237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07427">
              <w:rPr>
                <w:rFonts w:asciiTheme="minorHAnsi" w:hAnsiTheme="minorHAnsi" w:cstheme="minorHAnsi"/>
                <w:noProof w:val="0"/>
                <w:color w:val="auto"/>
                <w:spacing w:val="-6"/>
                <w:sz w:val="22"/>
                <w:szCs w:val="22"/>
                <w:lang w:val="en-GB"/>
              </w:rPr>
              <w:t>Interest income</w:t>
            </w:r>
          </w:p>
        </w:tc>
        <w:tc>
          <w:tcPr>
            <w:tcW w:w="236" w:type="dxa"/>
            <w:vAlign w:val="bottom"/>
          </w:tcPr>
          <w:p w14:paraId="3CBEE36F" w14:textId="77777777" w:rsidR="0041237E" w:rsidRPr="00E91A19" w:rsidRDefault="0041237E" w:rsidP="0041237E">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227F484" w14:textId="4CBD93CC" w:rsidR="0041237E" w:rsidRPr="00142D61" w:rsidRDefault="00C54ADB"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1,970,631</w:t>
            </w:r>
          </w:p>
        </w:tc>
        <w:tc>
          <w:tcPr>
            <w:tcW w:w="243" w:type="dxa"/>
            <w:vAlign w:val="bottom"/>
          </w:tcPr>
          <w:p w14:paraId="51DC219A"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97" w:type="dxa"/>
            <w:vAlign w:val="bottom"/>
          </w:tcPr>
          <w:p w14:paraId="0501ECE3" w14:textId="121ADA7C"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2,969,832</w:t>
            </w:r>
          </w:p>
        </w:tc>
        <w:tc>
          <w:tcPr>
            <w:tcW w:w="252" w:type="dxa"/>
            <w:vAlign w:val="bottom"/>
          </w:tcPr>
          <w:p w14:paraId="35E98613"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88" w:type="dxa"/>
            <w:vAlign w:val="bottom"/>
          </w:tcPr>
          <w:p w14:paraId="5AC956ED" w14:textId="2290FC51" w:rsidR="0041237E" w:rsidRPr="00142D61" w:rsidRDefault="007A75CC"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193,409,023</w:t>
            </w:r>
          </w:p>
        </w:tc>
        <w:tc>
          <w:tcPr>
            <w:tcW w:w="242" w:type="dxa"/>
            <w:vAlign w:val="bottom"/>
          </w:tcPr>
          <w:p w14:paraId="79189BA2"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40179861" w14:textId="0B39D65D"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194,747,197</w:t>
            </w:r>
          </w:p>
        </w:tc>
      </w:tr>
      <w:tr w:rsidR="0041237E" w14:paraId="0CA3D7FF" w14:textId="77777777">
        <w:tc>
          <w:tcPr>
            <w:tcW w:w="3798" w:type="dxa"/>
            <w:vAlign w:val="bottom"/>
          </w:tcPr>
          <w:p w14:paraId="4C2CBD42" w14:textId="56490789" w:rsidR="0041237E" w:rsidRPr="00C07427" w:rsidRDefault="0041237E" w:rsidP="0041237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Pr>
                <w:rFonts w:asciiTheme="minorHAnsi" w:hAnsiTheme="minorHAnsi" w:cstheme="minorHAnsi"/>
                <w:noProof w:val="0"/>
                <w:color w:val="auto"/>
                <w:spacing w:val="-6"/>
                <w:sz w:val="22"/>
                <w:szCs w:val="22"/>
                <w:lang w:val="en-GB"/>
              </w:rPr>
              <w:t>Dividend income</w:t>
            </w:r>
          </w:p>
        </w:tc>
        <w:tc>
          <w:tcPr>
            <w:tcW w:w="236" w:type="dxa"/>
            <w:vAlign w:val="bottom"/>
          </w:tcPr>
          <w:p w14:paraId="6B657AE5" w14:textId="77777777" w:rsidR="0041237E" w:rsidRPr="00E91A19" w:rsidRDefault="0041237E" w:rsidP="0041237E">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F288EF1" w14:textId="1FDBD69F" w:rsidR="0041237E" w:rsidRPr="00142D61" w:rsidRDefault="00C54ADB" w:rsidP="0041237E">
            <w:pPr>
              <w:pStyle w:val="acctfourfigures"/>
              <w:tabs>
                <w:tab w:val="clear" w:pos="765"/>
                <w:tab w:val="decimal" w:pos="82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3" w:type="dxa"/>
            <w:vAlign w:val="bottom"/>
          </w:tcPr>
          <w:p w14:paraId="42006ED2"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97" w:type="dxa"/>
            <w:vAlign w:val="bottom"/>
          </w:tcPr>
          <w:p w14:paraId="25A83BC4" w14:textId="2B3C8D8E" w:rsidR="0041237E" w:rsidRPr="00142D61" w:rsidRDefault="0041237E" w:rsidP="0041237E">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4209A100"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88" w:type="dxa"/>
            <w:vAlign w:val="bottom"/>
          </w:tcPr>
          <w:p w14:paraId="06724BD4" w14:textId="4FB25CD6" w:rsidR="0041237E" w:rsidRPr="00142D61" w:rsidRDefault="007A75CC"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609,999,600</w:t>
            </w:r>
          </w:p>
        </w:tc>
        <w:tc>
          <w:tcPr>
            <w:tcW w:w="242" w:type="dxa"/>
            <w:vAlign w:val="bottom"/>
          </w:tcPr>
          <w:p w14:paraId="69D3BAC9"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7AB1A8C0" w14:textId="350A57AA"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178,279,729</w:t>
            </w:r>
          </w:p>
        </w:tc>
      </w:tr>
      <w:tr w:rsidR="0041237E" w14:paraId="009CF83A" w14:textId="77777777">
        <w:tc>
          <w:tcPr>
            <w:tcW w:w="3798" w:type="dxa"/>
          </w:tcPr>
          <w:p w14:paraId="27204638" w14:textId="77777777" w:rsidR="0041237E" w:rsidRPr="00E45A33" w:rsidRDefault="0041237E" w:rsidP="0041237E">
            <w:pPr>
              <w:ind w:left="450" w:hanging="436"/>
              <w:rPr>
                <w:rFonts w:asciiTheme="minorHAnsi" w:hAnsiTheme="minorHAnsi" w:cstheme="minorHAnsi"/>
                <w:spacing w:val="-6"/>
                <w:sz w:val="22"/>
                <w:szCs w:val="22"/>
                <w:lang w:val="en-GB"/>
              </w:rPr>
            </w:pPr>
            <w:r w:rsidRPr="003649A9">
              <w:rPr>
                <w:rFonts w:asciiTheme="minorHAnsi" w:hAnsiTheme="minorHAnsi" w:cstheme="minorHAnsi"/>
                <w:spacing w:val="-6"/>
                <w:sz w:val="22"/>
                <w:szCs w:val="22"/>
                <w:lang w:val="en-GB"/>
              </w:rPr>
              <w:t xml:space="preserve">Gain on </w:t>
            </w:r>
            <w:r w:rsidRPr="003649A9">
              <w:rPr>
                <w:rFonts w:ascii="Calibri" w:hAnsi="Calibri" w:cs="Calibri"/>
                <w:sz w:val="22"/>
                <w:szCs w:val="22"/>
              </w:rPr>
              <w:t>disposal</w:t>
            </w:r>
            <w:r w:rsidRPr="003649A9">
              <w:rPr>
                <w:rFonts w:asciiTheme="minorHAnsi" w:hAnsiTheme="minorHAnsi" w:cstheme="minorHAnsi"/>
                <w:spacing w:val="-6"/>
                <w:sz w:val="22"/>
                <w:szCs w:val="22"/>
                <w:lang w:val="en-GB"/>
              </w:rPr>
              <w:t xml:space="preserve"> of </w:t>
            </w:r>
            <w:r>
              <w:rPr>
                <w:rFonts w:asciiTheme="minorHAnsi" w:hAnsiTheme="minorHAnsi" w:cstheme="minorHAnsi"/>
                <w:spacing w:val="-6"/>
                <w:sz w:val="22"/>
                <w:szCs w:val="22"/>
                <w:lang w:val="en-GB"/>
              </w:rPr>
              <w:t>assets</w:t>
            </w:r>
          </w:p>
        </w:tc>
        <w:tc>
          <w:tcPr>
            <w:tcW w:w="236" w:type="dxa"/>
            <w:vAlign w:val="bottom"/>
          </w:tcPr>
          <w:p w14:paraId="1C32A3F1" w14:textId="77777777" w:rsidR="0041237E" w:rsidRPr="00E91A19" w:rsidRDefault="0041237E" w:rsidP="0041237E">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5DC826F8" w14:textId="4FC55F9D" w:rsidR="0041237E" w:rsidRPr="00142D61" w:rsidRDefault="00C54ADB" w:rsidP="0041237E">
            <w:pPr>
              <w:pStyle w:val="acctfourfigures"/>
              <w:tabs>
                <w:tab w:val="clear" w:pos="765"/>
                <w:tab w:val="decimal" w:pos="82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3" w:type="dxa"/>
            <w:vAlign w:val="bottom"/>
          </w:tcPr>
          <w:p w14:paraId="628BF0CD"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97" w:type="dxa"/>
            <w:vAlign w:val="bottom"/>
          </w:tcPr>
          <w:p w14:paraId="2DA1DA37" w14:textId="3C2FA2DB"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117,508</w:t>
            </w:r>
          </w:p>
        </w:tc>
        <w:tc>
          <w:tcPr>
            <w:tcW w:w="252" w:type="dxa"/>
            <w:vAlign w:val="bottom"/>
          </w:tcPr>
          <w:p w14:paraId="353D3F7B" w14:textId="77777777" w:rsidR="0041237E" w:rsidRPr="00142D61" w:rsidRDefault="0041237E" w:rsidP="0041237E">
            <w:pPr>
              <w:tabs>
                <w:tab w:val="decimal" w:pos="792"/>
              </w:tabs>
              <w:ind w:left="-108" w:right="-108"/>
              <w:jc w:val="right"/>
              <w:rPr>
                <w:rFonts w:ascii="Calibri" w:hAnsi="Calibri" w:cs="Calibri"/>
                <w:b/>
                <w:cs/>
                <w:lang w:val="en-GB" w:bidi="ar-SA"/>
              </w:rPr>
            </w:pPr>
          </w:p>
        </w:tc>
        <w:tc>
          <w:tcPr>
            <w:tcW w:w="1188" w:type="dxa"/>
            <w:vAlign w:val="bottom"/>
          </w:tcPr>
          <w:p w14:paraId="09B920D0" w14:textId="08A04D9F" w:rsidR="0041237E" w:rsidRPr="00142D61" w:rsidRDefault="007A75CC"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1E2C77D9"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2AFE80B9" w14:textId="68D1DF4F" w:rsidR="0041237E" w:rsidRPr="00142D61" w:rsidRDefault="0041237E"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41237E" w14:paraId="2D8F57B6" w14:textId="77777777">
        <w:tc>
          <w:tcPr>
            <w:tcW w:w="3798" w:type="dxa"/>
          </w:tcPr>
          <w:p w14:paraId="20EB7355" w14:textId="77777777" w:rsidR="0041237E" w:rsidRPr="00383E0B" w:rsidRDefault="0041237E" w:rsidP="0041237E">
            <w:pPr>
              <w:ind w:left="210" w:hanging="196"/>
              <w:rPr>
                <w:rFonts w:asciiTheme="minorHAnsi" w:hAnsiTheme="minorHAnsi" w:cstheme="minorHAnsi"/>
                <w:sz w:val="22"/>
                <w:szCs w:val="22"/>
                <w:lang w:val="en-GB" w:bidi="ar-SA"/>
              </w:rPr>
            </w:pPr>
            <w:r w:rsidRPr="00CE15DC">
              <w:rPr>
                <w:rFonts w:asciiTheme="minorHAnsi" w:hAnsiTheme="minorHAnsi" w:cstheme="minorHAnsi"/>
                <w:sz w:val="22"/>
                <w:szCs w:val="22"/>
                <w:lang w:val="en-GB" w:bidi="ar-SA"/>
              </w:rPr>
              <w:t>Income from cancellation contracts</w:t>
            </w:r>
          </w:p>
        </w:tc>
        <w:tc>
          <w:tcPr>
            <w:tcW w:w="236" w:type="dxa"/>
            <w:vAlign w:val="bottom"/>
          </w:tcPr>
          <w:p w14:paraId="03B44872" w14:textId="77777777" w:rsidR="0041237E" w:rsidRPr="00E91A19" w:rsidRDefault="0041237E" w:rsidP="0041237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364BDDBF" w14:textId="137D9845" w:rsidR="0041237E" w:rsidRPr="00142D61" w:rsidRDefault="00CF0FD5" w:rsidP="0041237E">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5</w:t>
            </w:r>
            <w:r w:rsidR="007E5E86">
              <w:rPr>
                <w:rFonts w:ascii="Calibri" w:hAnsi="Calibri" w:cs="Calibri"/>
                <w:sz w:val="20"/>
                <w:lang w:val="en-US" w:bidi="th-TH"/>
              </w:rPr>
              <w:t>,</w:t>
            </w:r>
            <w:r w:rsidR="00CC532F">
              <w:rPr>
                <w:rFonts w:ascii="Calibri" w:hAnsi="Calibri" w:cs="Calibri"/>
                <w:sz w:val="20"/>
                <w:lang w:val="en-US" w:bidi="th-TH"/>
              </w:rPr>
              <w:t>169</w:t>
            </w:r>
            <w:r w:rsidR="007E5E86">
              <w:rPr>
                <w:rFonts w:ascii="Calibri" w:hAnsi="Calibri" w:cs="Calibri"/>
                <w:sz w:val="20"/>
                <w:lang w:val="en-US" w:bidi="th-TH"/>
              </w:rPr>
              <w:t>,713</w:t>
            </w:r>
          </w:p>
        </w:tc>
        <w:tc>
          <w:tcPr>
            <w:tcW w:w="243" w:type="dxa"/>
            <w:vAlign w:val="bottom"/>
          </w:tcPr>
          <w:p w14:paraId="1786BD8C"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97" w:type="dxa"/>
            <w:vAlign w:val="bottom"/>
          </w:tcPr>
          <w:p w14:paraId="272254DD" w14:textId="2A27B0A0"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10,191,000</w:t>
            </w:r>
          </w:p>
        </w:tc>
        <w:tc>
          <w:tcPr>
            <w:tcW w:w="252" w:type="dxa"/>
            <w:vAlign w:val="bottom"/>
          </w:tcPr>
          <w:p w14:paraId="6B1E742E" w14:textId="77777777" w:rsidR="0041237E" w:rsidRPr="00142D61" w:rsidRDefault="0041237E" w:rsidP="0041237E">
            <w:pPr>
              <w:tabs>
                <w:tab w:val="decimal" w:pos="792"/>
              </w:tabs>
              <w:ind w:left="-108" w:right="-108"/>
              <w:jc w:val="right"/>
              <w:rPr>
                <w:rFonts w:ascii="Calibri" w:hAnsi="Calibri" w:cs="Calibri"/>
                <w:b/>
                <w:lang w:val="en-GB"/>
              </w:rPr>
            </w:pPr>
          </w:p>
        </w:tc>
        <w:tc>
          <w:tcPr>
            <w:tcW w:w="1188" w:type="dxa"/>
            <w:vAlign w:val="bottom"/>
          </w:tcPr>
          <w:p w14:paraId="0A5BF702" w14:textId="72EB2E1B" w:rsidR="0041237E" w:rsidRPr="00142D61" w:rsidRDefault="007A75CC" w:rsidP="007A75CC">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w:t>
            </w:r>
            <w:r w:rsidR="008D1560">
              <w:rPr>
                <w:rFonts w:ascii="Calibri" w:hAnsi="Calibri" w:cs="Calibri"/>
                <w:sz w:val="20"/>
                <w:lang w:val="en-US" w:bidi="th-TH"/>
              </w:rPr>
              <w:t>309,713</w:t>
            </w:r>
          </w:p>
        </w:tc>
        <w:tc>
          <w:tcPr>
            <w:tcW w:w="242" w:type="dxa"/>
            <w:vAlign w:val="bottom"/>
          </w:tcPr>
          <w:p w14:paraId="051FC998"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2F8572BC" w14:textId="38CC2AA5" w:rsidR="0041237E" w:rsidRPr="00142D61" w:rsidRDefault="0041237E" w:rsidP="0041237E">
            <w:pPr>
              <w:pStyle w:val="acctfourfigures"/>
              <w:tabs>
                <w:tab w:val="clear" w:pos="765"/>
                <w:tab w:val="decimal" w:pos="972"/>
              </w:tabs>
              <w:spacing w:line="240" w:lineRule="atLeast"/>
              <w:ind w:left="-108"/>
              <w:jc w:val="thaiDistribute"/>
              <w:rPr>
                <w:rFonts w:ascii="Calibri" w:hAnsi="Calibri" w:cs="Calibri"/>
                <w:sz w:val="20"/>
                <w:lang w:val="en-US" w:bidi="th-TH"/>
              </w:rPr>
            </w:pPr>
            <w:r>
              <w:rPr>
                <w:rFonts w:ascii="Calibri" w:hAnsi="Calibri" w:cs="Calibri"/>
                <w:sz w:val="20"/>
                <w:lang w:val="en-US" w:bidi="th-TH"/>
              </w:rPr>
              <w:t>100,000</w:t>
            </w:r>
          </w:p>
        </w:tc>
      </w:tr>
      <w:tr w:rsidR="006D1EC5" w14:paraId="5F6DBC10" w14:textId="77777777">
        <w:tc>
          <w:tcPr>
            <w:tcW w:w="3798" w:type="dxa"/>
          </w:tcPr>
          <w:p w14:paraId="2F586C67" w14:textId="116EA7CF" w:rsidR="006D1EC5" w:rsidRPr="00CE15DC" w:rsidRDefault="00C54ADB" w:rsidP="0041237E">
            <w:pPr>
              <w:ind w:left="210" w:hanging="196"/>
              <w:rPr>
                <w:rFonts w:asciiTheme="minorHAnsi" w:hAnsiTheme="minorHAnsi" w:cstheme="minorHAnsi"/>
                <w:sz w:val="22"/>
                <w:szCs w:val="22"/>
                <w:lang w:val="en-GB" w:bidi="ar-SA"/>
              </w:rPr>
            </w:pPr>
            <w:r w:rsidRPr="00C54ADB">
              <w:rPr>
                <w:rFonts w:asciiTheme="minorHAnsi" w:hAnsiTheme="minorHAnsi" w:cstheme="minorHAnsi"/>
                <w:sz w:val="22"/>
                <w:szCs w:val="22"/>
                <w:lang w:val="en-GB" w:bidi="ar-SA"/>
              </w:rPr>
              <w:t xml:space="preserve">Gains on lease </w:t>
            </w:r>
            <w:r w:rsidR="003E3808">
              <w:rPr>
                <w:rFonts w:asciiTheme="minorHAnsi" w:hAnsiTheme="minorHAnsi" w:cstheme="minorHAnsi"/>
                <w:sz w:val="22"/>
                <w:szCs w:val="22"/>
                <w:lang w:val="en-GB" w:bidi="ar-SA"/>
              </w:rPr>
              <w:t>cancellation</w:t>
            </w:r>
          </w:p>
        </w:tc>
        <w:tc>
          <w:tcPr>
            <w:tcW w:w="236" w:type="dxa"/>
            <w:vAlign w:val="bottom"/>
          </w:tcPr>
          <w:p w14:paraId="6E4373CC" w14:textId="77777777" w:rsidR="006D1EC5" w:rsidRPr="00E91A19" w:rsidRDefault="006D1EC5" w:rsidP="0041237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CBE44C8" w14:textId="74CE6682" w:rsidR="006D1EC5" w:rsidRPr="00142D61" w:rsidRDefault="00E7110B" w:rsidP="0041237E">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3,530,575</w:t>
            </w:r>
          </w:p>
        </w:tc>
        <w:tc>
          <w:tcPr>
            <w:tcW w:w="243" w:type="dxa"/>
            <w:vAlign w:val="bottom"/>
          </w:tcPr>
          <w:p w14:paraId="1A61873F" w14:textId="77777777" w:rsidR="006D1EC5" w:rsidRPr="00142D61" w:rsidRDefault="006D1EC5" w:rsidP="0041237E">
            <w:pPr>
              <w:tabs>
                <w:tab w:val="decimal" w:pos="792"/>
              </w:tabs>
              <w:ind w:left="-108" w:right="-108"/>
              <w:jc w:val="right"/>
              <w:rPr>
                <w:rFonts w:ascii="Calibri" w:hAnsi="Calibri" w:cs="Calibri"/>
                <w:b/>
                <w:lang w:val="en-GB" w:bidi="ar-SA"/>
              </w:rPr>
            </w:pPr>
          </w:p>
        </w:tc>
        <w:tc>
          <w:tcPr>
            <w:tcW w:w="1197" w:type="dxa"/>
            <w:vAlign w:val="bottom"/>
          </w:tcPr>
          <w:p w14:paraId="2A8E4684" w14:textId="52843CCF" w:rsidR="006D1EC5" w:rsidRDefault="006D1EC5" w:rsidP="006D1EC5">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2F340C7F" w14:textId="77777777" w:rsidR="006D1EC5" w:rsidRPr="00142D61" w:rsidRDefault="006D1EC5" w:rsidP="0041237E">
            <w:pPr>
              <w:tabs>
                <w:tab w:val="decimal" w:pos="792"/>
              </w:tabs>
              <w:ind w:left="-108" w:right="-108"/>
              <w:jc w:val="right"/>
              <w:rPr>
                <w:rFonts w:ascii="Calibri" w:hAnsi="Calibri" w:cs="Calibri"/>
                <w:b/>
                <w:lang w:val="en-GB"/>
              </w:rPr>
            </w:pPr>
          </w:p>
        </w:tc>
        <w:tc>
          <w:tcPr>
            <w:tcW w:w="1188" w:type="dxa"/>
            <w:vAlign w:val="bottom"/>
          </w:tcPr>
          <w:p w14:paraId="7AD0361B" w14:textId="68EFCC79" w:rsidR="006D1EC5" w:rsidRDefault="006D1EC5" w:rsidP="006D1EC5">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20B89F13" w14:textId="77777777" w:rsidR="006D1EC5" w:rsidRPr="00142D61" w:rsidRDefault="006D1EC5" w:rsidP="0041237E">
            <w:pPr>
              <w:tabs>
                <w:tab w:val="decimal" w:pos="792"/>
                <w:tab w:val="decimal" w:pos="1080"/>
              </w:tabs>
              <w:ind w:left="-108"/>
              <w:jc w:val="thaiDistribute"/>
              <w:rPr>
                <w:rFonts w:ascii="Calibri" w:hAnsi="Calibri" w:cs="Calibri"/>
              </w:rPr>
            </w:pPr>
          </w:p>
        </w:tc>
        <w:tc>
          <w:tcPr>
            <w:tcW w:w="1189" w:type="dxa"/>
            <w:vAlign w:val="bottom"/>
          </w:tcPr>
          <w:p w14:paraId="65BB59B7" w14:textId="0FD491F3" w:rsidR="006D1EC5" w:rsidRDefault="006D1EC5" w:rsidP="006D1EC5">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41237E" w14:paraId="6565B38F" w14:textId="77777777">
        <w:tc>
          <w:tcPr>
            <w:tcW w:w="3798" w:type="dxa"/>
          </w:tcPr>
          <w:p w14:paraId="4E37C659" w14:textId="77777777" w:rsidR="0041237E" w:rsidRPr="00383E0B" w:rsidRDefault="0041237E" w:rsidP="0041237E">
            <w:pPr>
              <w:ind w:left="210" w:hanging="196"/>
              <w:rPr>
                <w:rFonts w:asciiTheme="minorHAnsi" w:hAnsiTheme="minorHAnsi" w:cstheme="minorHAnsi"/>
                <w:sz w:val="22"/>
                <w:szCs w:val="22"/>
              </w:rPr>
            </w:pPr>
            <w:r w:rsidRPr="00697227">
              <w:rPr>
                <w:rFonts w:asciiTheme="minorHAnsi" w:hAnsiTheme="minorHAnsi" w:cstheme="minorHAnsi"/>
                <w:sz w:val="22"/>
                <w:szCs w:val="22"/>
              </w:rPr>
              <w:t>Income from construction materials</w:t>
            </w:r>
          </w:p>
        </w:tc>
        <w:tc>
          <w:tcPr>
            <w:tcW w:w="236" w:type="dxa"/>
            <w:vAlign w:val="bottom"/>
          </w:tcPr>
          <w:p w14:paraId="4CC133D3" w14:textId="77777777" w:rsidR="0041237E" w:rsidRPr="00E91A19" w:rsidRDefault="0041237E" w:rsidP="0041237E">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94" w:type="dxa"/>
            <w:vAlign w:val="bottom"/>
          </w:tcPr>
          <w:p w14:paraId="2AEE0A48" w14:textId="145C11F4" w:rsidR="0041237E" w:rsidRPr="00142D61" w:rsidRDefault="00E7110B"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828,451</w:t>
            </w:r>
          </w:p>
        </w:tc>
        <w:tc>
          <w:tcPr>
            <w:tcW w:w="243" w:type="dxa"/>
            <w:vAlign w:val="bottom"/>
          </w:tcPr>
          <w:p w14:paraId="090D43D3"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97" w:type="dxa"/>
            <w:vAlign w:val="bottom"/>
          </w:tcPr>
          <w:p w14:paraId="5CEFBD0F" w14:textId="552596B4"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1,264,561</w:t>
            </w:r>
          </w:p>
        </w:tc>
        <w:tc>
          <w:tcPr>
            <w:tcW w:w="252" w:type="dxa"/>
            <w:vAlign w:val="bottom"/>
          </w:tcPr>
          <w:p w14:paraId="7434C642" w14:textId="77777777" w:rsidR="0041237E" w:rsidRPr="00142D61" w:rsidRDefault="0041237E" w:rsidP="0041237E">
            <w:pPr>
              <w:tabs>
                <w:tab w:val="decimal" w:pos="792"/>
              </w:tabs>
              <w:ind w:left="-108" w:right="-108"/>
              <w:jc w:val="right"/>
              <w:rPr>
                <w:rFonts w:ascii="Calibri" w:hAnsi="Calibri" w:cs="Calibri"/>
                <w:b/>
              </w:rPr>
            </w:pPr>
          </w:p>
        </w:tc>
        <w:tc>
          <w:tcPr>
            <w:tcW w:w="1188" w:type="dxa"/>
            <w:vAlign w:val="bottom"/>
          </w:tcPr>
          <w:p w14:paraId="27A6BBB4" w14:textId="321CFBAA" w:rsidR="0041237E" w:rsidRPr="00142D61" w:rsidRDefault="007A75CC"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427BA741"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1CCC51AA" w14:textId="1985700B" w:rsidR="0041237E" w:rsidRPr="00142D61" w:rsidRDefault="0041237E"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41237E" w14:paraId="05BF56B7" w14:textId="77777777">
        <w:tc>
          <w:tcPr>
            <w:tcW w:w="3798" w:type="dxa"/>
          </w:tcPr>
          <w:p w14:paraId="09A655C3" w14:textId="77777777" w:rsidR="0041237E" w:rsidRPr="00383E0B" w:rsidRDefault="0041237E" w:rsidP="0041237E">
            <w:pPr>
              <w:ind w:left="450" w:hanging="436"/>
              <w:rPr>
                <w:rFonts w:asciiTheme="minorHAnsi" w:hAnsiTheme="minorHAnsi" w:cstheme="minorHAnsi"/>
                <w:sz w:val="22"/>
                <w:szCs w:val="22"/>
              </w:rPr>
            </w:pPr>
            <w:r w:rsidRPr="0067751B">
              <w:rPr>
                <w:rFonts w:asciiTheme="minorHAnsi" w:hAnsiTheme="minorHAnsi" w:cstheme="minorHAnsi"/>
                <w:sz w:val="22"/>
                <w:szCs w:val="22"/>
              </w:rPr>
              <w:t>Damage compensation income</w:t>
            </w:r>
          </w:p>
        </w:tc>
        <w:tc>
          <w:tcPr>
            <w:tcW w:w="236" w:type="dxa"/>
            <w:vAlign w:val="bottom"/>
          </w:tcPr>
          <w:p w14:paraId="4D34C107" w14:textId="77777777" w:rsidR="0041237E" w:rsidRPr="00E91A19" w:rsidRDefault="0041237E" w:rsidP="0041237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7BDE034E" w14:textId="2B297251" w:rsidR="0041237E" w:rsidRPr="00142D61" w:rsidRDefault="00E7110B" w:rsidP="0041237E">
            <w:pPr>
              <w:pStyle w:val="acctfourfigures"/>
              <w:tabs>
                <w:tab w:val="clear" w:pos="765"/>
                <w:tab w:val="decimal" w:pos="828"/>
              </w:tabs>
              <w:spacing w:line="240" w:lineRule="atLeast"/>
              <w:ind w:left="-108"/>
              <w:jc w:val="thaiDistribute"/>
              <w:rPr>
                <w:rFonts w:ascii="Calibri" w:hAnsi="Calibri" w:cs="Calibri"/>
                <w:sz w:val="20"/>
                <w:cs/>
                <w:lang w:val="en-US" w:bidi="th-TH"/>
              </w:rPr>
            </w:pPr>
            <w:r>
              <w:rPr>
                <w:rFonts w:ascii="Calibri" w:hAnsi="Calibri" w:cs="Calibri"/>
                <w:sz w:val="20"/>
                <w:lang w:val="en-US" w:bidi="th-TH"/>
              </w:rPr>
              <w:t>-</w:t>
            </w:r>
          </w:p>
        </w:tc>
        <w:tc>
          <w:tcPr>
            <w:tcW w:w="243" w:type="dxa"/>
            <w:vAlign w:val="bottom"/>
          </w:tcPr>
          <w:p w14:paraId="0F31B868"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97" w:type="dxa"/>
            <w:vAlign w:val="bottom"/>
          </w:tcPr>
          <w:p w14:paraId="017C2502" w14:textId="782879C6"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20,230,637</w:t>
            </w:r>
          </w:p>
        </w:tc>
        <w:tc>
          <w:tcPr>
            <w:tcW w:w="252" w:type="dxa"/>
            <w:vAlign w:val="bottom"/>
          </w:tcPr>
          <w:p w14:paraId="12A46C2F"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88" w:type="dxa"/>
            <w:vAlign w:val="bottom"/>
          </w:tcPr>
          <w:p w14:paraId="48D7123A" w14:textId="143E63BF" w:rsidR="0041237E" w:rsidRPr="00142D61" w:rsidRDefault="006D1EC5"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7DE32787"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0E705025" w14:textId="2F2821FA" w:rsidR="0041237E" w:rsidRPr="00142D61" w:rsidRDefault="0041237E"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41237E" w14:paraId="156AC2BC" w14:textId="77777777">
        <w:trPr>
          <w:trHeight w:val="259"/>
        </w:trPr>
        <w:tc>
          <w:tcPr>
            <w:tcW w:w="3798" w:type="dxa"/>
          </w:tcPr>
          <w:p w14:paraId="186E5199" w14:textId="77777777" w:rsidR="0041237E" w:rsidRPr="00F658E6" w:rsidRDefault="0041237E" w:rsidP="0041237E">
            <w:pPr>
              <w:ind w:left="450" w:hanging="436"/>
              <w:rPr>
                <w:rFonts w:ascii="Calibri" w:hAnsi="Calibri" w:cs="Calibri"/>
                <w:sz w:val="22"/>
                <w:szCs w:val="22"/>
                <w:cs/>
              </w:rPr>
            </w:pPr>
            <w:r w:rsidRPr="00643EA4">
              <w:rPr>
                <w:rFonts w:ascii="Calibri" w:hAnsi="Calibri" w:cs="Calibri"/>
                <w:sz w:val="22"/>
                <w:szCs w:val="22"/>
              </w:rPr>
              <w:t>Performance insurance income</w:t>
            </w:r>
          </w:p>
        </w:tc>
        <w:tc>
          <w:tcPr>
            <w:tcW w:w="236" w:type="dxa"/>
            <w:vAlign w:val="bottom"/>
          </w:tcPr>
          <w:p w14:paraId="5B3D0703" w14:textId="77777777" w:rsidR="0041237E" w:rsidRPr="00F658E6" w:rsidRDefault="0041237E" w:rsidP="0041237E">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4F42F347" w14:textId="70135B80" w:rsidR="0041237E" w:rsidRPr="00142D61" w:rsidRDefault="00E7110B" w:rsidP="0041237E">
            <w:pPr>
              <w:pStyle w:val="acctfourfigures"/>
              <w:tabs>
                <w:tab w:val="clear" w:pos="765"/>
                <w:tab w:val="decimal" w:pos="828"/>
              </w:tabs>
              <w:spacing w:line="240" w:lineRule="atLeast"/>
              <w:ind w:left="-108"/>
              <w:jc w:val="thaiDistribute"/>
              <w:rPr>
                <w:rFonts w:ascii="Calibri" w:hAnsi="Calibri" w:cs="Calibri"/>
                <w:sz w:val="20"/>
                <w:cs/>
                <w:lang w:val="en-US" w:bidi="th-TH"/>
              </w:rPr>
            </w:pPr>
            <w:r>
              <w:rPr>
                <w:rFonts w:ascii="Calibri" w:hAnsi="Calibri" w:cs="Calibri"/>
                <w:sz w:val="20"/>
                <w:lang w:val="en-US" w:bidi="th-TH"/>
              </w:rPr>
              <w:t>-</w:t>
            </w:r>
          </w:p>
        </w:tc>
        <w:tc>
          <w:tcPr>
            <w:tcW w:w="243" w:type="dxa"/>
            <w:vAlign w:val="bottom"/>
          </w:tcPr>
          <w:p w14:paraId="567BC7EE"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97" w:type="dxa"/>
            <w:vAlign w:val="bottom"/>
          </w:tcPr>
          <w:p w14:paraId="65B1C6D5" w14:textId="6F4559E4"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6,456,226</w:t>
            </w:r>
          </w:p>
        </w:tc>
        <w:tc>
          <w:tcPr>
            <w:tcW w:w="252" w:type="dxa"/>
            <w:vAlign w:val="bottom"/>
          </w:tcPr>
          <w:p w14:paraId="7025BD41"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88" w:type="dxa"/>
            <w:vAlign w:val="bottom"/>
          </w:tcPr>
          <w:p w14:paraId="72DA6BAF" w14:textId="3885516E" w:rsidR="0041237E" w:rsidRPr="00142D61" w:rsidRDefault="006D1EC5" w:rsidP="0041237E">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40620931"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vAlign w:val="bottom"/>
          </w:tcPr>
          <w:p w14:paraId="0C0776F1" w14:textId="314F2237"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732,625</w:t>
            </w:r>
          </w:p>
        </w:tc>
      </w:tr>
      <w:tr w:rsidR="0041237E" w14:paraId="1785EA7B" w14:textId="77777777">
        <w:trPr>
          <w:trHeight w:val="259"/>
        </w:trPr>
        <w:tc>
          <w:tcPr>
            <w:tcW w:w="3798" w:type="dxa"/>
          </w:tcPr>
          <w:p w14:paraId="3BBD6F34" w14:textId="77777777" w:rsidR="0041237E" w:rsidRPr="00F658E6" w:rsidRDefault="0041237E" w:rsidP="0041237E">
            <w:pPr>
              <w:ind w:left="210" w:hanging="196"/>
              <w:rPr>
                <w:rFonts w:ascii="Calibri" w:hAnsi="Calibri" w:cs="Calibri"/>
                <w:sz w:val="22"/>
                <w:szCs w:val="22"/>
                <w:cs/>
              </w:rPr>
            </w:pPr>
            <w:r w:rsidRPr="002C5082">
              <w:rPr>
                <w:rFonts w:ascii="Calibri" w:hAnsi="Calibri" w:cs="Calibri"/>
                <w:sz w:val="22"/>
                <w:szCs w:val="22"/>
              </w:rPr>
              <w:t>Others</w:t>
            </w:r>
          </w:p>
        </w:tc>
        <w:tc>
          <w:tcPr>
            <w:tcW w:w="236" w:type="dxa"/>
            <w:vAlign w:val="bottom"/>
          </w:tcPr>
          <w:p w14:paraId="6D5FED9D" w14:textId="77777777" w:rsidR="0041237E" w:rsidRPr="00F658E6" w:rsidRDefault="0041237E" w:rsidP="0041237E">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142B8411" w14:textId="4425F175" w:rsidR="0041237E" w:rsidRPr="00142D61" w:rsidRDefault="007E5E86" w:rsidP="0041237E">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3,</w:t>
            </w:r>
            <w:r w:rsidR="00CC532F">
              <w:rPr>
                <w:rFonts w:ascii="Calibri" w:hAnsi="Calibri" w:cs="Calibri"/>
                <w:sz w:val="20"/>
                <w:lang w:val="en-US" w:bidi="th-TH"/>
              </w:rPr>
              <w:t>46</w:t>
            </w:r>
            <w:r>
              <w:rPr>
                <w:rFonts w:ascii="Calibri" w:hAnsi="Calibri" w:cs="Calibri"/>
                <w:sz w:val="20"/>
                <w:lang w:val="en-US" w:bidi="th-TH"/>
              </w:rPr>
              <w:t>8,660</w:t>
            </w:r>
          </w:p>
        </w:tc>
        <w:tc>
          <w:tcPr>
            <w:tcW w:w="243" w:type="dxa"/>
            <w:vAlign w:val="bottom"/>
          </w:tcPr>
          <w:p w14:paraId="64764688"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287CBEC0" w14:textId="25B06F36"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4,658,284</w:t>
            </w:r>
          </w:p>
        </w:tc>
        <w:tc>
          <w:tcPr>
            <w:tcW w:w="252" w:type="dxa"/>
            <w:vAlign w:val="bottom"/>
          </w:tcPr>
          <w:p w14:paraId="54AEA271" w14:textId="77777777" w:rsidR="0041237E" w:rsidRPr="00142D61" w:rsidRDefault="0041237E" w:rsidP="0041237E">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4A9AA8F5" w14:textId="54FDC464" w:rsidR="0041237E" w:rsidRPr="00142D61" w:rsidRDefault="00595280" w:rsidP="0041237E">
            <w:pPr>
              <w:pStyle w:val="acctfourfigures"/>
              <w:tabs>
                <w:tab w:val="clear" w:pos="765"/>
                <w:tab w:val="decimal" w:pos="972"/>
              </w:tabs>
              <w:spacing w:line="240" w:lineRule="atLeast"/>
              <w:ind w:left="-108"/>
              <w:jc w:val="thaiDistribute"/>
              <w:rPr>
                <w:rFonts w:ascii="Calibri" w:hAnsi="Calibri" w:cs="Calibri"/>
                <w:sz w:val="20"/>
                <w:lang w:val="en-US" w:bidi="th-TH"/>
              </w:rPr>
            </w:pPr>
            <w:r>
              <w:rPr>
                <w:rFonts w:ascii="Calibri" w:hAnsi="Calibri" w:cs="Calibri"/>
                <w:sz w:val="20"/>
                <w:lang w:val="en-US" w:bidi="th-TH"/>
              </w:rPr>
              <w:t>362,407</w:t>
            </w:r>
          </w:p>
        </w:tc>
        <w:tc>
          <w:tcPr>
            <w:tcW w:w="242" w:type="dxa"/>
            <w:vAlign w:val="bottom"/>
          </w:tcPr>
          <w:p w14:paraId="2A50AC07" w14:textId="77777777" w:rsidR="0041237E" w:rsidRPr="00142D61" w:rsidRDefault="0041237E" w:rsidP="0041237E">
            <w:pPr>
              <w:tabs>
                <w:tab w:val="decimal" w:pos="792"/>
                <w:tab w:val="decimal" w:pos="1080"/>
              </w:tabs>
              <w:ind w:left="-108"/>
              <w:jc w:val="thaiDistribute"/>
              <w:rPr>
                <w:rFonts w:ascii="Calibri" w:hAnsi="Calibri" w:cs="Calibri"/>
              </w:rPr>
            </w:pPr>
          </w:p>
        </w:tc>
        <w:tc>
          <w:tcPr>
            <w:tcW w:w="1189" w:type="dxa"/>
            <w:tcBorders>
              <w:bottom w:val="single" w:sz="4" w:space="0" w:color="auto"/>
            </w:tcBorders>
            <w:vAlign w:val="bottom"/>
          </w:tcPr>
          <w:p w14:paraId="73E44708" w14:textId="5C51D621"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2,045,858</w:t>
            </w:r>
          </w:p>
        </w:tc>
      </w:tr>
      <w:tr w:rsidR="0041237E" w14:paraId="61D9C9DF" w14:textId="77777777">
        <w:tc>
          <w:tcPr>
            <w:tcW w:w="3798" w:type="dxa"/>
          </w:tcPr>
          <w:p w14:paraId="07812BCE" w14:textId="77777777" w:rsidR="0041237E" w:rsidRPr="00D65325" w:rsidRDefault="0041237E" w:rsidP="0041237E">
            <w:pPr>
              <w:ind w:left="210" w:hanging="196"/>
              <w:rPr>
                <w:rFonts w:asciiTheme="minorHAnsi" w:hAnsiTheme="minorHAnsi" w:cs="Browallia New"/>
                <w:b/>
                <w:bCs/>
                <w:sz w:val="22"/>
                <w:szCs w:val="28"/>
              </w:rPr>
            </w:pPr>
            <w:r w:rsidRPr="00D65325">
              <w:rPr>
                <w:rFonts w:asciiTheme="minorHAnsi" w:hAnsiTheme="minorHAnsi" w:cs="Browallia New"/>
                <w:b/>
                <w:bCs/>
                <w:sz w:val="22"/>
                <w:szCs w:val="28"/>
              </w:rPr>
              <w:t>Total</w:t>
            </w:r>
          </w:p>
        </w:tc>
        <w:tc>
          <w:tcPr>
            <w:tcW w:w="236" w:type="dxa"/>
            <w:vAlign w:val="bottom"/>
          </w:tcPr>
          <w:p w14:paraId="017A3D61" w14:textId="77777777" w:rsidR="0041237E" w:rsidRPr="00D65325" w:rsidRDefault="0041237E" w:rsidP="0041237E">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499166EA" w14:textId="4B9A1A0A" w:rsidR="0041237E" w:rsidRPr="00142D61" w:rsidRDefault="007E5E86" w:rsidP="0041237E">
            <w:pPr>
              <w:pStyle w:val="acctfourfigures"/>
              <w:tabs>
                <w:tab w:val="clear" w:pos="765"/>
                <w:tab w:val="decimal" w:pos="1080"/>
              </w:tabs>
              <w:spacing w:line="240" w:lineRule="atLeast"/>
              <w:ind w:left="-108"/>
              <w:jc w:val="thaiDistribute"/>
              <w:rPr>
                <w:rFonts w:ascii="Calibri" w:hAnsi="Calibri" w:cs="Calibri"/>
                <w:b/>
                <w:bCs/>
                <w:sz w:val="20"/>
                <w:cs/>
                <w:lang w:val="en-US" w:bidi="th-TH"/>
              </w:rPr>
            </w:pPr>
            <w:r>
              <w:rPr>
                <w:rFonts w:ascii="Calibri" w:hAnsi="Calibri" w:cs="Calibri"/>
                <w:b/>
                <w:bCs/>
                <w:sz w:val="20"/>
                <w:lang w:val="en-US" w:bidi="th-TH"/>
              </w:rPr>
              <w:t>4</w:t>
            </w:r>
            <w:r w:rsidR="00CF0FD5">
              <w:rPr>
                <w:rFonts w:ascii="Calibri" w:hAnsi="Calibri" w:cs="Calibri"/>
                <w:b/>
                <w:bCs/>
                <w:sz w:val="20"/>
                <w:lang w:val="en-US" w:bidi="th-TH"/>
              </w:rPr>
              <w:t>2</w:t>
            </w:r>
            <w:r>
              <w:rPr>
                <w:rFonts w:ascii="Calibri" w:hAnsi="Calibri" w:cs="Calibri"/>
                <w:b/>
                <w:bCs/>
                <w:sz w:val="20"/>
                <w:lang w:val="en-US" w:bidi="th-TH"/>
              </w:rPr>
              <w:t>,095,978</w:t>
            </w:r>
          </w:p>
        </w:tc>
        <w:tc>
          <w:tcPr>
            <w:tcW w:w="243" w:type="dxa"/>
            <w:vAlign w:val="bottom"/>
          </w:tcPr>
          <w:p w14:paraId="6A25ED15" w14:textId="77777777" w:rsidR="0041237E" w:rsidRPr="00142D61" w:rsidRDefault="0041237E" w:rsidP="0041237E">
            <w:pPr>
              <w:tabs>
                <w:tab w:val="decimal" w:pos="792"/>
              </w:tabs>
              <w:ind w:left="-108" w:right="-108"/>
              <w:jc w:val="right"/>
              <w:rPr>
                <w:rFonts w:ascii="Calibri" w:hAnsi="Calibri" w:cs="Calibri"/>
                <w:b/>
                <w:bCs/>
                <w:lang w:val="en-GB" w:bidi="ar-SA"/>
              </w:rPr>
            </w:pPr>
          </w:p>
        </w:tc>
        <w:tc>
          <w:tcPr>
            <w:tcW w:w="1197" w:type="dxa"/>
            <w:tcBorders>
              <w:top w:val="single" w:sz="4" w:space="0" w:color="auto"/>
              <w:bottom w:val="double" w:sz="4" w:space="0" w:color="auto"/>
            </w:tcBorders>
            <w:vAlign w:val="bottom"/>
          </w:tcPr>
          <w:p w14:paraId="4C052E46" w14:textId="6CDB58A8"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64,423,671</w:t>
            </w:r>
          </w:p>
        </w:tc>
        <w:tc>
          <w:tcPr>
            <w:tcW w:w="252" w:type="dxa"/>
            <w:vAlign w:val="bottom"/>
          </w:tcPr>
          <w:p w14:paraId="7DCCFFA1" w14:textId="77777777" w:rsidR="0041237E" w:rsidRPr="00142D61" w:rsidRDefault="0041237E" w:rsidP="0041237E">
            <w:pPr>
              <w:tabs>
                <w:tab w:val="decimal" w:pos="792"/>
              </w:tabs>
              <w:ind w:left="-108" w:right="-108"/>
              <w:jc w:val="right"/>
              <w:rPr>
                <w:rFonts w:ascii="Calibri" w:hAnsi="Calibri" w:cs="Calibri"/>
                <w:b/>
                <w:bCs/>
                <w:lang w:val="en-GB" w:bidi="ar-SA"/>
              </w:rPr>
            </w:pPr>
          </w:p>
        </w:tc>
        <w:tc>
          <w:tcPr>
            <w:tcW w:w="1188" w:type="dxa"/>
            <w:tcBorders>
              <w:top w:val="single" w:sz="4" w:space="0" w:color="auto"/>
              <w:bottom w:val="double" w:sz="4" w:space="0" w:color="auto"/>
            </w:tcBorders>
            <w:vAlign w:val="bottom"/>
          </w:tcPr>
          <w:p w14:paraId="3C77B947" w14:textId="575045DE" w:rsidR="0041237E" w:rsidRPr="00142D61" w:rsidRDefault="006D1EC5" w:rsidP="0041237E">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971,784,14</w:t>
            </w:r>
            <w:r w:rsidR="007E5E86">
              <w:rPr>
                <w:rFonts w:ascii="Calibri" w:hAnsi="Calibri" w:cs="Calibri"/>
                <w:b/>
                <w:bCs/>
                <w:sz w:val="20"/>
                <w:lang w:val="en-US" w:bidi="th-TH"/>
              </w:rPr>
              <w:t>6</w:t>
            </w:r>
          </w:p>
        </w:tc>
        <w:tc>
          <w:tcPr>
            <w:tcW w:w="242" w:type="dxa"/>
            <w:vAlign w:val="bottom"/>
          </w:tcPr>
          <w:p w14:paraId="580BA0F3" w14:textId="77777777" w:rsidR="0041237E" w:rsidRPr="00142D61" w:rsidRDefault="0041237E" w:rsidP="0041237E">
            <w:pPr>
              <w:tabs>
                <w:tab w:val="decimal" w:pos="792"/>
                <w:tab w:val="decimal" w:pos="1080"/>
              </w:tabs>
              <w:ind w:left="-108"/>
              <w:jc w:val="thaiDistribute"/>
              <w:rPr>
                <w:rFonts w:ascii="Calibri" w:hAnsi="Calibri" w:cs="Calibri"/>
                <w:b/>
                <w:bCs/>
              </w:rPr>
            </w:pPr>
          </w:p>
        </w:tc>
        <w:tc>
          <w:tcPr>
            <w:tcW w:w="1189" w:type="dxa"/>
            <w:tcBorders>
              <w:top w:val="single" w:sz="4" w:space="0" w:color="auto"/>
              <w:bottom w:val="double" w:sz="4" w:space="0" w:color="auto"/>
            </w:tcBorders>
            <w:vAlign w:val="bottom"/>
          </w:tcPr>
          <w:p w14:paraId="512A610B" w14:textId="0EA188DB" w:rsidR="0041237E" w:rsidRPr="00142D61" w:rsidRDefault="0041237E" w:rsidP="0041237E">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535,839,545</w:t>
            </w:r>
          </w:p>
        </w:tc>
      </w:tr>
    </w:tbl>
    <w:p w14:paraId="015B3436" w14:textId="77777777" w:rsidR="007505A7" w:rsidRDefault="007505A7" w:rsidP="007505A7">
      <w:pPr>
        <w:spacing w:line="240" w:lineRule="atLeast"/>
        <w:ind w:left="540"/>
        <w:rPr>
          <w:rFonts w:ascii="Calibri" w:eastAsia="Arial Unicode MS" w:hAnsi="Calibri" w:cs="Calibri"/>
          <w:b/>
          <w:bCs/>
          <w:sz w:val="22"/>
          <w:szCs w:val="22"/>
        </w:rPr>
      </w:pPr>
    </w:p>
    <w:p w14:paraId="3764588D" w14:textId="77777777" w:rsidR="007505A7" w:rsidRDefault="007505A7" w:rsidP="007505A7">
      <w:pPr>
        <w:spacing w:line="240" w:lineRule="atLeast"/>
        <w:ind w:left="540"/>
        <w:rPr>
          <w:rFonts w:ascii="Calibri" w:eastAsia="Arial Unicode MS" w:hAnsi="Calibri" w:cs="Calibri"/>
          <w:b/>
          <w:bCs/>
          <w:sz w:val="22"/>
          <w:szCs w:val="22"/>
        </w:rPr>
      </w:pPr>
    </w:p>
    <w:p w14:paraId="3B88D8AD" w14:textId="77777777" w:rsidR="007505A7" w:rsidRDefault="007505A7" w:rsidP="007505A7">
      <w:pPr>
        <w:spacing w:line="240" w:lineRule="atLeast"/>
        <w:ind w:left="540"/>
        <w:rPr>
          <w:rFonts w:ascii="Calibri" w:eastAsia="Arial Unicode MS" w:hAnsi="Calibri" w:cs="Calibri"/>
          <w:b/>
          <w:bCs/>
          <w:sz w:val="22"/>
          <w:szCs w:val="22"/>
        </w:rPr>
      </w:pPr>
    </w:p>
    <w:p w14:paraId="24BC17F1" w14:textId="77777777" w:rsidR="007505A7" w:rsidRDefault="007505A7" w:rsidP="007505A7">
      <w:pPr>
        <w:spacing w:line="240" w:lineRule="atLeast"/>
        <w:ind w:left="540"/>
        <w:rPr>
          <w:rFonts w:ascii="Calibri" w:eastAsia="Arial Unicode MS" w:hAnsi="Calibri" w:cs="Calibri"/>
          <w:b/>
          <w:bCs/>
          <w:sz w:val="22"/>
          <w:szCs w:val="22"/>
        </w:rPr>
      </w:pPr>
    </w:p>
    <w:p w14:paraId="1D52A259" w14:textId="77777777" w:rsidR="007505A7" w:rsidRDefault="007505A7" w:rsidP="007505A7">
      <w:pPr>
        <w:spacing w:line="240" w:lineRule="atLeast"/>
        <w:ind w:left="540"/>
        <w:rPr>
          <w:rFonts w:ascii="Calibri" w:eastAsia="Arial Unicode MS" w:hAnsi="Calibri" w:cs="Calibri"/>
          <w:b/>
          <w:bCs/>
          <w:sz w:val="22"/>
          <w:szCs w:val="22"/>
        </w:rPr>
      </w:pPr>
    </w:p>
    <w:p w14:paraId="39CAE755" w14:textId="77777777" w:rsidR="007505A7" w:rsidRDefault="007505A7" w:rsidP="007505A7">
      <w:pPr>
        <w:spacing w:line="240" w:lineRule="atLeast"/>
        <w:ind w:left="540"/>
        <w:rPr>
          <w:rFonts w:ascii="Calibri" w:eastAsia="Arial Unicode MS" w:hAnsi="Calibri" w:cs="Calibri"/>
          <w:b/>
          <w:bCs/>
          <w:sz w:val="22"/>
          <w:szCs w:val="22"/>
        </w:rPr>
      </w:pPr>
    </w:p>
    <w:p w14:paraId="22537E6D" w14:textId="77777777" w:rsidR="007505A7" w:rsidRDefault="007505A7" w:rsidP="00E7110B">
      <w:pPr>
        <w:spacing w:line="240" w:lineRule="atLeast"/>
        <w:rPr>
          <w:rFonts w:ascii="Calibri" w:eastAsia="Arial Unicode MS" w:hAnsi="Calibri" w:cs="Calibri"/>
          <w:b/>
          <w:bCs/>
          <w:sz w:val="22"/>
          <w:szCs w:val="22"/>
        </w:rPr>
      </w:pPr>
    </w:p>
    <w:p w14:paraId="4585C7BD" w14:textId="77777777" w:rsidR="001E3293" w:rsidRDefault="001E3293" w:rsidP="00E7110B">
      <w:pPr>
        <w:spacing w:line="240" w:lineRule="atLeast"/>
        <w:rPr>
          <w:rFonts w:ascii="Calibri" w:eastAsia="Arial Unicode MS" w:hAnsi="Calibri" w:cs="Calibri"/>
          <w:b/>
          <w:bCs/>
          <w:sz w:val="22"/>
          <w:szCs w:val="22"/>
        </w:rPr>
      </w:pPr>
    </w:p>
    <w:p w14:paraId="3AB14345" w14:textId="141193AE" w:rsidR="001F40D4" w:rsidRDefault="001F40D4" w:rsidP="00E715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lastRenderedPageBreak/>
        <w:t>Earnings per shares</w:t>
      </w:r>
    </w:p>
    <w:p w14:paraId="47E439B2" w14:textId="77777777" w:rsidR="001F40D4" w:rsidRPr="00944FEA" w:rsidRDefault="001F40D4" w:rsidP="001F40D4">
      <w:pPr>
        <w:spacing w:line="240" w:lineRule="atLeast"/>
        <w:ind w:left="540"/>
        <w:rPr>
          <w:rFonts w:ascii="Calibri" w:eastAsia="Arial Unicode MS" w:hAnsi="Calibri" w:cs="Calibri"/>
          <w:sz w:val="22"/>
          <w:szCs w:val="22"/>
        </w:rPr>
      </w:pPr>
    </w:p>
    <w:p w14:paraId="7DB7B666" w14:textId="67AADFB9" w:rsidR="00944FEA" w:rsidRPr="007B71BB" w:rsidRDefault="00944FEA" w:rsidP="001F40D4">
      <w:pPr>
        <w:spacing w:line="240" w:lineRule="atLeast"/>
        <w:ind w:left="540"/>
        <w:rPr>
          <w:rFonts w:ascii="Calibri" w:eastAsia="Arial Unicode MS" w:hAnsi="Calibri" w:cs="Calibri"/>
          <w:b/>
          <w:bCs/>
          <w:i/>
          <w:iCs/>
          <w:sz w:val="22"/>
          <w:szCs w:val="22"/>
        </w:rPr>
      </w:pPr>
      <w:r w:rsidRPr="007B71BB">
        <w:rPr>
          <w:rFonts w:ascii="Calibri" w:eastAsia="Arial Unicode MS" w:hAnsi="Calibri" w:cs="Calibri"/>
          <w:b/>
          <w:bCs/>
          <w:i/>
          <w:iCs/>
          <w:sz w:val="22"/>
          <w:szCs w:val="22"/>
        </w:rPr>
        <w:t>Basic earnings per</w:t>
      </w:r>
      <w:r w:rsidR="007B71BB" w:rsidRPr="007B71BB">
        <w:rPr>
          <w:rFonts w:ascii="Calibri" w:eastAsia="Arial Unicode MS" w:hAnsi="Calibri" w:cs="Calibri"/>
          <w:b/>
          <w:bCs/>
          <w:i/>
          <w:iCs/>
          <w:sz w:val="22"/>
          <w:szCs w:val="22"/>
        </w:rPr>
        <w:t xml:space="preserve"> </w:t>
      </w:r>
      <w:r w:rsidRPr="007B71BB">
        <w:rPr>
          <w:rFonts w:ascii="Calibri" w:eastAsia="Arial Unicode MS" w:hAnsi="Calibri" w:cs="Calibri"/>
          <w:b/>
          <w:bCs/>
          <w:i/>
          <w:iCs/>
          <w:sz w:val="22"/>
          <w:szCs w:val="22"/>
        </w:rPr>
        <w:t>share</w:t>
      </w:r>
    </w:p>
    <w:p w14:paraId="04310574" w14:textId="77777777" w:rsidR="007B71BB" w:rsidRDefault="007B71BB" w:rsidP="001F40D4">
      <w:pPr>
        <w:spacing w:line="240" w:lineRule="atLeast"/>
        <w:ind w:left="540"/>
        <w:rPr>
          <w:rFonts w:ascii="Calibri" w:eastAsia="Arial Unicode MS" w:hAnsi="Calibri" w:cs="Calibri"/>
          <w:sz w:val="22"/>
          <w:szCs w:val="22"/>
        </w:rPr>
      </w:pPr>
    </w:p>
    <w:p w14:paraId="349A7324" w14:textId="71F7879C" w:rsidR="007B71BB" w:rsidRDefault="007B71BB" w:rsidP="00AC2887">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Basic earnings per</w:t>
      </w:r>
      <w:r w:rsidR="00AA56BE">
        <w:rPr>
          <w:rFonts w:ascii="Calibri" w:eastAsia="Arial Unicode MS" w:hAnsi="Calibri" w:cs="Calibri"/>
          <w:sz w:val="22"/>
          <w:szCs w:val="22"/>
        </w:rPr>
        <w:t xml:space="preserve"> share for the three-month </w:t>
      </w:r>
      <w:r w:rsidR="00142D61">
        <w:rPr>
          <w:rFonts w:ascii="Calibri" w:eastAsia="Arial Unicode MS" w:hAnsi="Calibri" w:cs="Calibri"/>
          <w:sz w:val="22"/>
          <w:szCs w:val="22"/>
        </w:rPr>
        <w:t>and</w:t>
      </w:r>
      <w:r w:rsidR="00E71500">
        <w:rPr>
          <w:rFonts w:ascii="Calibri" w:eastAsia="Arial Unicode MS" w:hAnsi="Calibri" w:cstheme="minorBidi" w:hint="cs"/>
          <w:sz w:val="22"/>
          <w:szCs w:val="22"/>
          <w:cs/>
        </w:rPr>
        <w:t xml:space="preserve"> </w:t>
      </w:r>
      <w:r w:rsidR="00E71500">
        <w:rPr>
          <w:rFonts w:ascii="Calibri" w:eastAsia="Arial Unicode MS" w:hAnsi="Calibri" w:cstheme="minorBidi"/>
          <w:sz w:val="22"/>
          <w:szCs w:val="22"/>
        </w:rPr>
        <w:t>nine</w:t>
      </w:r>
      <w:r w:rsidR="00142D61">
        <w:rPr>
          <w:rFonts w:ascii="Calibri" w:eastAsia="Arial Unicode MS" w:hAnsi="Calibri" w:cs="Calibri"/>
          <w:sz w:val="22"/>
          <w:szCs w:val="22"/>
        </w:rPr>
        <w:t xml:space="preserve">-month </w:t>
      </w:r>
      <w:r w:rsidR="00AA56BE">
        <w:rPr>
          <w:rFonts w:ascii="Calibri" w:eastAsia="Arial Unicode MS" w:hAnsi="Calibri" w:cs="Calibri"/>
          <w:sz w:val="22"/>
          <w:szCs w:val="22"/>
        </w:rPr>
        <w:t xml:space="preserve">periods ended </w:t>
      </w:r>
      <w:r w:rsidR="00142D61">
        <w:rPr>
          <w:rFonts w:ascii="Calibri" w:eastAsia="Arial Unicode MS" w:hAnsi="Calibri" w:cs="Calibri"/>
          <w:sz w:val="22"/>
          <w:szCs w:val="22"/>
        </w:rPr>
        <w:t xml:space="preserve">30 </w:t>
      </w:r>
      <w:r w:rsidR="00E71500">
        <w:rPr>
          <w:rFonts w:ascii="Calibri" w:eastAsia="Arial Unicode MS" w:hAnsi="Calibri" w:cs="Calibri"/>
          <w:sz w:val="22"/>
          <w:szCs w:val="22"/>
        </w:rPr>
        <w:t>September</w:t>
      </w:r>
      <w:r w:rsidR="00AA56BE">
        <w:rPr>
          <w:rFonts w:ascii="Calibri" w:eastAsia="Arial Unicode MS" w:hAnsi="Calibri" w:cs="Calibri"/>
          <w:sz w:val="22"/>
          <w:szCs w:val="22"/>
        </w:rPr>
        <w:t xml:space="preserve"> 2024 and 2023 is calculated by </w:t>
      </w:r>
      <w:r w:rsidR="00675ECE">
        <w:rPr>
          <w:rFonts w:ascii="Calibri" w:eastAsia="Arial Unicode MS" w:hAnsi="Calibri" w:cs="Calibri"/>
          <w:sz w:val="22"/>
          <w:szCs w:val="22"/>
        </w:rPr>
        <w:t>dividing profit for the period attribut</w:t>
      </w:r>
      <w:r w:rsidR="00A40CF7">
        <w:rPr>
          <w:rFonts w:ascii="Calibri" w:eastAsia="Arial Unicode MS" w:hAnsi="Calibri" w:cs="Calibri"/>
          <w:sz w:val="22"/>
          <w:szCs w:val="22"/>
        </w:rPr>
        <w:t>able to shareholders of the Company (exclude other comp</w:t>
      </w:r>
      <w:r w:rsidR="008C63AE">
        <w:rPr>
          <w:rFonts w:ascii="Calibri" w:eastAsia="Arial Unicode MS" w:hAnsi="Calibri" w:cs="Calibri"/>
          <w:sz w:val="22"/>
          <w:szCs w:val="22"/>
        </w:rPr>
        <w:t>rehensive income) by the weighted average number of ordinary shares issued and paid</w:t>
      </w:r>
      <w:r w:rsidR="00AC2887">
        <w:rPr>
          <w:rFonts w:ascii="Calibri" w:eastAsia="Arial Unicode MS" w:hAnsi="Calibri" w:cs="Calibri"/>
          <w:sz w:val="22"/>
          <w:szCs w:val="22"/>
        </w:rPr>
        <w:t>-up share capital during the period.</w:t>
      </w:r>
    </w:p>
    <w:p w14:paraId="66FA55A9" w14:textId="77777777" w:rsidR="00AC2887" w:rsidRPr="00944FEA" w:rsidRDefault="00AC2887" w:rsidP="00AC2887">
      <w:pPr>
        <w:spacing w:line="240" w:lineRule="atLeast"/>
        <w:ind w:left="540"/>
        <w:jc w:val="thaiDistribute"/>
        <w:rPr>
          <w:rFonts w:ascii="Calibri" w:eastAsia="Arial Unicode MS" w:hAnsi="Calibri" w:cs="Calibri"/>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1F40D4" w:rsidRPr="000F06CD" w14:paraId="64BEEAC4" w14:textId="77777777" w:rsidTr="001F40D4">
        <w:trPr>
          <w:cantSplit/>
          <w:tblHeader/>
        </w:trPr>
        <w:tc>
          <w:tcPr>
            <w:tcW w:w="3341" w:type="dxa"/>
            <w:shd w:val="clear" w:color="auto" w:fill="auto"/>
            <w:vAlign w:val="bottom"/>
          </w:tcPr>
          <w:p w14:paraId="2315B8CF" w14:textId="77777777" w:rsidR="001F40D4" w:rsidRPr="000F06CD" w:rsidRDefault="001F40D4">
            <w:pPr>
              <w:spacing w:line="240" w:lineRule="atLeast"/>
              <w:rPr>
                <w:rFonts w:ascii="Calibri" w:hAnsi="Calibri" w:cs="Calibri"/>
                <w:i/>
                <w:iCs/>
                <w:color w:val="000000"/>
                <w:sz w:val="22"/>
                <w:szCs w:val="22"/>
              </w:rPr>
            </w:pPr>
          </w:p>
        </w:tc>
        <w:tc>
          <w:tcPr>
            <w:tcW w:w="2970" w:type="dxa"/>
            <w:gridSpan w:val="3"/>
            <w:vAlign w:val="bottom"/>
          </w:tcPr>
          <w:p w14:paraId="135FA103" w14:textId="77777777" w:rsidR="001F40D4" w:rsidRPr="000F06CD" w:rsidRDefault="001F40D4">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Consolidated </w:t>
            </w:r>
          </w:p>
          <w:p w14:paraId="56B0B253" w14:textId="77777777" w:rsidR="001F40D4" w:rsidRPr="000F06CD" w:rsidRDefault="001F40D4">
            <w:pPr>
              <w:pStyle w:val="acctmergecolhdg"/>
              <w:spacing w:line="240" w:lineRule="atLeast"/>
              <w:rPr>
                <w:rFonts w:ascii="Calibri" w:hAnsi="Calibri" w:cs="Calibri"/>
                <w:color w:val="000000"/>
                <w:szCs w:val="22"/>
              </w:rPr>
            </w:pPr>
            <w:r w:rsidRPr="000F06CD">
              <w:rPr>
                <w:rFonts w:ascii="Calibri" w:hAnsi="Calibri" w:cs="Calibri"/>
                <w:color w:val="000000"/>
                <w:szCs w:val="22"/>
              </w:rPr>
              <w:t>financial statements</w:t>
            </w:r>
          </w:p>
        </w:tc>
        <w:tc>
          <w:tcPr>
            <w:tcW w:w="180" w:type="dxa"/>
            <w:vAlign w:val="bottom"/>
          </w:tcPr>
          <w:p w14:paraId="53B609DF" w14:textId="77777777" w:rsidR="001F40D4" w:rsidRPr="000F06CD" w:rsidRDefault="001F40D4">
            <w:pPr>
              <w:pStyle w:val="acctmergecolhdg"/>
              <w:spacing w:line="240" w:lineRule="atLeast"/>
              <w:rPr>
                <w:rFonts w:ascii="Calibri" w:hAnsi="Calibri" w:cs="Calibri"/>
                <w:color w:val="000000"/>
                <w:szCs w:val="22"/>
              </w:rPr>
            </w:pPr>
          </w:p>
        </w:tc>
        <w:tc>
          <w:tcPr>
            <w:tcW w:w="3060" w:type="dxa"/>
            <w:gridSpan w:val="3"/>
            <w:vAlign w:val="bottom"/>
          </w:tcPr>
          <w:p w14:paraId="09A58330" w14:textId="77777777" w:rsidR="001F40D4" w:rsidRPr="000F06CD" w:rsidRDefault="001F40D4">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Separate </w:t>
            </w:r>
          </w:p>
          <w:p w14:paraId="2DA66D61" w14:textId="77777777" w:rsidR="001F40D4" w:rsidRPr="000F06CD" w:rsidRDefault="001F40D4">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financial statements </w:t>
            </w:r>
          </w:p>
        </w:tc>
      </w:tr>
      <w:tr w:rsidR="001F40D4" w:rsidRPr="000F06CD" w14:paraId="1E1E9C68" w14:textId="77777777" w:rsidTr="001F40D4">
        <w:trPr>
          <w:cantSplit/>
          <w:tblHeader/>
        </w:trPr>
        <w:tc>
          <w:tcPr>
            <w:tcW w:w="3341" w:type="dxa"/>
            <w:vAlign w:val="bottom"/>
          </w:tcPr>
          <w:p w14:paraId="61BC27B7" w14:textId="4274089B" w:rsidR="000F06CD" w:rsidRPr="000F06CD" w:rsidRDefault="000F06CD" w:rsidP="000F06CD">
            <w:pPr>
              <w:spacing w:line="240" w:lineRule="atLeast"/>
              <w:ind w:left="19"/>
              <w:rPr>
                <w:rFonts w:ascii="Calibri" w:hAnsi="Calibri" w:cs="Calibri"/>
                <w:b/>
                <w:bCs/>
                <w:sz w:val="22"/>
                <w:szCs w:val="22"/>
              </w:rPr>
            </w:pPr>
            <w:r w:rsidRPr="000F06CD">
              <w:rPr>
                <w:rFonts w:ascii="Calibri" w:hAnsi="Calibri" w:cs="Calibri"/>
                <w:b/>
                <w:bCs/>
                <w:sz w:val="22"/>
                <w:szCs w:val="22"/>
              </w:rPr>
              <w:t xml:space="preserve">For the </w:t>
            </w:r>
            <w:r>
              <w:rPr>
                <w:rFonts w:ascii="Calibri" w:hAnsi="Calibri" w:cs="Calibri"/>
                <w:b/>
                <w:bCs/>
                <w:sz w:val="22"/>
                <w:szCs w:val="22"/>
              </w:rPr>
              <w:t>three</w:t>
            </w:r>
            <w:r w:rsidRPr="000F06CD">
              <w:rPr>
                <w:rFonts w:ascii="Calibri" w:hAnsi="Calibri" w:cs="Calibri"/>
                <w:b/>
                <w:bCs/>
                <w:sz w:val="22"/>
                <w:szCs w:val="22"/>
              </w:rPr>
              <w:t>-month period ended</w:t>
            </w:r>
          </w:p>
          <w:p w14:paraId="0B415AD1" w14:textId="5AFB9E87" w:rsidR="001F40D4" w:rsidRPr="000F06CD" w:rsidRDefault="000F06CD" w:rsidP="000F06CD">
            <w:pPr>
              <w:pStyle w:val="acctfourfigures"/>
              <w:spacing w:line="240" w:lineRule="atLeast"/>
              <w:rPr>
                <w:rFonts w:ascii="Calibri" w:hAnsi="Calibri" w:cs="Calibri"/>
                <w:i/>
                <w:iCs/>
                <w:color w:val="000000"/>
                <w:szCs w:val="22"/>
              </w:rPr>
            </w:pPr>
            <w:r w:rsidRPr="000F06CD">
              <w:rPr>
                <w:rFonts w:ascii="Calibri" w:hAnsi="Calibri" w:cs="Calibri"/>
                <w:b/>
                <w:bCs/>
                <w:szCs w:val="22"/>
              </w:rPr>
              <w:t xml:space="preserve">        30 </w:t>
            </w:r>
            <w:r w:rsidR="00E71500">
              <w:rPr>
                <w:rFonts w:ascii="Calibri" w:hAnsi="Calibri" w:cs="Calibri"/>
                <w:b/>
                <w:bCs/>
                <w:szCs w:val="22"/>
              </w:rPr>
              <w:t>September</w:t>
            </w:r>
          </w:p>
        </w:tc>
        <w:tc>
          <w:tcPr>
            <w:tcW w:w="1440" w:type="dxa"/>
            <w:shd w:val="clear" w:color="auto" w:fill="auto"/>
            <w:vAlign w:val="bottom"/>
          </w:tcPr>
          <w:p w14:paraId="6545AFD5" w14:textId="4EBAFABB" w:rsidR="001F40D4" w:rsidRPr="000F06CD" w:rsidRDefault="001F40D4">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3D776927" w14:textId="77777777" w:rsidR="001F40D4" w:rsidRPr="000F06CD" w:rsidRDefault="001F40D4">
            <w:pPr>
              <w:spacing w:line="240" w:lineRule="atLeast"/>
              <w:rPr>
                <w:rFonts w:ascii="Calibri" w:hAnsi="Calibri" w:cs="Calibri"/>
                <w:color w:val="000000"/>
                <w:sz w:val="22"/>
                <w:szCs w:val="22"/>
              </w:rPr>
            </w:pPr>
          </w:p>
        </w:tc>
        <w:tc>
          <w:tcPr>
            <w:tcW w:w="1350" w:type="dxa"/>
            <w:shd w:val="clear" w:color="auto" w:fill="auto"/>
            <w:vAlign w:val="bottom"/>
          </w:tcPr>
          <w:p w14:paraId="2909D0CA" w14:textId="6CABA87C" w:rsidR="001F40D4" w:rsidRPr="000F06CD" w:rsidRDefault="001F40D4">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c>
          <w:tcPr>
            <w:tcW w:w="180" w:type="dxa"/>
            <w:shd w:val="clear" w:color="auto" w:fill="auto"/>
            <w:vAlign w:val="bottom"/>
          </w:tcPr>
          <w:p w14:paraId="789BA421" w14:textId="77777777" w:rsidR="001F40D4" w:rsidRPr="000F06CD" w:rsidRDefault="001F40D4">
            <w:pPr>
              <w:pStyle w:val="acctmergecolhdg"/>
              <w:spacing w:line="240" w:lineRule="atLeast"/>
              <w:rPr>
                <w:rFonts w:ascii="Calibri" w:hAnsi="Calibri" w:cs="Calibri"/>
                <w:b w:val="0"/>
                <w:bCs/>
                <w:color w:val="000000"/>
                <w:szCs w:val="22"/>
              </w:rPr>
            </w:pPr>
          </w:p>
        </w:tc>
        <w:tc>
          <w:tcPr>
            <w:tcW w:w="1440" w:type="dxa"/>
            <w:shd w:val="clear" w:color="auto" w:fill="auto"/>
            <w:vAlign w:val="bottom"/>
          </w:tcPr>
          <w:p w14:paraId="05F48286" w14:textId="089C931C" w:rsidR="001F40D4" w:rsidRPr="000F06CD" w:rsidRDefault="001F40D4">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103FFDF6" w14:textId="77777777" w:rsidR="001F40D4" w:rsidRPr="000F06CD" w:rsidRDefault="001F40D4">
            <w:pPr>
              <w:spacing w:line="240" w:lineRule="atLeast"/>
              <w:rPr>
                <w:rFonts w:ascii="Calibri" w:hAnsi="Calibri" w:cs="Calibri"/>
                <w:color w:val="000000"/>
                <w:sz w:val="22"/>
                <w:szCs w:val="22"/>
              </w:rPr>
            </w:pPr>
          </w:p>
        </w:tc>
        <w:tc>
          <w:tcPr>
            <w:tcW w:w="1440" w:type="dxa"/>
            <w:shd w:val="clear" w:color="auto" w:fill="auto"/>
            <w:vAlign w:val="bottom"/>
          </w:tcPr>
          <w:p w14:paraId="01FE9173" w14:textId="78D783D4" w:rsidR="001F40D4" w:rsidRPr="000F06CD" w:rsidRDefault="001F40D4">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r>
      <w:tr w:rsidR="001F40D4" w:rsidRPr="000F06CD" w14:paraId="36772993" w14:textId="77777777" w:rsidTr="001F40D4">
        <w:trPr>
          <w:cantSplit/>
          <w:tblHeader/>
        </w:trPr>
        <w:tc>
          <w:tcPr>
            <w:tcW w:w="3341" w:type="dxa"/>
            <w:vAlign w:val="bottom"/>
          </w:tcPr>
          <w:p w14:paraId="1762FB08" w14:textId="77777777" w:rsidR="001F40D4" w:rsidRPr="000F06CD" w:rsidRDefault="001F40D4">
            <w:pPr>
              <w:pStyle w:val="acctfourfigures"/>
              <w:spacing w:line="240" w:lineRule="atLeast"/>
              <w:jc w:val="center"/>
              <w:rPr>
                <w:rFonts w:ascii="Calibri" w:hAnsi="Calibri" w:cs="Calibri"/>
                <w:color w:val="000000"/>
                <w:szCs w:val="22"/>
              </w:rPr>
            </w:pPr>
          </w:p>
        </w:tc>
        <w:tc>
          <w:tcPr>
            <w:tcW w:w="6210" w:type="dxa"/>
            <w:gridSpan w:val="7"/>
            <w:shd w:val="clear" w:color="auto" w:fill="auto"/>
            <w:vAlign w:val="bottom"/>
          </w:tcPr>
          <w:p w14:paraId="4B4523B1" w14:textId="17A92F6C" w:rsidR="001F40D4" w:rsidRPr="000F06CD" w:rsidRDefault="001F40D4">
            <w:pPr>
              <w:pStyle w:val="acctmergecolhdg"/>
              <w:spacing w:line="240" w:lineRule="atLeast"/>
              <w:rPr>
                <w:rFonts w:ascii="Calibri" w:hAnsi="Calibri" w:cs="Calibri"/>
                <w:b w:val="0"/>
                <w:bCs/>
                <w:i/>
                <w:iCs/>
                <w:color w:val="000000"/>
                <w:szCs w:val="22"/>
              </w:rPr>
            </w:pPr>
            <w:r w:rsidRPr="000F06CD">
              <w:rPr>
                <w:rFonts w:ascii="Calibri" w:hAnsi="Calibri" w:cs="Calibri"/>
                <w:b w:val="0"/>
                <w:bCs/>
                <w:i/>
                <w:iCs/>
                <w:color w:val="000000"/>
                <w:szCs w:val="22"/>
              </w:rPr>
              <w:t>(in Baht)</w:t>
            </w:r>
          </w:p>
        </w:tc>
      </w:tr>
      <w:tr w:rsidR="001F40D4" w:rsidRPr="000F06CD" w14:paraId="5F910404" w14:textId="77777777" w:rsidTr="001F40D4">
        <w:trPr>
          <w:cantSplit/>
        </w:trPr>
        <w:tc>
          <w:tcPr>
            <w:tcW w:w="3341" w:type="dxa"/>
          </w:tcPr>
          <w:p w14:paraId="1482B1F0" w14:textId="04392D18" w:rsidR="001F40D4" w:rsidRPr="000F06CD" w:rsidRDefault="001F40D4">
            <w:pPr>
              <w:pStyle w:val="Heading1"/>
              <w:spacing w:line="240" w:lineRule="atLeast"/>
              <w:ind w:left="192" w:right="65" w:hanging="180"/>
              <w:jc w:val="left"/>
              <w:rPr>
                <w:rFonts w:ascii="Calibri" w:hAnsi="Calibri" w:cs="Calibri"/>
              </w:rPr>
            </w:pPr>
            <w:r w:rsidRPr="000F06CD">
              <w:rPr>
                <w:rFonts w:ascii="Calibri" w:hAnsi="Calibri" w:cs="Calibri"/>
              </w:rPr>
              <w:t xml:space="preserve">Profit </w:t>
            </w:r>
            <w:r w:rsidR="00D07354" w:rsidRPr="000F06CD">
              <w:rPr>
                <w:rFonts w:ascii="Calibri" w:hAnsi="Calibri" w:cs="Calibri"/>
              </w:rPr>
              <w:t xml:space="preserve">for the period </w:t>
            </w:r>
            <w:r w:rsidRPr="000F06CD">
              <w:rPr>
                <w:rFonts w:ascii="Calibri" w:hAnsi="Calibri" w:cs="Calibri"/>
              </w:rPr>
              <w:t>attributable to shareholders of the Company</w:t>
            </w:r>
          </w:p>
        </w:tc>
        <w:tc>
          <w:tcPr>
            <w:tcW w:w="1440" w:type="dxa"/>
            <w:vAlign w:val="bottom"/>
          </w:tcPr>
          <w:p w14:paraId="74F10D3D" w14:textId="3FB6E294" w:rsidR="001F40D4" w:rsidRPr="000F06CD" w:rsidRDefault="009B1FE0">
            <w:pPr>
              <w:pStyle w:val="BodyText"/>
              <w:tabs>
                <w:tab w:val="decimal" w:pos="1288"/>
              </w:tabs>
              <w:ind w:left="-90" w:right="-108"/>
              <w:rPr>
                <w:rFonts w:ascii="Calibri" w:hAnsi="Calibri" w:cs="Calibri"/>
                <w:b/>
                <w:bCs/>
                <w:sz w:val="22"/>
                <w:szCs w:val="22"/>
              </w:rPr>
            </w:pPr>
            <w:r>
              <w:rPr>
                <w:rFonts w:ascii="Calibri" w:hAnsi="Calibri" w:cs="Calibri"/>
                <w:b/>
                <w:bCs/>
                <w:sz w:val="22"/>
                <w:szCs w:val="22"/>
              </w:rPr>
              <w:t>3,</w:t>
            </w:r>
            <w:r w:rsidR="00CF0FD5">
              <w:rPr>
                <w:rFonts w:ascii="Calibri" w:hAnsi="Calibri" w:cs="Calibri"/>
                <w:b/>
                <w:bCs/>
                <w:sz w:val="22"/>
                <w:szCs w:val="22"/>
              </w:rPr>
              <w:t>854,37</w:t>
            </w:r>
            <w:r w:rsidR="00702968">
              <w:rPr>
                <w:rFonts w:ascii="Calibri" w:hAnsi="Calibri" w:cs="Calibri"/>
                <w:b/>
                <w:bCs/>
                <w:sz w:val="22"/>
                <w:szCs w:val="22"/>
              </w:rPr>
              <w:t>6</w:t>
            </w:r>
          </w:p>
        </w:tc>
        <w:tc>
          <w:tcPr>
            <w:tcW w:w="180" w:type="dxa"/>
            <w:vAlign w:val="bottom"/>
          </w:tcPr>
          <w:p w14:paraId="5E95E12F" w14:textId="77777777" w:rsidR="001F40D4" w:rsidRPr="000F06CD" w:rsidRDefault="001F40D4">
            <w:pPr>
              <w:tabs>
                <w:tab w:val="decimal" w:pos="729"/>
              </w:tabs>
              <w:ind w:left="-90" w:right="-108"/>
              <w:rPr>
                <w:rFonts w:ascii="Calibri" w:eastAsia="Calibri" w:hAnsi="Calibri" w:cs="Calibri"/>
                <w:b/>
                <w:bCs/>
                <w:color w:val="000000"/>
                <w:sz w:val="22"/>
                <w:szCs w:val="22"/>
              </w:rPr>
            </w:pPr>
          </w:p>
        </w:tc>
        <w:tc>
          <w:tcPr>
            <w:tcW w:w="1350" w:type="dxa"/>
            <w:vAlign w:val="bottom"/>
          </w:tcPr>
          <w:p w14:paraId="36ECA403" w14:textId="7F7285F8" w:rsidR="001F40D4" w:rsidRPr="000F06CD" w:rsidRDefault="003860FF">
            <w:pPr>
              <w:pStyle w:val="BodyText"/>
              <w:tabs>
                <w:tab w:val="decimal" w:pos="1188"/>
              </w:tabs>
              <w:spacing w:line="240" w:lineRule="auto"/>
              <w:ind w:left="-90" w:right="-108"/>
              <w:rPr>
                <w:rFonts w:ascii="Calibri" w:hAnsi="Calibri" w:cs="Calibri"/>
                <w:b/>
                <w:bCs/>
                <w:sz w:val="22"/>
                <w:szCs w:val="22"/>
              </w:rPr>
            </w:pPr>
            <w:r>
              <w:rPr>
                <w:rFonts w:ascii="Calibri" w:hAnsi="Calibri" w:cs="Calibri"/>
                <w:b/>
                <w:bCs/>
                <w:sz w:val="22"/>
                <w:szCs w:val="22"/>
              </w:rPr>
              <w:t>30,550,888</w:t>
            </w:r>
          </w:p>
        </w:tc>
        <w:tc>
          <w:tcPr>
            <w:tcW w:w="180" w:type="dxa"/>
            <w:vAlign w:val="bottom"/>
          </w:tcPr>
          <w:p w14:paraId="2F5CDC0F" w14:textId="77777777" w:rsidR="001F40D4" w:rsidRPr="000F06CD" w:rsidRDefault="001F40D4">
            <w:pPr>
              <w:tabs>
                <w:tab w:val="decimal" w:pos="729"/>
              </w:tabs>
              <w:ind w:left="-90" w:right="-108"/>
              <w:rPr>
                <w:rFonts w:ascii="Calibri" w:hAnsi="Calibri" w:cs="Calibri"/>
                <w:b/>
                <w:bCs/>
                <w:color w:val="000000"/>
                <w:sz w:val="22"/>
                <w:szCs w:val="22"/>
              </w:rPr>
            </w:pPr>
          </w:p>
        </w:tc>
        <w:tc>
          <w:tcPr>
            <w:tcW w:w="1440" w:type="dxa"/>
            <w:shd w:val="clear" w:color="auto" w:fill="auto"/>
            <w:vAlign w:val="bottom"/>
          </w:tcPr>
          <w:p w14:paraId="1873048B" w14:textId="14ED5929" w:rsidR="001F40D4" w:rsidRPr="000F06CD" w:rsidRDefault="009E03F5">
            <w:pPr>
              <w:pStyle w:val="BodyText"/>
              <w:tabs>
                <w:tab w:val="decimal" w:pos="1272"/>
              </w:tabs>
              <w:spacing w:line="240" w:lineRule="auto"/>
              <w:ind w:left="-90" w:right="-108"/>
              <w:jc w:val="left"/>
              <w:rPr>
                <w:rFonts w:ascii="Calibri" w:hAnsi="Calibri" w:cs="Calibri"/>
                <w:b/>
                <w:bCs/>
                <w:sz w:val="22"/>
                <w:szCs w:val="22"/>
              </w:rPr>
            </w:pPr>
            <w:r>
              <w:rPr>
                <w:rFonts w:ascii="Calibri" w:hAnsi="Calibri" w:cs="Calibri"/>
                <w:b/>
                <w:bCs/>
                <w:sz w:val="22"/>
                <w:szCs w:val="22"/>
              </w:rPr>
              <w:t>13,</w:t>
            </w:r>
            <w:r w:rsidR="009B1FE0">
              <w:rPr>
                <w:rFonts w:ascii="Calibri" w:hAnsi="Calibri" w:cs="Calibri"/>
                <w:b/>
                <w:bCs/>
                <w:sz w:val="22"/>
                <w:szCs w:val="22"/>
              </w:rPr>
              <w:t>072,456</w:t>
            </w:r>
          </w:p>
        </w:tc>
        <w:tc>
          <w:tcPr>
            <w:tcW w:w="180" w:type="dxa"/>
            <w:vAlign w:val="bottom"/>
          </w:tcPr>
          <w:p w14:paraId="0F81FADA" w14:textId="77777777" w:rsidR="001F40D4" w:rsidRPr="000F06CD" w:rsidRDefault="001F40D4">
            <w:pPr>
              <w:tabs>
                <w:tab w:val="decimal" w:pos="729"/>
              </w:tabs>
              <w:ind w:left="-90" w:right="-108"/>
              <w:rPr>
                <w:rFonts w:ascii="Calibri" w:eastAsia="Calibri" w:hAnsi="Calibri" w:cs="Calibri"/>
                <w:b/>
                <w:bCs/>
                <w:color w:val="000000"/>
                <w:sz w:val="22"/>
                <w:szCs w:val="22"/>
              </w:rPr>
            </w:pPr>
          </w:p>
        </w:tc>
        <w:tc>
          <w:tcPr>
            <w:tcW w:w="1440" w:type="dxa"/>
            <w:vAlign w:val="bottom"/>
          </w:tcPr>
          <w:p w14:paraId="08813313" w14:textId="7641566F" w:rsidR="001F40D4" w:rsidRPr="000F06CD" w:rsidRDefault="003860FF">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eastAsia="Arial Unicode MS" w:hAnsi="Calibri" w:cs="Calibri"/>
                <w:b/>
                <w:bCs/>
                <w:sz w:val="22"/>
                <w:szCs w:val="22"/>
              </w:rPr>
              <w:t>24,618,423</w:t>
            </w:r>
          </w:p>
        </w:tc>
      </w:tr>
      <w:tr w:rsidR="001F40D4" w:rsidRPr="000F06CD" w14:paraId="48A05451" w14:textId="77777777" w:rsidTr="001F40D4">
        <w:trPr>
          <w:cantSplit/>
        </w:trPr>
        <w:tc>
          <w:tcPr>
            <w:tcW w:w="3341" w:type="dxa"/>
          </w:tcPr>
          <w:p w14:paraId="5953FC6C" w14:textId="77777777" w:rsidR="001F40D4" w:rsidRPr="000F06CD" w:rsidRDefault="001F40D4">
            <w:pPr>
              <w:pStyle w:val="Heading1"/>
              <w:spacing w:line="240" w:lineRule="atLeast"/>
              <w:ind w:left="192" w:right="65" w:hanging="180"/>
              <w:jc w:val="left"/>
              <w:rPr>
                <w:rFonts w:ascii="Calibri" w:hAnsi="Calibri" w:cs="Calibri"/>
              </w:rPr>
            </w:pPr>
          </w:p>
        </w:tc>
        <w:tc>
          <w:tcPr>
            <w:tcW w:w="1440" w:type="dxa"/>
            <w:vAlign w:val="bottom"/>
          </w:tcPr>
          <w:p w14:paraId="06079574" w14:textId="77777777" w:rsidR="001F40D4" w:rsidRPr="000F06CD" w:rsidRDefault="001F40D4">
            <w:pPr>
              <w:pStyle w:val="BodyText"/>
              <w:tabs>
                <w:tab w:val="decimal" w:pos="1288"/>
              </w:tabs>
              <w:ind w:left="-90" w:right="-108"/>
              <w:rPr>
                <w:rFonts w:ascii="Calibri" w:hAnsi="Calibri" w:cs="Calibri"/>
                <w:sz w:val="22"/>
                <w:szCs w:val="22"/>
              </w:rPr>
            </w:pPr>
          </w:p>
        </w:tc>
        <w:tc>
          <w:tcPr>
            <w:tcW w:w="180" w:type="dxa"/>
            <w:vAlign w:val="bottom"/>
          </w:tcPr>
          <w:p w14:paraId="6BFD2AED" w14:textId="77777777" w:rsidR="001F40D4" w:rsidRPr="000F06CD" w:rsidRDefault="001F40D4">
            <w:pPr>
              <w:tabs>
                <w:tab w:val="decimal" w:pos="729"/>
              </w:tabs>
              <w:ind w:left="-90" w:right="-108"/>
              <w:rPr>
                <w:rFonts w:ascii="Calibri" w:eastAsia="Calibri" w:hAnsi="Calibri" w:cs="Calibri"/>
                <w:color w:val="000000"/>
                <w:sz w:val="22"/>
                <w:szCs w:val="22"/>
              </w:rPr>
            </w:pPr>
          </w:p>
        </w:tc>
        <w:tc>
          <w:tcPr>
            <w:tcW w:w="1350" w:type="dxa"/>
            <w:vAlign w:val="bottom"/>
          </w:tcPr>
          <w:p w14:paraId="6A64B13E" w14:textId="77777777" w:rsidR="001F40D4" w:rsidRPr="000F06CD" w:rsidRDefault="001F40D4">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33F08E23" w14:textId="77777777" w:rsidR="001F40D4" w:rsidRPr="000F06CD" w:rsidRDefault="001F40D4">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2E899CCC" w14:textId="77777777" w:rsidR="001F40D4" w:rsidRPr="000F06CD" w:rsidRDefault="001F40D4">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0510DE8" w14:textId="77777777" w:rsidR="001F40D4" w:rsidRPr="000F06CD" w:rsidRDefault="001F40D4">
            <w:pPr>
              <w:tabs>
                <w:tab w:val="decimal" w:pos="729"/>
              </w:tabs>
              <w:ind w:left="-90" w:right="-108"/>
              <w:rPr>
                <w:rFonts w:ascii="Calibri" w:eastAsia="Calibri" w:hAnsi="Calibri" w:cs="Calibri"/>
                <w:color w:val="000000"/>
                <w:sz w:val="22"/>
                <w:szCs w:val="22"/>
              </w:rPr>
            </w:pPr>
          </w:p>
        </w:tc>
        <w:tc>
          <w:tcPr>
            <w:tcW w:w="1440" w:type="dxa"/>
            <w:vAlign w:val="bottom"/>
          </w:tcPr>
          <w:p w14:paraId="708F6847" w14:textId="77777777" w:rsidR="001F40D4" w:rsidRPr="000F06CD" w:rsidRDefault="001F40D4">
            <w:pPr>
              <w:pStyle w:val="BodyText"/>
              <w:tabs>
                <w:tab w:val="decimal" w:pos="1260"/>
              </w:tabs>
              <w:spacing w:line="240" w:lineRule="auto"/>
              <w:ind w:left="-90" w:right="-108"/>
              <w:jc w:val="left"/>
              <w:rPr>
                <w:rFonts w:ascii="Calibri" w:eastAsia="Arial Unicode MS" w:hAnsi="Calibri" w:cs="Calibri"/>
                <w:sz w:val="22"/>
                <w:szCs w:val="22"/>
              </w:rPr>
            </w:pPr>
          </w:p>
        </w:tc>
      </w:tr>
      <w:tr w:rsidR="001F40D4" w:rsidRPr="000F06CD" w14:paraId="23D3F7C2" w14:textId="77777777" w:rsidTr="001F40D4">
        <w:trPr>
          <w:cantSplit/>
        </w:trPr>
        <w:tc>
          <w:tcPr>
            <w:tcW w:w="3341" w:type="dxa"/>
          </w:tcPr>
          <w:p w14:paraId="49CF9040" w14:textId="77777777" w:rsidR="001F40D4" w:rsidRPr="000F06CD" w:rsidRDefault="001F40D4">
            <w:pPr>
              <w:pStyle w:val="Heading1"/>
              <w:spacing w:line="240" w:lineRule="atLeast"/>
              <w:ind w:left="192" w:right="65" w:hanging="180"/>
              <w:jc w:val="left"/>
              <w:rPr>
                <w:rFonts w:ascii="Calibri" w:hAnsi="Calibri" w:cs="Calibri"/>
                <w:b w:val="0"/>
                <w:bCs w:val="0"/>
              </w:rPr>
            </w:pPr>
            <w:r w:rsidRPr="000F06CD">
              <w:rPr>
                <w:rFonts w:ascii="Calibri" w:hAnsi="Calibri" w:cs="Calibri"/>
                <w:b w:val="0"/>
                <w:bCs w:val="0"/>
              </w:rPr>
              <w:t>Weighted average number of ordinary shares outstanding (shares)</w:t>
            </w:r>
          </w:p>
        </w:tc>
        <w:tc>
          <w:tcPr>
            <w:tcW w:w="1440" w:type="dxa"/>
            <w:vAlign w:val="bottom"/>
          </w:tcPr>
          <w:p w14:paraId="3ADDC583" w14:textId="1415AA7C" w:rsidR="001F40D4" w:rsidRPr="000F06CD" w:rsidRDefault="009E03F5" w:rsidP="007B073B">
            <w:pPr>
              <w:pStyle w:val="BodyText"/>
              <w:tabs>
                <w:tab w:val="decimal" w:pos="1288"/>
              </w:tabs>
              <w:ind w:left="-90" w:right="-108"/>
              <w:jc w:val="thaiDistribute"/>
              <w:rPr>
                <w:rFonts w:ascii="Calibri" w:hAnsi="Calibri" w:cs="Calibri"/>
                <w:spacing w:val="-4"/>
                <w:sz w:val="22"/>
                <w:szCs w:val="22"/>
              </w:rPr>
            </w:pPr>
            <w:r>
              <w:rPr>
                <w:rFonts w:ascii="Calibri" w:hAnsi="Calibri" w:cs="Calibri"/>
                <w:spacing w:val="-4"/>
                <w:sz w:val="22"/>
                <w:szCs w:val="22"/>
              </w:rPr>
              <w:t>1,553,175,539</w:t>
            </w:r>
          </w:p>
        </w:tc>
        <w:tc>
          <w:tcPr>
            <w:tcW w:w="180" w:type="dxa"/>
            <w:vAlign w:val="bottom"/>
          </w:tcPr>
          <w:p w14:paraId="68EEF965" w14:textId="77777777" w:rsidR="001F40D4" w:rsidRPr="000F06CD" w:rsidRDefault="001F40D4" w:rsidP="002F34B4">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32E28A7C" w14:textId="47BE1B35" w:rsidR="001F40D4" w:rsidRPr="000F06CD" w:rsidRDefault="003860FF" w:rsidP="007B073B">
            <w:pPr>
              <w:pStyle w:val="BodyText"/>
              <w:tabs>
                <w:tab w:val="decimal" w:pos="1188"/>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1,553,174,571</w:t>
            </w:r>
          </w:p>
        </w:tc>
        <w:tc>
          <w:tcPr>
            <w:tcW w:w="180" w:type="dxa"/>
            <w:vAlign w:val="bottom"/>
          </w:tcPr>
          <w:p w14:paraId="37E77503" w14:textId="77777777" w:rsidR="001F40D4" w:rsidRPr="000F06CD" w:rsidRDefault="001F40D4" w:rsidP="002F34B4">
            <w:pPr>
              <w:tabs>
                <w:tab w:val="decimal" w:pos="729"/>
              </w:tabs>
              <w:ind w:left="-90" w:right="-108"/>
              <w:jc w:val="thaiDistribute"/>
              <w:rPr>
                <w:rFonts w:ascii="Calibri" w:hAnsi="Calibri" w:cs="Calibri"/>
                <w:color w:val="000000"/>
                <w:spacing w:val="-4"/>
                <w:sz w:val="22"/>
                <w:szCs w:val="22"/>
              </w:rPr>
            </w:pPr>
          </w:p>
        </w:tc>
        <w:tc>
          <w:tcPr>
            <w:tcW w:w="1440" w:type="dxa"/>
            <w:shd w:val="clear" w:color="auto" w:fill="auto"/>
            <w:vAlign w:val="bottom"/>
          </w:tcPr>
          <w:p w14:paraId="4580D63F" w14:textId="1A91DC54" w:rsidR="001F40D4" w:rsidRPr="000F06CD" w:rsidRDefault="009E03F5" w:rsidP="002F34B4">
            <w:pPr>
              <w:pStyle w:val="BodyText"/>
              <w:tabs>
                <w:tab w:val="decimal" w:pos="1272"/>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1,553,175,539</w:t>
            </w:r>
          </w:p>
        </w:tc>
        <w:tc>
          <w:tcPr>
            <w:tcW w:w="180" w:type="dxa"/>
            <w:vAlign w:val="bottom"/>
          </w:tcPr>
          <w:p w14:paraId="7AA806C6" w14:textId="77777777" w:rsidR="001F40D4" w:rsidRPr="000F06CD" w:rsidRDefault="001F40D4" w:rsidP="002F34B4">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1B18DC9B" w14:textId="7A82BB2A" w:rsidR="001F40D4" w:rsidRPr="000F06CD" w:rsidRDefault="003860FF" w:rsidP="007B073B">
            <w:pPr>
              <w:pStyle w:val="BodyText"/>
              <w:tabs>
                <w:tab w:val="decimal" w:pos="1260"/>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1,553,174,571</w:t>
            </w:r>
          </w:p>
        </w:tc>
      </w:tr>
      <w:tr w:rsidR="001F40D4" w:rsidRPr="000F06CD" w14:paraId="774FE221" w14:textId="77777777" w:rsidTr="001F40D4">
        <w:trPr>
          <w:cantSplit/>
        </w:trPr>
        <w:tc>
          <w:tcPr>
            <w:tcW w:w="3341" w:type="dxa"/>
          </w:tcPr>
          <w:p w14:paraId="15D491F7" w14:textId="77777777" w:rsidR="001F40D4" w:rsidRPr="000F06CD" w:rsidRDefault="001F40D4">
            <w:pPr>
              <w:pStyle w:val="Heading1"/>
              <w:spacing w:line="240" w:lineRule="atLeast"/>
              <w:ind w:left="192" w:right="65" w:hanging="180"/>
              <w:jc w:val="left"/>
              <w:rPr>
                <w:rFonts w:ascii="Calibri" w:hAnsi="Calibri" w:cs="Calibri"/>
                <w:b w:val="0"/>
                <w:bCs w:val="0"/>
              </w:rPr>
            </w:pPr>
          </w:p>
        </w:tc>
        <w:tc>
          <w:tcPr>
            <w:tcW w:w="1440" w:type="dxa"/>
            <w:vAlign w:val="bottom"/>
          </w:tcPr>
          <w:p w14:paraId="16F064F5" w14:textId="77777777" w:rsidR="001F40D4" w:rsidRPr="000F06CD" w:rsidRDefault="001F40D4">
            <w:pPr>
              <w:pStyle w:val="BodyText"/>
              <w:tabs>
                <w:tab w:val="decimal" w:pos="1288"/>
              </w:tabs>
              <w:ind w:left="-90" w:right="-108"/>
              <w:rPr>
                <w:rFonts w:ascii="Calibri" w:hAnsi="Calibri" w:cs="Calibri"/>
                <w:sz w:val="22"/>
                <w:szCs w:val="22"/>
              </w:rPr>
            </w:pPr>
          </w:p>
        </w:tc>
        <w:tc>
          <w:tcPr>
            <w:tcW w:w="180" w:type="dxa"/>
            <w:vAlign w:val="bottom"/>
          </w:tcPr>
          <w:p w14:paraId="1F5DD5A3" w14:textId="77777777" w:rsidR="001F40D4" w:rsidRPr="000F06CD" w:rsidRDefault="001F40D4">
            <w:pPr>
              <w:tabs>
                <w:tab w:val="decimal" w:pos="729"/>
              </w:tabs>
              <w:ind w:left="-90" w:right="-108"/>
              <w:rPr>
                <w:rFonts w:ascii="Calibri" w:eastAsia="Calibri" w:hAnsi="Calibri" w:cs="Calibri"/>
                <w:color w:val="000000"/>
                <w:sz w:val="22"/>
                <w:szCs w:val="22"/>
              </w:rPr>
            </w:pPr>
          </w:p>
        </w:tc>
        <w:tc>
          <w:tcPr>
            <w:tcW w:w="1350" w:type="dxa"/>
            <w:vAlign w:val="bottom"/>
          </w:tcPr>
          <w:p w14:paraId="6DD97E64" w14:textId="77777777" w:rsidR="001F40D4" w:rsidRPr="000F06CD" w:rsidRDefault="001F40D4">
            <w:pPr>
              <w:pStyle w:val="BodyText"/>
              <w:tabs>
                <w:tab w:val="decimal" w:pos="816"/>
              </w:tabs>
              <w:spacing w:line="240" w:lineRule="auto"/>
              <w:ind w:left="-90" w:right="-108"/>
              <w:rPr>
                <w:rFonts w:ascii="Calibri" w:hAnsi="Calibri" w:cs="Calibri"/>
                <w:sz w:val="22"/>
                <w:szCs w:val="22"/>
              </w:rPr>
            </w:pPr>
          </w:p>
        </w:tc>
        <w:tc>
          <w:tcPr>
            <w:tcW w:w="180" w:type="dxa"/>
            <w:vAlign w:val="bottom"/>
          </w:tcPr>
          <w:p w14:paraId="4BD2BAAA" w14:textId="77777777" w:rsidR="001F40D4" w:rsidRPr="000F06CD" w:rsidRDefault="001F40D4">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6E4FDACE" w14:textId="77777777" w:rsidR="001F40D4" w:rsidRPr="000F06CD" w:rsidRDefault="001F40D4">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088A02E1" w14:textId="77777777" w:rsidR="001F40D4" w:rsidRPr="000F06CD" w:rsidRDefault="001F40D4">
            <w:pPr>
              <w:tabs>
                <w:tab w:val="decimal" w:pos="729"/>
              </w:tabs>
              <w:ind w:left="-90" w:right="-108"/>
              <w:rPr>
                <w:rFonts w:ascii="Calibri" w:eastAsia="Calibri" w:hAnsi="Calibri" w:cs="Calibri"/>
                <w:color w:val="000000"/>
                <w:sz w:val="22"/>
                <w:szCs w:val="22"/>
              </w:rPr>
            </w:pPr>
          </w:p>
        </w:tc>
        <w:tc>
          <w:tcPr>
            <w:tcW w:w="1440" w:type="dxa"/>
            <w:vAlign w:val="bottom"/>
          </w:tcPr>
          <w:p w14:paraId="319D36E6" w14:textId="77777777" w:rsidR="001F40D4" w:rsidRPr="000F06CD" w:rsidRDefault="001F40D4">
            <w:pPr>
              <w:pStyle w:val="BodyText"/>
              <w:tabs>
                <w:tab w:val="decimal" w:pos="1260"/>
              </w:tabs>
              <w:spacing w:line="240" w:lineRule="auto"/>
              <w:ind w:left="-90" w:right="-108"/>
              <w:jc w:val="left"/>
              <w:rPr>
                <w:rFonts w:ascii="Calibri" w:hAnsi="Calibri" w:cs="Calibri"/>
                <w:sz w:val="22"/>
                <w:szCs w:val="22"/>
              </w:rPr>
            </w:pPr>
          </w:p>
        </w:tc>
      </w:tr>
      <w:tr w:rsidR="001F40D4" w:rsidRPr="000F06CD" w14:paraId="38787DC5" w14:textId="77777777" w:rsidTr="001F40D4">
        <w:trPr>
          <w:cantSplit/>
          <w:trHeight w:val="70"/>
        </w:trPr>
        <w:tc>
          <w:tcPr>
            <w:tcW w:w="3341" w:type="dxa"/>
            <w:vAlign w:val="bottom"/>
          </w:tcPr>
          <w:p w14:paraId="4EA2FE41" w14:textId="5DE3F73C" w:rsidR="001F40D4" w:rsidRPr="000F06CD" w:rsidRDefault="001F40D4" w:rsidP="00A21D72">
            <w:pPr>
              <w:pStyle w:val="Heading1"/>
              <w:spacing w:line="240" w:lineRule="atLeast"/>
              <w:ind w:left="192" w:right="65" w:hanging="180"/>
              <w:jc w:val="left"/>
              <w:rPr>
                <w:rFonts w:ascii="Calibri" w:hAnsi="Calibri" w:cs="Calibri"/>
                <w:b w:val="0"/>
                <w:bCs w:val="0"/>
              </w:rPr>
            </w:pPr>
            <w:r w:rsidRPr="000F06CD">
              <w:rPr>
                <w:rFonts w:ascii="Calibri" w:hAnsi="Calibri" w:cs="Calibri"/>
              </w:rPr>
              <w:t>Basic earnings per share</w:t>
            </w:r>
            <w:r w:rsidR="00BA2B96" w:rsidRPr="000F06CD">
              <w:rPr>
                <w:rFonts w:ascii="Calibri" w:hAnsi="Calibri" w:cs="Calibri"/>
                <w:b w:val="0"/>
                <w:bCs w:val="0"/>
              </w:rPr>
              <w:t xml:space="preserve"> </w:t>
            </w:r>
            <w:r w:rsidRPr="000F06CD">
              <w:rPr>
                <w:rFonts w:ascii="Calibri" w:hAnsi="Calibri" w:cs="Calibri"/>
              </w:rPr>
              <w:t>(Baht/shares)</w:t>
            </w:r>
          </w:p>
        </w:tc>
        <w:tc>
          <w:tcPr>
            <w:tcW w:w="1440" w:type="dxa"/>
            <w:tcBorders>
              <w:top w:val="single" w:sz="4" w:space="0" w:color="auto"/>
              <w:bottom w:val="double" w:sz="4" w:space="0" w:color="auto"/>
            </w:tcBorders>
            <w:vAlign w:val="bottom"/>
          </w:tcPr>
          <w:p w14:paraId="5E00DD9A" w14:textId="29B92996" w:rsidR="001F40D4" w:rsidRPr="000F06CD" w:rsidRDefault="009E03F5">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w:t>
            </w:r>
            <w:r w:rsidR="009B1FE0">
              <w:rPr>
                <w:rFonts w:ascii="Calibri" w:eastAsia="Arial Unicode MS" w:hAnsi="Calibri" w:cs="Calibri"/>
              </w:rPr>
              <w:t>02</w:t>
            </w:r>
          </w:p>
        </w:tc>
        <w:tc>
          <w:tcPr>
            <w:tcW w:w="180" w:type="dxa"/>
            <w:vAlign w:val="bottom"/>
          </w:tcPr>
          <w:p w14:paraId="62423C8D" w14:textId="77777777" w:rsidR="001F40D4" w:rsidRPr="000F06CD" w:rsidRDefault="001F40D4">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2219E4BC" w14:textId="3E4560E8" w:rsidR="001F40D4" w:rsidRPr="000F06CD" w:rsidRDefault="003860FF">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0.02</w:t>
            </w:r>
          </w:p>
        </w:tc>
        <w:tc>
          <w:tcPr>
            <w:tcW w:w="180" w:type="dxa"/>
            <w:vAlign w:val="bottom"/>
          </w:tcPr>
          <w:p w14:paraId="5668CF45" w14:textId="77777777" w:rsidR="001F40D4" w:rsidRPr="000F06CD" w:rsidRDefault="001F40D4">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DE47524" w14:textId="38C1365B" w:rsidR="001F40D4" w:rsidRPr="000F06CD" w:rsidRDefault="009E03F5">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0.01</w:t>
            </w:r>
          </w:p>
        </w:tc>
        <w:tc>
          <w:tcPr>
            <w:tcW w:w="180" w:type="dxa"/>
            <w:vAlign w:val="bottom"/>
          </w:tcPr>
          <w:p w14:paraId="106EAF36" w14:textId="77777777" w:rsidR="001F40D4" w:rsidRPr="000F06CD" w:rsidRDefault="001F40D4">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14468E3" w14:textId="393D8BA4" w:rsidR="001F40D4" w:rsidRPr="000F06CD" w:rsidRDefault="003860FF" w:rsidP="00A9344B">
            <w:pPr>
              <w:pStyle w:val="Heading1"/>
              <w:tabs>
                <w:tab w:val="decimal" w:pos="996"/>
              </w:tabs>
              <w:spacing w:line="240" w:lineRule="atLeast"/>
              <w:ind w:left="0" w:right="-2"/>
              <w:jc w:val="left"/>
              <w:rPr>
                <w:rFonts w:ascii="Calibri" w:eastAsia="Arial Unicode MS" w:hAnsi="Calibri" w:cs="Calibri"/>
              </w:rPr>
            </w:pPr>
            <w:r>
              <w:rPr>
                <w:rFonts w:ascii="Calibri" w:eastAsia="Arial Unicode MS" w:hAnsi="Calibri" w:cs="Calibri"/>
              </w:rPr>
              <w:t>0.02</w:t>
            </w:r>
          </w:p>
        </w:tc>
      </w:tr>
    </w:tbl>
    <w:p w14:paraId="711048DF" w14:textId="77777777" w:rsidR="00C550E7" w:rsidRDefault="00C550E7" w:rsidP="00E2357F">
      <w:pPr>
        <w:spacing w:line="240" w:lineRule="atLeast"/>
        <w:rPr>
          <w:rFonts w:ascii="Calibri" w:eastAsia="Arial Unicode MS" w:hAnsi="Calibri" w:cstheme="minorBidi"/>
          <w:b/>
          <w:bCs/>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0F06CD" w:rsidRPr="000F06CD" w14:paraId="621DB2BD" w14:textId="77777777">
        <w:trPr>
          <w:cantSplit/>
          <w:tblHeader/>
        </w:trPr>
        <w:tc>
          <w:tcPr>
            <w:tcW w:w="3341" w:type="dxa"/>
            <w:shd w:val="clear" w:color="auto" w:fill="auto"/>
            <w:vAlign w:val="bottom"/>
          </w:tcPr>
          <w:p w14:paraId="26AA8734" w14:textId="77777777" w:rsidR="000F06CD" w:rsidRPr="000F06CD" w:rsidRDefault="000F06CD">
            <w:pPr>
              <w:spacing w:line="240" w:lineRule="atLeast"/>
              <w:rPr>
                <w:rFonts w:ascii="Calibri" w:hAnsi="Calibri" w:cs="Calibri"/>
                <w:i/>
                <w:iCs/>
                <w:color w:val="000000"/>
                <w:sz w:val="22"/>
                <w:szCs w:val="22"/>
              </w:rPr>
            </w:pPr>
          </w:p>
        </w:tc>
        <w:tc>
          <w:tcPr>
            <w:tcW w:w="2970" w:type="dxa"/>
            <w:gridSpan w:val="3"/>
            <w:vAlign w:val="bottom"/>
          </w:tcPr>
          <w:p w14:paraId="771199D9" w14:textId="77777777" w:rsidR="000F06CD" w:rsidRPr="000F06CD" w:rsidRDefault="000F06CD">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Consolidated </w:t>
            </w:r>
          </w:p>
          <w:p w14:paraId="7948105E" w14:textId="77777777" w:rsidR="000F06CD" w:rsidRPr="000F06CD" w:rsidRDefault="000F06CD">
            <w:pPr>
              <w:pStyle w:val="acctmergecolhdg"/>
              <w:spacing w:line="240" w:lineRule="atLeast"/>
              <w:rPr>
                <w:rFonts w:ascii="Calibri" w:hAnsi="Calibri" w:cs="Calibri"/>
                <w:color w:val="000000"/>
                <w:szCs w:val="22"/>
              </w:rPr>
            </w:pPr>
            <w:r w:rsidRPr="000F06CD">
              <w:rPr>
                <w:rFonts w:ascii="Calibri" w:hAnsi="Calibri" w:cs="Calibri"/>
                <w:color w:val="000000"/>
                <w:szCs w:val="22"/>
              </w:rPr>
              <w:t>financial statements</w:t>
            </w:r>
          </w:p>
        </w:tc>
        <w:tc>
          <w:tcPr>
            <w:tcW w:w="180" w:type="dxa"/>
            <w:vAlign w:val="bottom"/>
          </w:tcPr>
          <w:p w14:paraId="5CA8CDC6" w14:textId="77777777" w:rsidR="000F06CD" w:rsidRPr="000F06CD" w:rsidRDefault="000F06CD">
            <w:pPr>
              <w:pStyle w:val="acctmergecolhdg"/>
              <w:spacing w:line="240" w:lineRule="atLeast"/>
              <w:rPr>
                <w:rFonts w:ascii="Calibri" w:hAnsi="Calibri" w:cs="Calibri"/>
                <w:color w:val="000000"/>
                <w:szCs w:val="22"/>
              </w:rPr>
            </w:pPr>
          </w:p>
        </w:tc>
        <w:tc>
          <w:tcPr>
            <w:tcW w:w="3060" w:type="dxa"/>
            <w:gridSpan w:val="3"/>
            <w:vAlign w:val="bottom"/>
          </w:tcPr>
          <w:p w14:paraId="52EB06DC" w14:textId="77777777" w:rsidR="000F06CD" w:rsidRPr="000F06CD" w:rsidRDefault="000F06CD">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Separate </w:t>
            </w:r>
          </w:p>
          <w:p w14:paraId="1D730F46" w14:textId="77777777" w:rsidR="000F06CD" w:rsidRPr="000F06CD" w:rsidRDefault="000F06CD">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financial statements </w:t>
            </w:r>
          </w:p>
        </w:tc>
      </w:tr>
      <w:tr w:rsidR="000F06CD" w:rsidRPr="000F06CD" w14:paraId="07DEAE7E" w14:textId="77777777">
        <w:trPr>
          <w:cantSplit/>
          <w:tblHeader/>
        </w:trPr>
        <w:tc>
          <w:tcPr>
            <w:tcW w:w="3341" w:type="dxa"/>
            <w:vAlign w:val="bottom"/>
          </w:tcPr>
          <w:p w14:paraId="285EF359" w14:textId="23651770" w:rsidR="000F06CD" w:rsidRPr="000F06CD" w:rsidRDefault="000F06CD">
            <w:pPr>
              <w:spacing w:line="240" w:lineRule="atLeast"/>
              <w:ind w:left="19"/>
              <w:rPr>
                <w:rFonts w:ascii="Calibri" w:hAnsi="Calibri" w:cs="Calibri"/>
                <w:b/>
                <w:bCs/>
                <w:sz w:val="22"/>
                <w:szCs w:val="22"/>
              </w:rPr>
            </w:pPr>
            <w:r w:rsidRPr="000F06CD">
              <w:rPr>
                <w:rFonts w:ascii="Calibri" w:hAnsi="Calibri" w:cs="Calibri"/>
                <w:b/>
                <w:bCs/>
                <w:sz w:val="22"/>
                <w:szCs w:val="22"/>
              </w:rPr>
              <w:t xml:space="preserve">For the </w:t>
            </w:r>
            <w:r w:rsidR="00E71500">
              <w:rPr>
                <w:rFonts w:ascii="Calibri" w:hAnsi="Calibri" w:cs="Calibri"/>
                <w:b/>
                <w:bCs/>
                <w:sz w:val="22"/>
                <w:szCs w:val="22"/>
              </w:rPr>
              <w:t>nine</w:t>
            </w:r>
            <w:r w:rsidRPr="000F06CD">
              <w:rPr>
                <w:rFonts w:ascii="Calibri" w:hAnsi="Calibri" w:cs="Calibri"/>
                <w:b/>
                <w:bCs/>
                <w:sz w:val="22"/>
                <w:szCs w:val="22"/>
              </w:rPr>
              <w:t>-month period ended</w:t>
            </w:r>
          </w:p>
          <w:p w14:paraId="5DAA6C61" w14:textId="1A05D664" w:rsidR="000F06CD" w:rsidRPr="000F06CD" w:rsidRDefault="000F06CD">
            <w:pPr>
              <w:pStyle w:val="acctfourfigures"/>
              <w:spacing w:line="240" w:lineRule="atLeast"/>
              <w:rPr>
                <w:rFonts w:ascii="Calibri" w:hAnsi="Calibri" w:cs="Calibri"/>
                <w:i/>
                <w:iCs/>
                <w:color w:val="000000"/>
                <w:szCs w:val="22"/>
              </w:rPr>
            </w:pPr>
            <w:r w:rsidRPr="000F06CD">
              <w:rPr>
                <w:rFonts w:ascii="Calibri" w:hAnsi="Calibri" w:cs="Calibri"/>
                <w:b/>
                <w:bCs/>
                <w:szCs w:val="22"/>
              </w:rPr>
              <w:t xml:space="preserve">        30 </w:t>
            </w:r>
            <w:r w:rsidR="00E71500">
              <w:rPr>
                <w:rFonts w:ascii="Calibri" w:hAnsi="Calibri" w:cs="Calibri"/>
                <w:b/>
                <w:bCs/>
                <w:szCs w:val="22"/>
              </w:rPr>
              <w:t>September</w:t>
            </w:r>
          </w:p>
        </w:tc>
        <w:tc>
          <w:tcPr>
            <w:tcW w:w="1440" w:type="dxa"/>
            <w:shd w:val="clear" w:color="auto" w:fill="auto"/>
            <w:vAlign w:val="bottom"/>
          </w:tcPr>
          <w:p w14:paraId="6E0CB747" w14:textId="77777777" w:rsidR="000F06CD" w:rsidRPr="000F06CD" w:rsidRDefault="000F06CD">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78E00A29" w14:textId="77777777" w:rsidR="000F06CD" w:rsidRPr="000F06CD" w:rsidRDefault="000F06CD">
            <w:pPr>
              <w:spacing w:line="240" w:lineRule="atLeast"/>
              <w:rPr>
                <w:rFonts w:ascii="Calibri" w:hAnsi="Calibri" w:cs="Calibri"/>
                <w:color w:val="000000"/>
                <w:sz w:val="22"/>
                <w:szCs w:val="22"/>
              </w:rPr>
            </w:pPr>
          </w:p>
        </w:tc>
        <w:tc>
          <w:tcPr>
            <w:tcW w:w="1350" w:type="dxa"/>
            <w:shd w:val="clear" w:color="auto" w:fill="auto"/>
            <w:vAlign w:val="bottom"/>
          </w:tcPr>
          <w:p w14:paraId="45F2D256" w14:textId="77777777" w:rsidR="000F06CD" w:rsidRPr="000F06CD" w:rsidRDefault="000F06CD">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c>
          <w:tcPr>
            <w:tcW w:w="180" w:type="dxa"/>
            <w:shd w:val="clear" w:color="auto" w:fill="auto"/>
            <w:vAlign w:val="bottom"/>
          </w:tcPr>
          <w:p w14:paraId="0F7C086F" w14:textId="77777777" w:rsidR="000F06CD" w:rsidRPr="000F06CD" w:rsidRDefault="000F06CD">
            <w:pPr>
              <w:pStyle w:val="acctmergecolhdg"/>
              <w:spacing w:line="240" w:lineRule="atLeast"/>
              <w:rPr>
                <w:rFonts w:ascii="Calibri" w:hAnsi="Calibri" w:cs="Calibri"/>
                <w:b w:val="0"/>
                <w:bCs/>
                <w:color w:val="000000"/>
                <w:szCs w:val="22"/>
              </w:rPr>
            </w:pPr>
          </w:p>
        </w:tc>
        <w:tc>
          <w:tcPr>
            <w:tcW w:w="1440" w:type="dxa"/>
            <w:shd w:val="clear" w:color="auto" w:fill="auto"/>
            <w:vAlign w:val="bottom"/>
          </w:tcPr>
          <w:p w14:paraId="245C3FFA" w14:textId="77777777" w:rsidR="000F06CD" w:rsidRPr="000F06CD" w:rsidRDefault="000F06CD">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020F0F66" w14:textId="77777777" w:rsidR="000F06CD" w:rsidRPr="000F06CD" w:rsidRDefault="000F06CD">
            <w:pPr>
              <w:spacing w:line="240" w:lineRule="atLeast"/>
              <w:rPr>
                <w:rFonts w:ascii="Calibri" w:hAnsi="Calibri" w:cs="Calibri"/>
                <w:color w:val="000000"/>
                <w:sz w:val="22"/>
                <w:szCs w:val="22"/>
              </w:rPr>
            </w:pPr>
          </w:p>
        </w:tc>
        <w:tc>
          <w:tcPr>
            <w:tcW w:w="1440" w:type="dxa"/>
            <w:shd w:val="clear" w:color="auto" w:fill="auto"/>
            <w:vAlign w:val="bottom"/>
          </w:tcPr>
          <w:p w14:paraId="16CE6AAA" w14:textId="77777777" w:rsidR="000F06CD" w:rsidRPr="000F06CD" w:rsidRDefault="000F06CD">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r>
      <w:tr w:rsidR="000F06CD" w:rsidRPr="000F06CD" w14:paraId="5257622D" w14:textId="77777777">
        <w:trPr>
          <w:cantSplit/>
          <w:tblHeader/>
        </w:trPr>
        <w:tc>
          <w:tcPr>
            <w:tcW w:w="3341" w:type="dxa"/>
            <w:vAlign w:val="bottom"/>
          </w:tcPr>
          <w:p w14:paraId="04D8BAC5" w14:textId="77777777" w:rsidR="000F06CD" w:rsidRPr="000F06CD" w:rsidRDefault="000F06CD">
            <w:pPr>
              <w:pStyle w:val="acctfourfigures"/>
              <w:spacing w:line="240" w:lineRule="atLeast"/>
              <w:jc w:val="center"/>
              <w:rPr>
                <w:rFonts w:ascii="Calibri" w:hAnsi="Calibri" w:cs="Calibri"/>
                <w:color w:val="000000"/>
                <w:szCs w:val="22"/>
              </w:rPr>
            </w:pPr>
          </w:p>
        </w:tc>
        <w:tc>
          <w:tcPr>
            <w:tcW w:w="6210" w:type="dxa"/>
            <w:gridSpan w:val="7"/>
            <w:shd w:val="clear" w:color="auto" w:fill="auto"/>
            <w:vAlign w:val="bottom"/>
          </w:tcPr>
          <w:p w14:paraId="0981C461" w14:textId="77777777" w:rsidR="000F06CD" w:rsidRPr="000F06CD" w:rsidRDefault="000F06CD">
            <w:pPr>
              <w:pStyle w:val="acctmergecolhdg"/>
              <w:spacing w:line="240" w:lineRule="atLeast"/>
              <w:rPr>
                <w:rFonts w:ascii="Calibri" w:hAnsi="Calibri" w:cs="Calibri"/>
                <w:b w:val="0"/>
                <w:bCs/>
                <w:i/>
                <w:iCs/>
                <w:color w:val="000000"/>
                <w:szCs w:val="22"/>
              </w:rPr>
            </w:pPr>
            <w:r w:rsidRPr="000F06CD">
              <w:rPr>
                <w:rFonts w:ascii="Calibri" w:hAnsi="Calibri" w:cs="Calibri"/>
                <w:b w:val="0"/>
                <w:bCs/>
                <w:i/>
                <w:iCs/>
                <w:color w:val="000000"/>
                <w:szCs w:val="22"/>
              </w:rPr>
              <w:t>(in Baht)</w:t>
            </w:r>
          </w:p>
        </w:tc>
      </w:tr>
      <w:tr w:rsidR="000F06CD" w:rsidRPr="000F06CD" w14:paraId="3C5DD1F5" w14:textId="77777777">
        <w:trPr>
          <w:cantSplit/>
        </w:trPr>
        <w:tc>
          <w:tcPr>
            <w:tcW w:w="3341" w:type="dxa"/>
          </w:tcPr>
          <w:p w14:paraId="7D5E473D" w14:textId="77777777" w:rsidR="000F06CD" w:rsidRPr="000F06CD" w:rsidRDefault="000F06CD">
            <w:pPr>
              <w:pStyle w:val="Heading1"/>
              <w:spacing w:line="240" w:lineRule="atLeast"/>
              <w:ind w:left="192" w:right="65" w:hanging="180"/>
              <w:jc w:val="left"/>
              <w:rPr>
                <w:rFonts w:ascii="Calibri" w:hAnsi="Calibri" w:cs="Calibri"/>
              </w:rPr>
            </w:pPr>
            <w:r w:rsidRPr="000F06CD">
              <w:rPr>
                <w:rFonts w:ascii="Calibri" w:hAnsi="Calibri" w:cs="Calibri"/>
              </w:rPr>
              <w:t>Profit for the period attributable to shareholders of the Company</w:t>
            </w:r>
          </w:p>
        </w:tc>
        <w:tc>
          <w:tcPr>
            <w:tcW w:w="1440" w:type="dxa"/>
            <w:vAlign w:val="bottom"/>
          </w:tcPr>
          <w:p w14:paraId="24DFE8C5" w14:textId="556CD10E" w:rsidR="000F06CD" w:rsidRPr="000F06CD" w:rsidRDefault="00CF0FD5">
            <w:pPr>
              <w:pStyle w:val="BodyText"/>
              <w:tabs>
                <w:tab w:val="decimal" w:pos="1288"/>
              </w:tabs>
              <w:ind w:left="-90" w:right="-108"/>
              <w:rPr>
                <w:rFonts w:ascii="Calibri" w:hAnsi="Calibri" w:cs="Calibri"/>
                <w:b/>
                <w:bCs/>
                <w:sz w:val="22"/>
                <w:szCs w:val="22"/>
              </w:rPr>
            </w:pPr>
            <w:r>
              <w:rPr>
                <w:rFonts w:ascii="Calibri" w:hAnsi="Calibri" w:cs="Calibri"/>
                <w:b/>
                <w:bCs/>
                <w:sz w:val="22"/>
                <w:szCs w:val="22"/>
              </w:rPr>
              <w:t>30,286,29</w:t>
            </w:r>
            <w:r w:rsidR="00702968">
              <w:rPr>
                <w:rFonts w:ascii="Calibri" w:hAnsi="Calibri" w:cs="Calibri"/>
                <w:b/>
                <w:bCs/>
                <w:sz w:val="22"/>
                <w:szCs w:val="22"/>
              </w:rPr>
              <w:t>6</w:t>
            </w:r>
          </w:p>
        </w:tc>
        <w:tc>
          <w:tcPr>
            <w:tcW w:w="180" w:type="dxa"/>
            <w:vAlign w:val="bottom"/>
          </w:tcPr>
          <w:p w14:paraId="3CF19FEA" w14:textId="77777777" w:rsidR="000F06CD" w:rsidRPr="000F06CD" w:rsidRDefault="000F06CD">
            <w:pPr>
              <w:tabs>
                <w:tab w:val="decimal" w:pos="729"/>
              </w:tabs>
              <w:ind w:left="-90" w:right="-108"/>
              <w:rPr>
                <w:rFonts w:ascii="Calibri" w:eastAsia="Calibri" w:hAnsi="Calibri" w:cs="Calibri"/>
                <w:b/>
                <w:bCs/>
                <w:color w:val="000000"/>
                <w:sz w:val="22"/>
                <w:szCs w:val="22"/>
              </w:rPr>
            </w:pPr>
          </w:p>
        </w:tc>
        <w:tc>
          <w:tcPr>
            <w:tcW w:w="1350" w:type="dxa"/>
            <w:vAlign w:val="bottom"/>
          </w:tcPr>
          <w:p w14:paraId="1C909F63" w14:textId="6B7C89CE" w:rsidR="000F06CD" w:rsidRPr="000F06CD" w:rsidRDefault="003860FF">
            <w:pPr>
              <w:pStyle w:val="BodyText"/>
              <w:tabs>
                <w:tab w:val="decimal" w:pos="1188"/>
              </w:tabs>
              <w:spacing w:line="240" w:lineRule="auto"/>
              <w:ind w:left="-90" w:right="-108"/>
              <w:rPr>
                <w:rFonts w:ascii="Calibri" w:hAnsi="Calibri" w:cs="Calibri"/>
                <w:b/>
                <w:bCs/>
                <w:sz w:val="22"/>
                <w:szCs w:val="22"/>
              </w:rPr>
            </w:pPr>
            <w:r>
              <w:rPr>
                <w:rFonts w:ascii="Calibri" w:hAnsi="Calibri" w:cs="Calibri"/>
                <w:b/>
                <w:bCs/>
                <w:sz w:val="22"/>
                <w:szCs w:val="22"/>
              </w:rPr>
              <w:t>82,617,010</w:t>
            </w:r>
          </w:p>
        </w:tc>
        <w:tc>
          <w:tcPr>
            <w:tcW w:w="180" w:type="dxa"/>
            <w:vAlign w:val="bottom"/>
          </w:tcPr>
          <w:p w14:paraId="733F6876" w14:textId="77777777" w:rsidR="000F06CD" w:rsidRPr="000F06CD" w:rsidRDefault="000F06CD">
            <w:pPr>
              <w:tabs>
                <w:tab w:val="decimal" w:pos="729"/>
              </w:tabs>
              <w:ind w:left="-90" w:right="-108"/>
              <w:rPr>
                <w:rFonts w:ascii="Calibri" w:hAnsi="Calibri" w:cs="Calibri"/>
                <w:b/>
                <w:bCs/>
                <w:color w:val="000000"/>
                <w:sz w:val="22"/>
                <w:szCs w:val="22"/>
              </w:rPr>
            </w:pPr>
          </w:p>
        </w:tc>
        <w:tc>
          <w:tcPr>
            <w:tcW w:w="1440" w:type="dxa"/>
            <w:shd w:val="clear" w:color="auto" w:fill="auto"/>
            <w:vAlign w:val="bottom"/>
          </w:tcPr>
          <w:p w14:paraId="62976C5A" w14:textId="08D4D6D8" w:rsidR="000F06CD" w:rsidRPr="000F06CD" w:rsidRDefault="004B3B1D">
            <w:pPr>
              <w:pStyle w:val="BodyText"/>
              <w:tabs>
                <w:tab w:val="decimal" w:pos="1272"/>
              </w:tabs>
              <w:spacing w:line="240" w:lineRule="auto"/>
              <w:ind w:left="-90" w:right="-108"/>
              <w:jc w:val="left"/>
              <w:rPr>
                <w:rFonts w:ascii="Calibri" w:hAnsi="Calibri" w:cs="Calibri"/>
                <w:b/>
                <w:bCs/>
                <w:sz w:val="22"/>
                <w:szCs w:val="22"/>
              </w:rPr>
            </w:pPr>
            <w:r>
              <w:rPr>
                <w:rFonts w:ascii="Calibri" w:hAnsi="Calibri" w:cs="Calibri"/>
                <w:b/>
                <w:bCs/>
                <w:sz w:val="22"/>
                <w:szCs w:val="22"/>
              </w:rPr>
              <w:t>635,</w:t>
            </w:r>
            <w:r w:rsidR="009B1FE0">
              <w:rPr>
                <w:rFonts w:ascii="Calibri" w:hAnsi="Calibri" w:cs="Calibri"/>
                <w:b/>
                <w:bCs/>
                <w:sz w:val="22"/>
                <w:szCs w:val="22"/>
              </w:rPr>
              <w:t>757,098</w:t>
            </w:r>
          </w:p>
        </w:tc>
        <w:tc>
          <w:tcPr>
            <w:tcW w:w="180" w:type="dxa"/>
            <w:vAlign w:val="bottom"/>
          </w:tcPr>
          <w:p w14:paraId="6624B1B4" w14:textId="77777777" w:rsidR="000F06CD" w:rsidRPr="000F06CD" w:rsidRDefault="000F06CD">
            <w:pPr>
              <w:tabs>
                <w:tab w:val="decimal" w:pos="729"/>
              </w:tabs>
              <w:ind w:left="-90" w:right="-108"/>
              <w:rPr>
                <w:rFonts w:ascii="Calibri" w:eastAsia="Calibri" w:hAnsi="Calibri" w:cs="Calibri"/>
                <w:b/>
                <w:bCs/>
                <w:color w:val="000000"/>
                <w:sz w:val="22"/>
                <w:szCs w:val="22"/>
              </w:rPr>
            </w:pPr>
          </w:p>
        </w:tc>
        <w:tc>
          <w:tcPr>
            <w:tcW w:w="1440" w:type="dxa"/>
            <w:vAlign w:val="bottom"/>
          </w:tcPr>
          <w:p w14:paraId="28C22DA5" w14:textId="403CBBF8" w:rsidR="000F06CD" w:rsidRPr="000F06CD" w:rsidRDefault="003860FF">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eastAsia="Arial Unicode MS" w:hAnsi="Calibri" w:cs="Calibri"/>
                <w:b/>
                <w:bCs/>
                <w:sz w:val="22"/>
                <w:szCs w:val="22"/>
              </w:rPr>
              <w:t>186,792,034</w:t>
            </w:r>
          </w:p>
        </w:tc>
      </w:tr>
      <w:tr w:rsidR="000F06CD" w:rsidRPr="000F06CD" w14:paraId="5544C332" w14:textId="77777777">
        <w:trPr>
          <w:cantSplit/>
        </w:trPr>
        <w:tc>
          <w:tcPr>
            <w:tcW w:w="3341" w:type="dxa"/>
          </w:tcPr>
          <w:p w14:paraId="764C74A0" w14:textId="77777777" w:rsidR="000F06CD" w:rsidRPr="000F06CD" w:rsidRDefault="000F06CD">
            <w:pPr>
              <w:pStyle w:val="Heading1"/>
              <w:spacing w:line="240" w:lineRule="atLeast"/>
              <w:ind w:left="192" w:right="65" w:hanging="180"/>
              <w:jc w:val="left"/>
              <w:rPr>
                <w:rFonts w:ascii="Calibri" w:hAnsi="Calibri" w:cs="Calibri"/>
              </w:rPr>
            </w:pPr>
          </w:p>
        </w:tc>
        <w:tc>
          <w:tcPr>
            <w:tcW w:w="1440" w:type="dxa"/>
            <w:vAlign w:val="bottom"/>
          </w:tcPr>
          <w:p w14:paraId="6E23090C" w14:textId="77777777" w:rsidR="000F06CD" w:rsidRPr="000F06CD" w:rsidRDefault="000F06CD">
            <w:pPr>
              <w:pStyle w:val="BodyText"/>
              <w:tabs>
                <w:tab w:val="decimal" w:pos="1288"/>
              </w:tabs>
              <w:ind w:left="-90" w:right="-108"/>
              <w:rPr>
                <w:rFonts w:ascii="Calibri" w:hAnsi="Calibri" w:cs="Calibri"/>
                <w:sz w:val="22"/>
                <w:szCs w:val="22"/>
              </w:rPr>
            </w:pPr>
          </w:p>
        </w:tc>
        <w:tc>
          <w:tcPr>
            <w:tcW w:w="180" w:type="dxa"/>
            <w:vAlign w:val="bottom"/>
          </w:tcPr>
          <w:p w14:paraId="511EF2FD" w14:textId="77777777" w:rsidR="000F06CD" w:rsidRPr="000F06CD" w:rsidRDefault="000F06CD">
            <w:pPr>
              <w:tabs>
                <w:tab w:val="decimal" w:pos="729"/>
              </w:tabs>
              <w:ind w:left="-90" w:right="-108"/>
              <w:rPr>
                <w:rFonts w:ascii="Calibri" w:eastAsia="Calibri" w:hAnsi="Calibri" w:cs="Calibri"/>
                <w:color w:val="000000"/>
                <w:sz w:val="22"/>
                <w:szCs w:val="22"/>
              </w:rPr>
            </w:pPr>
          </w:p>
        </w:tc>
        <w:tc>
          <w:tcPr>
            <w:tcW w:w="1350" w:type="dxa"/>
            <w:vAlign w:val="bottom"/>
          </w:tcPr>
          <w:p w14:paraId="2B5CC7D3" w14:textId="77777777" w:rsidR="000F06CD" w:rsidRPr="000F06CD" w:rsidRDefault="000F06CD">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216AC36B" w14:textId="77777777" w:rsidR="000F06CD" w:rsidRPr="000F06CD" w:rsidRDefault="000F06CD">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17D7AA94" w14:textId="77777777" w:rsidR="000F06CD" w:rsidRPr="000F06CD" w:rsidRDefault="000F06CD">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47B7A6EA" w14:textId="77777777" w:rsidR="000F06CD" w:rsidRPr="000F06CD" w:rsidRDefault="000F06CD">
            <w:pPr>
              <w:tabs>
                <w:tab w:val="decimal" w:pos="729"/>
              </w:tabs>
              <w:ind w:left="-90" w:right="-108"/>
              <w:rPr>
                <w:rFonts w:ascii="Calibri" w:eastAsia="Calibri" w:hAnsi="Calibri" w:cs="Calibri"/>
                <w:color w:val="000000"/>
                <w:sz w:val="22"/>
                <w:szCs w:val="22"/>
              </w:rPr>
            </w:pPr>
          </w:p>
        </w:tc>
        <w:tc>
          <w:tcPr>
            <w:tcW w:w="1440" w:type="dxa"/>
            <w:vAlign w:val="bottom"/>
          </w:tcPr>
          <w:p w14:paraId="6B8B2CDB" w14:textId="77777777" w:rsidR="000F06CD" w:rsidRPr="000F06CD" w:rsidRDefault="000F06CD">
            <w:pPr>
              <w:pStyle w:val="BodyText"/>
              <w:tabs>
                <w:tab w:val="decimal" w:pos="1260"/>
              </w:tabs>
              <w:spacing w:line="240" w:lineRule="auto"/>
              <w:ind w:left="-90" w:right="-108"/>
              <w:jc w:val="left"/>
              <w:rPr>
                <w:rFonts w:ascii="Calibri" w:eastAsia="Arial Unicode MS" w:hAnsi="Calibri" w:cs="Calibri"/>
                <w:sz w:val="22"/>
                <w:szCs w:val="22"/>
              </w:rPr>
            </w:pPr>
          </w:p>
        </w:tc>
      </w:tr>
      <w:tr w:rsidR="000F06CD" w:rsidRPr="000F06CD" w14:paraId="3030A153" w14:textId="77777777">
        <w:trPr>
          <w:cantSplit/>
        </w:trPr>
        <w:tc>
          <w:tcPr>
            <w:tcW w:w="3341" w:type="dxa"/>
          </w:tcPr>
          <w:p w14:paraId="4A0135E5" w14:textId="77777777" w:rsidR="000F06CD" w:rsidRPr="000F06CD" w:rsidRDefault="000F06CD">
            <w:pPr>
              <w:pStyle w:val="Heading1"/>
              <w:spacing w:line="240" w:lineRule="atLeast"/>
              <w:ind w:left="192" w:right="65" w:hanging="180"/>
              <w:jc w:val="left"/>
              <w:rPr>
                <w:rFonts w:ascii="Calibri" w:hAnsi="Calibri" w:cs="Calibri"/>
                <w:b w:val="0"/>
                <w:bCs w:val="0"/>
              </w:rPr>
            </w:pPr>
            <w:r w:rsidRPr="000F06CD">
              <w:rPr>
                <w:rFonts w:ascii="Calibri" w:hAnsi="Calibri" w:cs="Calibri"/>
                <w:b w:val="0"/>
                <w:bCs w:val="0"/>
              </w:rPr>
              <w:t>Weighted average number of ordinary shares outstanding (shares)</w:t>
            </w:r>
          </w:p>
        </w:tc>
        <w:tc>
          <w:tcPr>
            <w:tcW w:w="1440" w:type="dxa"/>
            <w:vAlign w:val="bottom"/>
          </w:tcPr>
          <w:p w14:paraId="2B7D7F24" w14:textId="17B4DB6B" w:rsidR="000F06CD" w:rsidRPr="000F06CD" w:rsidRDefault="0053526D">
            <w:pPr>
              <w:pStyle w:val="BodyText"/>
              <w:tabs>
                <w:tab w:val="decimal" w:pos="1288"/>
              </w:tabs>
              <w:ind w:left="-90" w:right="-108"/>
              <w:jc w:val="thaiDistribute"/>
              <w:rPr>
                <w:rFonts w:ascii="Calibri" w:hAnsi="Calibri" w:cs="Calibri"/>
                <w:spacing w:val="-4"/>
                <w:sz w:val="22"/>
                <w:szCs w:val="22"/>
              </w:rPr>
            </w:pPr>
            <w:r>
              <w:rPr>
                <w:rFonts w:ascii="Calibri" w:hAnsi="Calibri" w:cs="Calibri"/>
                <w:spacing w:val="-4"/>
                <w:sz w:val="22"/>
                <w:szCs w:val="22"/>
              </w:rPr>
              <w:t>1,553,175,539</w:t>
            </w:r>
          </w:p>
        </w:tc>
        <w:tc>
          <w:tcPr>
            <w:tcW w:w="180" w:type="dxa"/>
            <w:vAlign w:val="bottom"/>
          </w:tcPr>
          <w:p w14:paraId="08833F9B" w14:textId="77777777" w:rsidR="000F06CD" w:rsidRPr="000F06CD" w:rsidRDefault="000F06CD">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2E2BC147" w14:textId="6024E39D" w:rsidR="000F06CD" w:rsidRPr="000F06CD" w:rsidRDefault="003860FF">
            <w:pPr>
              <w:pStyle w:val="BodyText"/>
              <w:tabs>
                <w:tab w:val="decimal" w:pos="1188"/>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1,553,174,571</w:t>
            </w:r>
          </w:p>
        </w:tc>
        <w:tc>
          <w:tcPr>
            <w:tcW w:w="180" w:type="dxa"/>
            <w:vAlign w:val="bottom"/>
          </w:tcPr>
          <w:p w14:paraId="5FA27B76" w14:textId="77777777" w:rsidR="000F06CD" w:rsidRPr="000F06CD" w:rsidRDefault="000F06CD">
            <w:pPr>
              <w:tabs>
                <w:tab w:val="decimal" w:pos="729"/>
              </w:tabs>
              <w:ind w:left="-90" w:right="-108"/>
              <w:jc w:val="thaiDistribute"/>
              <w:rPr>
                <w:rFonts w:ascii="Calibri" w:hAnsi="Calibri" w:cs="Calibri"/>
                <w:color w:val="000000"/>
                <w:spacing w:val="-4"/>
                <w:sz w:val="22"/>
                <w:szCs w:val="22"/>
              </w:rPr>
            </w:pPr>
          </w:p>
        </w:tc>
        <w:tc>
          <w:tcPr>
            <w:tcW w:w="1440" w:type="dxa"/>
            <w:shd w:val="clear" w:color="auto" w:fill="auto"/>
            <w:vAlign w:val="bottom"/>
          </w:tcPr>
          <w:p w14:paraId="77674052" w14:textId="041F2801" w:rsidR="000F06CD" w:rsidRPr="000F06CD" w:rsidRDefault="0053526D">
            <w:pPr>
              <w:pStyle w:val="BodyText"/>
              <w:tabs>
                <w:tab w:val="decimal" w:pos="1272"/>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1,553,175,539</w:t>
            </w:r>
          </w:p>
        </w:tc>
        <w:tc>
          <w:tcPr>
            <w:tcW w:w="180" w:type="dxa"/>
            <w:vAlign w:val="bottom"/>
          </w:tcPr>
          <w:p w14:paraId="4F1B7D8D" w14:textId="77777777" w:rsidR="000F06CD" w:rsidRPr="000F06CD" w:rsidRDefault="000F06CD">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6CAC7C7C" w14:textId="30706971" w:rsidR="000F06CD" w:rsidRPr="000F06CD" w:rsidRDefault="003860FF">
            <w:pPr>
              <w:pStyle w:val="BodyText"/>
              <w:tabs>
                <w:tab w:val="decimal" w:pos="1260"/>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1,553,174,571</w:t>
            </w:r>
          </w:p>
        </w:tc>
      </w:tr>
      <w:tr w:rsidR="000F06CD" w:rsidRPr="000F06CD" w14:paraId="5736DD66" w14:textId="77777777">
        <w:trPr>
          <w:cantSplit/>
        </w:trPr>
        <w:tc>
          <w:tcPr>
            <w:tcW w:w="3341" w:type="dxa"/>
          </w:tcPr>
          <w:p w14:paraId="54A9C5CB" w14:textId="77777777" w:rsidR="000F06CD" w:rsidRPr="000F06CD" w:rsidRDefault="000F06CD">
            <w:pPr>
              <w:pStyle w:val="Heading1"/>
              <w:spacing w:line="240" w:lineRule="atLeast"/>
              <w:ind w:left="192" w:right="65" w:hanging="180"/>
              <w:jc w:val="left"/>
              <w:rPr>
                <w:rFonts w:ascii="Calibri" w:hAnsi="Calibri" w:cs="Calibri"/>
                <w:b w:val="0"/>
                <w:bCs w:val="0"/>
              </w:rPr>
            </w:pPr>
          </w:p>
        </w:tc>
        <w:tc>
          <w:tcPr>
            <w:tcW w:w="1440" w:type="dxa"/>
            <w:vAlign w:val="bottom"/>
          </w:tcPr>
          <w:p w14:paraId="1015D205" w14:textId="77777777" w:rsidR="000F06CD" w:rsidRPr="000F06CD" w:rsidRDefault="000F06CD">
            <w:pPr>
              <w:pStyle w:val="BodyText"/>
              <w:tabs>
                <w:tab w:val="decimal" w:pos="1288"/>
              </w:tabs>
              <w:ind w:left="-90" w:right="-108"/>
              <w:rPr>
                <w:rFonts w:ascii="Calibri" w:hAnsi="Calibri" w:cs="Calibri"/>
                <w:sz w:val="22"/>
                <w:szCs w:val="22"/>
              </w:rPr>
            </w:pPr>
          </w:p>
        </w:tc>
        <w:tc>
          <w:tcPr>
            <w:tcW w:w="180" w:type="dxa"/>
            <w:vAlign w:val="bottom"/>
          </w:tcPr>
          <w:p w14:paraId="3026B20E" w14:textId="77777777" w:rsidR="000F06CD" w:rsidRPr="000F06CD" w:rsidRDefault="000F06CD">
            <w:pPr>
              <w:tabs>
                <w:tab w:val="decimal" w:pos="729"/>
              </w:tabs>
              <w:ind w:left="-90" w:right="-108"/>
              <w:rPr>
                <w:rFonts w:ascii="Calibri" w:eastAsia="Calibri" w:hAnsi="Calibri" w:cs="Calibri"/>
                <w:color w:val="000000"/>
                <w:sz w:val="22"/>
                <w:szCs w:val="22"/>
              </w:rPr>
            </w:pPr>
          </w:p>
        </w:tc>
        <w:tc>
          <w:tcPr>
            <w:tcW w:w="1350" w:type="dxa"/>
            <w:vAlign w:val="bottom"/>
          </w:tcPr>
          <w:p w14:paraId="57898B51" w14:textId="77777777" w:rsidR="000F06CD" w:rsidRPr="000F06CD" w:rsidRDefault="000F06CD">
            <w:pPr>
              <w:pStyle w:val="BodyText"/>
              <w:tabs>
                <w:tab w:val="decimal" w:pos="816"/>
              </w:tabs>
              <w:spacing w:line="240" w:lineRule="auto"/>
              <w:ind w:left="-90" w:right="-108"/>
              <w:rPr>
                <w:rFonts w:ascii="Calibri" w:hAnsi="Calibri" w:cs="Calibri"/>
                <w:sz w:val="22"/>
                <w:szCs w:val="22"/>
              </w:rPr>
            </w:pPr>
          </w:p>
        </w:tc>
        <w:tc>
          <w:tcPr>
            <w:tcW w:w="180" w:type="dxa"/>
            <w:vAlign w:val="bottom"/>
          </w:tcPr>
          <w:p w14:paraId="52B28029" w14:textId="77777777" w:rsidR="000F06CD" w:rsidRPr="000F06CD" w:rsidRDefault="000F06CD">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24EB87A7" w14:textId="77777777" w:rsidR="000F06CD" w:rsidRPr="000F06CD" w:rsidRDefault="000F06CD">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ABFD493" w14:textId="77777777" w:rsidR="000F06CD" w:rsidRPr="000F06CD" w:rsidRDefault="000F06CD">
            <w:pPr>
              <w:tabs>
                <w:tab w:val="decimal" w:pos="729"/>
              </w:tabs>
              <w:ind w:left="-90" w:right="-108"/>
              <w:rPr>
                <w:rFonts w:ascii="Calibri" w:eastAsia="Calibri" w:hAnsi="Calibri" w:cs="Calibri"/>
                <w:color w:val="000000"/>
                <w:sz w:val="22"/>
                <w:szCs w:val="22"/>
              </w:rPr>
            </w:pPr>
          </w:p>
        </w:tc>
        <w:tc>
          <w:tcPr>
            <w:tcW w:w="1440" w:type="dxa"/>
            <w:vAlign w:val="bottom"/>
          </w:tcPr>
          <w:p w14:paraId="2C4B1379" w14:textId="77777777" w:rsidR="000F06CD" w:rsidRPr="000F06CD" w:rsidRDefault="000F06CD">
            <w:pPr>
              <w:pStyle w:val="BodyText"/>
              <w:tabs>
                <w:tab w:val="decimal" w:pos="1260"/>
              </w:tabs>
              <w:spacing w:line="240" w:lineRule="auto"/>
              <w:ind w:left="-90" w:right="-108"/>
              <w:jc w:val="left"/>
              <w:rPr>
                <w:rFonts w:ascii="Calibri" w:hAnsi="Calibri" w:cs="Calibri"/>
                <w:sz w:val="22"/>
                <w:szCs w:val="22"/>
              </w:rPr>
            </w:pPr>
          </w:p>
        </w:tc>
      </w:tr>
      <w:tr w:rsidR="000F06CD" w:rsidRPr="000F06CD" w14:paraId="752E2A73" w14:textId="77777777">
        <w:trPr>
          <w:cantSplit/>
          <w:trHeight w:val="70"/>
        </w:trPr>
        <w:tc>
          <w:tcPr>
            <w:tcW w:w="3341" w:type="dxa"/>
            <w:vAlign w:val="bottom"/>
          </w:tcPr>
          <w:p w14:paraId="6ED88717" w14:textId="77777777" w:rsidR="000F06CD" w:rsidRPr="000F06CD" w:rsidRDefault="000F06CD">
            <w:pPr>
              <w:pStyle w:val="Heading1"/>
              <w:spacing w:line="240" w:lineRule="atLeast"/>
              <w:ind w:left="192" w:right="65" w:hanging="180"/>
              <w:jc w:val="left"/>
              <w:rPr>
                <w:rFonts w:ascii="Calibri" w:hAnsi="Calibri" w:cs="Calibri"/>
                <w:b w:val="0"/>
                <w:bCs w:val="0"/>
              </w:rPr>
            </w:pPr>
            <w:r w:rsidRPr="000F06CD">
              <w:rPr>
                <w:rFonts w:ascii="Calibri" w:hAnsi="Calibri" w:cs="Calibri"/>
              </w:rPr>
              <w:t>Basic earnings per share</w:t>
            </w:r>
            <w:r w:rsidRPr="000F06CD">
              <w:rPr>
                <w:rFonts w:ascii="Calibri" w:hAnsi="Calibri" w:cs="Calibri"/>
                <w:b w:val="0"/>
                <w:bCs w:val="0"/>
              </w:rPr>
              <w:t xml:space="preserve"> </w:t>
            </w:r>
            <w:r w:rsidRPr="000F06CD">
              <w:rPr>
                <w:rFonts w:ascii="Calibri" w:hAnsi="Calibri" w:cs="Calibri"/>
              </w:rPr>
              <w:t>(Baht/shares)</w:t>
            </w:r>
          </w:p>
        </w:tc>
        <w:tc>
          <w:tcPr>
            <w:tcW w:w="1440" w:type="dxa"/>
            <w:tcBorders>
              <w:top w:val="single" w:sz="4" w:space="0" w:color="auto"/>
              <w:bottom w:val="double" w:sz="4" w:space="0" w:color="auto"/>
            </w:tcBorders>
            <w:vAlign w:val="bottom"/>
          </w:tcPr>
          <w:p w14:paraId="03C372EC" w14:textId="3A081ECB" w:rsidR="000F06CD" w:rsidRPr="000F06CD" w:rsidRDefault="0053526D">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w:t>
            </w:r>
            <w:r w:rsidR="00946C26">
              <w:rPr>
                <w:rFonts w:ascii="Calibri" w:eastAsia="Arial Unicode MS" w:hAnsi="Calibri" w:cs="Calibri"/>
              </w:rPr>
              <w:t>2</w:t>
            </w:r>
          </w:p>
        </w:tc>
        <w:tc>
          <w:tcPr>
            <w:tcW w:w="180" w:type="dxa"/>
            <w:vAlign w:val="bottom"/>
          </w:tcPr>
          <w:p w14:paraId="7C1C7B0F" w14:textId="77777777" w:rsidR="000F06CD" w:rsidRPr="000F06CD" w:rsidRDefault="000F06CD">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BA9D88C" w14:textId="47C730DF" w:rsidR="000F06CD" w:rsidRPr="000F06CD" w:rsidRDefault="003860FF">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0.05</w:t>
            </w:r>
          </w:p>
        </w:tc>
        <w:tc>
          <w:tcPr>
            <w:tcW w:w="180" w:type="dxa"/>
            <w:vAlign w:val="bottom"/>
          </w:tcPr>
          <w:p w14:paraId="6DE5547D" w14:textId="77777777" w:rsidR="000F06CD" w:rsidRPr="000F06CD" w:rsidRDefault="000F06CD">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11E73354" w14:textId="79D10942" w:rsidR="000F06CD" w:rsidRPr="000F06CD" w:rsidRDefault="0053526D">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0.41</w:t>
            </w:r>
          </w:p>
        </w:tc>
        <w:tc>
          <w:tcPr>
            <w:tcW w:w="180" w:type="dxa"/>
            <w:vAlign w:val="bottom"/>
          </w:tcPr>
          <w:p w14:paraId="6DA8D0FD" w14:textId="77777777" w:rsidR="000F06CD" w:rsidRPr="000F06CD" w:rsidRDefault="000F06CD">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06671F3" w14:textId="57CA617A" w:rsidR="000F06CD" w:rsidRPr="000F06CD" w:rsidRDefault="003860FF">
            <w:pPr>
              <w:pStyle w:val="Heading1"/>
              <w:tabs>
                <w:tab w:val="decimal" w:pos="996"/>
              </w:tabs>
              <w:spacing w:line="240" w:lineRule="atLeast"/>
              <w:ind w:left="0" w:right="-2"/>
              <w:jc w:val="left"/>
              <w:rPr>
                <w:rFonts w:ascii="Calibri" w:eastAsia="Arial Unicode MS" w:hAnsi="Calibri" w:cs="Calibri"/>
              </w:rPr>
            </w:pPr>
            <w:r>
              <w:rPr>
                <w:rFonts w:ascii="Calibri" w:eastAsia="Arial Unicode MS" w:hAnsi="Calibri" w:cs="Calibri"/>
              </w:rPr>
              <w:t>0.12</w:t>
            </w:r>
          </w:p>
        </w:tc>
      </w:tr>
    </w:tbl>
    <w:p w14:paraId="1F51F82D" w14:textId="77777777" w:rsidR="000F06CD" w:rsidRDefault="000F06CD" w:rsidP="00E2357F">
      <w:pPr>
        <w:spacing w:line="240" w:lineRule="atLeast"/>
        <w:rPr>
          <w:rFonts w:ascii="Calibri" w:eastAsia="Arial Unicode MS" w:hAnsi="Calibri" w:cstheme="minorBidi"/>
          <w:b/>
          <w:bCs/>
          <w:sz w:val="22"/>
          <w:szCs w:val="22"/>
        </w:rPr>
      </w:pPr>
    </w:p>
    <w:p w14:paraId="3B70E8A1" w14:textId="77777777" w:rsidR="00AC2887" w:rsidRDefault="00AC2887" w:rsidP="00E2357F">
      <w:pPr>
        <w:spacing w:line="240" w:lineRule="atLeast"/>
        <w:rPr>
          <w:rFonts w:ascii="Calibri" w:eastAsia="Arial Unicode MS" w:hAnsi="Calibri" w:cstheme="minorBidi"/>
          <w:b/>
          <w:bCs/>
          <w:sz w:val="22"/>
          <w:szCs w:val="22"/>
        </w:rPr>
      </w:pPr>
    </w:p>
    <w:p w14:paraId="13C33FFE" w14:textId="77777777" w:rsidR="00AC2887" w:rsidRDefault="00AC2887" w:rsidP="00E2357F">
      <w:pPr>
        <w:spacing w:line="240" w:lineRule="atLeast"/>
        <w:rPr>
          <w:rFonts w:ascii="Calibri" w:eastAsia="Arial Unicode MS" w:hAnsi="Calibri" w:cstheme="minorBidi"/>
          <w:b/>
          <w:bCs/>
          <w:sz w:val="22"/>
          <w:szCs w:val="22"/>
        </w:rPr>
      </w:pPr>
    </w:p>
    <w:p w14:paraId="314D5A8F" w14:textId="77777777" w:rsidR="00AC2887" w:rsidRDefault="00AC2887" w:rsidP="00E2357F">
      <w:pPr>
        <w:spacing w:line="240" w:lineRule="atLeast"/>
        <w:rPr>
          <w:rFonts w:ascii="Calibri" w:eastAsia="Arial Unicode MS" w:hAnsi="Calibri" w:cstheme="minorBidi"/>
          <w:b/>
          <w:bCs/>
          <w:sz w:val="22"/>
          <w:szCs w:val="22"/>
        </w:rPr>
      </w:pPr>
    </w:p>
    <w:p w14:paraId="0422CE63" w14:textId="77777777" w:rsidR="00AC2887" w:rsidRDefault="00AC2887" w:rsidP="00E2357F">
      <w:pPr>
        <w:spacing w:line="240" w:lineRule="atLeast"/>
        <w:rPr>
          <w:rFonts w:ascii="Calibri" w:eastAsia="Arial Unicode MS" w:hAnsi="Calibri" w:cstheme="minorBidi"/>
          <w:b/>
          <w:bCs/>
          <w:sz w:val="22"/>
          <w:szCs w:val="22"/>
        </w:rPr>
      </w:pPr>
    </w:p>
    <w:p w14:paraId="2D6B48E6" w14:textId="77777777" w:rsidR="00AC2887" w:rsidRDefault="00AC2887" w:rsidP="00E2357F">
      <w:pPr>
        <w:spacing w:line="240" w:lineRule="atLeast"/>
        <w:rPr>
          <w:rFonts w:ascii="Calibri" w:eastAsia="Arial Unicode MS" w:hAnsi="Calibri" w:cstheme="minorBidi"/>
          <w:b/>
          <w:bCs/>
          <w:sz w:val="22"/>
          <w:szCs w:val="22"/>
        </w:rPr>
      </w:pPr>
    </w:p>
    <w:p w14:paraId="2F62D85D" w14:textId="77777777" w:rsidR="00AC2887" w:rsidRDefault="00AC2887" w:rsidP="00E2357F">
      <w:pPr>
        <w:spacing w:line="240" w:lineRule="atLeast"/>
        <w:rPr>
          <w:rFonts w:ascii="Calibri" w:eastAsia="Arial Unicode MS" w:hAnsi="Calibri" w:cstheme="minorBidi"/>
          <w:b/>
          <w:bCs/>
          <w:sz w:val="22"/>
          <w:szCs w:val="22"/>
        </w:rPr>
      </w:pPr>
    </w:p>
    <w:p w14:paraId="54E81989" w14:textId="77777777" w:rsidR="009334BC" w:rsidRDefault="009334BC" w:rsidP="00E2357F">
      <w:pPr>
        <w:spacing w:line="240" w:lineRule="atLeast"/>
        <w:rPr>
          <w:rFonts w:ascii="Calibri" w:eastAsia="Arial Unicode MS" w:hAnsi="Calibri" w:cstheme="minorBidi"/>
          <w:b/>
          <w:bCs/>
          <w:sz w:val="22"/>
          <w:szCs w:val="22"/>
        </w:rPr>
      </w:pPr>
    </w:p>
    <w:p w14:paraId="2EA86B32" w14:textId="77777777" w:rsidR="000F06CD" w:rsidRDefault="000F06CD" w:rsidP="00E2357F">
      <w:pPr>
        <w:spacing w:line="240" w:lineRule="atLeast"/>
        <w:rPr>
          <w:rFonts w:ascii="Calibri" w:eastAsia="Arial Unicode MS" w:hAnsi="Calibri" w:cstheme="minorBidi"/>
          <w:b/>
          <w:bCs/>
          <w:sz w:val="22"/>
          <w:szCs w:val="22"/>
        </w:rPr>
      </w:pPr>
    </w:p>
    <w:p w14:paraId="41A85678" w14:textId="77777777" w:rsidR="000F06CD" w:rsidRDefault="000F06CD" w:rsidP="00E2357F">
      <w:pPr>
        <w:spacing w:line="240" w:lineRule="atLeast"/>
        <w:rPr>
          <w:rFonts w:ascii="Calibri" w:eastAsia="Arial Unicode MS" w:hAnsi="Calibri" w:cstheme="minorBidi"/>
          <w:b/>
          <w:bCs/>
          <w:sz w:val="22"/>
          <w:szCs w:val="22"/>
        </w:rPr>
      </w:pPr>
    </w:p>
    <w:p w14:paraId="7074C04E" w14:textId="77777777" w:rsidR="000F06CD" w:rsidRPr="007B7C94" w:rsidRDefault="000F06CD" w:rsidP="00E2357F">
      <w:pPr>
        <w:spacing w:line="240" w:lineRule="atLeast"/>
        <w:rPr>
          <w:rFonts w:ascii="Calibri" w:eastAsia="Arial Unicode MS" w:hAnsi="Calibri" w:cstheme="minorBidi"/>
          <w:b/>
          <w:bCs/>
          <w:sz w:val="22"/>
          <w:szCs w:val="22"/>
        </w:rPr>
      </w:pPr>
    </w:p>
    <w:p w14:paraId="59A0DE41" w14:textId="77777777" w:rsidR="00F77841" w:rsidRPr="00F77841"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7841">
        <w:rPr>
          <w:rFonts w:ascii="Calibri" w:eastAsia="Arial Unicode MS" w:hAnsi="Calibri" w:cs="Calibri"/>
          <w:b/>
          <w:bCs/>
          <w:sz w:val="22"/>
          <w:szCs w:val="22"/>
        </w:rPr>
        <w:lastRenderedPageBreak/>
        <w:t>Segment information</w:t>
      </w:r>
    </w:p>
    <w:p w14:paraId="74055647" w14:textId="77777777" w:rsidR="00D86EAE" w:rsidRDefault="00D86EAE" w:rsidP="00F77841">
      <w:pPr>
        <w:spacing w:line="240" w:lineRule="atLeast"/>
        <w:ind w:left="540"/>
        <w:rPr>
          <w:rFonts w:ascii="Calibri" w:eastAsia="Arial Unicode MS" w:hAnsi="Calibri" w:cs="Calibri"/>
          <w:b/>
          <w:bCs/>
          <w:sz w:val="22"/>
          <w:szCs w:val="22"/>
        </w:rPr>
      </w:pPr>
    </w:p>
    <w:p w14:paraId="04167019" w14:textId="034657C2" w:rsidR="00F77841" w:rsidRDefault="00D22CF0" w:rsidP="00D22CF0">
      <w:pPr>
        <w:spacing w:line="240" w:lineRule="atLeast"/>
        <w:ind w:left="540"/>
        <w:jc w:val="thaiDistribute"/>
        <w:rPr>
          <w:rFonts w:ascii="Calibri" w:eastAsia="Arial Unicode MS" w:hAnsi="Calibri" w:cs="Calibri"/>
          <w:sz w:val="22"/>
          <w:szCs w:val="22"/>
        </w:rPr>
      </w:pPr>
      <w:r w:rsidRPr="00D22CF0">
        <w:rPr>
          <w:rFonts w:ascii="Calibri" w:eastAsia="Arial Unicode MS" w:hAnsi="Calibri" w:cs="Calibri"/>
          <w:sz w:val="22"/>
          <w:szCs w:val="22"/>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195456E3" w14:textId="77777777" w:rsidR="00D22CF0" w:rsidRDefault="00D22CF0" w:rsidP="00D22CF0">
      <w:pPr>
        <w:spacing w:line="240" w:lineRule="atLeast"/>
        <w:ind w:left="540"/>
        <w:jc w:val="thaiDistribute"/>
        <w:rPr>
          <w:rFonts w:ascii="Calibri" w:eastAsia="Arial Unicode MS" w:hAnsi="Calibri" w:cs="Calibri"/>
          <w:sz w:val="22"/>
          <w:szCs w:val="22"/>
        </w:rPr>
      </w:pPr>
    </w:p>
    <w:p w14:paraId="68FF70A8" w14:textId="41550614" w:rsidR="00F77841" w:rsidRDefault="00D15B6A" w:rsidP="00D15B6A">
      <w:pPr>
        <w:spacing w:line="240" w:lineRule="atLeast"/>
        <w:ind w:left="540"/>
        <w:jc w:val="thaiDistribute"/>
        <w:rPr>
          <w:rFonts w:ascii="Calibri" w:eastAsia="Arial Unicode MS" w:hAnsi="Calibri" w:cs="Calibri"/>
          <w:sz w:val="22"/>
          <w:szCs w:val="22"/>
        </w:rPr>
      </w:pPr>
      <w:r w:rsidRPr="00D15B6A">
        <w:rPr>
          <w:rFonts w:ascii="Calibri" w:eastAsia="Arial Unicode MS" w:hAnsi="Calibri" w:cs="Calibri"/>
          <w:sz w:val="22"/>
          <w:szCs w:val="22"/>
        </w:rPr>
        <w:t xml:space="preserve">The principal activities of the Group are development of real estate for sale and construction services in Thailand. </w:t>
      </w:r>
      <w:r w:rsidR="00932AB4" w:rsidRPr="00932AB4">
        <w:rPr>
          <w:rFonts w:ascii="Calibri" w:eastAsia="Arial Unicode MS" w:hAnsi="Calibri" w:cs="Calibri"/>
          <w:sz w:val="22"/>
          <w:szCs w:val="22"/>
        </w:rPr>
        <w:t xml:space="preserve">Significant information relating to revenue and profit of the </w:t>
      </w:r>
      <w:r w:rsidR="00661D32">
        <w:rPr>
          <w:rFonts w:ascii="Calibri" w:eastAsia="Arial Unicode MS" w:hAnsi="Calibri" w:cs="Calibri"/>
          <w:sz w:val="22"/>
          <w:szCs w:val="22"/>
        </w:rPr>
        <w:t>for the</w:t>
      </w:r>
      <w:r w:rsidR="0086356B">
        <w:rPr>
          <w:rFonts w:ascii="Calibri" w:eastAsia="Arial Unicode MS" w:hAnsi="Calibri" w:cs="Calibri"/>
          <w:sz w:val="22"/>
          <w:szCs w:val="22"/>
        </w:rPr>
        <w:t xml:space="preserve"> three-month </w:t>
      </w:r>
      <w:r w:rsidR="000F06CD">
        <w:rPr>
          <w:rFonts w:ascii="Calibri" w:eastAsia="Arial Unicode MS" w:hAnsi="Calibri" w:cs="Calibri"/>
          <w:sz w:val="22"/>
          <w:szCs w:val="22"/>
        </w:rPr>
        <w:t xml:space="preserve">and </w:t>
      </w:r>
      <w:r w:rsidR="00474DDC">
        <w:rPr>
          <w:rFonts w:ascii="Calibri" w:eastAsia="Arial Unicode MS" w:hAnsi="Calibri" w:cs="Calibri"/>
          <w:sz w:val="22"/>
          <w:szCs w:val="22"/>
        </w:rPr>
        <w:t>nine</w:t>
      </w:r>
      <w:r w:rsidR="000F06CD">
        <w:rPr>
          <w:rFonts w:ascii="Calibri" w:eastAsia="Arial Unicode MS" w:hAnsi="Calibri" w:cs="Calibri"/>
          <w:sz w:val="22"/>
          <w:szCs w:val="22"/>
        </w:rPr>
        <w:t xml:space="preserve">-month </w:t>
      </w:r>
      <w:r w:rsidR="0086356B">
        <w:rPr>
          <w:rFonts w:ascii="Calibri" w:eastAsia="Arial Unicode MS" w:hAnsi="Calibri" w:cs="Calibri"/>
          <w:sz w:val="22"/>
          <w:szCs w:val="22"/>
        </w:rPr>
        <w:t>period</w:t>
      </w:r>
      <w:r w:rsidR="002B6D29">
        <w:rPr>
          <w:rFonts w:ascii="Calibri" w:eastAsia="Arial Unicode MS" w:hAnsi="Calibri" w:cs="Calibri"/>
          <w:sz w:val="22"/>
          <w:szCs w:val="22"/>
        </w:rPr>
        <w:t>s</w:t>
      </w:r>
      <w:r w:rsidR="00661D32">
        <w:rPr>
          <w:rFonts w:ascii="Calibri" w:eastAsia="Arial Unicode MS" w:hAnsi="Calibri" w:cs="Calibri"/>
          <w:sz w:val="22"/>
          <w:szCs w:val="22"/>
        </w:rPr>
        <w:t xml:space="preserve"> ended </w:t>
      </w:r>
      <w:r w:rsidR="000F06CD">
        <w:rPr>
          <w:rFonts w:ascii="Calibri" w:eastAsia="Arial Unicode MS" w:hAnsi="Calibri" w:cs="Calibri"/>
          <w:sz w:val="22"/>
          <w:szCs w:val="22"/>
        </w:rPr>
        <w:t xml:space="preserve">30 </w:t>
      </w:r>
      <w:r w:rsidR="00474DDC">
        <w:rPr>
          <w:rFonts w:ascii="Calibri" w:eastAsia="Arial Unicode MS" w:hAnsi="Calibri" w:cs="Calibri"/>
          <w:sz w:val="22"/>
          <w:szCs w:val="22"/>
        </w:rPr>
        <w:t>September</w:t>
      </w:r>
      <w:r w:rsidR="00FA1511">
        <w:rPr>
          <w:rFonts w:ascii="Calibri" w:eastAsia="Arial Unicode MS" w:hAnsi="Calibri" w:cstheme="minorBidi"/>
          <w:sz w:val="22"/>
          <w:szCs w:val="22"/>
        </w:rPr>
        <w:t xml:space="preserve"> 2024</w:t>
      </w:r>
      <w:r w:rsidR="00661D32">
        <w:rPr>
          <w:rFonts w:ascii="Calibri" w:eastAsia="Arial Unicode MS" w:hAnsi="Calibri" w:cs="Calibri"/>
          <w:sz w:val="22"/>
          <w:szCs w:val="22"/>
        </w:rPr>
        <w:t xml:space="preserve"> and 202</w:t>
      </w:r>
      <w:r w:rsidR="00FA1511">
        <w:rPr>
          <w:rFonts w:ascii="Calibri" w:eastAsia="Arial Unicode MS" w:hAnsi="Calibri" w:cs="Calibri"/>
          <w:sz w:val="22"/>
          <w:szCs w:val="22"/>
        </w:rPr>
        <w:t>3</w:t>
      </w:r>
      <w:r w:rsidR="00661D32">
        <w:rPr>
          <w:rFonts w:ascii="Calibri" w:eastAsia="Arial Unicode MS" w:hAnsi="Calibri" w:cs="Calibri"/>
          <w:sz w:val="22"/>
          <w:szCs w:val="22"/>
        </w:rPr>
        <w:t xml:space="preserve"> </w:t>
      </w:r>
      <w:r w:rsidR="00932AB4" w:rsidRPr="00932AB4">
        <w:rPr>
          <w:rFonts w:ascii="Calibri" w:eastAsia="Arial Unicode MS" w:hAnsi="Calibri" w:cs="Calibri"/>
          <w:sz w:val="22"/>
          <w:szCs w:val="22"/>
        </w:rPr>
        <w:t>are as follows.</w:t>
      </w:r>
    </w:p>
    <w:p w14:paraId="2A3894C6" w14:textId="77777777" w:rsidR="005A4B99" w:rsidRDefault="005A4B99" w:rsidP="00307D6C">
      <w:pPr>
        <w:spacing w:line="240" w:lineRule="atLeast"/>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313AE" w:rsidRPr="00AD6DA3" w14:paraId="39D559A2" w14:textId="77777777" w:rsidTr="00015180">
        <w:tc>
          <w:tcPr>
            <w:tcW w:w="2448" w:type="dxa"/>
            <w:tcBorders>
              <w:top w:val="nil"/>
              <w:left w:val="nil"/>
              <w:bottom w:val="nil"/>
              <w:right w:val="nil"/>
            </w:tcBorders>
            <w:shd w:val="clear" w:color="auto" w:fill="auto"/>
            <w:vAlign w:val="bottom"/>
          </w:tcPr>
          <w:p w14:paraId="1B2CD518" w14:textId="77777777" w:rsidR="008313AE" w:rsidRPr="00AD6DA3" w:rsidRDefault="008313AE">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21F7C88C" w14:textId="77777777" w:rsidR="008313AE" w:rsidRPr="00AD6DA3" w:rsidRDefault="008313AE">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313AE" w:rsidRPr="00AD6DA3" w14:paraId="1D3A097C" w14:textId="77777777" w:rsidTr="00015180">
        <w:tc>
          <w:tcPr>
            <w:tcW w:w="2448" w:type="dxa"/>
            <w:tcBorders>
              <w:top w:val="nil"/>
              <w:left w:val="nil"/>
              <w:bottom w:val="nil"/>
              <w:right w:val="nil"/>
            </w:tcBorders>
            <w:shd w:val="clear" w:color="auto" w:fill="auto"/>
            <w:vAlign w:val="bottom"/>
          </w:tcPr>
          <w:p w14:paraId="48DC6D39" w14:textId="77777777" w:rsidR="008313AE" w:rsidRPr="00AD6DA3" w:rsidRDefault="008313AE">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4B570796" w14:textId="77777777" w:rsidR="008313AE" w:rsidRPr="00AD6DA3" w:rsidRDefault="008313AE">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64CAE433" w14:textId="77777777" w:rsidR="008313AE" w:rsidRPr="00AD6DA3" w:rsidRDefault="008313AE">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56A16925" w14:textId="77777777" w:rsidR="008313AE" w:rsidRPr="00AD6DA3" w:rsidRDefault="008313AE">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094B8A82" w14:textId="77777777" w:rsidR="008313AE" w:rsidRPr="00AD6DA3" w:rsidRDefault="008313AE">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320D5D71" w14:textId="77777777" w:rsidR="008313AE" w:rsidRPr="00AD6DA3" w:rsidRDefault="008313AE">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45C68514" w14:textId="77777777" w:rsidR="008313AE" w:rsidRPr="00AD6DA3" w:rsidRDefault="008313AE">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6BEC1F9D" w14:textId="77777777" w:rsidR="008313AE" w:rsidRPr="00AD6DA3" w:rsidRDefault="008313AE">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5C85B196" w14:textId="77777777" w:rsidR="008313AE" w:rsidRPr="00AD6DA3" w:rsidRDefault="008313AE">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0FFAA289" w14:textId="77777777" w:rsidR="008313AE" w:rsidRPr="00AD6DA3" w:rsidRDefault="008313AE">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313AE" w:rsidRPr="00AD6DA3" w14:paraId="3A08ADFF" w14:textId="77777777" w:rsidTr="00015180">
        <w:tc>
          <w:tcPr>
            <w:tcW w:w="2448" w:type="dxa"/>
            <w:tcBorders>
              <w:top w:val="nil"/>
              <w:left w:val="nil"/>
              <w:bottom w:val="nil"/>
              <w:right w:val="nil"/>
            </w:tcBorders>
            <w:shd w:val="clear" w:color="auto" w:fill="auto"/>
            <w:vAlign w:val="bottom"/>
          </w:tcPr>
          <w:p w14:paraId="568A97DD" w14:textId="77777777" w:rsidR="008313AE" w:rsidRPr="00AD6DA3" w:rsidRDefault="008313AE">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1DF0CD82" w14:textId="77777777" w:rsidR="008313AE" w:rsidRPr="00AD6DA3" w:rsidRDefault="008313AE">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313AE" w:rsidRPr="00AD6DA3" w14:paraId="4828D11A" w14:textId="77777777" w:rsidTr="00015180">
        <w:tc>
          <w:tcPr>
            <w:tcW w:w="3690" w:type="dxa"/>
            <w:gridSpan w:val="2"/>
            <w:tcBorders>
              <w:top w:val="nil"/>
              <w:left w:val="nil"/>
              <w:bottom w:val="nil"/>
              <w:right w:val="nil"/>
            </w:tcBorders>
            <w:shd w:val="clear" w:color="auto" w:fill="auto"/>
            <w:vAlign w:val="bottom"/>
          </w:tcPr>
          <w:p w14:paraId="2450D8FF" w14:textId="77777777" w:rsidR="00885D92" w:rsidRDefault="008313AE">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three-month period ended </w:t>
            </w:r>
          </w:p>
          <w:p w14:paraId="7A07EB32" w14:textId="2AB14563" w:rsidR="008313AE" w:rsidRPr="00AD6DA3" w:rsidRDefault="00885D92">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 </w:t>
            </w:r>
            <w:r w:rsidR="00474DDC">
              <w:rPr>
                <w:rFonts w:ascii="Calibri" w:eastAsia="Arial Unicode MS" w:hAnsi="Calibri" w:cs="Calibri"/>
                <w:b/>
                <w:bCs/>
                <w:spacing w:val="-4"/>
                <w:sz w:val="18"/>
                <w:szCs w:val="18"/>
              </w:rPr>
              <w:t>September</w:t>
            </w:r>
            <w:r>
              <w:rPr>
                <w:rFonts w:ascii="Calibri" w:eastAsia="Arial Unicode MS" w:hAnsi="Calibri" w:cs="Calibri"/>
                <w:b/>
                <w:bCs/>
                <w:spacing w:val="-4"/>
                <w:sz w:val="18"/>
                <w:szCs w:val="18"/>
              </w:rPr>
              <w:t xml:space="preserve"> 2024</w:t>
            </w:r>
          </w:p>
        </w:tc>
        <w:tc>
          <w:tcPr>
            <w:tcW w:w="270" w:type="dxa"/>
            <w:tcBorders>
              <w:top w:val="nil"/>
              <w:left w:val="nil"/>
              <w:bottom w:val="nil"/>
              <w:right w:val="nil"/>
            </w:tcBorders>
            <w:shd w:val="clear" w:color="auto" w:fill="auto"/>
          </w:tcPr>
          <w:p w14:paraId="1CD6DC0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9C37338"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282F84"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2B3C4AD"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58D0600"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E2C101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71C68E"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6DAEFA7"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r>
      <w:tr w:rsidR="008313AE" w:rsidRPr="00AD6DA3" w14:paraId="1C241559" w14:textId="77777777" w:rsidTr="00015180">
        <w:tc>
          <w:tcPr>
            <w:tcW w:w="2448" w:type="dxa"/>
            <w:tcBorders>
              <w:top w:val="nil"/>
              <w:left w:val="nil"/>
              <w:bottom w:val="nil"/>
              <w:right w:val="nil"/>
            </w:tcBorders>
            <w:shd w:val="clear" w:color="auto" w:fill="auto"/>
            <w:vAlign w:val="bottom"/>
          </w:tcPr>
          <w:p w14:paraId="60EAC0F6" w14:textId="77777777" w:rsidR="008313AE" w:rsidRPr="00AD6DA3" w:rsidRDefault="008313AE">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28F99A80" w14:textId="1D5A6508" w:rsidR="008313AE" w:rsidRPr="00AD6DA3" w:rsidRDefault="0053526D" w:rsidP="00CE19DF">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AA8E104"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0BCD18FE" w14:textId="2FE2A086" w:rsidR="008313AE" w:rsidRPr="00AD6DA3" w:rsidRDefault="0053526D" w:rsidP="009045F8">
            <w:pPr>
              <w:pStyle w:val="BodyText"/>
              <w:tabs>
                <w:tab w:val="decimal" w:pos="79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6448723"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1E0132C4" w14:textId="34EDD2C8" w:rsidR="008313AE" w:rsidRPr="00AD6DA3" w:rsidRDefault="0053526D">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12,709,695</w:t>
            </w:r>
          </w:p>
        </w:tc>
        <w:tc>
          <w:tcPr>
            <w:tcW w:w="270" w:type="dxa"/>
            <w:tcBorders>
              <w:top w:val="nil"/>
              <w:left w:val="nil"/>
              <w:bottom w:val="nil"/>
              <w:right w:val="nil"/>
            </w:tcBorders>
            <w:shd w:val="clear" w:color="auto" w:fill="auto"/>
          </w:tcPr>
          <w:p w14:paraId="2F055602"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7AC1452B" w14:textId="479EE297" w:rsidR="008313AE" w:rsidRPr="00AD6DA3" w:rsidRDefault="0053526D">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(12,709,695)</w:t>
            </w:r>
          </w:p>
        </w:tc>
        <w:tc>
          <w:tcPr>
            <w:tcW w:w="270" w:type="dxa"/>
            <w:tcBorders>
              <w:top w:val="nil"/>
              <w:left w:val="nil"/>
              <w:bottom w:val="nil"/>
              <w:right w:val="nil"/>
            </w:tcBorders>
            <w:shd w:val="clear" w:color="auto" w:fill="auto"/>
          </w:tcPr>
          <w:p w14:paraId="63877689"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EDB3F9B" w14:textId="356782CA" w:rsidR="008313AE" w:rsidRPr="00AD6DA3" w:rsidRDefault="0053526D">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313AE" w:rsidRPr="00AD6DA3" w14:paraId="29CAC0B4" w14:textId="77777777" w:rsidTr="00015180">
        <w:tc>
          <w:tcPr>
            <w:tcW w:w="2448" w:type="dxa"/>
            <w:tcBorders>
              <w:top w:val="nil"/>
              <w:left w:val="nil"/>
              <w:bottom w:val="nil"/>
              <w:right w:val="nil"/>
            </w:tcBorders>
            <w:shd w:val="clear" w:color="auto" w:fill="auto"/>
            <w:vAlign w:val="bottom"/>
          </w:tcPr>
          <w:p w14:paraId="2F53AA5C" w14:textId="77777777" w:rsidR="008313AE" w:rsidRPr="00AD6DA3" w:rsidRDefault="008313AE">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37BB59A6" w14:textId="266C1B9C" w:rsidR="008313AE" w:rsidRPr="00AD6DA3" w:rsidRDefault="00F03C72">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307,112,675</w:t>
            </w:r>
          </w:p>
        </w:tc>
        <w:tc>
          <w:tcPr>
            <w:tcW w:w="270" w:type="dxa"/>
            <w:tcBorders>
              <w:top w:val="nil"/>
              <w:left w:val="nil"/>
              <w:bottom w:val="nil"/>
              <w:right w:val="nil"/>
            </w:tcBorders>
            <w:shd w:val="clear" w:color="auto" w:fill="auto"/>
          </w:tcPr>
          <w:p w14:paraId="296B010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914686E" w14:textId="5F1FDBA7" w:rsidR="008313AE" w:rsidRPr="00AD6DA3" w:rsidRDefault="00F03C72" w:rsidP="009045F8">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21,744,225</w:t>
            </w:r>
          </w:p>
        </w:tc>
        <w:tc>
          <w:tcPr>
            <w:tcW w:w="270" w:type="dxa"/>
            <w:tcBorders>
              <w:top w:val="nil"/>
              <w:left w:val="nil"/>
              <w:bottom w:val="nil"/>
              <w:right w:val="nil"/>
            </w:tcBorders>
            <w:shd w:val="clear" w:color="auto" w:fill="auto"/>
          </w:tcPr>
          <w:p w14:paraId="6EF6FE7A"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148D8935" w14:textId="32D54C2D" w:rsidR="008313AE" w:rsidRPr="00AD6DA3" w:rsidRDefault="00F03C72" w:rsidP="00BA66B4">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4D56589"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59A503D9" w14:textId="3BD83B3B" w:rsidR="008313AE" w:rsidRPr="00AD6DA3" w:rsidRDefault="00F03C72">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A9175D3"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961D8E6" w14:textId="2CE638A5" w:rsidR="008313AE" w:rsidRPr="00AD6DA3" w:rsidRDefault="00F03C72">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328</w:t>
            </w:r>
            <w:r w:rsidR="001D1E04">
              <w:rPr>
                <w:rFonts w:ascii="Calibri" w:eastAsia="Arial Unicode MS" w:hAnsi="Calibri" w:cs="Calibri"/>
                <w:spacing w:val="-4"/>
                <w:sz w:val="18"/>
                <w:szCs w:val="18"/>
              </w:rPr>
              <w:t>,856,900</w:t>
            </w:r>
          </w:p>
        </w:tc>
      </w:tr>
      <w:tr w:rsidR="008313AE" w:rsidRPr="00AD6DA3" w14:paraId="1BFA4539" w14:textId="77777777" w:rsidTr="00015180">
        <w:tc>
          <w:tcPr>
            <w:tcW w:w="2448" w:type="dxa"/>
            <w:tcBorders>
              <w:top w:val="nil"/>
              <w:left w:val="nil"/>
              <w:bottom w:val="nil"/>
              <w:right w:val="nil"/>
            </w:tcBorders>
            <w:shd w:val="clear" w:color="auto" w:fill="auto"/>
            <w:vAlign w:val="bottom"/>
          </w:tcPr>
          <w:p w14:paraId="624F885D" w14:textId="77777777" w:rsidR="008313AE" w:rsidRPr="00AD6DA3" w:rsidRDefault="008313AE">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202F42DC" w14:textId="7065C882" w:rsidR="008313AE" w:rsidRPr="00132D7A" w:rsidRDefault="00F03C72">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307,112,675</w:t>
            </w:r>
          </w:p>
        </w:tc>
        <w:tc>
          <w:tcPr>
            <w:tcW w:w="270" w:type="dxa"/>
            <w:tcBorders>
              <w:top w:val="nil"/>
              <w:left w:val="nil"/>
              <w:bottom w:val="nil"/>
              <w:right w:val="nil"/>
            </w:tcBorders>
            <w:shd w:val="clear" w:color="auto" w:fill="auto"/>
          </w:tcPr>
          <w:p w14:paraId="5024BB0D" w14:textId="77777777" w:rsidR="008313AE" w:rsidRPr="00132D7A" w:rsidRDefault="008313A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C28C65A" w14:textId="6C37C6DF" w:rsidR="008313AE" w:rsidRPr="00132D7A" w:rsidRDefault="00F03C72" w:rsidP="009045F8">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21,744,225</w:t>
            </w:r>
          </w:p>
        </w:tc>
        <w:tc>
          <w:tcPr>
            <w:tcW w:w="270" w:type="dxa"/>
            <w:tcBorders>
              <w:top w:val="nil"/>
              <w:left w:val="nil"/>
              <w:bottom w:val="nil"/>
              <w:right w:val="nil"/>
            </w:tcBorders>
            <w:shd w:val="clear" w:color="auto" w:fill="auto"/>
          </w:tcPr>
          <w:p w14:paraId="334E425D" w14:textId="77777777" w:rsidR="008313AE" w:rsidRPr="00132D7A" w:rsidRDefault="008313AE">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5C54B131" w14:textId="173084B7" w:rsidR="008313AE" w:rsidRPr="00132D7A" w:rsidRDefault="001D1E04">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12,709,695</w:t>
            </w:r>
          </w:p>
        </w:tc>
        <w:tc>
          <w:tcPr>
            <w:tcW w:w="270" w:type="dxa"/>
            <w:tcBorders>
              <w:top w:val="nil"/>
              <w:left w:val="nil"/>
              <w:bottom w:val="nil"/>
              <w:right w:val="nil"/>
            </w:tcBorders>
            <w:shd w:val="clear" w:color="auto" w:fill="auto"/>
          </w:tcPr>
          <w:p w14:paraId="381E829D" w14:textId="77777777" w:rsidR="008313AE" w:rsidRPr="00132D7A" w:rsidRDefault="008313AE">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05858466" w14:textId="4EE4CE1A" w:rsidR="008313AE" w:rsidRPr="00F20158" w:rsidRDefault="001D1E04">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(12,709,695)</w:t>
            </w:r>
          </w:p>
        </w:tc>
        <w:tc>
          <w:tcPr>
            <w:tcW w:w="270" w:type="dxa"/>
            <w:tcBorders>
              <w:top w:val="nil"/>
              <w:left w:val="nil"/>
              <w:bottom w:val="nil"/>
              <w:right w:val="nil"/>
            </w:tcBorders>
            <w:shd w:val="clear" w:color="auto" w:fill="auto"/>
          </w:tcPr>
          <w:p w14:paraId="6E34FBD8" w14:textId="77777777" w:rsidR="008313AE" w:rsidRPr="00132D7A" w:rsidRDefault="008313A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1AE6F8E" w14:textId="043A5C18" w:rsidR="008313AE" w:rsidRPr="00132D7A" w:rsidRDefault="001D1E04">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328,856,900</w:t>
            </w:r>
          </w:p>
        </w:tc>
      </w:tr>
      <w:tr w:rsidR="008313AE" w:rsidRPr="00AD6DA3" w14:paraId="03E151C7" w14:textId="77777777" w:rsidTr="00015180">
        <w:tc>
          <w:tcPr>
            <w:tcW w:w="2448" w:type="dxa"/>
            <w:tcBorders>
              <w:top w:val="nil"/>
              <w:left w:val="nil"/>
              <w:bottom w:val="nil"/>
              <w:right w:val="nil"/>
            </w:tcBorders>
            <w:shd w:val="clear" w:color="auto" w:fill="auto"/>
            <w:vAlign w:val="bottom"/>
          </w:tcPr>
          <w:p w14:paraId="6B3E5CBF" w14:textId="77777777" w:rsidR="008313AE" w:rsidRPr="00AD6DA3" w:rsidRDefault="008313AE">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5278EF57"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482C270"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769F06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63824E4"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52EBFC4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39BAC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3BC06593"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F059217"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3C26673"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r>
      <w:tr w:rsidR="008313AE" w:rsidRPr="00AD6DA3" w14:paraId="2D882389" w14:textId="77777777" w:rsidTr="00015180">
        <w:tc>
          <w:tcPr>
            <w:tcW w:w="2448" w:type="dxa"/>
            <w:tcBorders>
              <w:top w:val="nil"/>
              <w:left w:val="nil"/>
              <w:bottom w:val="nil"/>
              <w:right w:val="nil"/>
            </w:tcBorders>
            <w:shd w:val="clear" w:color="auto" w:fill="auto"/>
          </w:tcPr>
          <w:p w14:paraId="760AE67A" w14:textId="77777777" w:rsidR="008313AE" w:rsidRPr="00AD6DA3" w:rsidRDefault="008313AE">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1B38D673"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6E87C4A1"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98F3FE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7949FF2"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BC8E4D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50136AC"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A9B416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128A286"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EEFB88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r>
      <w:tr w:rsidR="008313AE" w:rsidRPr="00AD6DA3" w14:paraId="5487954D" w14:textId="77777777" w:rsidTr="00015180">
        <w:tc>
          <w:tcPr>
            <w:tcW w:w="2448" w:type="dxa"/>
            <w:tcBorders>
              <w:top w:val="nil"/>
              <w:left w:val="nil"/>
              <w:bottom w:val="nil"/>
              <w:right w:val="nil"/>
            </w:tcBorders>
            <w:shd w:val="clear" w:color="auto" w:fill="auto"/>
          </w:tcPr>
          <w:p w14:paraId="5AC81396" w14:textId="77777777" w:rsidR="008313AE" w:rsidRPr="00AD6DA3" w:rsidRDefault="008313AE">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48A45302" w14:textId="10199C67" w:rsidR="008313AE" w:rsidRPr="00AD6DA3" w:rsidRDefault="00946C26">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w:t>
            </w:r>
            <w:r w:rsidR="00CF0FD5">
              <w:rPr>
                <w:rFonts w:ascii="Calibri" w:eastAsia="Arial Unicode MS" w:hAnsi="Calibri" w:cs="Calibri"/>
                <w:spacing w:val="-4"/>
                <w:sz w:val="18"/>
                <w:szCs w:val="18"/>
              </w:rPr>
              <w:t>5</w:t>
            </w:r>
            <w:r>
              <w:rPr>
                <w:rFonts w:ascii="Calibri" w:eastAsia="Arial Unicode MS" w:hAnsi="Calibri" w:cs="Calibri"/>
                <w:spacing w:val="-4"/>
                <w:sz w:val="18"/>
                <w:szCs w:val="18"/>
              </w:rPr>
              <w:t>,962,6</w:t>
            </w:r>
            <w:r w:rsidR="00713D99">
              <w:rPr>
                <w:rFonts w:ascii="Calibri" w:eastAsia="Arial Unicode MS" w:hAnsi="Calibri" w:cs="Calibri"/>
                <w:spacing w:val="-4"/>
                <w:sz w:val="18"/>
                <w:szCs w:val="18"/>
              </w:rPr>
              <w:t>59</w:t>
            </w:r>
          </w:p>
        </w:tc>
        <w:tc>
          <w:tcPr>
            <w:tcW w:w="270" w:type="dxa"/>
            <w:tcBorders>
              <w:top w:val="nil"/>
              <w:left w:val="nil"/>
              <w:bottom w:val="nil"/>
              <w:right w:val="nil"/>
            </w:tcBorders>
            <w:shd w:val="clear" w:color="auto" w:fill="auto"/>
          </w:tcPr>
          <w:p w14:paraId="631154A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2AEA9910" w14:textId="44637EE2" w:rsidR="008313AE" w:rsidRPr="00AD6DA3" w:rsidRDefault="00D60219" w:rsidP="00711F14">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4,175,966</w:t>
            </w:r>
          </w:p>
        </w:tc>
        <w:tc>
          <w:tcPr>
            <w:tcW w:w="270" w:type="dxa"/>
            <w:tcBorders>
              <w:top w:val="nil"/>
              <w:left w:val="nil"/>
              <w:bottom w:val="nil"/>
              <w:right w:val="nil"/>
            </w:tcBorders>
            <w:shd w:val="clear" w:color="auto" w:fill="auto"/>
          </w:tcPr>
          <w:p w14:paraId="04FECC57"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DF1CAB2" w14:textId="6E5357D1" w:rsidR="008313AE" w:rsidRPr="00AD6DA3" w:rsidRDefault="00D60219">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5,823,622</w:t>
            </w:r>
          </w:p>
        </w:tc>
        <w:tc>
          <w:tcPr>
            <w:tcW w:w="270" w:type="dxa"/>
            <w:tcBorders>
              <w:top w:val="nil"/>
              <w:left w:val="nil"/>
              <w:bottom w:val="nil"/>
              <w:right w:val="nil"/>
            </w:tcBorders>
            <w:shd w:val="clear" w:color="auto" w:fill="auto"/>
          </w:tcPr>
          <w:p w14:paraId="7FF9E521"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0D8145B" w14:textId="72C76113" w:rsidR="008313AE" w:rsidRPr="00AD6DA3" w:rsidRDefault="00D60219">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(76,430,48</w:t>
            </w:r>
            <w:r w:rsidR="00713D99">
              <w:rPr>
                <w:rFonts w:ascii="Calibri" w:eastAsia="Arial Unicode MS" w:hAnsi="Calibri" w:cs="Calibri"/>
                <w:spacing w:val="-4"/>
                <w:sz w:val="18"/>
                <w:szCs w:val="18"/>
              </w:rPr>
              <w:t>7</w:t>
            </w: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C91BA27"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D9F54DE" w14:textId="78CF4B62" w:rsidR="008313AE" w:rsidRPr="00AD6DA3" w:rsidRDefault="001A6303">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2</w:t>
            </w:r>
            <w:r w:rsidR="00266829">
              <w:rPr>
                <w:rFonts w:ascii="Calibri" w:eastAsia="Arial Unicode MS" w:hAnsi="Calibri" w:cs="Calibri"/>
                <w:spacing w:val="-4"/>
                <w:sz w:val="18"/>
                <w:szCs w:val="18"/>
              </w:rPr>
              <w:t>9</w:t>
            </w:r>
            <w:r>
              <w:rPr>
                <w:rFonts w:ascii="Calibri" w:eastAsia="Arial Unicode MS" w:hAnsi="Calibri" w:cs="Calibri"/>
                <w:spacing w:val="-4"/>
                <w:sz w:val="18"/>
                <w:szCs w:val="18"/>
              </w:rPr>
              <w:t>,531,76</w:t>
            </w:r>
            <w:r w:rsidR="00713D99">
              <w:rPr>
                <w:rFonts w:ascii="Calibri" w:eastAsia="Arial Unicode MS" w:hAnsi="Calibri" w:cs="Calibri"/>
                <w:spacing w:val="-4"/>
                <w:sz w:val="18"/>
                <w:szCs w:val="18"/>
              </w:rPr>
              <w:t>0</w:t>
            </w:r>
          </w:p>
        </w:tc>
      </w:tr>
      <w:tr w:rsidR="008313AE" w:rsidRPr="00AD6DA3" w14:paraId="1F560749" w14:textId="77777777" w:rsidTr="00015180">
        <w:tc>
          <w:tcPr>
            <w:tcW w:w="2448" w:type="dxa"/>
            <w:tcBorders>
              <w:top w:val="nil"/>
              <w:left w:val="nil"/>
              <w:bottom w:val="nil"/>
              <w:right w:val="nil"/>
            </w:tcBorders>
            <w:shd w:val="clear" w:color="auto" w:fill="auto"/>
            <w:vAlign w:val="bottom"/>
          </w:tcPr>
          <w:p w14:paraId="70777DD7" w14:textId="77777777" w:rsidR="008313AE" w:rsidRPr="006916D9" w:rsidRDefault="008313AE">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33239D43" w14:textId="5BA83EBF" w:rsidR="008313AE" w:rsidRPr="006916D9" w:rsidRDefault="00CF0FD5">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6,0</w:t>
            </w:r>
            <w:r w:rsidR="00946C26">
              <w:rPr>
                <w:rFonts w:ascii="Calibri" w:eastAsia="Arial Unicode MS" w:hAnsi="Calibri" w:cs="Calibri"/>
                <w:b/>
                <w:bCs/>
                <w:spacing w:val="-4"/>
                <w:sz w:val="18"/>
                <w:szCs w:val="18"/>
              </w:rPr>
              <w:t>90,343</w:t>
            </w:r>
          </w:p>
        </w:tc>
        <w:tc>
          <w:tcPr>
            <w:tcW w:w="270" w:type="dxa"/>
            <w:tcBorders>
              <w:top w:val="nil"/>
              <w:left w:val="nil"/>
              <w:bottom w:val="nil"/>
              <w:right w:val="nil"/>
            </w:tcBorders>
            <w:shd w:val="clear" w:color="auto" w:fill="auto"/>
          </w:tcPr>
          <w:p w14:paraId="7854EC6D" w14:textId="77777777" w:rsidR="008313AE" w:rsidRPr="006916D9" w:rsidRDefault="008313AE">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6CFF10AC" w14:textId="101FEB5C" w:rsidR="008313AE" w:rsidRPr="006916D9" w:rsidRDefault="00D60219" w:rsidP="00711F14">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(1,281,55</w:t>
            </w:r>
            <w:r w:rsidR="00713D99">
              <w:rPr>
                <w:rFonts w:ascii="Calibri" w:eastAsia="Arial Unicode MS" w:hAnsi="Calibri" w:cs="Calibri"/>
                <w:b/>
                <w:bCs/>
                <w:spacing w:val="-4"/>
                <w:sz w:val="18"/>
                <w:szCs w:val="18"/>
              </w:rPr>
              <w:t>6</w:t>
            </w: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02F9916" w14:textId="77777777" w:rsidR="008313AE" w:rsidRPr="006916D9" w:rsidRDefault="008313AE">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0D10AB8D" w14:textId="3B352AB0" w:rsidR="008313AE" w:rsidRPr="006916D9" w:rsidRDefault="00D60219">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(12,422)</w:t>
            </w:r>
          </w:p>
        </w:tc>
        <w:tc>
          <w:tcPr>
            <w:tcW w:w="270" w:type="dxa"/>
            <w:tcBorders>
              <w:top w:val="nil"/>
              <w:left w:val="nil"/>
              <w:bottom w:val="nil"/>
              <w:right w:val="nil"/>
            </w:tcBorders>
            <w:shd w:val="clear" w:color="auto" w:fill="auto"/>
          </w:tcPr>
          <w:p w14:paraId="5391E96F" w14:textId="77777777" w:rsidR="008313AE" w:rsidRPr="006916D9" w:rsidRDefault="008313AE">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1FB51D6B" w14:textId="32DEC37D" w:rsidR="008313AE" w:rsidRPr="006916D9" w:rsidRDefault="00D60219">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(941,873)</w:t>
            </w:r>
          </w:p>
        </w:tc>
        <w:tc>
          <w:tcPr>
            <w:tcW w:w="270" w:type="dxa"/>
            <w:tcBorders>
              <w:top w:val="nil"/>
              <w:left w:val="nil"/>
              <w:bottom w:val="nil"/>
              <w:right w:val="nil"/>
            </w:tcBorders>
            <w:shd w:val="clear" w:color="auto" w:fill="auto"/>
          </w:tcPr>
          <w:p w14:paraId="02366066" w14:textId="77777777" w:rsidR="008313AE" w:rsidRPr="006916D9" w:rsidRDefault="008313A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B1CEA50" w14:textId="6B7D3956" w:rsidR="008313AE" w:rsidRPr="006916D9" w:rsidRDefault="001A6303">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w:t>
            </w:r>
            <w:r w:rsidR="00266829">
              <w:rPr>
                <w:rFonts w:ascii="Calibri" w:eastAsia="Arial Unicode MS" w:hAnsi="Calibri" w:cs="Calibri"/>
                <w:b/>
                <w:bCs/>
                <w:spacing w:val="-4"/>
                <w:sz w:val="18"/>
                <w:szCs w:val="18"/>
              </w:rPr>
              <w:t>8</w:t>
            </w:r>
            <w:r>
              <w:rPr>
                <w:rFonts w:ascii="Calibri" w:eastAsia="Arial Unicode MS" w:hAnsi="Calibri" w:cs="Calibri"/>
                <w:b/>
                <w:bCs/>
                <w:spacing w:val="-4"/>
                <w:sz w:val="18"/>
                <w:szCs w:val="18"/>
              </w:rPr>
              <w:t>54,49</w:t>
            </w:r>
            <w:r w:rsidR="00713D99">
              <w:rPr>
                <w:rFonts w:ascii="Calibri" w:eastAsia="Arial Unicode MS" w:hAnsi="Calibri" w:cs="Calibri"/>
                <w:b/>
                <w:bCs/>
                <w:spacing w:val="-4"/>
                <w:sz w:val="18"/>
                <w:szCs w:val="18"/>
              </w:rPr>
              <w:t>2</w:t>
            </w:r>
          </w:p>
        </w:tc>
      </w:tr>
      <w:tr w:rsidR="008313AE" w:rsidRPr="00AD6DA3" w14:paraId="4F3E03D1" w14:textId="77777777" w:rsidTr="00015180">
        <w:tc>
          <w:tcPr>
            <w:tcW w:w="2448" w:type="dxa"/>
            <w:tcBorders>
              <w:top w:val="nil"/>
              <w:left w:val="nil"/>
              <w:bottom w:val="nil"/>
              <w:right w:val="nil"/>
            </w:tcBorders>
            <w:shd w:val="clear" w:color="auto" w:fill="auto"/>
            <w:vAlign w:val="bottom"/>
          </w:tcPr>
          <w:p w14:paraId="42624E9D" w14:textId="77777777" w:rsidR="008313AE" w:rsidRPr="00AD6DA3" w:rsidRDefault="008313AE">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506EC7BB"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4F143F3"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6C8942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7E84B9A"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75A905AB"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04B7032"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191C30C4"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98799C1"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1222770E"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r>
      <w:tr w:rsidR="008313AE" w:rsidRPr="00AD6DA3" w14:paraId="32FAD9B5" w14:textId="77777777" w:rsidTr="00015180">
        <w:tc>
          <w:tcPr>
            <w:tcW w:w="2448" w:type="dxa"/>
            <w:tcBorders>
              <w:top w:val="nil"/>
              <w:left w:val="nil"/>
              <w:bottom w:val="nil"/>
              <w:right w:val="nil"/>
            </w:tcBorders>
            <w:shd w:val="clear" w:color="auto" w:fill="auto"/>
            <w:vAlign w:val="bottom"/>
          </w:tcPr>
          <w:p w14:paraId="19253774" w14:textId="77777777" w:rsidR="008313AE" w:rsidRPr="00AD6DA3" w:rsidRDefault="008313AE">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43CD1E67"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F143747"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5995AD0"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3DA3FE"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72C93D9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D4C7611"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95A243E"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2D55F6"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047865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r>
      <w:tr w:rsidR="008313AE" w:rsidRPr="00AD6DA3" w14:paraId="134509C8" w14:textId="77777777" w:rsidTr="00015180">
        <w:tc>
          <w:tcPr>
            <w:tcW w:w="2448" w:type="dxa"/>
            <w:tcBorders>
              <w:top w:val="nil"/>
              <w:left w:val="nil"/>
              <w:bottom w:val="nil"/>
              <w:right w:val="nil"/>
            </w:tcBorders>
            <w:shd w:val="clear" w:color="auto" w:fill="auto"/>
            <w:vAlign w:val="bottom"/>
          </w:tcPr>
          <w:p w14:paraId="5C7EBD82" w14:textId="77777777" w:rsidR="008313AE" w:rsidRPr="00AD6DA3" w:rsidRDefault="008313AE">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05390C61" w14:textId="7F4FA072" w:rsidR="008313AE" w:rsidRPr="00AD6DA3" w:rsidRDefault="00BB25F4">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307,112,675</w:t>
            </w:r>
          </w:p>
        </w:tc>
        <w:tc>
          <w:tcPr>
            <w:tcW w:w="270" w:type="dxa"/>
            <w:tcBorders>
              <w:top w:val="nil"/>
              <w:left w:val="nil"/>
              <w:bottom w:val="nil"/>
              <w:right w:val="nil"/>
            </w:tcBorders>
            <w:shd w:val="clear" w:color="auto" w:fill="auto"/>
          </w:tcPr>
          <w:p w14:paraId="789CAB25"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D5E9657" w14:textId="14C3BF2C" w:rsidR="008313AE" w:rsidRPr="00AD6DA3" w:rsidRDefault="0037480F" w:rsidP="00711F14">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20BA50AA"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26B5410F" w14:textId="5A32A2D6" w:rsidR="008313AE" w:rsidRPr="00AD6DA3" w:rsidRDefault="0037480F" w:rsidP="00CE19DF">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28D91E0"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C220568" w14:textId="22F05AD5" w:rsidR="008313AE" w:rsidRPr="00AD6DA3" w:rsidRDefault="0037480F">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036481E"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D795880" w14:textId="619C9984" w:rsidR="008313AE" w:rsidRPr="00AD6DA3" w:rsidRDefault="0037480F">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307,112,675</w:t>
            </w:r>
          </w:p>
        </w:tc>
      </w:tr>
      <w:tr w:rsidR="008313AE" w:rsidRPr="00AD6DA3" w14:paraId="33006AE7" w14:textId="77777777" w:rsidTr="00015180">
        <w:tc>
          <w:tcPr>
            <w:tcW w:w="2448" w:type="dxa"/>
            <w:tcBorders>
              <w:top w:val="nil"/>
              <w:left w:val="nil"/>
              <w:bottom w:val="nil"/>
              <w:right w:val="nil"/>
            </w:tcBorders>
            <w:shd w:val="clear" w:color="auto" w:fill="auto"/>
            <w:vAlign w:val="bottom"/>
          </w:tcPr>
          <w:p w14:paraId="5A950AFB" w14:textId="77777777" w:rsidR="008313AE" w:rsidRPr="00AD6DA3" w:rsidRDefault="008313AE">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22D32A68" w14:textId="2CCB20DD" w:rsidR="008313AE" w:rsidRPr="00AD6DA3" w:rsidRDefault="00BB25F4" w:rsidP="00CE19DF">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A0EAEDA"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0569738" w14:textId="4F4C8C6D" w:rsidR="008313AE" w:rsidRPr="00AD6DA3" w:rsidRDefault="0037480F" w:rsidP="00711F14">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21,744,2</w:t>
            </w:r>
            <w:r w:rsidR="00AD58FC">
              <w:rPr>
                <w:rFonts w:ascii="Calibri" w:eastAsia="Arial Unicode MS" w:hAnsi="Calibri" w:cs="Calibri"/>
                <w:color w:val="auto"/>
                <w:spacing w:val="-4"/>
                <w:sz w:val="18"/>
                <w:szCs w:val="18"/>
              </w:rPr>
              <w:t>2</w:t>
            </w:r>
            <w:r>
              <w:rPr>
                <w:rFonts w:ascii="Calibri" w:eastAsia="Arial Unicode MS" w:hAnsi="Calibri" w:cs="Calibri"/>
                <w:color w:val="auto"/>
                <w:spacing w:val="-4"/>
                <w:sz w:val="18"/>
                <w:szCs w:val="18"/>
              </w:rPr>
              <w:t>5</w:t>
            </w:r>
          </w:p>
        </w:tc>
        <w:tc>
          <w:tcPr>
            <w:tcW w:w="270" w:type="dxa"/>
            <w:tcBorders>
              <w:top w:val="nil"/>
              <w:left w:val="nil"/>
              <w:bottom w:val="nil"/>
              <w:right w:val="nil"/>
            </w:tcBorders>
            <w:shd w:val="clear" w:color="auto" w:fill="auto"/>
          </w:tcPr>
          <w:p w14:paraId="54F417C2"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3405434" w14:textId="639DE054" w:rsidR="008313AE" w:rsidRPr="00AD6DA3" w:rsidRDefault="0037480F" w:rsidP="00BA66B4">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5EB29DB"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69B17DAA" w14:textId="79D957E5" w:rsidR="008313AE" w:rsidRPr="00AD6DA3" w:rsidRDefault="0037480F">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92ECB0F" w14:textId="77777777" w:rsidR="008313AE" w:rsidRPr="00AD6DA3" w:rsidRDefault="008313A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330D24B" w14:textId="2564A9F0" w:rsidR="008313AE" w:rsidRPr="00AD6DA3" w:rsidRDefault="0037480F">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21,744,225</w:t>
            </w:r>
          </w:p>
        </w:tc>
      </w:tr>
      <w:tr w:rsidR="008313AE" w:rsidRPr="00AD6DA3" w14:paraId="43CFD907" w14:textId="77777777" w:rsidTr="00015180">
        <w:tc>
          <w:tcPr>
            <w:tcW w:w="2448" w:type="dxa"/>
            <w:tcBorders>
              <w:top w:val="nil"/>
              <w:left w:val="nil"/>
              <w:bottom w:val="nil"/>
              <w:right w:val="nil"/>
            </w:tcBorders>
            <w:shd w:val="clear" w:color="auto" w:fill="auto"/>
            <w:vAlign w:val="bottom"/>
          </w:tcPr>
          <w:p w14:paraId="3211E9E0" w14:textId="77777777" w:rsidR="008313AE" w:rsidRPr="00AD6DA3" w:rsidRDefault="008313AE">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7445F490" w14:textId="339C7866" w:rsidR="008313AE" w:rsidRPr="00132D7A" w:rsidRDefault="00BB25F4">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307,</w:t>
            </w:r>
            <w:r w:rsidR="0037480F">
              <w:rPr>
                <w:rFonts w:ascii="Calibri" w:eastAsia="Arial Unicode MS" w:hAnsi="Calibri" w:cs="Calibri"/>
                <w:b/>
                <w:bCs/>
                <w:spacing w:val="-4"/>
                <w:sz w:val="18"/>
                <w:szCs w:val="18"/>
              </w:rPr>
              <w:t>112,675</w:t>
            </w:r>
          </w:p>
        </w:tc>
        <w:tc>
          <w:tcPr>
            <w:tcW w:w="270" w:type="dxa"/>
            <w:tcBorders>
              <w:top w:val="nil"/>
              <w:left w:val="nil"/>
              <w:bottom w:val="nil"/>
              <w:right w:val="nil"/>
            </w:tcBorders>
            <w:shd w:val="clear" w:color="auto" w:fill="auto"/>
          </w:tcPr>
          <w:p w14:paraId="3AC42F60" w14:textId="77777777" w:rsidR="008313AE" w:rsidRPr="00132D7A" w:rsidRDefault="008313A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135A417B" w14:textId="6525120E" w:rsidR="008313AE" w:rsidRPr="00132D7A" w:rsidRDefault="0037480F" w:rsidP="00711F14">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21,744,225</w:t>
            </w:r>
          </w:p>
        </w:tc>
        <w:tc>
          <w:tcPr>
            <w:tcW w:w="270" w:type="dxa"/>
            <w:tcBorders>
              <w:top w:val="nil"/>
              <w:left w:val="nil"/>
              <w:bottom w:val="nil"/>
              <w:right w:val="nil"/>
            </w:tcBorders>
            <w:shd w:val="clear" w:color="auto" w:fill="auto"/>
          </w:tcPr>
          <w:p w14:paraId="088EC9BA" w14:textId="77777777" w:rsidR="008313AE" w:rsidRPr="00132D7A" w:rsidRDefault="008313AE">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68DDA754" w14:textId="3AB3E8A2" w:rsidR="008313AE" w:rsidRPr="00132D7A" w:rsidRDefault="0037480F" w:rsidP="00BA66B4">
            <w:pPr>
              <w:pStyle w:val="BodyText"/>
              <w:tabs>
                <w:tab w:val="decimal" w:pos="60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A693BA7" w14:textId="77777777" w:rsidR="008313AE" w:rsidRPr="00132D7A" w:rsidRDefault="008313AE">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52222BFD" w14:textId="220DE713" w:rsidR="008313AE" w:rsidRPr="00132D7A" w:rsidRDefault="0037480F">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03FE7D34" w14:textId="77777777" w:rsidR="008313AE" w:rsidRPr="00132D7A" w:rsidRDefault="008313A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5515E3C5" w14:textId="6EFEFD69" w:rsidR="008313AE" w:rsidRPr="00132D7A" w:rsidRDefault="0037480F">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328,</w:t>
            </w:r>
            <w:r w:rsidR="000B5B86">
              <w:rPr>
                <w:rFonts w:ascii="Calibri" w:eastAsia="Arial Unicode MS" w:hAnsi="Calibri" w:cs="Calibri"/>
                <w:b/>
                <w:bCs/>
                <w:spacing w:val="-4"/>
                <w:sz w:val="18"/>
                <w:szCs w:val="18"/>
              </w:rPr>
              <w:t>856,900</w:t>
            </w:r>
          </w:p>
        </w:tc>
      </w:tr>
    </w:tbl>
    <w:p w14:paraId="0C4E20D2" w14:textId="77777777" w:rsidR="008313AE" w:rsidRDefault="008313AE" w:rsidP="00307D6C">
      <w:pPr>
        <w:spacing w:line="240" w:lineRule="atLeast"/>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85D92" w:rsidRPr="00AD6DA3" w14:paraId="20090F5F" w14:textId="77777777" w:rsidTr="00015180">
        <w:tc>
          <w:tcPr>
            <w:tcW w:w="2448" w:type="dxa"/>
            <w:tcBorders>
              <w:top w:val="nil"/>
              <w:left w:val="nil"/>
              <w:bottom w:val="nil"/>
              <w:right w:val="nil"/>
            </w:tcBorders>
            <w:shd w:val="clear" w:color="auto" w:fill="auto"/>
            <w:vAlign w:val="bottom"/>
          </w:tcPr>
          <w:p w14:paraId="2F3EAB26" w14:textId="77777777" w:rsidR="00885D92" w:rsidRPr="00AD6DA3" w:rsidRDefault="00885D92">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12389717"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85D92" w:rsidRPr="00AD6DA3" w14:paraId="23EBEA9C" w14:textId="77777777" w:rsidTr="00015180">
        <w:tc>
          <w:tcPr>
            <w:tcW w:w="2448" w:type="dxa"/>
            <w:tcBorders>
              <w:top w:val="nil"/>
              <w:left w:val="nil"/>
              <w:bottom w:val="nil"/>
              <w:right w:val="nil"/>
            </w:tcBorders>
            <w:shd w:val="clear" w:color="auto" w:fill="auto"/>
            <w:vAlign w:val="bottom"/>
          </w:tcPr>
          <w:p w14:paraId="169F63F7" w14:textId="77777777" w:rsidR="00885D92" w:rsidRPr="00AD6DA3" w:rsidRDefault="00885D92">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7BCAB3E6" w14:textId="77777777" w:rsidR="00885D92" w:rsidRPr="00AD6DA3" w:rsidRDefault="00885D92">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2A646F19" w14:textId="77777777" w:rsidR="00885D92" w:rsidRPr="00AD6DA3" w:rsidRDefault="00885D92">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6A06E553" w14:textId="77777777" w:rsidR="00885D92" w:rsidRPr="00AD6DA3" w:rsidRDefault="00885D92">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259899CA"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6A509ECA"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31E8A55E"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451CD5E6" w14:textId="77777777" w:rsidR="00885D92" w:rsidRPr="00AD6DA3" w:rsidRDefault="00885D92">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7E46AEB8"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78A9C4B2"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85D92" w:rsidRPr="00AD6DA3" w14:paraId="2B773430" w14:textId="77777777" w:rsidTr="00015180">
        <w:tc>
          <w:tcPr>
            <w:tcW w:w="2448" w:type="dxa"/>
            <w:tcBorders>
              <w:top w:val="nil"/>
              <w:left w:val="nil"/>
              <w:bottom w:val="nil"/>
              <w:right w:val="nil"/>
            </w:tcBorders>
            <w:shd w:val="clear" w:color="auto" w:fill="auto"/>
            <w:vAlign w:val="bottom"/>
          </w:tcPr>
          <w:p w14:paraId="2C942596" w14:textId="77777777" w:rsidR="00885D92" w:rsidRPr="00AD6DA3" w:rsidRDefault="00885D92">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4A72A6D6"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85D92" w:rsidRPr="00AD6DA3" w14:paraId="76AC061D" w14:textId="77777777" w:rsidTr="00015180">
        <w:tc>
          <w:tcPr>
            <w:tcW w:w="3690" w:type="dxa"/>
            <w:gridSpan w:val="2"/>
            <w:tcBorders>
              <w:top w:val="nil"/>
              <w:left w:val="nil"/>
              <w:bottom w:val="nil"/>
              <w:right w:val="nil"/>
            </w:tcBorders>
            <w:shd w:val="clear" w:color="auto" w:fill="auto"/>
            <w:vAlign w:val="bottom"/>
          </w:tcPr>
          <w:p w14:paraId="1719E41D" w14:textId="790D5EAE" w:rsidR="00885D92" w:rsidRDefault="00885D92">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Pr>
                <w:rFonts w:ascii="Calibri" w:eastAsia="Arial Unicode MS" w:hAnsi="Calibri" w:cs="Calibri"/>
                <w:b/>
                <w:bCs/>
                <w:spacing w:val="-4"/>
                <w:sz w:val="18"/>
                <w:szCs w:val="18"/>
              </w:rPr>
              <w:t>three</w:t>
            </w:r>
            <w:r w:rsidRPr="00AD6DA3">
              <w:rPr>
                <w:rFonts w:ascii="Calibri" w:eastAsia="Arial Unicode MS" w:hAnsi="Calibri" w:cs="Calibri"/>
                <w:b/>
                <w:bCs/>
                <w:spacing w:val="-4"/>
                <w:sz w:val="18"/>
                <w:szCs w:val="18"/>
              </w:rPr>
              <w:t xml:space="preserve">-month period ended </w:t>
            </w:r>
          </w:p>
          <w:p w14:paraId="5750FBBC" w14:textId="7D1831BC" w:rsidR="00885D92" w:rsidRPr="00AD6DA3" w:rsidRDefault="00885D92">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 </w:t>
            </w:r>
            <w:r w:rsidR="00474DDC">
              <w:rPr>
                <w:rFonts w:ascii="Calibri" w:eastAsia="Arial Unicode MS" w:hAnsi="Calibri" w:cs="Calibri"/>
                <w:b/>
                <w:bCs/>
                <w:spacing w:val="-4"/>
                <w:sz w:val="18"/>
                <w:szCs w:val="18"/>
              </w:rPr>
              <w:t>September</w:t>
            </w:r>
            <w:r>
              <w:rPr>
                <w:rFonts w:ascii="Calibri" w:eastAsia="Arial Unicode MS" w:hAnsi="Calibri" w:cs="Calibri"/>
                <w:b/>
                <w:bCs/>
                <w:spacing w:val="-4"/>
                <w:sz w:val="18"/>
                <w:szCs w:val="18"/>
              </w:rPr>
              <w:t xml:space="preserve"> 2023</w:t>
            </w:r>
          </w:p>
        </w:tc>
        <w:tc>
          <w:tcPr>
            <w:tcW w:w="270" w:type="dxa"/>
            <w:tcBorders>
              <w:top w:val="nil"/>
              <w:left w:val="nil"/>
              <w:bottom w:val="nil"/>
              <w:right w:val="nil"/>
            </w:tcBorders>
            <w:shd w:val="clear" w:color="auto" w:fill="auto"/>
          </w:tcPr>
          <w:p w14:paraId="58D634E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CB8B1C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488DEA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1D3ACA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0943F2A"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24811B1"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1DB683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9394F8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12459CD0" w14:textId="77777777" w:rsidTr="00015180">
        <w:tc>
          <w:tcPr>
            <w:tcW w:w="2448" w:type="dxa"/>
            <w:tcBorders>
              <w:top w:val="nil"/>
              <w:left w:val="nil"/>
              <w:bottom w:val="nil"/>
              <w:right w:val="nil"/>
            </w:tcBorders>
            <w:shd w:val="clear" w:color="auto" w:fill="auto"/>
            <w:vAlign w:val="bottom"/>
          </w:tcPr>
          <w:p w14:paraId="40738936"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2B63AE11" w14:textId="02746315" w:rsidR="00885D92" w:rsidRPr="00AD6DA3" w:rsidRDefault="006E6E6F" w:rsidP="005C4A0A">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A1986A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304FDBFC" w14:textId="2A2A61AB" w:rsidR="00885D92" w:rsidRPr="00AD6DA3" w:rsidRDefault="00320596" w:rsidP="003052CA">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72,327,518</w:t>
            </w:r>
          </w:p>
        </w:tc>
        <w:tc>
          <w:tcPr>
            <w:tcW w:w="270" w:type="dxa"/>
            <w:tcBorders>
              <w:top w:val="nil"/>
              <w:left w:val="nil"/>
              <w:bottom w:val="nil"/>
              <w:right w:val="nil"/>
            </w:tcBorders>
            <w:shd w:val="clear" w:color="auto" w:fill="auto"/>
          </w:tcPr>
          <w:p w14:paraId="02B71D2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45E71DE4" w14:textId="1A8CA0E4" w:rsidR="00885D92" w:rsidRPr="00AD6DA3" w:rsidRDefault="000B2CC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22,871,346</w:t>
            </w:r>
          </w:p>
        </w:tc>
        <w:tc>
          <w:tcPr>
            <w:tcW w:w="270" w:type="dxa"/>
            <w:tcBorders>
              <w:top w:val="nil"/>
              <w:left w:val="nil"/>
              <w:bottom w:val="nil"/>
              <w:right w:val="nil"/>
            </w:tcBorders>
            <w:shd w:val="clear" w:color="auto" w:fill="auto"/>
          </w:tcPr>
          <w:p w14:paraId="4E7285C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1A83EF61" w14:textId="0843BFAC" w:rsidR="00885D92" w:rsidRPr="00AD6DA3" w:rsidRDefault="00AC5EB4">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(95,198,864)</w:t>
            </w:r>
          </w:p>
        </w:tc>
        <w:tc>
          <w:tcPr>
            <w:tcW w:w="270" w:type="dxa"/>
            <w:tcBorders>
              <w:top w:val="nil"/>
              <w:left w:val="nil"/>
              <w:bottom w:val="nil"/>
              <w:right w:val="nil"/>
            </w:tcBorders>
            <w:shd w:val="clear" w:color="auto" w:fill="auto"/>
          </w:tcPr>
          <w:p w14:paraId="528310E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92CAF16" w14:textId="6344ABF9" w:rsidR="00885D92" w:rsidRPr="00AD6DA3" w:rsidRDefault="00B72679">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85D92" w:rsidRPr="00AD6DA3" w14:paraId="31C193D9" w14:textId="77777777" w:rsidTr="00015180">
        <w:tc>
          <w:tcPr>
            <w:tcW w:w="2448" w:type="dxa"/>
            <w:tcBorders>
              <w:top w:val="nil"/>
              <w:left w:val="nil"/>
              <w:bottom w:val="nil"/>
              <w:right w:val="nil"/>
            </w:tcBorders>
            <w:shd w:val="clear" w:color="auto" w:fill="auto"/>
            <w:vAlign w:val="bottom"/>
          </w:tcPr>
          <w:p w14:paraId="139D856C" w14:textId="77777777" w:rsidR="00885D92" w:rsidRPr="00AD6DA3" w:rsidRDefault="00885D92">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1D143A02" w14:textId="6F5E4164" w:rsidR="00885D92" w:rsidRPr="00AD6DA3" w:rsidRDefault="005C4A0A">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501,923,976</w:t>
            </w:r>
          </w:p>
        </w:tc>
        <w:tc>
          <w:tcPr>
            <w:tcW w:w="270" w:type="dxa"/>
            <w:tcBorders>
              <w:top w:val="nil"/>
              <w:left w:val="nil"/>
              <w:bottom w:val="nil"/>
              <w:right w:val="nil"/>
            </w:tcBorders>
            <w:shd w:val="clear" w:color="auto" w:fill="auto"/>
          </w:tcPr>
          <w:p w14:paraId="2C0213E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6C34396" w14:textId="0D0F2ABB" w:rsidR="00885D92" w:rsidRPr="00AD6DA3" w:rsidRDefault="003052CA">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53,212,559</w:t>
            </w:r>
          </w:p>
        </w:tc>
        <w:tc>
          <w:tcPr>
            <w:tcW w:w="270" w:type="dxa"/>
            <w:tcBorders>
              <w:top w:val="nil"/>
              <w:left w:val="nil"/>
              <w:bottom w:val="nil"/>
              <w:right w:val="nil"/>
            </w:tcBorders>
            <w:shd w:val="clear" w:color="auto" w:fill="auto"/>
          </w:tcPr>
          <w:p w14:paraId="6C04BF2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0D276B48" w14:textId="20050679" w:rsidR="00885D92" w:rsidRPr="00AD6DA3" w:rsidRDefault="000B2CC0" w:rsidP="00CE19DF">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C4B70B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52FE1DD" w14:textId="27F453EE" w:rsidR="00885D92" w:rsidRPr="00AD6DA3" w:rsidRDefault="00B72679">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8F8BCC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96E911B" w14:textId="16451937" w:rsidR="00885D92" w:rsidRPr="00AD6DA3" w:rsidRDefault="0083046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555,136,535</w:t>
            </w:r>
          </w:p>
        </w:tc>
      </w:tr>
      <w:tr w:rsidR="00885D92" w:rsidRPr="00AD6DA3" w14:paraId="685F33FD" w14:textId="77777777" w:rsidTr="00015180">
        <w:tc>
          <w:tcPr>
            <w:tcW w:w="2448" w:type="dxa"/>
            <w:tcBorders>
              <w:top w:val="nil"/>
              <w:left w:val="nil"/>
              <w:bottom w:val="nil"/>
              <w:right w:val="nil"/>
            </w:tcBorders>
            <w:shd w:val="clear" w:color="auto" w:fill="auto"/>
            <w:vAlign w:val="bottom"/>
          </w:tcPr>
          <w:p w14:paraId="6A51B9E8"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5C55DD75" w14:textId="72F21A14" w:rsidR="00885D92" w:rsidRPr="00132D7A" w:rsidRDefault="005C4A0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501,923,976</w:t>
            </w:r>
          </w:p>
        </w:tc>
        <w:tc>
          <w:tcPr>
            <w:tcW w:w="270" w:type="dxa"/>
            <w:tcBorders>
              <w:top w:val="nil"/>
              <w:left w:val="nil"/>
              <w:bottom w:val="nil"/>
              <w:right w:val="nil"/>
            </w:tcBorders>
            <w:shd w:val="clear" w:color="auto" w:fill="auto"/>
          </w:tcPr>
          <w:p w14:paraId="651DCC16"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32B4820" w14:textId="250D6A5A" w:rsidR="00885D92" w:rsidRPr="00132D7A" w:rsidRDefault="000B2CC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125,540,077</w:t>
            </w:r>
          </w:p>
        </w:tc>
        <w:tc>
          <w:tcPr>
            <w:tcW w:w="270" w:type="dxa"/>
            <w:tcBorders>
              <w:top w:val="nil"/>
              <w:left w:val="nil"/>
              <w:bottom w:val="nil"/>
              <w:right w:val="nil"/>
            </w:tcBorders>
            <w:shd w:val="clear" w:color="auto" w:fill="auto"/>
          </w:tcPr>
          <w:p w14:paraId="6E7ACF2F" w14:textId="77777777" w:rsidR="00885D92" w:rsidRPr="00132D7A" w:rsidRDefault="00885D92">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786B3CED" w14:textId="5105A62B" w:rsidR="00885D92" w:rsidRPr="00132D7A" w:rsidRDefault="00AC5EB4">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22,871,346</w:t>
            </w:r>
          </w:p>
        </w:tc>
        <w:tc>
          <w:tcPr>
            <w:tcW w:w="270" w:type="dxa"/>
            <w:tcBorders>
              <w:top w:val="nil"/>
              <w:left w:val="nil"/>
              <w:bottom w:val="nil"/>
              <w:right w:val="nil"/>
            </w:tcBorders>
            <w:shd w:val="clear" w:color="auto" w:fill="auto"/>
          </w:tcPr>
          <w:p w14:paraId="450D3DDE" w14:textId="77777777" w:rsidR="00885D92" w:rsidRPr="00132D7A" w:rsidRDefault="00885D92">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280B4B89" w14:textId="0B89EBDE" w:rsidR="00885D92" w:rsidRPr="00F20158" w:rsidRDefault="00B72679">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(95,198,864)</w:t>
            </w:r>
          </w:p>
        </w:tc>
        <w:tc>
          <w:tcPr>
            <w:tcW w:w="270" w:type="dxa"/>
            <w:tcBorders>
              <w:top w:val="nil"/>
              <w:left w:val="nil"/>
              <w:bottom w:val="nil"/>
              <w:right w:val="nil"/>
            </w:tcBorders>
            <w:shd w:val="clear" w:color="auto" w:fill="auto"/>
          </w:tcPr>
          <w:p w14:paraId="545D9119"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4944D1E" w14:textId="0738E4C0" w:rsidR="00885D92" w:rsidRPr="00132D7A" w:rsidRDefault="0083046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555,136,535</w:t>
            </w:r>
          </w:p>
        </w:tc>
      </w:tr>
      <w:tr w:rsidR="00885D92" w:rsidRPr="00AD6DA3" w14:paraId="49300005" w14:textId="77777777" w:rsidTr="00015180">
        <w:tc>
          <w:tcPr>
            <w:tcW w:w="2448" w:type="dxa"/>
            <w:tcBorders>
              <w:top w:val="nil"/>
              <w:left w:val="nil"/>
              <w:bottom w:val="nil"/>
              <w:right w:val="nil"/>
            </w:tcBorders>
            <w:shd w:val="clear" w:color="auto" w:fill="auto"/>
            <w:vAlign w:val="bottom"/>
          </w:tcPr>
          <w:p w14:paraId="275A64AD"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51D50CA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5541BCA"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6BB178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81AB4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03945621"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CB8DE3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0B31E6F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4760BF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0FB5B6B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5D06F17D" w14:textId="77777777" w:rsidTr="00015180">
        <w:tc>
          <w:tcPr>
            <w:tcW w:w="2448" w:type="dxa"/>
            <w:tcBorders>
              <w:top w:val="nil"/>
              <w:left w:val="nil"/>
              <w:bottom w:val="nil"/>
              <w:right w:val="nil"/>
            </w:tcBorders>
            <w:shd w:val="clear" w:color="auto" w:fill="auto"/>
          </w:tcPr>
          <w:p w14:paraId="517DA2B9"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5BD8640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1783468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236646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B72481"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C00353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F065C5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2115BE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EFEC49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EC9C13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3619694A" w14:textId="77777777" w:rsidTr="00015180">
        <w:tc>
          <w:tcPr>
            <w:tcW w:w="2448" w:type="dxa"/>
            <w:tcBorders>
              <w:top w:val="nil"/>
              <w:left w:val="nil"/>
              <w:bottom w:val="nil"/>
              <w:right w:val="nil"/>
            </w:tcBorders>
            <w:shd w:val="clear" w:color="auto" w:fill="auto"/>
          </w:tcPr>
          <w:p w14:paraId="6E6B2851" w14:textId="1C3CD8B4" w:rsidR="00885D92" w:rsidRPr="00AD6DA3" w:rsidRDefault="00885D92">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w:t>
            </w:r>
            <w:r w:rsidR="00015180">
              <w:rPr>
                <w:rFonts w:ascii="Calibri" w:hAnsi="Calibri" w:cstheme="minorBidi"/>
                <w:sz w:val="18"/>
                <w:szCs w:val="18"/>
                <w:cs/>
              </w:rPr>
              <w:br/>
            </w:r>
            <w:r w:rsidRPr="00AD6DA3">
              <w:rPr>
                <w:rFonts w:ascii="Calibri" w:hAnsi="Calibri" w:cs="Calibri"/>
                <w:sz w:val="18"/>
                <w:szCs w:val="18"/>
              </w:rPr>
              <w:t xml:space="preserve">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1FF69873" w14:textId="535E1279" w:rsidR="00885D92" w:rsidRPr="00AD6DA3" w:rsidRDefault="007D1CBD">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131,301,438</w:t>
            </w:r>
          </w:p>
        </w:tc>
        <w:tc>
          <w:tcPr>
            <w:tcW w:w="270" w:type="dxa"/>
            <w:tcBorders>
              <w:top w:val="nil"/>
              <w:left w:val="nil"/>
              <w:bottom w:val="nil"/>
              <w:right w:val="nil"/>
            </w:tcBorders>
            <w:shd w:val="clear" w:color="auto" w:fill="auto"/>
          </w:tcPr>
          <w:p w14:paraId="5243325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76EF2724" w14:textId="3EBDFDE3" w:rsidR="00885D92" w:rsidRPr="00AD6DA3" w:rsidRDefault="00417AB6">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8,227,092</w:t>
            </w:r>
          </w:p>
        </w:tc>
        <w:tc>
          <w:tcPr>
            <w:tcW w:w="270" w:type="dxa"/>
            <w:tcBorders>
              <w:top w:val="nil"/>
              <w:left w:val="nil"/>
              <w:bottom w:val="nil"/>
              <w:right w:val="nil"/>
            </w:tcBorders>
            <w:shd w:val="clear" w:color="auto" w:fill="auto"/>
          </w:tcPr>
          <w:p w14:paraId="4FBD93BA"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6D925F4" w14:textId="435A5A67" w:rsidR="00885D92" w:rsidRPr="00AD6DA3" w:rsidRDefault="00ED5643">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19,989,611</w:t>
            </w:r>
          </w:p>
        </w:tc>
        <w:tc>
          <w:tcPr>
            <w:tcW w:w="270" w:type="dxa"/>
            <w:tcBorders>
              <w:top w:val="nil"/>
              <w:left w:val="nil"/>
              <w:bottom w:val="nil"/>
              <w:right w:val="nil"/>
            </w:tcBorders>
            <w:shd w:val="clear" w:color="auto" w:fill="auto"/>
          </w:tcPr>
          <w:p w14:paraId="4391E43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4EEE2039" w14:textId="421CC28A" w:rsidR="00885D92" w:rsidRPr="00AD6DA3" w:rsidRDefault="00501D63">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(92</w:t>
            </w:r>
            <w:r w:rsidR="005358C3">
              <w:rPr>
                <w:rFonts w:ascii="Calibri" w:eastAsia="Arial Unicode MS" w:hAnsi="Calibri" w:cs="Calibri"/>
                <w:spacing w:val="-4"/>
                <w:sz w:val="18"/>
                <w:szCs w:val="18"/>
              </w:rPr>
              <w:t>,649,952)</w:t>
            </w:r>
          </w:p>
        </w:tc>
        <w:tc>
          <w:tcPr>
            <w:tcW w:w="270" w:type="dxa"/>
            <w:tcBorders>
              <w:top w:val="nil"/>
              <w:left w:val="nil"/>
              <w:bottom w:val="nil"/>
              <w:right w:val="nil"/>
            </w:tcBorders>
            <w:shd w:val="clear" w:color="auto" w:fill="auto"/>
          </w:tcPr>
          <w:p w14:paraId="205714A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7C044BA" w14:textId="63348804" w:rsidR="00885D92" w:rsidRPr="00AD6DA3" w:rsidRDefault="005358C3">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66,868,189</w:t>
            </w:r>
          </w:p>
        </w:tc>
      </w:tr>
      <w:tr w:rsidR="00885D92" w:rsidRPr="00AD6DA3" w14:paraId="12DA85F3" w14:textId="77777777" w:rsidTr="00015180">
        <w:tc>
          <w:tcPr>
            <w:tcW w:w="2448" w:type="dxa"/>
            <w:tcBorders>
              <w:top w:val="nil"/>
              <w:left w:val="nil"/>
              <w:bottom w:val="nil"/>
              <w:right w:val="nil"/>
            </w:tcBorders>
            <w:shd w:val="clear" w:color="auto" w:fill="auto"/>
            <w:vAlign w:val="bottom"/>
          </w:tcPr>
          <w:p w14:paraId="07E90DEF" w14:textId="77777777" w:rsidR="00885D92" w:rsidRPr="006916D9" w:rsidRDefault="00885D92">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12C83955" w14:textId="1109858A" w:rsidR="00885D92" w:rsidRPr="006916D9" w:rsidRDefault="007D1CBD">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32,298,176</w:t>
            </w:r>
          </w:p>
        </w:tc>
        <w:tc>
          <w:tcPr>
            <w:tcW w:w="270" w:type="dxa"/>
            <w:tcBorders>
              <w:top w:val="nil"/>
              <w:left w:val="nil"/>
              <w:bottom w:val="nil"/>
              <w:right w:val="nil"/>
            </w:tcBorders>
            <w:shd w:val="clear" w:color="auto" w:fill="auto"/>
          </w:tcPr>
          <w:p w14:paraId="264C2B80"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532D9B20" w14:textId="19E9570F" w:rsidR="00885D92" w:rsidRPr="006916D9" w:rsidRDefault="00DD1FD4" w:rsidP="00904CE8">
            <w:pPr>
              <w:pStyle w:val="BodyText"/>
              <w:tabs>
                <w:tab w:val="decimal" w:pos="1039"/>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(43</w:t>
            </w:r>
            <w:r w:rsidR="0037275F">
              <w:rPr>
                <w:rFonts w:ascii="Calibri" w:eastAsia="Arial Unicode MS" w:hAnsi="Calibri" w:cs="Calibri"/>
                <w:b/>
                <w:bCs/>
                <w:spacing w:val="-4"/>
                <w:sz w:val="18"/>
                <w:szCs w:val="18"/>
              </w:rPr>
              <w:t>7</w:t>
            </w:r>
            <w:r>
              <w:rPr>
                <w:rFonts w:ascii="Calibri" w:eastAsia="Arial Unicode MS" w:hAnsi="Calibri" w:cs="Calibri"/>
                <w:b/>
                <w:bCs/>
                <w:spacing w:val="-4"/>
                <w:sz w:val="18"/>
                <w:szCs w:val="18"/>
              </w:rPr>
              <w:t>,079)</w:t>
            </w:r>
          </w:p>
        </w:tc>
        <w:tc>
          <w:tcPr>
            <w:tcW w:w="270" w:type="dxa"/>
            <w:tcBorders>
              <w:top w:val="nil"/>
              <w:left w:val="nil"/>
              <w:bottom w:val="nil"/>
              <w:right w:val="nil"/>
            </w:tcBorders>
            <w:shd w:val="clear" w:color="auto" w:fill="auto"/>
          </w:tcPr>
          <w:p w14:paraId="17A4FB5C"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2F4BBF01" w14:textId="2AA3F6FA" w:rsidR="00885D92" w:rsidRPr="006916D9" w:rsidRDefault="000E3A79">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13,217,</w:t>
            </w:r>
            <w:r w:rsidR="001660E7">
              <w:rPr>
                <w:rFonts w:ascii="Calibri" w:eastAsia="Arial Unicode MS" w:hAnsi="Calibri" w:cs="Calibri"/>
                <w:b/>
                <w:bCs/>
                <w:spacing w:val="-4"/>
                <w:sz w:val="18"/>
                <w:szCs w:val="18"/>
              </w:rPr>
              <w:t>103</w:t>
            </w:r>
          </w:p>
        </w:tc>
        <w:tc>
          <w:tcPr>
            <w:tcW w:w="270" w:type="dxa"/>
            <w:tcBorders>
              <w:top w:val="nil"/>
              <w:left w:val="nil"/>
              <w:bottom w:val="nil"/>
              <w:right w:val="nil"/>
            </w:tcBorders>
            <w:shd w:val="clear" w:color="auto" w:fill="auto"/>
          </w:tcPr>
          <w:p w14:paraId="07EB6741"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6CE4CC94" w14:textId="55297A9B" w:rsidR="00885D92" w:rsidRPr="006916D9" w:rsidRDefault="00604BF8">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r w:rsidR="00157193">
              <w:rPr>
                <w:rFonts w:ascii="Calibri" w:eastAsia="Arial Unicode MS" w:hAnsi="Calibri" w:cs="Calibri"/>
                <w:b/>
                <w:bCs/>
                <w:spacing w:val="-4"/>
                <w:sz w:val="18"/>
                <w:szCs w:val="18"/>
              </w:rPr>
              <w:t>1</w:t>
            </w:r>
            <w:r w:rsidR="00080C6A">
              <w:rPr>
                <w:rFonts w:ascii="Calibri" w:eastAsia="Arial Unicode MS" w:hAnsi="Calibri" w:cs="Calibri"/>
                <w:b/>
                <w:bCs/>
                <w:spacing w:val="-4"/>
                <w:sz w:val="18"/>
                <w:szCs w:val="18"/>
              </w:rPr>
              <w:t>4,527,281</w:t>
            </w: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20892ACD"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93BB6A4" w14:textId="52CF8125" w:rsidR="00885D92" w:rsidRPr="006916D9" w:rsidRDefault="009F1E46">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30,550,919</w:t>
            </w:r>
          </w:p>
        </w:tc>
      </w:tr>
      <w:tr w:rsidR="00885D92" w:rsidRPr="00AD6DA3" w14:paraId="56144AF6" w14:textId="77777777" w:rsidTr="00015180">
        <w:tc>
          <w:tcPr>
            <w:tcW w:w="2448" w:type="dxa"/>
            <w:tcBorders>
              <w:top w:val="nil"/>
              <w:left w:val="nil"/>
              <w:bottom w:val="nil"/>
              <w:right w:val="nil"/>
            </w:tcBorders>
            <w:shd w:val="clear" w:color="auto" w:fill="auto"/>
            <w:vAlign w:val="bottom"/>
          </w:tcPr>
          <w:p w14:paraId="645182FB"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261AD0D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DCBADE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9DAC41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8A2870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2E238A2A"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478269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306CD3E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094FF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24D2F1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589EE7EA" w14:textId="77777777" w:rsidTr="00015180">
        <w:tc>
          <w:tcPr>
            <w:tcW w:w="2448" w:type="dxa"/>
            <w:tcBorders>
              <w:top w:val="nil"/>
              <w:left w:val="nil"/>
              <w:bottom w:val="nil"/>
              <w:right w:val="nil"/>
            </w:tcBorders>
            <w:shd w:val="clear" w:color="auto" w:fill="auto"/>
            <w:vAlign w:val="bottom"/>
          </w:tcPr>
          <w:p w14:paraId="638CB5C1"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282586A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AB90D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ADFFEE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E423D8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E404A6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374094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3594757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6AD7B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CE2ECA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5B0376B4" w14:textId="77777777" w:rsidTr="00015180">
        <w:tc>
          <w:tcPr>
            <w:tcW w:w="2448" w:type="dxa"/>
            <w:tcBorders>
              <w:top w:val="nil"/>
              <w:left w:val="nil"/>
              <w:bottom w:val="nil"/>
              <w:right w:val="nil"/>
            </w:tcBorders>
            <w:shd w:val="clear" w:color="auto" w:fill="auto"/>
            <w:vAlign w:val="bottom"/>
          </w:tcPr>
          <w:p w14:paraId="6333DD0A"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57B3AB16" w14:textId="4E616EFA" w:rsidR="00885D92" w:rsidRPr="00AD6DA3" w:rsidRDefault="0052174D">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501,923,976</w:t>
            </w:r>
          </w:p>
        </w:tc>
        <w:tc>
          <w:tcPr>
            <w:tcW w:w="270" w:type="dxa"/>
            <w:tcBorders>
              <w:top w:val="nil"/>
              <w:left w:val="nil"/>
              <w:bottom w:val="nil"/>
              <w:right w:val="nil"/>
            </w:tcBorders>
            <w:shd w:val="clear" w:color="auto" w:fill="auto"/>
          </w:tcPr>
          <w:p w14:paraId="22B75EC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FBB044D" w14:textId="7EEDAB9F" w:rsidR="00885D92" w:rsidRPr="00AD6DA3" w:rsidRDefault="0052174D">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74A0F74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E3B61FE" w14:textId="320CD246" w:rsidR="00885D92" w:rsidRPr="00AD6DA3" w:rsidRDefault="00574599" w:rsidP="00CE19DF">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72B293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3DD8D196" w14:textId="3F322C37" w:rsidR="00885D92" w:rsidRPr="00AD6DA3" w:rsidRDefault="00574599">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1ED409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45D36CD8" w14:textId="278FDF46" w:rsidR="00885D92" w:rsidRPr="00AD6DA3" w:rsidRDefault="00574599">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501,923,976</w:t>
            </w:r>
          </w:p>
        </w:tc>
      </w:tr>
      <w:tr w:rsidR="00885D92" w:rsidRPr="00AD6DA3" w14:paraId="25F7BA00" w14:textId="77777777" w:rsidTr="00015180">
        <w:tc>
          <w:tcPr>
            <w:tcW w:w="2448" w:type="dxa"/>
            <w:tcBorders>
              <w:top w:val="nil"/>
              <w:left w:val="nil"/>
              <w:bottom w:val="nil"/>
              <w:right w:val="nil"/>
            </w:tcBorders>
            <w:shd w:val="clear" w:color="auto" w:fill="auto"/>
            <w:vAlign w:val="bottom"/>
          </w:tcPr>
          <w:p w14:paraId="2EEDC83C"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73276E66" w14:textId="0AEB3E0C" w:rsidR="00885D92" w:rsidRPr="00AD6DA3" w:rsidRDefault="0052174D" w:rsidP="00CE19DF">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AC33FA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F6CF801" w14:textId="58ED5EBE" w:rsidR="00885D92" w:rsidRPr="00AD6DA3" w:rsidRDefault="00574599">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53,212,559</w:t>
            </w:r>
          </w:p>
        </w:tc>
        <w:tc>
          <w:tcPr>
            <w:tcW w:w="270" w:type="dxa"/>
            <w:tcBorders>
              <w:top w:val="nil"/>
              <w:left w:val="nil"/>
              <w:bottom w:val="nil"/>
              <w:right w:val="nil"/>
            </w:tcBorders>
            <w:shd w:val="clear" w:color="auto" w:fill="auto"/>
          </w:tcPr>
          <w:p w14:paraId="5273032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214C98E8" w14:textId="30EB9582" w:rsidR="00885D92" w:rsidRPr="00AD6DA3" w:rsidRDefault="00574599" w:rsidP="008458EE">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292B66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216D4BA4" w14:textId="02D71A1E" w:rsidR="00885D92" w:rsidRPr="00AD6DA3" w:rsidRDefault="00574599">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8FB967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6C81C6F" w14:textId="741D777F" w:rsidR="00885D92" w:rsidRPr="00AD6DA3" w:rsidRDefault="00574599">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53,212,559</w:t>
            </w:r>
          </w:p>
        </w:tc>
      </w:tr>
      <w:tr w:rsidR="00885D92" w:rsidRPr="00AD6DA3" w14:paraId="50B902B1" w14:textId="77777777" w:rsidTr="00015180">
        <w:tc>
          <w:tcPr>
            <w:tcW w:w="2448" w:type="dxa"/>
            <w:tcBorders>
              <w:top w:val="nil"/>
              <w:left w:val="nil"/>
              <w:bottom w:val="nil"/>
              <w:right w:val="nil"/>
            </w:tcBorders>
            <w:shd w:val="clear" w:color="auto" w:fill="auto"/>
            <w:vAlign w:val="bottom"/>
          </w:tcPr>
          <w:p w14:paraId="2BA74627"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4B3B09D4" w14:textId="460668C2" w:rsidR="00885D92" w:rsidRPr="00132D7A" w:rsidRDefault="0052174D">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501,923,976</w:t>
            </w:r>
          </w:p>
        </w:tc>
        <w:tc>
          <w:tcPr>
            <w:tcW w:w="270" w:type="dxa"/>
            <w:tcBorders>
              <w:top w:val="nil"/>
              <w:left w:val="nil"/>
              <w:bottom w:val="nil"/>
              <w:right w:val="nil"/>
            </w:tcBorders>
            <w:shd w:val="clear" w:color="auto" w:fill="auto"/>
          </w:tcPr>
          <w:p w14:paraId="32F4E4AE"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77F5B8CE" w14:textId="3B22686C" w:rsidR="00885D92" w:rsidRPr="00132D7A" w:rsidRDefault="00574599" w:rsidP="00904CE8">
            <w:pPr>
              <w:pStyle w:val="BodyText"/>
              <w:tabs>
                <w:tab w:val="decimal" w:pos="1056"/>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53,212,559</w:t>
            </w:r>
          </w:p>
        </w:tc>
        <w:tc>
          <w:tcPr>
            <w:tcW w:w="270" w:type="dxa"/>
            <w:tcBorders>
              <w:top w:val="nil"/>
              <w:left w:val="nil"/>
              <w:bottom w:val="nil"/>
              <w:right w:val="nil"/>
            </w:tcBorders>
            <w:shd w:val="clear" w:color="auto" w:fill="auto"/>
          </w:tcPr>
          <w:p w14:paraId="28BFAF9F"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5CC1391B" w14:textId="58D35A0B" w:rsidR="00885D92" w:rsidRPr="00132D7A" w:rsidRDefault="00574599" w:rsidP="008458EE">
            <w:pPr>
              <w:pStyle w:val="BodyText"/>
              <w:tabs>
                <w:tab w:val="decimal" w:pos="60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BB8B28C"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77A69AB8" w14:textId="1111A61A" w:rsidR="00885D92" w:rsidRPr="00132D7A" w:rsidRDefault="00574599">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4D8A7A68"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5486C178" w14:textId="7D9C065D" w:rsidR="00885D92" w:rsidRPr="00132D7A" w:rsidRDefault="004D3B35">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555,136,535</w:t>
            </w:r>
          </w:p>
        </w:tc>
      </w:tr>
    </w:tbl>
    <w:p w14:paraId="6602228C" w14:textId="77777777" w:rsidR="00885D92" w:rsidRDefault="00885D92" w:rsidP="00307D6C">
      <w:pPr>
        <w:spacing w:line="240" w:lineRule="atLeast"/>
        <w:jc w:val="thaiDistribute"/>
        <w:rPr>
          <w:rFonts w:ascii="Calibri" w:eastAsia="Arial Unicode MS" w:hAnsi="Calibri" w:cs="Calibri"/>
          <w:sz w:val="22"/>
          <w:szCs w:val="22"/>
        </w:rPr>
      </w:pPr>
    </w:p>
    <w:p w14:paraId="07E675B7" w14:textId="77777777" w:rsidR="00885D92" w:rsidRDefault="00885D92" w:rsidP="00307D6C">
      <w:pPr>
        <w:spacing w:line="240" w:lineRule="atLeast"/>
        <w:jc w:val="thaiDistribute"/>
        <w:rPr>
          <w:rFonts w:ascii="Calibri" w:eastAsia="Arial Unicode MS" w:hAnsi="Calibri" w:cs="Calibri"/>
          <w:sz w:val="22"/>
          <w:szCs w:val="22"/>
        </w:rPr>
      </w:pPr>
    </w:p>
    <w:p w14:paraId="5B38F23B" w14:textId="77777777" w:rsidR="00885D92" w:rsidRDefault="00885D92" w:rsidP="00307D6C">
      <w:pPr>
        <w:spacing w:line="240" w:lineRule="atLeast"/>
        <w:jc w:val="thaiDistribute"/>
        <w:rPr>
          <w:rFonts w:ascii="Calibri" w:eastAsia="Arial Unicode MS" w:hAnsi="Calibri" w:cs="Calibri"/>
          <w:sz w:val="22"/>
          <w:szCs w:val="22"/>
        </w:rPr>
      </w:pPr>
    </w:p>
    <w:p w14:paraId="622303A9" w14:textId="77777777" w:rsidR="00885D92" w:rsidRDefault="00885D92" w:rsidP="00307D6C">
      <w:pPr>
        <w:spacing w:line="240" w:lineRule="atLeast"/>
        <w:jc w:val="thaiDistribute"/>
        <w:rPr>
          <w:rFonts w:ascii="Calibri" w:eastAsia="Arial Unicode MS" w:hAnsi="Calibri" w:cs="Calibri"/>
          <w:sz w:val="22"/>
          <w:szCs w:val="22"/>
        </w:rPr>
      </w:pPr>
    </w:p>
    <w:p w14:paraId="49D47B40" w14:textId="77777777" w:rsidR="00885D92" w:rsidRDefault="00885D92" w:rsidP="00307D6C">
      <w:pPr>
        <w:spacing w:line="240" w:lineRule="atLeast"/>
        <w:jc w:val="thaiDistribute"/>
        <w:rPr>
          <w:rFonts w:ascii="Calibri" w:eastAsia="Arial Unicode MS" w:hAnsi="Calibri" w:cstheme="minorBidi"/>
          <w:sz w:val="22"/>
          <w:szCs w:val="22"/>
        </w:rPr>
      </w:pPr>
    </w:p>
    <w:p w14:paraId="1860ED4A" w14:textId="77777777" w:rsidR="00015180" w:rsidRDefault="00015180" w:rsidP="00307D6C">
      <w:pPr>
        <w:spacing w:line="240" w:lineRule="atLeast"/>
        <w:jc w:val="thaiDistribute"/>
        <w:rPr>
          <w:rFonts w:ascii="Calibri" w:eastAsia="Arial Unicode MS" w:hAnsi="Calibri" w:cstheme="minorBidi"/>
          <w:sz w:val="22"/>
          <w:szCs w:val="22"/>
        </w:rPr>
      </w:pPr>
    </w:p>
    <w:p w14:paraId="1216C8A9" w14:textId="77777777" w:rsidR="00885D92" w:rsidRPr="00015180" w:rsidRDefault="00885D92" w:rsidP="00307D6C">
      <w:pPr>
        <w:spacing w:line="240" w:lineRule="atLeast"/>
        <w:jc w:val="thaiDistribute"/>
        <w:rPr>
          <w:rFonts w:ascii="Calibri" w:eastAsia="Arial Unicode MS" w:hAnsi="Calibri" w:cstheme="minorBid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85D92" w:rsidRPr="00AD6DA3" w14:paraId="45393200" w14:textId="77777777" w:rsidTr="000E7600">
        <w:tc>
          <w:tcPr>
            <w:tcW w:w="2448" w:type="dxa"/>
            <w:tcBorders>
              <w:top w:val="nil"/>
              <w:left w:val="nil"/>
              <w:bottom w:val="nil"/>
              <w:right w:val="nil"/>
            </w:tcBorders>
            <w:shd w:val="clear" w:color="auto" w:fill="auto"/>
            <w:vAlign w:val="bottom"/>
          </w:tcPr>
          <w:p w14:paraId="79C41DC3" w14:textId="77777777" w:rsidR="00885D92" w:rsidRPr="00AD6DA3" w:rsidRDefault="00885D92">
            <w:pPr>
              <w:autoSpaceDE w:val="0"/>
              <w:autoSpaceDN w:val="0"/>
              <w:adjustRightInd w:val="0"/>
              <w:ind w:left="-105"/>
              <w:rPr>
                <w:rFonts w:ascii="Calibri" w:eastAsia="Arial Unicode MS" w:hAnsi="Calibri" w:cs="Calibri"/>
                <w:i/>
                <w:iCs/>
                <w:spacing w:val="-4"/>
                <w:sz w:val="18"/>
                <w:szCs w:val="18"/>
              </w:rPr>
            </w:pPr>
            <w:bookmarkStart w:id="5" w:name="_Hlk133363665"/>
            <w:bookmarkEnd w:id="4"/>
          </w:p>
        </w:tc>
        <w:tc>
          <w:tcPr>
            <w:tcW w:w="7092" w:type="dxa"/>
            <w:gridSpan w:val="9"/>
            <w:tcBorders>
              <w:top w:val="nil"/>
              <w:left w:val="nil"/>
              <w:bottom w:val="nil"/>
              <w:right w:val="nil"/>
            </w:tcBorders>
            <w:shd w:val="clear" w:color="auto" w:fill="auto"/>
            <w:vAlign w:val="bottom"/>
          </w:tcPr>
          <w:p w14:paraId="73B6C1E4"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85D92" w:rsidRPr="00AD6DA3" w14:paraId="72E8CA3C" w14:textId="77777777" w:rsidTr="000E7600">
        <w:tc>
          <w:tcPr>
            <w:tcW w:w="2448" w:type="dxa"/>
            <w:tcBorders>
              <w:top w:val="nil"/>
              <w:left w:val="nil"/>
              <w:bottom w:val="nil"/>
              <w:right w:val="nil"/>
            </w:tcBorders>
            <w:shd w:val="clear" w:color="auto" w:fill="auto"/>
            <w:vAlign w:val="bottom"/>
          </w:tcPr>
          <w:p w14:paraId="3E4012AD" w14:textId="77777777" w:rsidR="00885D92" w:rsidRPr="00AD6DA3" w:rsidRDefault="00885D92">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3B19472C" w14:textId="77777777" w:rsidR="00885D92" w:rsidRPr="00AD6DA3" w:rsidRDefault="00885D92">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53CC3208" w14:textId="77777777" w:rsidR="00885D92" w:rsidRPr="00AD6DA3" w:rsidRDefault="00885D92">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5BA84EF2" w14:textId="77777777" w:rsidR="00885D92" w:rsidRPr="00AD6DA3" w:rsidRDefault="00885D92">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62E98549"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33AB2686"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47F1B6D3"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1EFF95D2" w14:textId="77777777" w:rsidR="00885D92" w:rsidRPr="00AD6DA3" w:rsidRDefault="00885D92">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4E23529C"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3C2502CA"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85D92" w:rsidRPr="00AD6DA3" w14:paraId="20D018E7" w14:textId="77777777" w:rsidTr="000E7600">
        <w:tc>
          <w:tcPr>
            <w:tcW w:w="2448" w:type="dxa"/>
            <w:tcBorders>
              <w:top w:val="nil"/>
              <w:left w:val="nil"/>
              <w:bottom w:val="nil"/>
              <w:right w:val="nil"/>
            </w:tcBorders>
            <w:shd w:val="clear" w:color="auto" w:fill="auto"/>
            <w:vAlign w:val="bottom"/>
          </w:tcPr>
          <w:p w14:paraId="67A34B3E" w14:textId="77777777" w:rsidR="00885D92" w:rsidRPr="00AD6DA3" w:rsidRDefault="00885D92">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7E8A75A4"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85D92" w:rsidRPr="00AD6DA3" w14:paraId="12DD16B9" w14:textId="77777777" w:rsidTr="000E7600">
        <w:tc>
          <w:tcPr>
            <w:tcW w:w="3690" w:type="dxa"/>
            <w:gridSpan w:val="2"/>
            <w:tcBorders>
              <w:top w:val="nil"/>
              <w:left w:val="nil"/>
              <w:bottom w:val="nil"/>
              <w:right w:val="nil"/>
            </w:tcBorders>
            <w:shd w:val="clear" w:color="auto" w:fill="auto"/>
            <w:vAlign w:val="bottom"/>
          </w:tcPr>
          <w:p w14:paraId="6A58275D" w14:textId="215B420D" w:rsidR="00885D92" w:rsidRDefault="00885D92">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sidR="00436295">
              <w:rPr>
                <w:rFonts w:ascii="Calibri" w:eastAsia="Arial Unicode MS" w:hAnsi="Calibri" w:cs="Calibri"/>
                <w:b/>
                <w:bCs/>
                <w:spacing w:val="-4"/>
                <w:sz w:val="18"/>
                <w:szCs w:val="18"/>
              </w:rPr>
              <w:t>nine</w:t>
            </w:r>
            <w:r w:rsidRPr="00AD6DA3">
              <w:rPr>
                <w:rFonts w:ascii="Calibri" w:eastAsia="Arial Unicode MS" w:hAnsi="Calibri" w:cs="Calibri"/>
                <w:b/>
                <w:bCs/>
                <w:spacing w:val="-4"/>
                <w:sz w:val="18"/>
                <w:szCs w:val="18"/>
              </w:rPr>
              <w:t xml:space="preserve">-month period ended </w:t>
            </w:r>
          </w:p>
          <w:p w14:paraId="52EB05A2" w14:textId="27E81AB2" w:rsidR="00885D92" w:rsidRPr="00AD6DA3" w:rsidRDefault="00885D92">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 </w:t>
            </w:r>
            <w:r w:rsidR="00436295">
              <w:rPr>
                <w:rFonts w:ascii="Calibri" w:eastAsia="Arial Unicode MS" w:hAnsi="Calibri" w:cs="Calibri"/>
                <w:b/>
                <w:bCs/>
                <w:spacing w:val="-4"/>
                <w:sz w:val="18"/>
                <w:szCs w:val="18"/>
              </w:rPr>
              <w:t>September</w:t>
            </w:r>
            <w:r>
              <w:rPr>
                <w:rFonts w:ascii="Calibri" w:eastAsia="Arial Unicode MS" w:hAnsi="Calibri" w:cs="Calibri"/>
                <w:b/>
                <w:bCs/>
                <w:spacing w:val="-4"/>
                <w:sz w:val="18"/>
                <w:szCs w:val="18"/>
              </w:rPr>
              <w:t xml:space="preserve"> 2024</w:t>
            </w:r>
          </w:p>
        </w:tc>
        <w:tc>
          <w:tcPr>
            <w:tcW w:w="270" w:type="dxa"/>
            <w:tcBorders>
              <w:top w:val="nil"/>
              <w:left w:val="nil"/>
              <w:bottom w:val="nil"/>
              <w:right w:val="nil"/>
            </w:tcBorders>
            <w:shd w:val="clear" w:color="auto" w:fill="auto"/>
          </w:tcPr>
          <w:p w14:paraId="1D43F271"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2B8A3A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06C20C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F315E1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3F340E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60D4EE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799F41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835612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2E5DC036" w14:textId="77777777" w:rsidTr="000E7600">
        <w:tc>
          <w:tcPr>
            <w:tcW w:w="2448" w:type="dxa"/>
            <w:tcBorders>
              <w:top w:val="nil"/>
              <w:left w:val="nil"/>
              <w:bottom w:val="nil"/>
              <w:right w:val="nil"/>
            </w:tcBorders>
            <w:shd w:val="clear" w:color="auto" w:fill="auto"/>
            <w:vAlign w:val="bottom"/>
          </w:tcPr>
          <w:p w14:paraId="46BD6CDB"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6C05E97E" w14:textId="5B162D1D" w:rsidR="00885D92" w:rsidRPr="00AD6DA3" w:rsidRDefault="005F106A">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9DB821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351B1F0D" w14:textId="24D00442" w:rsidR="00885D92" w:rsidRPr="00AD6DA3" w:rsidRDefault="00C04C70" w:rsidP="00C04C70">
            <w:pPr>
              <w:pStyle w:val="BodyText"/>
              <w:tabs>
                <w:tab w:val="decimal" w:pos="79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C82F60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7724A515" w14:textId="51C91FEB" w:rsidR="00885D92" w:rsidRPr="00AD6DA3" w:rsidRDefault="00C04C7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32,892,982</w:t>
            </w:r>
          </w:p>
        </w:tc>
        <w:tc>
          <w:tcPr>
            <w:tcW w:w="270" w:type="dxa"/>
            <w:tcBorders>
              <w:top w:val="nil"/>
              <w:left w:val="nil"/>
              <w:bottom w:val="nil"/>
              <w:right w:val="nil"/>
            </w:tcBorders>
            <w:shd w:val="clear" w:color="auto" w:fill="auto"/>
          </w:tcPr>
          <w:p w14:paraId="53DE084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07F11438" w14:textId="04B8F478" w:rsidR="00885D92" w:rsidRPr="00AD6DA3" w:rsidRDefault="00C04C70">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(32,892,982)</w:t>
            </w:r>
          </w:p>
        </w:tc>
        <w:tc>
          <w:tcPr>
            <w:tcW w:w="270" w:type="dxa"/>
            <w:tcBorders>
              <w:top w:val="nil"/>
              <w:left w:val="nil"/>
              <w:bottom w:val="nil"/>
              <w:right w:val="nil"/>
            </w:tcBorders>
            <w:shd w:val="clear" w:color="auto" w:fill="auto"/>
          </w:tcPr>
          <w:p w14:paraId="46A15C3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75AB851" w14:textId="299A92BA" w:rsidR="00885D92" w:rsidRPr="00AD6DA3" w:rsidRDefault="00C04C7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85D92" w:rsidRPr="00AD6DA3" w14:paraId="3E9DF007" w14:textId="77777777" w:rsidTr="000E7600">
        <w:tc>
          <w:tcPr>
            <w:tcW w:w="2448" w:type="dxa"/>
            <w:tcBorders>
              <w:top w:val="nil"/>
              <w:left w:val="nil"/>
              <w:bottom w:val="nil"/>
              <w:right w:val="nil"/>
            </w:tcBorders>
            <w:shd w:val="clear" w:color="auto" w:fill="auto"/>
            <w:vAlign w:val="bottom"/>
          </w:tcPr>
          <w:p w14:paraId="5DA3A7B7" w14:textId="77777777" w:rsidR="00885D92" w:rsidRPr="00AD6DA3" w:rsidRDefault="00885D92">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6A65F7FC" w14:textId="0409CEC9" w:rsidR="00885D92" w:rsidRPr="00AD6DA3" w:rsidRDefault="005F106A">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912,653,880</w:t>
            </w:r>
          </w:p>
        </w:tc>
        <w:tc>
          <w:tcPr>
            <w:tcW w:w="270" w:type="dxa"/>
            <w:tcBorders>
              <w:top w:val="nil"/>
              <w:left w:val="nil"/>
              <w:bottom w:val="nil"/>
              <w:right w:val="nil"/>
            </w:tcBorders>
            <w:shd w:val="clear" w:color="auto" w:fill="auto"/>
          </w:tcPr>
          <w:p w14:paraId="64E77CF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FB16087" w14:textId="1F2FAFE9" w:rsidR="00885D92" w:rsidRPr="00AD6DA3" w:rsidRDefault="00C04C70">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41,510,930</w:t>
            </w:r>
          </w:p>
        </w:tc>
        <w:tc>
          <w:tcPr>
            <w:tcW w:w="270" w:type="dxa"/>
            <w:tcBorders>
              <w:top w:val="nil"/>
              <w:left w:val="nil"/>
              <w:bottom w:val="nil"/>
              <w:right w:val="nil"/>
            </w:tcBorders>
            <w:shd w:val="clear" w:color="auto" w:fill="auto"/>
          </w:tcPr>
          <w:p w14:paraId="72D0E43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52D1307C" w14:textId="2BDA6A2A" w:rsidR="00885D92" w:rsidRPr="00AD6DA3" w:rsidRDefault="00C04C70" w:rsidP="008458EE">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E3DD89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65AB0700" w14:textId="46874B5A" w:rsidR="00885D92" w:rsidRPr="00AD6DA3" w:rsidRDefault="00C04C7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D38654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7929D01" w14:textId="19FFB497" w:rsidR="00885D92" w:rsidRPr="00AD6DA3" w:rsidRDefault="00C04C7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954,164,810</w:t>
            </w:r>
          </w:p>
        </w:tc>
      </w:tr>
      <w:tr w:rsidR="00885D92" w:rsidRPr="00AD6DA3" w14:paraId="21C70944" w14:textId="77777777" w:rsidTr="000E7600">
        <w:tc>
          <w:tcPr>
            <w:tcW w:w="2448" w:type="dxa"/>
            <w:tcBorders>
              <w:top w:val="nil"/>
              <w:left w:val="nil"/>
              <w:bottom w:val="nil"/>
              <w:right w:val="nil"/>
            </w:tcBorders>
            <w:shd w:val="clear" w:color="auto" w:fill="auto"/>
            <w:vAlign w:val="bottom"/>
          </w:tcPr>
          <w:p w14:paraId="4C0E0D04"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52162F70" w14:textId="0A43ACF7" w:rsidR="00885D92" w:rsidRPr="00132D7A" w:rsidRDefault="005F106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912,653,880</w:t>
            </w:r>
          </w:p>
        </w:tc>
        <w:tc>
          <w:tcPr>
            <w:tcW w:w="270" w:type="dxa"/>
            <w:tcBorders>
              <w:top w:val="nil"/>
              <w:left w:val="nil"/>
              <w:bottom w:val="nil"/>
              <w:right w:val="nil"/>
            </w:tcBorders>
            <w:shd w:val="clear" w:color="auto" w:fill="auto"/>
          </w:tcPr>
          <w:p w14:paraId="3826C57D"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273122B" w14:textId="429E396B" w:rsidR="00885D92" w:rsidRPr="00132D7A" w:rsidRDefault="00C04C7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41,510,930</w:t>
            </w:r>
          </w:p>
        </w:tc>
        <w:tc>
          <w:tcPr>
            <w:tcW w:w="270" w:type="dxa"/>
            <w:tcBorders>
              <w:top w:val="nil"/>
              <w:left w:val="nil"/>
              <w:bottom w:val="nil"/>
              <w:right w:val="nil"/>
            </w:tcBorders>
            <w:shd w:val="clear" w:color="auto" w:fill="auto"/>
          </w:tcPr>
          <w:p w14:paraId="538CD995" w14:textId="77777777" w:rsidR="00885D92" w:rsidRPr="00132D7A" w:rsidRDefault="00885D92">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5D83FA6D" w14:textId="3C7875DA" w:rsidR="00885D92" w:rsidRPr="00132D7A" w:rsidRDefault="00C04C7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32,892,982</w:t>
            </w:r>
          </w:p>
        </w:tc>
        <w:tc>
          <w:tcPr>
            <w:tcW w:w="270" w:type="dxa"/>
            <w:tcBorders>
              <w:top w:val="nil"/>
              <w:left w:val="nil"/>
              <w:bottom w:val="nil"/>
              <w:right w:val="nil"/>
            </w:tcBorders>
            <w:shd w:val="clear" w:color="auto" w:fill="auto"/>
          </w:tcPr>
          <w:p w14:paraId="2B2B0483" w14:textId="77777777" w:rsidR="00885D92" w:rsidRPr="00132D7A" w:rsidRDefault="00885D92">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2C58D20F" w14:textId="49C91D06" w:rsidR="00885D92" w:rsidRPr="00F20158" w:rsidRDefault="00C04C70">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(32,892,982)</w:t>
            </w:r>
          </w:p>
        </w:tc>
        <w:tc>
          <w:tcPr>
            <w:tcW w:w="270" w:type="dxa"/>
            <w:tcBorders>
              <w:top w:val="nil"/>
              <w:left w:val="nil"/>
              <w:bottom w:val="nil"/>
              <w:right w:val="nil"/>
            </w:tcBorders>
            <w:shd w:val="clear" w:color="auto" w:fill="auto"/>
          </w:tcPr>
          <w:p w14:paraId="667F5354"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DAC9B1A" w14:textId="7C226D4A" w:rsidR="00885D92" w:rsidRPr="00132D7A" w:rsidRDefault="00C04C7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954,164,810</w:t>
            </w:r>
          </w:p>
        </w:tc>
      </w:tr>
      <w:tr w:rsidR="00885D92" w:rsidRPr="00AD6DA3" w14:paraId="1DE9823E" w14:textId="77777777" w:rsidTr="000E7600">
        <w:tc>
          <w:tcPr>
            <w:tcW w:w="2448" w:type="dxa"/>
            <w:tcBorders>
              <w:top w:val="nil"/>
              <w:left w:val="nil"/>
              <w:bottom w:val="nil"/>
              <w:right w:val="nil"/>
            </w:tcBorders>
            <w:shd w:val="clear" w:color="auto" w:fill="auto"/>
            <w:vAlign w:val="bottom"/>
          </w:tcPr>
          <w:p w14:paraId="6BBB40DB"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09B3F28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6B8D9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5423B95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9891BA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1BF6136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A544D4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1F25B9B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551A2C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7DE8037" w14:textId="06256B16"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400C2938" w14:textId="77777777" w:rsidTr="000E7600">
        <w:tc>
          <w:tcPr>
            <w:tcW w:w="2448" w:type="dxa"/>
            <w:tcBorders>
              <w:top w:val="nil"/>
              <w:left w:val="nil"/>
              <w:bottom w:val="nil"/>
              <w:right w:val="nil"/>
            </w:tcBorders>
            <w:shd w:val="clear" w:color="auto" w:fill="auto"/>
          </w:tcPr>
          <w:p w14:paraId="22364A35"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17C9AA4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2E95084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66C74E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9CC755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23BF4F4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D50E5C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238BE9B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9921D5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57DA41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734EF9A7" w14:textId="77777777" w:rsidTr="000E7600">
        <w:tc>
          <w:tcPr>
            <w:tcW w:w="2448" w:type="dxa"/>
            <w:tcBorders>
              <w:top w:val="nil"/>
              <w:left w:val="nil"/>
              <w:bottom w:val="nil"/>
              <w:right w:val="nil"/>
            </w:tcBorders>
            <w:shd w:val="clear" w:color="auto" w:fill="auto"/>
          </w:tcPr>
          <w:p w14:paraId="2D962BA7" w14:textId="23C16602" w:rsidR="00885D92" w:rsidRPr="00AD6DA3" w:rsidRDefault="00885D92">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w:t>
            </w:r>
            <w:r w:rsidR="00015180">
              <w:rPr>
                <w:rFonts w:ascii="Calibri" w:hAnsi="Calibri" w:cstheme="minorBidi"/>
                <w:sz w:val="18"/>
                <w:szCs w:val="18"/>
                <w:cs/>
              </w:rPr>
              <w:br/>
            </w:r>
            <w:r w:rsidRPr="00AD6DA3">
              <w:rPr>
                <w:rFonts w:ascii="Calibri" w:hAnsi="Calibri" w:cs="Calibri"/>
                <w:sz w:val="18"/>
                <w:szCs w:val="18"/>
              </w:rPr>
              <w:t xml:space="preserve">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75156521" w14:textId="2684EE71" w:rsidR="00885D92" w:rsidRPr="00AD6DA3" w:rsidRDefault="005F106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94</w:t>
            </w:r>
            <w:r w:rsidR="00B46677">
              <w:rPr>
                <w:rFonts w:ascii="Calibri" w:eastAsia="Arial Unicode MS" w:hAnsi="Calibri" w:cs="Calibri"/>
                <w:spacing w:val="-4"/>
                <w:sz w:val="18"/>
                <w:szCs w:val="18"/>
              </w:rPr>
              <w:t>9</w:t>
            </w:r>
            <w:r>
              <w:rPr>
                <w:rFonts w:ascii="Calibri" w:eastAsia="Arial Unicode MS" w:hAnsi="Calibri" w:cs="Calibri"/>
                <w:spacing w:val="-4"/>
                <w:sz w:val="18"/>
                <w:szCs w:val="18"/>
              </w:rPr>
              <w:t>,143,41</w:t>
            </w:r>
            <w:r w:rsidR="00713D99">
              <w:rPr>
                <w:rFonts w:ascii="Calibri" w:eastAsia="Arial Unicode MS" w:hAnsi="Calibri" w:cs="Calibri"/>
                <w:spacing w:val="-4"/>
                <w:sz w:val="18"/>
                <w:szCs w:val="18"/>
              </w:rPr>
              <w:t>0</w:t>
            </w:r>
          </w:p>
        </w:tc>
        <w:tc>
          <w:tcPr>
            <w:tcW w:w="270" w:type="dxa"/>
            <w:tcBorders>
              <w:top w:val="nil"/>
              <w:left w:val="nil"/>
              <w:bottom w:val="nil"/>
              <w:right w:val="nil"/>
            </w:tcBorders>
            <w:shd w:val="clear" w:color="auto" w:fill="auto"/>
          </w:tcPr>
          <w:p w14:paraId="50D59D6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2E050A95" w14:textId="2E611BFF" w:rsidR="00885D92" w:rsidRPr="00070A5C" w:rsidRDefault="00C04C70">
            <w:pPr>
              <w:pStyle w:val="BodyText"/>
              <w:tabs>
                <w:tab w:val="decimal" w:pos="1044"/>
              </w:tabs>
              <w:ind w:left="-90" w:right="-108"/>
              <w:rPr>
                <w:rFonts w:ascii="Calibri" w:eastAsia="Arial Unicode MS" w:hAnsi="Calibri" w:cstheme="minorBidi"/>
                <w:color w:val="auto"/>
                <w:spacing w:val="-4"/>
                <w:sz w:val="18"/>
                <w:szCs w:val="18"/>
              </w:rPr>
            </w:pPr>
            <w:r>
              <w:rPr>
                <w:rFonts w:ascii="Calibri" w:eastAsia="Arial Unicode MS" w:hAnsi="Calibri" w:cstheme="minorBidi"/>
                <w:color w:val="auto"/>
                <w:spacing w:val="-4"/>
                <w:sz w:val="18"/>
                <w:szCs w:val="18"/>
              </w:rPr>
              <w:t>10,451,017</w:t>
            </w:r>
          </w:p>
        </w:tc>
        <w:tc>
          <w:tcPr>
            <w:tcW w:w="270" w:type="dxa"/>
            <w:tcBorders>
              <w:top w:val="nil"/>
              <w:left w:val="nil"/>
              <w:bottom w:val="nil"/>
              <w:right w:val="nil"/>
            </w:tcBorders>
            <w:shd w:val="clear" w:color="auto" w:fill="auto"/>
          </w:tcPr>
          <w:p w14:paraId="1273C18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7DD367B9" w14:textId="03832210" w:rsidR="00885D92" w:rsidRPr="00AD6DA3" w:rsidRDefault="00C04C7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(3,579,820)</w:t>
            </w:r>
          </w:p>
        </w:tc>
        <w:tc>
          <w:tcPr>
            <w:tcW w:w="270" w:type="dxa"/>
            <w:tcBorders>
              <w:top w:val="nil"/>
              <w:left w:val="nil"/>
              <w:bottom w:val="nil"/>
              <w:right w:val="nil"/>
            </w:tcBorders>
            <w:shd w:val="clear" w:color="auto" w:fill="auto"/>
          </w:tcPr>
          <w:p w14:paraId="323F19B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9C99450" w14:textId="4D40B656" w:rsidR="00885D92" w:rsidRPr="00AD6DA3" w:rsidRDefault="00C04C70">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(854,494,01</w:t>
            </w:r>
            <w:r w:rsidR="00311B45">
              <w:rPr>
                <w:rFonts w:ascii="Calibri" w:eastAsia="Arial Unicode MS" w:hAnsi="Calibri" w:cs="Calibri"/>
                <w:spacing w:val="-4"/>
                <w:sz w:val="18"/>
                <w:szCs w:val="18"/>
              </w:rPr>
              <w:t>9</w:t>
            </w: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54B81F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CC52CA8" w14:textId="5CC25384" w:rsidR="00885D92" w:rsidRPr="00AD6DA3" w:rsidRDefault="00311B45">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101,520,588</w:t>
            </w:r>
          </w:p>
        </w:tc>
      </w:tr>
      <w:tr w:rsidR="00885D92" w:rsidRPr="00AD6DA3" w14:paraId="74A6333F" w14:textId="77777777" w:rsidTr="000E7600">
        <w:tc>
          <w:tcPr>
            <w:tcW w:w="2448" w:type="dxa"/>
            <w:tcBorders>
              <w:top w:val="nil"/>
              <w:left w:val="nil"/>
              <w:bottom w:val="nil"/>
              <w:right w:val="nil"/>
            </w:tcBorders>
            <w:shd w:val="clear" w:color="auto" w:fill="auto"/>
            <w:vAlign w:val="bottom"/>
          </w:tcPr>
          <w:p w14:paraId="37CC6697" w14:textId="77777777" w:rsidR="00885D92" w:rsidRPr="006916D9" w:rsidRDefault="00885D92">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3788907D" w14:textId="18C0E6F7" w:rsidR="00885D92" w:rsidRPr="006916D9" w:rsidRDefault="005F106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66</w:t>
            </w:r>
            <w:r w:rsidR="00B46677">
              <w:rPr>
                <w:rFonts w:ascii="Calibri" w:eastAsia="Arial Unicode MS" w:hAnsi="Calibri" w:cs="Calibri"/>
                <w:b/>
                <w:bCs/>
                <w:spacing w:val="-4"/>
                <w:sz w:val="18"/>
                <w:szCs w:val="18"/>
              </w:rPr>
              <w:t>8</w:t>
            </w:r>
            <w:r>
              <w:rPr>
                <w:rFonts w:ascii="Calibri" w:eastAsia="Arial Unicode MS" w:hAnsi="Calibri" w:cs="Calibri"/>
                <w:b/>
                <w:bCs/>
                <w:spacing w:val="-4"/>
                <w:sz w:val="18"/>
                <w:szCs w:val="18"/>
              </w:rPr>
              <w:t>,</w:t>
            </w:r>
            <w:r w:rsidR="00311B45">
              <w:rPr>
                <w:rFonts w:ascii="Calibri" w:eastAsia="Arial Unicode MS" w:hAnsi="Calibri" w:cs="Calibri"/>
                <w:b/>
                <w:bCs/>
                <w:spacing w:val="-4"/>
                <w:sz w:val="18"/>
                <w:szCs w:val="18"/>
              </w:rPr>
              <w:t>1</w:t>
            </w:r>
            <w:r>
              <w:rPr>
                <w:rFonts w:ascii="Calibri" w:eastAsia="Arial Unicode MS" w:hAnsi="Calibri" w:cs="Calibri"/>
                <w:b/>
                <w:bCs/>
                <w:spacing w:val="-4"/>
                <w:sz w:val="18"/>
                <w:szCs w:val="18"/>
              </w:rPr>
              <w:t>80,100</w:t>
            </w:r>
          </w:p>
        </w:tc>
        <w:tc>
          <w:tcPr>
            <w:tcW w:w="270" w:type="dxa"/>
            <w:tcBorders>
              <w:top w:val="nil"/>
              <w:left w:val="nil"/>
              <w:bottom w:val="nil"/>
              <w:right w:val="nil"/>
            </w:tcBorders>
            <w:shd w:val="clear" w:color="auto" w:fill="auto"/>
          </w:tcPr>
          <w:p w14:paraId="0D1BD8E4"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005C4F44" w14:textId="50295895" w:rsidR="00885D92" w:rsidRPr="006916D9" w:rsidRDefault="00C04C7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(4,477,80</w:t>
            </w:r>
            <w:r w:rsidR="00311B45">
              <w:rPr>
                <w:rFonts w:ascii="Calibri" w:eastAsia="Arial Unicode MS" w:hAnsi="Calibri" w:cs="Calibri"/>
                <w:b/>
                <w:bCs/>
                <w:spacing w:val="-4"/>
                <w:sz w:val="18"/>
                <w:szCs w:val="18"/>
              </w:rPr>
              <w:t>4</w:t>
            </w: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0598C29"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6630465" w14:textId="17F93DB7" w:rsidR="00885D92" w:rsidRPr="006916D9" w:rsidRDefault="00C04C7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(16,598,763)</w:t>
            </w:r>
          </w:p>
        </w:tc>
        <w:tc>
          <w:tcPr>
            <w:tcW w:w="270" w:type="dxa"/>
            <w:tcBorders>
              <w:top w:val="nil"/>
              <w:left w:val="nil"/>
              <w:bottom w:val="nil"/>
              <w:right w:val="nil"/>
            </w:tcBorders>
            <w:shd w:val="clear" w:color="auto" w:fill="auto"/>
          </w:tcPr>
          <w:p w14:paraId="0FAC7687"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664BD8BB" w14:textId="15B61BC0" w:rsidR="00885D92" w:rsidRPr="006916D9" w:rsidRDefault="00C04C70">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(616,817,024)</w:t>
            </w:r>
          </w:p>
        </w:tc>
        <w:tc>
          <w:tcPr>
            <w:tcW w:w="270" w:type="dxa"/>
            <w:tcBorders>
              <w:top w:val="nil"/>
              <w:left w:val="nil"/>
              <w:bottom w:val="nil"/>
              <w:right w:val="nil"/>
            </w:tcBorders>
            <w:shd w:val="clear" w:color="auto" w:fill="auto"/>
          </w:tcPr>
          <w:p w14:paraId="06C666E9"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466BE7B" w14:textId="2E326263" w:rsidR="00885D92" w:rsidRPr="006916D9" w:rsidRDefault="00B466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30,286,5</w:t>
            </w:r>
            <w:r w:rsidR="00311B45">
              <w:rPr>
                <w:rFonts w:ascii="Calibri" w:eastAsia="Arial Unicode MS" w:hAnsi="Calibri" w:cs="Calibri"/>
                <w:b/>
                <w:bCs/>
                <w:spacing w:val="-4"/>
                <w:sz w:val="18"/>
                <w:szCs w:val="18"/>
              </w:rPr>
              <w:t>09</w:t>
            </w:r>
          </w:p>
        </w:tc>
      </w:tr>
      <w:tr w:rsidR="00885D92" w:rsidRPr="00AD6DA3" w14:paraId="0EEC6F6D" w14:textId="77777777" w:rsidTr="000E7600">
        <w:tc>
          <w:tcPr>
            <w:tcW w:w="2448" w:type="dxa"/>
            <w:tcBorders>
              <w:top w:val="nil"/>
              <w:left w:val="nil"/>
              <w:bottom w:val="nil"/>
              <w:right w:val="nil"/>
            </w:tcBorders>
            <w:shd w:val="clear" w:color="auto" w:fill="auto"/>
            <w:vAlign w:val="bottom"/>
          </w:tcPr>
          <w:p w14:paraId="2708EB6E"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1C3C920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BB2A2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594CED9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7428D8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4F3C09D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D529E4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758ED87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41342C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1F63F6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4C60202D" w14:textId="77777777" w:rsidTr="000E7600">
        <w:tc>
          <w:tcPr>
            <w:tcW w:w="2448" w:type="dxa"/>
            <w:tcBorders>
              <w:top w:val="nil"/>
              <w:left w:val="nil"/>
              <w:bottom w:val="nil"/>
              <w:right w:val="nil"/>
            </w:tcBorders>
            <w:shd w:val="clear" w:color="auto" w:fill="auto"/>
            <w:vAlign w:val="bottom"/>
          </w:tcPr>
          <w:p w14:paraId="1F7B63DE"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5BB3091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E71E36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22E750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B4D9D9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6BA354F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3FE661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1A021C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73DA96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139814B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03F1D17C" w14:textId="77777777" w:rsidTr="000E7600">
        <w:tc>
          <w:tcPr>
            <w:tcW w:w="2448" w:type="dxa"/>
            <w:tcBorders>
              <w:top w:val="nil"/>
              <w:left w:val="nil"/>
              <w:bottom w:val="nil"/>
              <w:right w:val="nil"/>
            </w:tcBorders>
            <w:shd w:val="clear" w:color="auto" w:fill="auto"/>
            <w:vAlign w:val="bottom"/>
          </w:tcPr>
          <w:p w14:paraId="1EBF3AD0"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293FF696" w14:textId="0B054597" w:rsidR="00885D92" w:rsidRPr="00AD6DA3" w:rsidRDefault="005F106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912,653,880</w:t>
            </w:r>
          </w:p>
        </w:tc>
        <w:tc>
          <w:tcPr>
            <w:tcW w:w="270" w:type="dxa"/>
            <w:tcBorders>
              <w:top w:val="nil"/>
              <w:left w:val="nil"/>
              <w:bottom w:val="nil"/>
              <w:right w:val="nil"/>
            </w:tcBorders>
            <w:shd w:val="clear" w:color="auto" w:fill="auto"/>
          </w:tcPr>
          <w:p w14:paraId="15E394B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6CDCBA2" w14:textId="6EFF26AE" w:rsidR="00885D92" w:rsidRPr="00AD6DA3" w:rsidRDefault="00C04C70">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3009EFC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08415F2C" w14:textId="4FC15A6A" w:rsidR="00885D92" w:rsidRPr="00AD6DA3" w:rsidRDefault="00C04C70" w:rsidP="00D63557">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EECCA5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D1B3DA6" w14:textId="06534D66" w:rsidR="00885D92" w:rsidRPr="00AD6DA3" w:rsidRDefault="00C04C7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919058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FF638E7" w14:textId="56EB3D72" w:rsidR="00885D92" w:rsidRPr="00AD6DA3" w:rsidRDefault="00C04C7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912,653,880</w:t>
            </w:r>
          </w:p>
        </w:tc>
      </w:tr>
      <w:tr w:rsidR="00885D92" w:rsidRPr="00AD6DA3" w14:paraId="75D2AEFE" w14:textId="77777777" w:rsidTr="000E7600">
        <w:tc>
          <w:tcPr>
            <w:tcW w:w="2448" w:type="dxa"/>
            <w:tcBorders>
              <w:top w:val="nil"/>
              <w:left w:val="nil"/>
              <w:bottom w:val="nil"/>
              <w:right w:val="nil"/>
            </w:tcBorders>
            <w:shd w:val="clear" w:color="auto" w:fill="auto"/>
            <w:vAlign w:val="bottom"/>
          </w:tcPr>
          <w:p w14:paraId="6EFE342C"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292469AE" w14:textId="644B6554" w:rsidR="00885D92" w:rsidRPr="00AD6DA3" w:rsidRDefault="005F106A" w:rsidP="00D63557">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4F70F0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5095391" w14:textId="44ED64AE" w:rsidR="00885D92" w:rsidRPr="00AD6DA3" w:rsidRDefault="00C04C70">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41,510,930</w:t>
            </w:r>
          </w:p>
        </w:tc>
        <w:tc>
          <w:tcPr>
            <w:tcW w:w="270" w:type="dxa"/>
            <w:tcBorders>
              <w:top w:val="nil"/>
              <w:left w:val="nil"/>
              <w:bottom w:val="nil"/>
              <w:right w:val="nil"/>
            </w:tcBorders>
            <w:shd w:val="clear" w:color="auto" w:fill="auto"/>
          </w:tcPr>
          <w:p w14:paraId="11D7C69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1DEAF57D" w14:textId="47B6728B" w:rsidR="00885D92" w:rsidRPr="00AD6DA3" w:rsidRDefault="00C04C70" w:rsidP="00D63557">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9D8735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5FCD6330" w14:textId="44CD01D2" w:rsidR="00885D92" w:rsidRPr="00AD6DA3" w:rsidRDefault="00C04C7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563041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2A02C5D" w14:textId="13B14AB2" w:rsidR="00885D92" w:rsidRPr="00AD6DA3" w:rsidRDefault="00C04C7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41,510,930</w:t>
            </w:r>
          </w:p>
        </w:tc>
      </w:tr>
      <w:tr w:rsidR="00885D92" w:rsidRPr="00AD6DA3" w14:paraId="1F86998D" w14:textId="77777777" w:rsidTr="000E7600">
        <w:tc>
          <w:tcPr>
            <w:tcW w:w="2448" w:type="dxa"/>
            <w:tcBorders>
              <w:top w:val="nil"/>
              <w:left w:val="nil"/>
              <w:bottom w:val="nil"/>
              <w:right w:val="nil"/>
            </w:tcBorders>
            <w:shd w:val="clear" w:color="auto" w:fill="auto"/>
            <w:vAlign w:val="bottom"/>
          </w:tcPr>
          <w:p w14:paraId="2E9043DB"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6F87EC84" w14:textId="4D8CE70E" w:rsidR="00885D92" w:rsidRPr="00132D7A" w:rsidRDefault="005F106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912,653,880</w:t>
            </w:r>
          </w:p>
        </w:tc>
        <w:tc>
          <w:tcPr>
            <w:tcW w:w="270" w:type="dxa"/>
            <w:tcBorders>
              <w:top w:val="nil"/>
              <w:left w:val="nil"/>
              <w:bottom w:val="nil"/>
              <w:right w:val="nil"/>
            </w:tcBorders>
            <w:shd w:val="clear" w:color="auto" w:fill="auto"/>
          </w:tcPr>
          <w:p w14:paraId="4C897A7D"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512CF509" w14:textId="04B8B1B0" w:rsidR="00885D92" w:rsidRPr="00132D7A" w:rsidRDefault="00C04C70">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41,510,930</w:t>
            </w:r>
          </w:p>
        </w:tc>
        <w:tc>
          <w:tcPr>
            <w:tcW w:w="270" w:type="dxa"/>
            <w:tcBorders>
              <w:top w:val="nil"/>
              <w:left w:val="nil"/>
              <w:bottom w:val="nil"/>
              <w:right w:val="nil"/>
            </w:tcBorders>
            <w:shd w:val="clear" w:color="auto" w:fill="auto"/>
          </w:tcPr>
          <w:p w14:paraId="44C13C20"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442C7A02" w14:textId="3D5516C3" w:rsidR="00885D92" w:rsidRPr="00D63557" w:rsidRDefault="00C04C70" w:rsidP="00D63557">
            <w:pPr>
              <w:pStyle w:val="BodyText"/>
              <w:tabs>
                <w:tab w:val="decimal" w:pos="60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9516528"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42A2A5D8" w14:textId="07CB9EDF" w:rsidR="00885D92" w:rsidRPr="00132D7A" w:rsidRDefault="00C04C70">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4C1221D"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304699CA" w14:textId="0FF31D65" w:rsidR="00885D92" w:rsidRPr="00132D7A" w:rsidRDefault="00C04C7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954,164,810</w:t>
            </w:r>
          </w:p>
        </w:tc>
      </w:tr>
    </w:tbl>
    <w:p w14:paraId="17C36465" w14:textId="77777777" w:rsidR="007269E8" w:rsidRDefault="007269E8" w:rsidP="00E63335">
      <w:pPr>
        <w:spacing w:line="240" w:lineRule="atLeast"/>
        <w:ind w:left="540"/>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85D92" w:rsidRPr="00AD6DA3" w14:paraId="270B2A83" w14:textId="77777777" w:rsidTr="000E7600">
        <w:tc>
          <w:tcPr>
            <w:tcW w:w="2448" w:type="dxa"/>
            <w:tcBorders>
              <w:top w:val="nil"/>
              <w:left w:val="nil"/>
              <w:bottom w:val="nil"/>
              <w:right w:val="nil"/>
            </w:tcBorders>
            <w:shd w:val="clear" w:color="auto" w:fill="auto"/>
            <w:vAlign w:val="bottom"/>
          </w:tcPr>
          <w:p w14:paraId="2FE9EF8D" w14:textId="77777777" w:rsidR="00885D92" w:rsidRPr="00AD6DA3" w:rsidRDefault="00885D92">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3C97CFC9"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85D92" w:rsidRPr="00AD6DA3" w14:paraId="46FD3842" w14:textId="77777777" w:rsidTr="000E7600">
        <w:tc>
          <w:tcPr>
            <w:tcW w:w="2448" w:type="dxa"/>
            <w:tcBorders>
              <w:top w:val="nil"/>
              <w:left w:val="nil"/>
              <w:bottom w:val="nil"/>
              <w:right w:val="nil"/>
            </w:tcBorders>
            <w:shd w:val="clear" w:color="auto" w:fill="auto"/>
            <w:vAlign w:val="bottom"/>
          </w:tcPr>
          <w:p w14:paraId="726AAAEB" w14:textId="77777777" w:rsidR="00885D92" w:rsidRPr="00AD6DA3" w:rsidRDefault="00885D92">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012BF695" w14:textId="77777777" w:rsidR="00885D92" w:rsidRPr="00AD6DA3" w:rsidRDefault="00885D92">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0E9F5353" w14:textId="77777777" w:rsidR="00885D92" w:rsidRPr="00AD6DA3" w:rsidRDefault="00885D92">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114C5C8A" w14:textId="77777777" w:rsidR="00885D92" w:rsidRPr="00AD6DA3" w:rsidRDefault="00885D92">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3986E0C1"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06691A4E"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0922D764"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18ADBB85" w14:textId="77777777" w:rsidR="00885D92" w:rsidRPr="00AD6DA3" w:rsidRDefault="00885D92">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5BFFACE4"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7A987CEB"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85D92" w:rsidRPr="00AD6DA3" w14:paraId="3A101701" w14:textId="77777777" w:rsidTr="000E7600">
        <w:tc>
          <w:tcPr>
            <w:tcW w:w="2448" w:type="dxa"/>
            <w:tcBorders>
              <w:top w:val="nil"/>
              <w:left w:val="nil"/>
              <w:bottom w:val="nil"/>
              <w:right w:val="nil"/>
            </w:tcBorders>
            <w:shd w:val="clear" w:color="auto" w:fill="auto"/>
            <w:vAlign w:val="bottom"/>
          </w:tcPr>
          <w:p w14:paraId="7B642399" w14:textId="77777777" w:rsidR="00885D92" w:rsidRPr="00AD6DA3" w:rsidRDefault="00885D92">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4BB6ACCD" w14:textId="77777777" w:rsidR="00885D92" w:rsidRPr="00AD6DA3" w:rsidRDefault="00885D92">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85D92" w:rsidRPr="00AD6DA3" w14:paraId="0CCA3389" w14:textId="77777777" w:rsidTr="000E7600">
        <w:tc>
          <w:tcPr>
            <w:tcW w:w="3690" w:type="dxa"/>
            <w:gridSpan w:val="2"/>
            <w:tcBorders>
              <w:top w:val="nil"/>
              <w:left w:val="nil"/>
              <w:bottom w:val="nil"/>
              <w:right w:val="nil"/>
            </w:tcBorders>
            <w:shd w:val="clear" w:color="auto" w:fill="auto"/>
            <w:vAlign w:val="bottom"/>
          </w:tcPr>
          <w:p w14:paraId="164F55BC" w14:textId="6CB9F239" w:rsidR="00885D92" w:rsidRDefault="00885D92">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sidR="00436295">
              <w:rPr>
                <w:rFonts w:ascii="Calibri" w:eastAsia="Arial Unicode MS" w:hAnsi="Calibri" w:cs="Calibri"/>
                <w:b/>
                <w:bCs/>
                <w:spacing w:val="-4"/>
                <w:sz w:val="18"/>
                <w:szCs w:val="18"/>
              </w:rPr>
              <w:t>nine</w:t>
            </w:r>
            <w:r w:rsidRPr="00AD6DA3">
              <w:rPr>
                <w:rFonts w:ascii="Calibri" w:eastAsia="Arial Unicode MS" w:hAnsi="Calibri" w:cs="Calibri"/>
                <w:b/>
                <w:bCs/>
                <w:spacing w:val="-4"/>
                <w:sz w:val="18"/>
                <w:szCs w:val="18"/>
              </w:rPr>
              <w:t xml:space="preserve">-month period ended </w:t>
            </w:r>
          </w:p>
          <w:p w14:paraId="7C98D500" w14:textId="0621B823" w:rsidR="00885D92" w:rsidRPr="00AD6DA3" w:rsidRDefault="00885D92">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w:t>
            </w:r>
            <w:r w:rsidR="00436295">
              <w:rPr>
                <w:rFonts w:ascii="Calibri" w:eastAsia="Arial Unicode MS" w:hAnsi="Calibri" w:cs="Calibri"/>
                <w:b/>
                <w:bCs/>
                <w:spacing w:val="-4"/>
                <w:sz w:val="18"/>
                <w:szCs w:val="18"/>
              </w:rPr>
              <w:t xml:space="preserve"> September </w:t>
            </w:r>
            <w:r>
              <w:rPr>
                <w:rFonts w:ascii="Calibri" w:eastAsia="Arial Unicode MS" w:hAnsi="Calibri" w:cs="Calibri"/>
                <w:b/>
                <w:bCs/>
                <w:spacing w:val="-4"/>
                <w:sz w:val="18"/>
                <w:szCs w:val="18"/>
              </w:rPr>
              <w:t>2023</w:t>
            </w:r>
          </w:p>
        </w:tc>
        <w:tc>
          <w:tcPr>
            <w:tcW w:w="270" w:type="dxa"/>
            <w:tcBorders>
              <w:top w:val="nil"/>
              <w:left w:val="nil"/>
              <w:bottom w:val="nil"/>
              <w:right w:val="nil"/>
            </w:tcBorders>
            <w:shd w:val="clear" w:color="auto" w:fill="auto"/>
          </w:tcPr>
          <w:p w14:paraId="0E305AB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013C4D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172463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7FC802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CCC24C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EAC391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016194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AD51D1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417BDD26" w14:textId="77777777" w:rsidTr="000E7600">
        <w:tc>
          <w:tcPr>
            <w:tcW w:w="2448" w:type="dxa"/>
            <w:tcBorders>
              <w:top w:val="nil"/>
              <w:left w:val="nil"/>
              <w:bottom w:val="nil"/>
              <w:right w:val="nil"/>
            </w:tcBorders>
            <w:shd w:val="clear" w:color="auto" w:fill="auto"/>
            <w:vAlign w:val="bottom"/>
          </w:tcPr>
          <w:p w14:paraId="4427BBCD"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435C87AE" w14:textId="309CEC9C" w:rsidR="00885D92" w:rsidRPr="00AD6DA3" w:rsidRDefault="00A070B3" w:rsidP="00016C84">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11,373,222</w:t>
            </w:r>
          </w:p>
        </w:tc>
        <w:tc>
          <w:tcPr>
            <w:tcW w:w="270" w:type="dxa"/>
            <w:tcBorders>
              <w:top w:val="nil"/>
              <w:left w:val="nil"/>
              <w:bottom w:val="nil"/>
              <w:right w:val="nil"/>
            </w:tcBorders>
            <w:shd w:val="clear" w:color="auto" w:fill="auto"/>
          </w:tcPr>
          <w:p w14:paraId="4FCE00B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2CFF4D65" w14:textId="247B32AB" w:rsidR="00885D92" w:rsidRPr="00AD6DA3" w:rsidRDefault="00895AEC" w:rsidP="00895AEC">
            <w:pPr>
              <w:pStyle w:val="BodyText"/>
              <w:tabs>
                <w:tab w:val="decimal" w:pos="1044"/>
              </w:tabs>
              <w:ind w:left="-90" w:right="-108"/>
              <w:jc w:val="thaiDistribute"/>
              <w:rPr>
                <w:rFonts w:ascii="Calibri" w:eastAsia="Arial Unicode MS" w:hAnsi="Calibri" w:cs="Calibri"/>
                <w:spacing w:val="-4"/>
                <w:sz w:val="18"/>
                <w:szCs w:val="18"/>
              </w:rPr>
            </w:pPr>
            <w:r>
              <w:rPr>
                <w:rFonts w:ascii="Calibri" w:eastAsia="Arial Unicode MS" w:hAnsi="Calibri" w:cs="Calibri"/>
                <w:spacing w:val="-4"/>
                <w:sz w:val="18"/>
                <w:szCs w:val="18"/>
              </w:rPr>
              <w:t>72,327,518</w:t>
            </w:r>
          </w:p>
        </w:tc>
        <w:tc>
          <w:tcPr>
            <w:tcW w:w="270" w:type="dxa"/>
            <w:tcBorders>
              <w:top w:val="nil"/>
              <w:left w:val="nil"/>
              <w:bottom w:val="nil"/>
              <w:right w:val="nil"/>
            </w:tcBorders>
            <w:shd w:val="clear" w:color="auto" w:fill="auto"/>
          </w:tcPr>
          <w:p w14:paraId="5948E36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5C489360" w14:textId="70EF37B6" w:rsidR="00885D92" w:rsidRPr="00AD6DA3" w:rsidRDefault="00895AEC">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103,861,470</w:t>
            </w:r>
          </w:p>
        </w:tc>
        <w:tc>
          <w:tcPr>
            <w:tcW w:w="270" w:type="dxa"/>
            <w:tcBorders>
              <w:top w:val="nil"/>
              <w:left w:val="nil"/>
              <w:bottom w:val="nil"/>
              <w:right w:val="nil"/>
            </w:tcBorders>
            <w:shd w:val="clear" w:color="auto" w:fill="auto"/>
          </w:tcPr>
          <w:p w14:paraId="674AA31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35607630" w14:textId="6D236A3B" w:rsidR="00885D92" w:rsidRPr="00AD6DA3" w:rsidRDefault="00895AEC">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(187,562,210)</w:t>
            </w:r>
          </w:p>
        </w:tc>
        <w:tc>
          <w:tcPr>
            <w:tcW w:w="270" w:type="dxa"/>
            <w:tcBorders>
              <w:top w:val="nil"/>
              <w:left w:val="nil"/>
              <w:bottom w:val="nil"/>
              <w:right w:val="nil"/>
            </w:tcBorders>
            <w:shd w:val="clear" w:color="auto" w:fill="auto"/>
          </w:tcPr>
          <w:p w14:paraId="50A2E36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13FBE48E" w14:textId="6282252F" w:rsidR="00885D92" w:rsidRPr="00AD6DA3" w:rsidRDefault="00895AEC" w:rsidP="00016C84">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85D92" w:rsidRPr="00AD6DA3" w14:paraId="75A3A84F" w14:textId="77777777" w:rsidTr="000E7600">
        <w:tc>
          <w:tcPr>
            <w:tcW w:w="2448" w:type="dxa"/>
            <w:tcBorders>
              <w:top w:val="nil"/>
              <w:left w:val="nil"/>
              <w:bottom w:val="nil"/>
              <w:right w:val="nil"/>
            </w:tcBorders>
            <w:shd w:val="clear" w:color="auto" w:fill="auto"/>
            <w:vAlign w:val="bottom"/>
          </w:tcPr>
          <w:p w14:paraId="47DFD22C" w14:textId="77777777" w:rsidR="00885D92" w:rsidRPr="00AD6DA3" w:rsidRDefault="00885D92">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708EB3E1" w14:textId="03CFF748" w:rsidR="00885D92" w:rsidRPr="00AD6DA3" w:rsidRDefault="00A070B3">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1,307,276,359</w:t>
            </w:r>
          </w:p>
        </w:tc>
        <w:tc>
          <w:tcPr>
            <w:tcW w:w="270" w:type="dxa"/>
            <w:tcBorders>
              <w:top w:val="nil"/>
              <w:left w:val="nil"/>
              <w:bottom w:val="nil"/>
              <w:right w:val="nil"/>
            </w:tcBorders>
            <w:shd w:val="clear" w:color="auto" w:fill="auto"/>
          </w:tcPr>
          <w:p w14:paraId="2D97AD0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ED5F422" w14:textId="2BACFC6C" w:rsidR="00885D92" w:rsidRPr="00AD6DA3" w:rsidRDefault="00895AEC">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193,757,363</w:t>
            </w:r>
          </w:p>
        </w:tc>
        <w:tc>
          <w:tcPr>
            <w:tcW w:w="270" w:type="dxa"/>
            <w:tcBorders>
              <w:top w:val="nil"/>
              <w:left w:val="nil"/>
              <w:bottom w:val="nil"/>
              <w:right w:val="nil"/>
            </w:tcBorders>
            <w:shd w:val="clear" w:color="auto" w:fill="auto"/>
          </w:tcPr>
          <w:p w14:paraId="6103893A"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5FB45DD8" w14:textId="24394598" w:rsidR="00885D92" w:rsidRPr="00AD6DA3" w:rsidRDefault="00895AEC" w:rsidP="00016C84">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581174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64663F7A" w14:textId="02AF5B4A" w:rsidR="00885D92" w:rsidRPr="00AD6DA3" w:rsidRDefault="00895AEC">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19E18D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92CC58D" w14:textId="33A99492" w:rsidR="00885D92" w:rsidRPr="00AD6DA3" w:rsidRDefault="005A7DD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1,501,033,722</w:t>
            </w:r>
          </w:p>
        </w:tc>
      </w:tr>
      <w:tr w:rsidR="00885D92" w:rsidRPr="00AD6DA3" w14:paraId="0F1DCEE8" w14:textId="77777777" w:rsidTr="000E7600">
        <w:tc>
          <w:tcPr>
            <w:tcW w:w="2448" w:type="dxa"/>
            <w:tcBorders>
              <w:top w:val="nil"/>
              <w:left w:val="nil"/>
              <w:bottom w:val="nil"/>
              <w:right w:val="nil"/>
            </w:tcBorders>
            <w:shd w:val="clear" w:color="auto" w:fill="auto"/>
            <w:vAlign w:val="bottom"/>
          </w:tcPr>
          <w:p w14:paraId="227CC2BB"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2747464B" w14:textId="4DFD60F0" w:rsidR="00885D92" w:rsidRPr="00132D7A" w:rsidRDefault="00A070B3">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1,318,649,581</w:t>
            </w:r>
          </w:p>
        </w:tc>
        <w:tc>
          <w:tcPr>
            <w:tcW w:w="270" w:type="dxa"/>
            <w:tcBorders>
              <w:top w:val="nil"/>
              <w:left w:val="nil"/>
              <w:bottom w:val="nil"/>
              <w:right w:val="nil"/>
            </w:tcBorders>
            <w:shd w:val="clear" w:color="auto" w:fill="auto"/>
          </w:tcPr>
          <w:p w14:paraId="74607439"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357ABC3" w14:textId="72304E6A" w:rsidR="00885D92" w:rsidRPr="00132D7A" w:rsidRDefault="00895AEC">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266,084,881</w:t>
            </w:r>
          </w:p>
        </w:tc>
        <w:tc>
          <w:tcPr>
            <w:tcW w:w="270" w:type="dxa"/>
            <w:tcBorders>
              <w:top w:val="nil"/>
              <w:left w:val="nil"/>
              <w:bottom w:val="nil"/>
              <w:right w:val="nil"/>
            </w:tcBorders>
            <w:shd w:val="clear" w:color="auto" w:fill="auto"/>
          </w:tcPr>
          <w:p w14:paraId="456537D3" w14:textId="77777777" w:rsidR="00885D92" w:rsidRPr="00132D7A" w:rsidRDefault="00885D92">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571B6747" w14:textId="7A60BA81" w:rsidR="00885D92" w:rsidRPr="00132D7A" w:rsidRDefault="00895AEC">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103,861,470</w:t>
            </w:r>
          </w:p>
        </w:tc>
        <w:tc>
          <w:tcPr>
            <w:tcW w:w="270" w:type="dxa"/>
            <w:tcBorders>
              <w:top w:val="nil"/>
              <w:left w:val="nil"/>
              <w:bottom w:val="nil"/>
              <w:right w:val="nil"/>
            </w:tcBorders>
            <w:shd w:val="clear" w:color="auto" w:fill="auto"/>
          </w:tcPr>
          <w:p w14:paraId="5155EF86" w14:textId="77777777" w:rsidR="00885D92" w:rsidRPr="00132D7A" w:rsidRDefault="00885D92">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68D2D4A0" w14:textId="78BD023F" w:rsidR="00885D92" w:rsidRPr="00F20158" w:rsidRDefault="00895AEC">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(187,562,210)</w:t>
            </w:r>
          </w:p>
        </w:tc>
        <w:tc>
          <w:tcPr>
            <w:tcW w:w="270" w:type="dxa"/>
            <w:tcBorders>
              <w:top w:val="nil"/>
              <w:left w:val="nil"/>
              <w:bottom w:val="nil"/>
              <w:right w:val="nil"/>
            </w:tcBorders>
            <w:shd w:val="clear" w:color="auto" w:fill="auto"/>
          </w:tcPr>
          <w:p w14:paraId="7B33DC02"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F8C296C" w14:textId="44E433FA" w:rsidR="00885D92" w:rsidRPr="00132D7A" w:rsidRDefault="005A7DD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1,501,033,722</w:t>
            </w:r>
          </w:p>
        </w:tc>
      </w:tr>
      <w:tr w:rsidR="00885D92" w:rsidRPr="00AD6DA3" w14:paraId="2A08BB01" w14:textId="77777777" w:rsidTr="000E7600">
        <w:tc>
          <w:tcPr>
            <w:tcW w:w="2448" w:type="dxa"/>
            <w:tcBorders>
              <w:top w:val="nil"/>
              <w:left w:val="nil"/>
              <w:bottom w:val="nil"/>
              <w:right w:val="nil"/>
            </w:tcBorders>
            <w:shd w:val="clear" w:color="auto" w:fill="auto"/>
            <w:vAlign w:val="bottom"/>
          </w:tcPr>
          <w:p w14:paraId="05975661"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19D96E4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568659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510F57B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4A4978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495577D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EE391F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2B631A7A"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3FB964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5C036F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051F4351" w14:textId="77777777" w:rsidTr="000E7600">
        <w:tc>
          <w:tcPr>
            <w:tcW w:w="2448" w:type="dxa"/>
            <w:tcBorders>
              <w:top w:val="nil"/>
              <w:left w:val="nil"/>
              <w:bottom w:val="nil"/>
              <w:right w:val="nil"/>
            </w:tcBorders>
            <w:shd w:val="clear" w:color="auto" w:fill="auto"/>
          </w:tcPr>
          <w:p w14:paraId="2BFAEE14"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548C5180"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261F8C5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357D494"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B82E59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67AFAC8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97B621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D6E96B1"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698070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153563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59407B7C" w14:textId="77777777" w:rsidTr="000E7600">
        <w:tc>
          <w:tcPr>
            <w:tcW w:w="2448" w:type="dxa"/>
            <w:tcBorders>
              <w:top w:val="nil"/>
              <w:left w:val="nil"/>
              <w:bottom w:val="nil"/>
              <w:right w:val="nil"/>
            </w:tcBorders>
            <w:shd w:val="clear" w:color="auto" w:fill="auto"/>
          </w:tcPr>
          <w:p w14:paraId="1B662AE8" w14:textId="4D7327AD" w:rsidR="00885D92" w:rsidRPr="00AD6DA3" w:rsidRDefault="00885D92">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w:t>
            </w:r>
            <w:r w:rsidR="00015180">
              <w:rPr>
                <w:rFonts w:ascii="Calibri" w:hAnsi="Calibri" w:cstheme="minorBidi"/>
                <w:sz w:val="18"/>
                <w:szCs w:val="18"/>
                <w:cs/>
              </w:rPr>
              <w:br/>
            </w:r>
            <w:r w:rsidRPr="00AD6DA3">
              <w:rPr>
                <w:rFonts w:ascii="Calibri" w:hAnsi="Calibri" w:cs="Calibri"/>
                <w:sz w:val="18"/>
                <w:szCs w:val="18"/>
              </w:rPr>
              <w:t xml:space="preserve">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3988CDC3" w14:textId="2002D206" w:rsidR="00885D92" w:rsidRPr="00AD6DA3" w:rsidRDefault="00A070B3">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542,054,354</w:t>
            </w:r>
          </w:p>
        </w:tc>
        <w:tc>
          <w:tcPr>
            <w:tcW w:w="270" w:type="dxa"/>
            <w:tcBorders>
              <w:top w:val="nil"/>
              <w:left w:val="nil"/>
              <w:bottom w:val="nil"/>
              <w:right w:val="nil"/>
            </w:tcBorders>
            <w:shd w:val="clear" w:color="auto" w:fill="auto"/>
          </w:tcPr>
          <w:p w14:paraId="504A969E"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58811100" w14:textId="5E32F57E" w:rsidR="00885D92" w:rsidRPr="00AD6DA3" w:rsidRDefault="00895AEC">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26,607,716</w:t>
            </w:r>
          </w:p>
        </w:tc>
        <w:tc>
          <w:tcPr>
            <w:tcW w:w="270" w:type="dxa"/>
            <w:tcBorders>
              <w:top w:val="nil"/>
              <w:left w:val="nil"/>
              <w:bottom w:val="nil"/>
              <w:right w:val="nil"/>
            </w:tcBorders>
            <w:shd w:val="clear" w:color="auto" w:fill="auto"/>
          </w:tcPr>
          <w:p w14:paraId="6A761287"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EB1A39A" w14:textId="54AAED4F" w:rsidR="00885D92" w:rsidRPr="00AD6DA3" w:rsidRDefault="00895AEC">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12,624,951</w:t>
            </w:r>
          </w:p>
        </w:tc>
        <w:tc>
          <w:tcPr>
            <w:tcW w:w="270" w:type="dxa"/>
            <w:tcBorders>
              <w:top w:val="nil"/>
              <w:left w:val="nil"/>
              <w:bottom w:val="nil"/>
              <w:right w:val="nil"/>
            </w:tcBorders>
            <w:shd w:val="clear" w:color="auto" w:fill="auto"/>
          </w:tcPr>
          <w:p w14:paraId="0FDE2DA1"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5989356E" w14:textId="159CF97C" w:rsidR="00885D92" w:rsidRPr="00AD6DA3" w:rsidRDefault="00895AEC">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(428,612,258)</w:t>
            </w:r>
          </w:p>
        </w:tc>
        <w:tc>
          <w:tcPr>
            <w:tcW w:w="270" w:type="dxa"/>
            <w:tcBorders>
              <w:top w:val="nil"/>
              <w:left w:val="nil"/>
              <w:bottom w:val="nil"/>
              <w:right w:val="nil"/>
            </w:tcBorders>
            <w:shd w:val="clear" w:color="auto" w:fill="auto"/>
          </w:tcPr>
          <w:p w14:paraId="7FD3A2C9"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518F373" w14:textId="656F0C44" w:rsidR="00885D92" w:rsidRPr="00AD6DA3" w:rsidRDefault="005A7DD0">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152,674,763</w:t>
            </w:r>
          </w:p>
        </w:tc>
      </w:tr>
      <w:tr w:rsidR="00885D92" w:rsidRPr="00AD6DA3" w14:paraId="1C8347E9" w14:textId="77777777" w:rsidTr="000E7600">
        <w:tc>
          <w:tcPr>
            <w:tcW w:w="2448" w:type="dxa"/>
            <w:tcBorders>
              <w:top w:val="nil"/>
              <w:left w:val="nil"/>
              <w:bottom w:val="nil"/>
              <w:right w:val="nil"/>
            </w:tcBorders>
            <w:shd w:val="clear" w:color="auto" w:fill="auto"/>
            <w:vAlign w:val="bottom"/>
          </w:tcPr>
          <w:p w14:paraId="19CE35DE" w14:textId="77777777" w:rsidR="00885D92" w:rsidRPr="006916D9" w:rsidRDefault="00885D92">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16F535C1" w14:textId="0C84531F" w:rsidR="00885D92" w:rsidRPr="006916D9" w:rsidRDefault="00A070B3">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286,449,076</w:t>
            </w:r>
          </w:p>
        </w:tc>
        <w:tc>
          <w:tcPr>
            <w:tcW w:w="270" w:type="dxa"/>
            <w:tcBorders>
              <w:top w:val="nil"/>
              <w:left w:val="nil"/>
              <w:bottom w:val="nil"/>
              <w:right w:val="nil"/>
            </w:tcBorders>
            <w:shd w:val="clear" w:color="auto" w:fill="auto"/>
          </w:tcPr>
          <w:p w14:paraId="581BF81E"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440A69EB" w14:textId="0ABEE484" w:rsidR="00885D92" w:rsidRPr="007659C2" w:rsidRDefault="00895AEC">
            <w:pPr>
              <w:pStyle w:val="BodyText"/>
              <w:tabs>
                <w:tab w:val="decimal" w:pos="1062"/>
              </w:tabs>
              <w:ind w:left="-90" w:right="-108"/>
              <w:rPr>
                <w:rFonts w:ascii="Calibri" w:eastAsia="Arial Unicode MS" w:hAnsi="Calibri" w:cstheme="minorBidi"/>
                <w:b/>
                <w:bCs/>
                <w:spacing w:val="-4"/>
                <w:sz w:val="18"/>
                <w:szCs w:val="18"/>
              </w:rPr>
            </w:pPr>
            <w:r>
              <w:rPr>
                <w:rFonts w:ascii="Calibri" w:eastAsia="Arial Unicode MS" w:hAnsi="Calibri" w:cstheme="minorBidi"/>
                <w:b/>
                <w:bCs/>
                <w:spacing w:val="-4"/>
                <w:sz w:val="18"/>
                <w:szCs w:val="18"/>
              </w:rPr>
              <w:t>4,453,629</w:t>
            </w:r>
          </w:p>
        </w:tc>
        <w:tc>
          <w:tcPr>
            <w:tcW w:w="270" w:type="dxa"/>
            <w:tcBorders>
              <w:top w:val="nil"/>
              <w:left w:val="nil"/>
              <w:bottom w:val="nil"/>
              <w:right w:val="nil"/>
            </w:tcBorders>
            <w:shd w:val="clear" w:color="auto" w:fill="auto"/>
          </w:tcPr>
          <w:p w14:paraId="5E8E4019"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123DF639" w14:textId="6DE1C63F" w:rsidR="00885D92" w:rsidRPr="006916D9" w:rsidRDefault="00895AEC">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(578,353)</w:t>
            </w:r>
          </w:p>
        </w:tc>
        <w:tc>
          <w:tcPr>
            <w:tcW w:w="270" w:type="dxa"/>
            <w:tcBorders>
              <w:top w:val="nil"/>
              <w:left w:val="nil"/>
              <w:bottom w:val="nil"/>
              <w:right w:val="nil"/>
            </w:tcBorders>
            <w:shd w:val="clear" w:color="auto" w:fill="auto"/>
          </w:tcPr>
          <w:p w14:paraId="6E1B94D6"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3329D56C" w14:textId="41982D01" w:rsidR="00885D92" w:rsidRPr="00F84A23" w:rsidRDefault="00895AEC">
            <w:pPr>
              <w:pStyle w:val="BodyText"/>
              <w:tabs>
                <w:tab w:val="decimal" w:pos="960"/>
              </w:tabs>
              <w:ind w:left="-90" w:right="-108"/>
              <w:rPr>
                <w:rFonts w:ascii="Calibri" w:eastAsia="Arial Unicode MS" w:hAnsi="Calibri" w:cs="Calibri"/>
                <w:b/>
                <w:bCs/>
                <w:spacing w:val="-4"/>
                <w:sz w:val="18"/>
                <w:szCs w:val="18"/>
              </w:rPr>
            </w:pPr>
            <w:r w:rsidRPr="00F84A23">
              <w:rPr>
                <w:rFonts w:ascii="Calibri" w:eastAsia="Arial Unicode MS" w:hAnsi="Calibri" w:cs="Calibri"/>
                <w:b/>
                <w:bCs/>
                <w:spacing w:val="-4"/>
                <w:sz w:val="18"/>
                <w:szCs w:val="18"/>
              </w:rPr>
              <w:t>(19</w:t>
            </w:r>
            <w:r w:rsidR="00F84A23" w:rsidRPr="00F84A23">
              <w:rPr>
                <w:rFonts w:ascii="Calibri" w:eastAsia="Arial Unicode MS" w:hAnsi="Calibri" w:cs="Calibri"/>
                <w:b/>
                <w:bCs/>
                <w:spacing w:val="-4"/>
                <w:sz w:val="18"/>
                <w:szCs w:val="18"/>
              </w:rPr>
              <w:t>6</w:t>
            </w:r>
            <w:r w:rsidRPr="00F84A23">
              <w:rPr>
                <w:rFonts w:ascii="Calibri" w:eastAsia="Arial Unicode MS" w:hAnsi="Calibri" w:cs="Calibri"/>
                <w:b/>
                <w:bCs/>
                <w:spacing w:val="-4"/>
                <w:sz w:val="18"/>
                <w:szCs w:val="18"/>
              </w:rPr>
              <w:t>,818,599)</w:t>
            </w:r>
          </w:p>
        </w:tc>
        <w:tc>
          <w:tcPr>
            <w:tcW w:w="270" w:type="dxa"/>
            <w:tcBorders>
              <w:top w:val="nil"/>
              <w:left w:val="nil"/>
              <w:bottom w:val="nil"/>
              <w:right w:val="nil"/>
            </w:tcBorders>
            <w:shd w:val="clear" w:color="auto" w:fill="auto"/>
          </w:tcPr>
          <w:p w14:paraId="66ED577D" w14:textId="77777777" w:rsidR="00885D92" w:rsidRPr="006916D9"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A424CA6" w14:textId="79E802A3" w:rsidR="00885D92" w:rsidRPr="006916D9" w:rsidRDefault="005A7DD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93,505,571</w:t>
            </w:r>
          </w:p>
        </w:tc>
      </w:tr>
      <w:tr w:rsidR="00885D92" w:rsidRPr="00AD6DA3" w14:paraId="781DC136" w14:textId="77777777" w:rsidTr="000E7600">
        <w:tc>
          <w:tcPr>
            <w:tcW w:w="2448" w:type="dxa"/>
            <w:tcBorders>
              <w:top w:val="nil"/>
              <w:left w:val="nil"/>
              <w:bottom w:val="nil"/>
              <w:right w:val="nil"/>
            </w:tcBorders>
            <w:shd w:val="clear" w:color="auto" w:fill="auto"/>
            <w:vAlign w:val="bottom"/>
          </w:tcPr>
          <w:p w14:paraId="736A73AF"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55E4E9B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9E64BD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2F98DA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BCA2E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11C334B8"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8CA296D"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4EA3DF0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FAF5A91"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05325CC6"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73C720F2" w14:textId="77777777" w:rsidTr="000E7600">
        <w:tc>
          <w:tcPr>
            <w:tcW w:w="2448" w:type="dxa"/>
            <w:tcBorders>
              <w:top w:val="nil"/>
              <w:left w:val="nil"/>
              <w:bottom w:val="nil"/>
              <w:right w:val="nil"/>
            </w:tcBorders>
            <w:shd w:val="clear" w:color="auto" w:fill="auto"/>
            <w:vAlign w:val="bottom"/>
          </w:tcPr>
          <w:p w14:paraId="288A380B"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5994C88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BDE98C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598A033"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B46B96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343FF2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29F9D3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705EDCA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2431FBA"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424D33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r>
      <w:tr w:rsidR="00885D92" w:rsidRPr="00AD6DA3" w14:paraId="634A430E" w14:textId="77777777" w:rsidTr="000E7600">
        <w:tc>
          <w:tcPr>
            <w:tcW w:w="2448" w:type="dxa"/>
            <w:tcBorders>
              <w:top w:val="nil"/>
              <w:left w:val="nil"/>
              <w:bottom w:val="nil"/>
              <w:right w:val="nil"/>
            </w:tcBorders>
            <w:shd w:val="clear" w:color="auto" w:fill="auto"/>
            <w:vAlign w:val="bottom"/>
          </w:tcPr>
          <w:p w14:paraId="3947D774"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14215A94" w14:textId="2E37D653" w:rsidR="00885D92" w:rsidRPr="00AD6DA3" w:rsidRDefault="00895AEC">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1,307,276,359</w:t>
            </w:r>
          </w:p>
        </w:tc>
        <w:tc>
          <w:tcPr>
            <w:tcW w:w="270" w:type="dxa"/>
            <w:tcBorders>
              <w:top w:val="nil"/>
              <w:left w:val="nil"/>
              <w:bottom w:val="nil"/>
              <w:right w:val="nil"/>
            </w:tcBorders>
            <w:shd w:val="clear" w:color="auto" w:fill="auto"/>
          </w:tcPr>
          <w:p w14:paraId="5E9CA6A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AB201B3" w14:textId="58515D5D" w:rsidR="00885D92" w:rsidRPr="00AD6DA3" w:rsidRDefault="00895AEC">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59F8103C"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C93B054" w14:textId="097F5A4C" w:rsidR="00885D92" w:rsidRPr="00AD6DA3" w:rsidRDefault="00895AEC" w:rsidP="00AB3B05">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8E05AE2"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20B7E2D" w14:textId="44A1781A" w:rsidR="00885D92" w:rsidRPr="00AD6DA3" w:rsidRDefault="00895AEC">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DF4314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6C145693" w14:textId="228D6434" w:rsidR="00885D92" w:rsidRPr="00AD6DA3" w:rsidRDefault="005A7DD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w:t>
            </w:r>
            <w:r w:rsidR="00014B43">
              <w:rPr>
                <w:rFonts w:ascii="Calibri" w:eastAsia="Arial Unicode MS" w:hAnsi="Calibri" w:cs="Calibri"/>
                <w:spacing w:val="-4"/>
                <w:sz w:val="18"/>
                <w:szCs w:val="18"/>
              </w:rPr>
              <w:t>,</w:t>
            </w:r>
            <w:r>
              <w:rPr>
                <w:rFonts w:ascii="Calibri" w:eastAsia="Arial Unicode MS" w:hAnsi="Calibri" w:cs="Calibri"/>
                <w:spacing w:val="-4"/>
                <w:sz w:val="18"/>
                <w:szCs w:val="18"/>
              </w:rPr>
              <w:t>307,276,359</w:t>
            </w:r>
          </w:p>
        </w:tc>
      </w:tr>
      <w:tr w:rsidR="00885D92" w:rsidRPr="00AD6DA3" w14:paraId="77B82D0C" w14:textId="77777777" w:rsidTr="000E7600">
        <w:tc>
          <w:tcPr>
            <w:tcW w:w="2448" w:type="dxa"/>
            <w:tcBorders>
              <w:top w:val="nil"/>
              <w:left w:val="nil"/>
              <w:bottom w:val="nil"/>
              <w:right w:val="nil"/>
            </w:tcBorders>
            <w:shd w:val="clear" w:color="auto" w:fill="auto"/>
            <w:vAlign w:val="bottom"/>
          </w:tcPr>
          <w:p w14:paraId="32FB6174" w14:textId="77777777" w:rsidR="00885D92" w:rsidRPr="00AD6DA3" w:rsidRDefault="00885D92">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70D67229" w14:textId="2F26005A" w:rsidR="00885D92" w:rsidRPr="00AD6DA3" w:rsidRDefault="00895AEC" w:rsidP="00AB3B05">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DE6729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CC834F9" w14:textId="3EA12D43" w:rsidR="00885D92" w:rsidRPr="00AD6DA3" w:rsidRDefault="00895AEC">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193,757,363</w:t>
            </w:r>
          </w:p>
        </w:tc>
        <w:tc>
          <w:tcPr>
            <w:tcW w:w="270" w:type="dxa"/>
            <w:tcBorders>
              <w:top w:val="nil"/>
              <w:left w:val="nil"/>
              <w:bottom w:val="nil"/>
              <w:right w:val="nil"/>
            </w:tcBorders>
            <w:shd w:val="clear" w:color="auto" w:fill="auto"/>
          </w:tcPr>
          <w:p w14:paraId="67A50DFF"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216CBCC" w14:textId="75B7CF60" w:rsidR="00885D92" w:rsidRPr="00AD6DA3" w:rsidRDefault="00895AEC" w:rsidP="00AB3B05">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F953AFB"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1B04A247" w14:textId="018969CC" w:rsidR="00885D92" w:rsidRPr="00AD6DA3" w:rsidRDefault="00895AEC">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BD23145" w14:textId="77777777" w:rsidR="00885D92" w:rsidRPr="00AD6DA3" w:rsidRDefault="00885D92">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9B8F5BC" w14:textId="789C39D8" w:rsidR="00885D92" w:rsidRPr="00AD6DA3" w:rsidRDefault="005A7DD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193,757,363</w:t>
            </w:r>
          </w:p>
        </w:tc>
      </w:tr>
      <w:tr w:rsidR="00885D92" w:rsidRPr="00AD6DA3" w14:paraId="79F6E50D" w14:textId="77777777" w:rsidTr="000E7600">
        <w:tc>
          <w:tcPr>
            <w:tcW w:w="2448" w:type="dxa"/>
            <w:tcBorders>
              <w:top w:val="nil"/>
              <w:left w:val="nil"/>
              <w:bottom w:val="nil"/>
              <w:right w:val="nil"/>
            </w:tcBorders>
            <w:shd w:val="clear" w:color="auto" w:fill="auto"/>
            <w:vAlign w:val="bottom"/>
          </w:tcPr>
          <w:p w14:paraId="6FA519F2" w14:textId="77777777" w:rsidR="00885D92" w:rsidRPr="00AD6DA3" w:rsidRDefault="00885D92">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2BE14B08" w14:textId="5218A1B4" w:rsidR="00885D92" w:rsidRPr="00132D7A" w:rsidRDefault="00895AEC">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1,307,276,359</w:t>
            </w:r>
          </w:p>
        </w:tc>
        <w:tc>
          <w:tcPr>
            <w:tcW w:w="270" w:type="dxa"/>
            <w:tcBorders>
              <w:top w:val="nil"/>
              <w:left w:val="nil"/>
              <w:bottom w:val="nil"/>
              <w:right w:val="nil"/>
            </w:tcBorders>
            <w:shd w:val="clear" w:color="auto" w:fill="auto"/>
          </w:tcPr>
          <w:p w14:paraId="7D083DF4"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403DC7DB" w14:textId="52BADC6D" w:rsidR="00885D92" w:rsidRPr="00132D7A" w:rsidRDefault="00895AEC">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193,757,363</w:t>
            </w:r>
          </w:p>
        </w:tc>
        <w:tc>
          <w:tcPr>
            <w:tcW w:w="270" w:type="dxa"/>
            <w:tcBorders>
              <w:top w:val="nil"/>
              <w:left w:val="nil"/>
              <w:bottom w:val="nil"/>
              <w:right w:val="nil"/>
            </w:tcBorders>
            <w:shd w:val="clear" w:color="auto" w:fill="auto"/>
          </w:tcPr>
          <w:p w14:paraId="1D28ED1C"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461D08C3" w14:textId="279B97CD" w:rsidR="00885D92" w:rsidRPr="00AB3B05" w:rsidRDefault="00895AEC" w:rsidP="00AB3B05">
            <w:pPr>
              <w:pStyle w:val="BodyText"/>
              <w:tabs>
                <w:tab w:val="decimal" w:pos="60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62E60684"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2D94E273" w14:textId="0FAC5D40" w:rsidR="00885D92" w:rsidRPr="00132D7A" w:rsidRDefault="00895AEC">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43C03037" w14:textId="77777777" w:rsidR="00885D92" w:rsidRPr="00132D7A" w:rsidRDefault="00885D92">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3F069109" w14:textId="58790ED0" w:rsidR="00885D92" w:rsidRPr="00132D7A" w:rsidRDefault="005A7DD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1,501,033,722</w:t>
            </w:r>
          </w:p>
        </w:tc>
      </w:tr>
    </w:tbl>
    <w:p w14:paraId="6F2E1213" w14:textId="77777777" w:rsidR="00AC2887" w:rsidRPr="0082481B" w:rsidRDefault="00AC2887" w:rsidP="00E63335">
      <w:pPr>
        <w:spacing w:line="240" w:lineRule="atLeast"/>
        <w:ind w:left="540"/>
        <w:jc w:val="thaiDistribute"/>
        <w:rPr>
          <w:rFonts w:ascii="Calibri" w:eastAsia="Arial Unicode MS" w:hAnsi="Calibri" w:cs="Calibri"/>
          <w:sz w:val="22"/>
          <w:szCs w:val="22"/>
        </w:rPr>
      </w:pPr>
    </w:p>
    <w:p w14:paraId="7CDE35BA" w14:textId="59C36C49" w:rsidR="0004074E" w:rsidRDefault="00535A71"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Dividends</w:t>
      </w:r>
    </w:p>
    <w:p w14:paraId="517EF6BB" w14:textId="77777777" w:rsidR="00535A71" w:rsidRDefault="00535A71" w:rsidP="00535A71">
      <w:pPr>
        <w:spacing w:line="240" w:lineRule="atLeast"/>
        <w:ind w:left="540"/>
        <w:rPr>
          <w:rFonts w:ascii="Calibri" w:eastAsia="Arial Unicode MS" w:hAnsi="Calibri" w:cs="Calibri"/>
          <w:b/>
          <w:bCs/>
          <w:sz w:val="22"/>
          <w:szCs w:val="22"/>
        </w:rPr>
      </w:pPr>
    </w:p>
    <w:p w14:paraId="01E540D7" w14:textId="2CA704B4" w:rsidR="00AD0591" w:rsidRDefault="00AD0591" w:rsidP="00AD0591">
      <w:pPr>
        <w:spacing w:line="240" w:lineRule="atLeast"/>
        <w:ind w:left="540"/>
        <w:jc w:val="thaiDistribute"/>
        <w:rPr>
          <w:rFonts w:ascii="Calibri" w:eastAsia="Arial Unicode MS" w:hAnsi="Calibri" w:cs="Cordia New"/>
          <w:sz w:val="22"/>
          <w:szCs w:val="22"/>
        </w:rPr>
      </w:pPr>
      <w:r w:rsidRPr="00904220">
        <w:rPr>
          <w:rFonts w:ascii="Calibri" w:eastAsia="Arial Unicode MS" w:hAnsi="Calibri" w:cstheme="minorBidi"/>
          <w:sz w:val="22"/>
          <w:szCs w:val="22"/>
        </w:rPr>
        <w:t xml:space="preserve">The Annual General Meeting Shareholders held on </w:t>
      </w:r>
      <w:r>
        <w:rPr>
          <w:rFonts w:ascii="Calibri" w:eastAsia="Arial Unicode MS" w:hAnsi="Calibri" w:cs="Cordia New"/>
          <w:sz w:val="22"/>
          <w:szCs w:val="22"/>
        </w:rPr>
        <w:t xml:space="preserve">25 </w:t>
      </w:r>
      <w:r w:rsidRPr="00904220">
        <w:rPr>
          <w:rFonts w:ascii="Calibri" w:eastAsia="Arial Unicode MS" w:hAnsi="Calibri" w:cstheme="minorBidi"/>
          <w:sz w:val="22"/>
          <w:szCs w:val="22"/>
        </w:rPr>
        <w:t xml:space="preserve">April </w:t>
      </w:r>
      <w:r>
        <w:rPr>
          <w:rFonts w:ascii="Calibri" w:eastAsia="Arial Unicode MS" w:hAnsi="Calibri" w:cs="Cordia New"/>
          <w:sz w:val="22"/>
          <w:szCs w:val="22"/>
        </w:rPr>
        <w:t>2024</w:t>
      </w:r>
      <w:r w:rsidRPr="00904220">
        <w:rPr>
          <w:rFonts w:ascii="Calibri" w:eastAsia="Arial Unicode MS" w:hAnsi="Calibri" w:cstheme="minorBidi"/>
          <w:sz w:val="22"/>
          <w:szCs w:val="22"/>
        </w:rPr>
        <w:t xml:space="preserve"> resolved</w:t>
      </w:r>
      <w:r>
        <w:rPr>
          <w:rFonts w:ascii="Calibri" w:eastAsia="Arial Unicode MS" w:hAnsi="Calibri" w:cstheme="minorBidi"/>
          <w:sz w:val="22"/>
          <w:szCs w:val="22"/>
        </w:rPr>
        <w:t xml:space="preserve"> a</w:t>
      </w:r>
      <w:r w:rsidRPr="00904220">
        <w:rPr>
          <w:rFonts w:ascii="Calibri" w:eastAsia="Arial Unicode MS" w:hAnsi="Calibri" w:cstheme="minorBidi"/>
          <w:sz w:val="22"/>
          <w:szCs w:val="22"/>
        </w:rPr>
        <w:t xml:space="preserve">pproving the dividend payment in respect of the operating results of </w:t>
      </w:r>
      <w:r>
        <w:rPr>
          <w:rFonts w:ascii="Calibri" w:eastAsia="Arial Unicode MS" w:hAnsi="Calibri" w:cs="Cordia New"/>
          <w:sz w:val="22"/>
          <w:szCs w:val="22"/>
        </w:rPr>
        <w:t>2023</w:t>
      </w:r>
      <w:r w:rsidRPr="00904220">
        <w:rPr>
          <w:rFonts w:ascii="Calibri" w:eastAsia="Arial Unicode MS" w:hAnsi="Calibri" w:cstheme="minorBidi"/>
          <w:sz w:val="22"/>
          <w:szCs w:val="22"/>
        </w:rPr>
        <w:t xml:space="preserve"> at Baht </w:t>
      </w:r>
      <w:r>
        <w:rPr>
          <w:rFonts w:ascii="Calibri" w:eastAsia="Arial Unicode MS" w:hAnsi="Calibri" w:cs="Cordia New"/>
          <w:sz w:val="22"/>
          <w:szCs w:val="22"/>
        </w:rPr>
        <w:t>0.026</w:t>
      </w:r>
      <w:r w:rsidRPr="00904220">
        <w:rPr>
          <w:rFonts w:ascii="Calibri" w:eastAsia="Arial Unicode MS" w:hAnsi="Calibri" w:cstheme="minorBidi"/>
          <w:sz w:val="22"/>
          <w:szCs w:val="22"/>
        </w:rPr>
        <w:t xml:space="preserve"> per share for </w:t>
      </w:r>
      <w:r>
        <w:rPr>
          <w:rFonts w:ascii="Calibri" w:eastAsia="Arial Unicode MS" w:hAnsi="Calibri" w:cs="Cordia New"/>
          <w:sz w:val="22"/>
          <w:szCs w:val="22"/>
        </w:rPr>
        <w:t xml:space="preserve">1,553,175,537 </w:t>
      </w:r>
      <w:r w:rsidRPr="00904220">
        <w:rPr>
          <w:rFonts w:ascii="Calibri" w:eastAsia="Arial Unicode MS" w:hAnsi="Calibri" w:cstheme="minorBidi"/>
          <w:sz w:val="22"/>
          <w:szCs w:val="22"/>
        </w:rPr>
        <w:t>ordinary shares totaling of Baht</w:t>
      </w:r>
      <w:r>
        <w:rPr>
          <w:rFonts w:ascii="Calibri" w:eastAsia="Arial Unicode MS" w:hAnsi="Calibri" w:cs="Cordia New"/>
          <w:sz w:val="22"/>
          <w:szCs w:val="22"/>
        </w:rPr>
        <w:t xml:space="preserve"> 40,382,56</w:t>
      </w:r>
      <w:r w:rsidR="00842ED4">
        <w:rPr>
          <w:rFonts w:ascii="Calibri" w:eastAsia="Arial Unicode MS" w:hAnsi="Calibri" w:cs="Cordia New"/>
          <w:sz w:val="22"/>
          <w:szCs w:val="22"/>
        </w:rPr>
        <w:t>4</w:t>
      </w:r>
      <w:r>
        <w:rPr>
          <w:rFonts w:ascii="Calibri" w:eastAsia="Arial Unicode MS" w:hAnsi="Calibri" w:cs="Cordia New"/>
          <w:sz w:val="22"/>
          <w:szCs w:val="22"/>
        </w:rPr>
        <w:t>.</w:t>
      </w:r>
      <w:r w:rsidRPr="00904220">
        <w:rPr>
          <w:rFonts w:ascii="Calibri" w:eastAsia="Arial Unicode MS" w:hAnsi="Calibri" w:cs="Cordia New"/>
          <w:sz w:val="22"/>
          <w:szCs w:val="22"/>
          <w:cs/>
        </w:rPr>
        <w:t xml:space="preserve"> </w:t>
      </w:r>
      <w:r w:rsidRPr="00904220">
        <w:rPr>
          <w:rFonts w:ascii="Calibri" w:eastAsia="Arial Unicode MS" w:hAnsi="Calibri" w:cstheme="minorBidi"/>
          <w:sz w:val="22"/>
          <w:szCs w:val="22"/>
        </w:rPr>
        <w:t xml:space="preserve">The dividends were paid on </w:t>
      </w:r>
      <w:r>
        <w:rPr>
          <w:rFonts w:ascii="Calibri" w:eastAsia="Arial Unicode MS" w:hAnsi="Calibri" w:cs="Cordia New"/>
          <w:sz w:val="22"/>
          <w:szCs w:val="22"/>
        </w:rPr>
        <w:t>21</w:t>
      </w:r>
      <w:r w:rsidRPr="00904220">
        <w:rPr>
          <w:rFonts w:ascii="Calibri" w:eastAsia="Arial Unicode MS" w:hAnsi="Calibri" w:cstheme="minorBidi"/>
          <w:sz w:val="22"/>
          <w:szCs w:val="22"/>
        </w:rPr>
        <w:t xml:space="preserve"> May </w:t>
      </w:r>
      <w:r>
        <w:rPr>
          <w:rFonts w:ascii="Calibri" w:eastAsia="Arial Unicode MS" w:hAnsi="Calibri" w:cs="Cordia New"/>
          <w:sz w:val="22"/>
          <w:szCs w:val="22"/>
        </w:rPr>
        <w:t>2024</w:t>
      </w:r>
      <w:r w:rsidRPr="00904220">
        <w:rPr>
          <w:rFonts w:ascii="Calibri" w:eastAsia="Arial Unicode MS" w:hAnsi="Calibri" w:cstheme="minorBidi"/>
          <w:sz w:val="22"/>
          <w:szCs w:val="22"/>
        </w:rPr>
        <w:t xml:space="preserve">, and the appropriation to legal reserve of net profit for the year </w:t>
      </w:r>
      <w:r>
        <w:rPr>
          <w:rFonts w:ascii="Calibri" w:eastAsia="Arial Unicode MS" w:hAnsi="Calibri" w:cs="Cordia New"/>
          <w:sz w:val="22"/>
          <w:szCs w:val="22"/>
        </w:rPr>
        <w:t>2023</w:t>
      </w:r>
      <w:r w:rsidRPr="00904220">
        <w:rPr>
          <w:rFonts w:ascii="Calibri" w:eastAsia="Arial Unicode MS" w:hAnsi="Calibri" w:cstheme="minorBidi"/>
          <w:sz w:val="22"/>
          <w:szCs w:val="22"/>
        </w:rPr>
        <w:t xml:space="preserve"> in </w:t>
      </w:r>
      <w:r>
        <w:rPr>
          <w:rFonts w:ascii="Calibri" w:eastAsia="Arial Unicode MS" w:hAnsi="Calibri" w:cstheme="minorBidi"/>
          <w:sz w:val="22"/>
          <w:szCs w:val="22"/>
        </w:rPr>
        <w:t>the</w:t>
      </w:r>
      <w:r w:rsidRPr="00904220">
        <w:rPr>
          <w:rFonts w:ascii="Calibri" w:eastAsia="Arial Unicode MS" w:hAnsi="Calibri" w:cstheme="minorBidi"/>
          <w:sz w:val="22"/>
          <w:szCs w:val="22"/>
        </w:rPr>
        <w:t xml:space="preserve"> amount of Baht </w:t>
      </w:r>
      <w:r>
        <w:rPr>
          <w:rFonts w:ascii="Calibri" w:eastAsia="Arial Unicode MS" w:hAnsi="Calibri" w:cs="Cordia New"/>
          <w:sz w:val="22"/>
          <w:szCs w:val="22"/>
        </w:rPr>
        <w:t>9,002,27</w:t>
      </w:r>
      <w:r w:rsidR="00366895">
        <w:rPr>
          <w:rFonts w:ascii="Calibri" w:eastAsia="Arial Unicode MS" w:hAnsi="Calibri" w:cs="Cordia New"/>
          <w:sz w:val="22"/>
          <w:szCs w:val="22"/>
        </w:rPr>
        <w:t>5</w:t>
      </w:r>
      <w:r w:rsidR="003E783B">
        <w:rPr>
          <w:rFonts w:ascii="Calibri" w:eastAsia="Arial Unicode MS" w:hAnsi="Calibri" w:cs="Cordia New"/>
          <w:sz w:val="22"/>
          <w:szCs w:val="22"/>
        </w:rPr>
        <w:t>.</w:t>
      </w:r>
    </w:p>
    <w:p w14:paraId="52F52E34" w14:textId="77777777" w:rsidR="00AD0591" w:rsidRDefault="00AD0591" w:rsidP="00AD0591">
      <w:pPr>
        <w:spacing w:line="240" w:lineRule="atLeast"/>
        <w:ind w:left="540"/>
        <w:jc w:val="thaiDistribute"/>
        <w:rPr>
          <w:rFonts w:ascii="Calibri" w:eastAsia="Arial Unicode MS" w:hAnsi="Calibri" w:cs="Cordia New"/>
          <w:sz w:val="22"/>
          <w:szCs w:val="22"/>
        </w:rPr>
      </w:pPr>
    </w:p>
    <w:p w14:paraId="38BB3B78" w14:textId="727F9A8B" w:rsidR="00AD0591" w:rsidRDefault="00D8034D" w:rsidP="00D8034D">
      <w:pPr>
        <w:spacing w:line="240" w:lineRule="atLeast"/>
        <w:ind w:left="540"/>
        <w:jc w:val="thaiDistribute"/>
        <w:rPr>
          <w:rFonts w:ascii="Calibri" w:eastAsia="Arial Unicode MS" w:hAnsi="Calibri" w:cs="Cordia New"/>
          <w:sz w:val="22"/>
          <w:szCs w:val="22"/>
        </w:rPr>
      </w:pPr>
      <w:r w:rsidRPr="00904220">
        <w:rPr>
          <w:rFonts w:ascii="Calibri" w:eastAsia="Arial Unicode MS" w:hAnsi="Calibri" w:cstheme="minorBidi"/>
          <w:sz w:val="22"/>
          <w:szCs w:val="22"/>
        </w:rPr>
        <w:t xml:space="preserve">The Annual General Meeting Shareholders held on </w:t>
      </w:r>
      <w:r>
        <w:rPr>
          <w:rFonts w:ascii="Calibri" w:eastAsia="Arial Unicode MS" w:hAnsi="Calibri" w:cs="Cordia New"/>
          <w:sz w:val="22"/>
          <w:szCs w:val="22"/>
        </w:rPr>
        <w:t xml:space="preserve">21 </w:t>
      </w:r>
      <w:r w:rsidRPr="00904220">
        <w:rPr>
          <w:rFonts w:ascii="Calibri" w:eastAsia="Arial Unicode MS" w:hAnsi="Calibri" w:cstheme="minorBidi"/>
          <w:sz w:val="22"/>
          <w:szCs w:val="22"/>
        </w:rPr>
        <w:t xml:space="preserve">April </w:t>
      </w:r>
      <w:r>
        <w:rPr>
          <w:rFonts w:ascii="Calibri" w:eastAsia="Arial Unicode MS" w:hAnsi="Calibri" w:cs="Cordia New"/>
          <w:sz w:val="22"/>
          <w:szCs w:val="22"/>
        </w:rPr>
        <w:t>2023</w:t>
      </w:r>
      <w:r w:rsidRPr="00904220">
        <w:rPr>
          <w:rFonts w:ascii="Calibri" w:eastAsia="Arial Unicode MS" w:hAnsi="Calibri" w:cstheme="minorBidi"/>
          <w:sz w:val="22"/>
          <w:szCs w:val="22"/>
        </w:rPr>
        <w:t xml:space="preserve"> resolved</w:t>
      </w:r>
      <w:r>
        <w:rPr>
          <w:rFonts w:ascii="Calibri" w:eastAsia="Arial Unicode MS" w:hAnsi="Calibri" w:cstheme="minorBidi"/>
          <w:sz w:val="22"/>
          <w:szCs w:val="22"/>
        </w:rPr>
        <w:t xml:space="preserve"> a</w:t>
      </w:r>
      <w:r w:rsidRPr="00904220">
        <w:rPr>
          <w:rFonts w:ascii="Calibri" w:eastAsia="Arial Unicode MS" w:hAnsi="Calibri" w:cstheme="minorBidi"/>
          <w:sz w:val="22"/>
          <w:szCs w:val="22"/>
        </w:rPr>
        <w:t xml:space="preserve">pproving the dividend payment in respect of the operating results of </w:t>
      </w:r>
      <w:r>
        <w:rPr>
          <w:rFonts w:ascii="Calibri" w:eastAsia="Arial Unicode MS" w:hAnsi="Calibri" w:cs="Cordia New"/>
          <w:sz w:val="22"/>
          <w:szCs w:val="22"/>
        </w:rPr>
        <w:t>202</w:t>
      </w:r>
      <w:r w:rsidR="00F05F6D">
        <w:rPr>
          <w:rFonts w:ascii="Calibri" w:eastAsia="Arial Unicode MS" w:hAnsi="Calibri" w:cs="Cordia New"/>
          <w:sz w:val="22"/>
          <w:szCs w:val="22"/>
        </w:rPr>
        <w:t>2</w:t>
      </w:r>
      <w:r w:rsidRPr="00904220">
        <w:rPr>
          <w:rFonts w:ascii="Calibri" w:eastAsia="Arial Unicode MS" w:hAnsi="Calibri" w:cstheme="minorBidi"/>
          <w:sz w:val="22"/>
          <w:szCs w:val="22"/>
        </w:rPr>
        <w:t xml:space="preserve"> and the unappropriated retained earnings at Baht </w:t>
      </w:r>
      <w:r>
        <w:rPr>
          <w:rFonts w:ascii="Calibri" w:eastAsia="Arial Unicode MS" w:hAnsi="Calibri" w:cs="Cordia New"/>
          <w:sz w:val="22"/>
          <w:szCs w:val="22"/>
        </w:rPr>
        <w:t>0.06</w:t>
      </w:r>
      <w:r w:rsidRPr="00904220">
        <w:rPr>
          <w:rFonts w:ascii="Calibri" w:eastAsia="Arial Unicode MS" w:hAnsi="Calibri" w:cstheme="minorBidi"/>
          <w:sz w:val="22"/>
          <w:szCs w:val="22"/>
        </w:rPr>
        <w:t xml:space="preserve"> per share for </w:t>
      </w:r>
      <w:r>
        <w:rPr>
          <w:rFonts w:ascii="Calibri" w:eastAsia="Arial Unicode MS" w:hAnsi="Calibri" w:cs="Cordia New"/>
          <w:sz w:val="22"/>
          <w:szCs w:val="22"/>
        </w:rPr>
        <w:t>1,553,17</w:t>
      </w:r>
      <w:r w:rsidR="00FB31E9">
        <w:rPr>
          <w:rFonts w:ascii="Calibri" w:eastAsia="Arial Unicode MS" w:hAnsi="Calibri" w:cs="Cordia New"/>
          <w:sz w:val="22"/>
          <w:szCs w:val="22"/>
        </w:rPr>
        <w:t>4,254</w:t>
      </w:r>
      <w:r>
        <w:rPr>
          <w:rFonts w:ascii="Calibri" w:eastAsia="Arial Unicode MS" w:hAnsi="Calibri" w:cs="Cordia New"/>
          <w:sz w:val="22"/>
          <w:szCs w:val="22"/>
        </w:rPr>
        <w:t xml:space="preserve"> </w:t>
      </w:r>
      <w:r w:rsidRPr="00904220">
        <w:rPr>
          <w:rFonts w:ascii="Calibri" w:eastAsia="Arial Unicode MS" w:hAnsi="Calibri" w:cstheme="minorBidi"/>
          <w:sz w:val="22"/>
          <w:szCs w:val="22"/>
        </w:rPr>
        <w:t>ordinary shares totaling of Baht</w:t>
      </w:r>
      <w:r>
        <w:rPr>
          <w:rFonts w:ascii="Calibri" w:eastAsia="Arial Unicode MS" w:hAnsi="Calibri" w:cs="Cordia New"/>
          <w:sz w:val="22"/>
          <w:szCs w:val="22"/>
        </w:rPr>
        <w:t xml:space="preserve"> </w:t>
      </w:r>
      <w:r w:rsidR="00FB31E9">
        <w:rPr>
          <w:rFonts w:ascii="Calibri" w:eastAsia="Arial Unicode MS" w:hAnsi="Calibri" w:cs="Cordia New"/>
          <w:sz w:val="22"/>
          <w:szCs w:val="22"/>
        </w:rPr>
        <w:t>9</w:t>
      </w:r>
      <w:r w:rsidR="009743B8">
        <w:rPr>
          <w:rFonts w:ascii="Calibri" w:eastAsia="Arial Unicode MS" w:hAnsi="Calibri" w:cs="Cordia New"/>
          <w:sz w:val="22"/>
          <w:szCs w:val="22"/>
        </w:rPr>
        <w:t>3</w:t>
      </w:r>
      <w:r w:rsidR="00FB31E9">
        <w:rPr>
          <w:rFonts w:ascii="Calibri" w:eastAsia="Arial Unicode MS" w:hAnsi="Calibri" w:cs="Cordia New"/>
          <w:sz w:val="22"/>
          <w:szCs w:val="22"/>
        </w:rPr>
        <w:t>,190,45</w:t>
      </w:r>
      <w:r w:rsidR="00366895">
        <w:rPr>
          <w:rFonts w:ascii="Calibri" w:eastAsia="Arial Unicode MS" w:hAnsi="Calibri" w:cs="Cordia New"/>
          <w:sz w:val="22"/>
          <w:szCs w:val="22"/>
        </w:rPr>
        <w:t>5</w:t>
      </w:r>
      <w:r w:rsidR="003E783B">
        <w:rPr>
          <w:rFonts w:ascii="Calibri" w:eastAsia="Arial Unicode MS" w:hAnsi="Calibri" w:cs="Cordia New"/>
          <w:sz w:val="22"/>
          <w:szCs w:val="22"/>
        </w:rPr>
        <w:t>.</w:t>
      </w:r>
      <w:r w:rsidRPr="00904220">
        <w:rPr>
          <w:rFonts w:ascii="Calibri" w:eastAsia="Arial Unicode MS" w:hAnsi="Calibri" w:cs="Cordia New"/>
          <w:sz w:val="22"/>
          <w:szCs w:val="22"/>
          <w:cs/>
        </w:rPr>
        <w:t xml:space="preserve"> </w:t>
      </w:r>
      <w:r w:rsidRPr="00904220">
        <w:rPr>
          <w:rFonts w:ascii="Calibri" w:eastAsia="Arial Unicode MS" w:hAnsi="Calibri" w:cstheme="minorBidi"/>
          <w:sz w:val="22"/>
          <w:szCs w:val="22"/>
        </w:rPr>
        <w:t xml:space="preserve">The dividends were paid on </w:t>
      </w:r>
      <w:r w:rsidR="00FB31E9">
        <w:rPr>
          <w:rFonts w:ascii="Calibri" w:eastAsia="Arial Unicode MS" w:hAnsi="Calibri" w:cs="Cordia New"/>
          <w:sz w:val="22"/>
          <w:szCs w:val="22"/>
        </w:rPr>
        <w:t>9</w:t>
      </w:r>
      <w:r w:rsidRPr="00904220">
        <w:rPr>
          <w:rFonts w:ascii="Calibri" w:eastAsia="Arial Unicode MS" w:hAnsi="Calibri" w:cstheme="minorBidi"/>
          <w:sz w:val="22"/>
          <w:szCs w:val="22"/>
        </w:rPr>
        <w:t xml:space="preserve"> May </w:t>
      </w:r>
      <w:r>
        <w:rPr>
          <w:rFonts w:ascii="Calibri" w:eastAsia="Arial Unicode MS" w:hAnsi="Calibri" w:cs="Cordia New"/>
          <w:sz w:val="22"/>
          <w:szCs w:val="22"/>
        </w:rPr>
        <w:t>202</w:t>
      </w:r>
      <w:r w:rsidR="00FB31E9">
        <w:rPr>
          <w:rFonts w:ascii="Calibri" w:eastAsia="Arial Unicode MS" w:hAnsi="Calibri" w:cs="Cordia New"/>
          <w:sz w:val="22"/>
          <w:szCs w:val="22"/>
        </w:rPr>
        <w:t>3</w:t>
      </w:r>
      <w:r w:rsidRPr="00904220">
        <w:rPr>
          <w:rFonts w:ascii="Calibri" w:eastAsia="Arial Unicode MS" w:hAnsi="Calibri" w:cstheme="minorBidi"/>
          <w:sz w:val="22"/>
          <w:szCs w:val="22"/>
        </w:rPr>
        <w:t xml:space="preserve">, and the appropriation to legal reserve of net profit for the year </w:t>
      </w:r>
      <w:r>
        <w:rPr>
          <w:rFonts w:ascii="Calibri" w:eastAsia="Arial Unicode MS" w:hAnsi="Calibri" w:cs="Cordia New"/>
          <w:sz w:val="22"/>
          <w:szCs w:val="22"/>
        </w:rPr>
        <w:t>202</w:t>
      </w:r>
      <w:r w:rsidR="002C1AF7">
        <w:rPr>
          <w:rFonts w:ascii="Calibri" w:eastAsia="Arial Unicode MS" w:hAnsi="Calibri" w:cs="Cordia New"/>
          <w:sz w:val="22"/>
          <w:szCs w:val="22"/>
        </w:rPr>
        <w:t>2</w:t>
      </w:r>
      <w:r w:rsidRPr="00904220">
        <w:rPr>
          <w:rFonts w:ascii="Calibri" w:eastAsia="Arial Unicode MS" w:hAnsi="Calibri" w:cstheme="minorBidi"/>
          <w:sz w:val="22"/>
          <w:szCs w:val="22"/>
        </w:rPr>
        <w:t xml:space="preserve"> in </w:t>
      </w:r>
      <w:r>
        <w:rPr>
          <w:rFonts w:ascii="Calibri" w:eastAsia="Arial Unicode MS" w:hAnsi="Calibri" w:cstheme="minorBidi"/>
          <w:sz w:val="22"/>
          <w:szCs w:val="22"/>
        </w:rPr>
        <w:t>the</w:t>
      </w:r>
      <w:r w:rsidRPr="00904220">
        <w:rPr>
          <w:rFonts w:ascii="Calibri" w:eastAsia="Arial Unicode MS" w:hAnsi="Calibri" w:cstheme="minorBidi"/>
          <w:sz w:val="22"/>
          <w:szCs w:val="22"/>
        </w:rPr>
        <w:t xml:space="preserve"> amount of Baht </w:t>
      </w:r>
      <w:r w:rsidR="002C1AF7">
        <w:rPr>
          <w:rFonts w:ascii="Calibri" w:eastAsia="Arial Unicode MS" w:hAnsi="Calibri" w:cs="Cordia New"/>
          <w:sz w:val="22"/>
          <w:szCs w:val="22"/>
        </w:rPr>
        <w:t>2,231,890.</w:t>
      </w:r>
    </w:p>
    <w:p w14:paraId="17084096" w14:textId="77777777" w:rsidR="00D8034D" w:rsidRDefault="00D8034D" w:rsidP="00D8034D">
      <w:pPr>
        <w:spacing w:line="240" w:lineRule="atLeast"/>
        <w:ind w:left="540"/>
        <w:jc w:val="thaiDistribute"/>
        <w:rPr>
          <w:rFonts w:ascii="Calibri" w:eastAsia="Arial Unicode MS" w:hAnsi="Calibri" w:cs="Cordia New"/>
          <w:sz w:val="22"/>
          <w:szCs w:val="22"/>
        </w:rPr>
      </w:pPr>
    </w:p>
    <w:p w14:paraId="579FE9D9" w14:textId="77777777" w:rsidR="00A5178F" w:rsidRDefault="00A5178F" w:rsidP="00D8034D">
      <w:pPr>
        <w:spacing w:line="240" w:lineRule="atLeast"/>
        <w:ind w:left="540"/>
        <w:jc w:val="thaiDistribute"/>
        <w:rPr>
          <w:rFonts w:ascii="Calibri" w:eastAsia="Arial Unicode MS" w:hAnsi="Calibri" w:cs="Cordia New"/>
          <w:sz w:val="22"/>
          <w:szCs w:val="22"/>
        </w:rPr>
      </w:pPr>
    </w:p>
    <w:p w14:paraId="2D6A04DF" w14:textId="77777777" w:rsidR="002C1AF7" w:rsidRDefault="002C1AF7" w:rsidP="00D8034D">
      <w:pPr>
        <w:spacing w:line="240" w:lineRule="atLeast"/>
        <w:ind w:left="540"/>
        <w:jc w:val="thaiDistribute"/>
        <w:rPr>
          <w:rFonts w:ascii="Calibri" w:eastAsia="Arial Unicode MS" w:hAnsi="Calibri" w:cs="Cordia New"/>
          <w:sz w:val="22"/>
          <w:szCs w:val="22"/>
        </w:rPr>
      </w:pPr>
    </w:p>
    <w:p w14:paraId="3417DC9C" w14:textId="77777777" w:rsidR="00015180" w:rsidRPr="00D8034D" w:rsidRDefault="00015180" w:rsidP="00D8034D">
      <w:pPr>
        <w:spacing w:line="240" w:lineRule="atLeast"/>
        <w:ind w:left="540"/>
        <w:jc w:val="thaiDistribute"/>
        <w:rPr>
          <w:rFonts w:ascii="Calibri" w:eastAsia="Arial Unicode MS" w:hAnsi="Calibri" w:cs="Cordia New"/>
          <w:sz w:val="22"/>
          <w:szCs w:val="22"/>
        </w:rPr>
      </w:pPr>
    </w:p>
    <w:p w14:paraId="00409557" w14:textId="5C27C5DA" w:rsidR="006916D9" w:rsidRPr="00F73228"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3228">
        <w:rPr>
          <w:rFonts w:ascii="Calibri" w:eastAsia="Arial Unicode MS" w:hAnsi="Calibri" w:cs="Calibri"/>
          <w:b/>
          <w:bCs/>
          <w:sz w:val="22"/>
          <w:szCs w:val="22"/>
        </w:rPr>
        <w:lastRenderedPageBreak/>
        <w:t>Commitments and contingent liabilities</w:t>
      </w:r>
    </w:p>
    <w:bookmarkEnd w:id="5"/>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3CA33982"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As at</w:t>
      </w:r>
      <w:r w:rsidRPr="006916D9">
        <w:rPr>
          <w:rFonts w:ascii="Calibri" w:eastAsia="Arial Unicode MS" w:hAnsi="Calibri" w:cs="Calibri"/>
          <w:sz w:val="22"/>
          <w:szCs w:val="22"/>
        </w:rPr>
        <w:t xml:space="preserve"> </w:t>
      </w:r>
      <w:r w:rsidR="002C1AF7">
        <w:rPr>
          <w:rFonts w:ascii="Calibri" w:eastAsia="Arial Unicode MS" w:hAnsi="Calibri" w:cs="Calibri"/>
          <w:sz w:val="22"/>
          <w:szCs w:val="22"/>
        </w:rPr>
        <w:t xml:space="preserve">30 </w:t>
      </w:r>
      <w:r w:rsidR="00B81E22">
        <w:rPr>
          <w:rFonts w:ascii="Calibri" w:eastAsia="Arial Unicode MS" w:hAnsi="Calibri" w:cs="Calibri"/>
          <w:sz w:val="22"/>
          <w:szCs w:val="22"/>
        </w:rPr>
        <w:t>September</w:t>
      </w:r>
      <w:r w:rsidR="00BA2ED2">
        <w:rPr>
          <w:rFonts w:ascii="Calibri" w:eastAsia="Arial Unicode MS" w:hAnsi="Calibri" w:cs="Calibri"/>
          <w:sz w:val="22"/>
          <w:szCs w:val="22"/>
        </w:rPr>
        <w:t xml:space="preserve"> 2024</w:t>
      </w:r>
      <w:r>
        <w:rPr>
          <w:rFonts w:ascii="Calibri" w:eastAsia="Arial Unicode MS" w:hAnsi="Calibri" w:cs="Calibri"/>
          <w:sz w:val="22"/>
          <w:szCs w:val="22"/>
        </w:rPr>
        <w:t xml:space="preserve"> and </w:t>
      </w:r>
      <w:r w:rsidR="00BA2ED2">
        <w:rPr>
          <w:rFonts w:ascii="Calibri" w:eastAsia="Arial Unicode MS" w:hAnsi="Calibri" w:cs="Calibri"/>
          <w:sz w:val="22"/>
          <w:szCs w:val="22"/>
        </w:rPr>
        <w:t>31 December 2023</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w:t>
      </w:r>
      <w:r w:rsidR="00DE2B47">
        <w:rPr>
          <w:rFonts w:ascii="Calibri" w:eastAsia="Arial Unicode MS" w:hAnsi="Calibri" w:cs="Calibri"/>
          <w:sz w:val="22"/>
          <w:szCs w:val="22"/>
        </w:rPr>
        <w:t xml:space="preserve">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DE2B47"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A2ED2" w:rsidRPr="003C4453" w14:paraId="4951D292" w14:textId="77777777" w:rsidTr="00527111">
        <w:trPr>
          <w:cantSplit/>
          <w:tblHeader/>
        </w:trPr>
        <w:tc>
          <w:tcPr>
            <w:tcW w:w="3420" w:type="dxa"/>
          </w:tcPr>
          <w:p w14:paraId="79F2CAD9"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725CD965" w14:textId="6B345EE1" w:rsidR="00BA2ED2" w:rsidRPr="003C4453" w:rsidRDefault="002C1AF7"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B81E22">
              <w:rPr>
                <w:rFonts w:ascii="Calibri" w:hAnsi="Calibri" w:cs="Calibri"/>
                <w:b w:val="0"/>
                <w:bCs/>
                <w:szCs w:val="22"/>
              </w:rPr>
              <w:t>September</w:t>
            </w:r>
          </w:p>
        </w:tc>
        <w:tc>
          <w:tcPr>
            <w:tcW w:w="180" w:type="dxa"/>
          </w:tcPr>
          <w:p w14:paraId="6F0CED8D"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E022FC9" w14:textId="75BD146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F00BB6"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FE08DA" w14:textId="4A8E24E2" w:rsidR="00BA2ED2" w:rsidRPr="003C4453" w:rsidRDefault="002C1AF7"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B81E22">
              <w:rPr>
                <w:rFonts w:ascii="Calibri" w:hAnsi="Calibri" w:cs="Calibri"/>
                <w:b w:val="0"/>
                <w:bCs/>
                <w:szCs w:val="22"/>
              </w:rPr>
              <w:t>September</w:t>
            </w:r>
          </w:p>
        </w:tc>
        <w:tc>
          <w:tcPr>
            <w:tcW w:w="180" w:type="dxa"/>
          </w:tcPr>
          <w:p w14:paraId="47A674D4"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DCB67E" w14:textId="314D21A0"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BA2ED2" w:rsidRPr="003C4453" w14:paraId="3EB67DFF" w14:textId="77777777" w:rsidTr="00527111">
        <w:trPr>
          <w:cantSplit/>
          <w:tblHeader/>
        </w:trPr>
        <w:tc>
          <w:tcPr>
            <w:tcW w:w="3420" w:type="dxa"/>
          </w:tcPr>
          <w:p w14:paraId="5AE9E184"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597D7D10" w14:textId="0D78035B"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E33AF2C"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FD3F516" w14:textId="7E5D354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616E3F7B"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D864080" w14:textId="770FBC48"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02656125"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064C7879" w14:textId="31B70919"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BA2ED2" w:rsidRPr="003C4453" w14:paraId="1EEC991B" w14:textId="77777777">
        <w:trPr>
          <w:cantSplit/>
          <w:trHeight w:val="39"/>
        </w:trPr>
        <w:tc>
          <w:tcPr>
            <w:tcW w:w="3420" w:type="dxa"/>
          </w:tcPr>
          <w:p w14:paraId="35C60E30" w14:textId="24D9F9C2" w:rsidR="00BA2ED2" w:rsidRPr="007635E0" w:rsidRDefault="00BA2ED2" w:rsidP="00BA2ED2">
            <w:pPr>
              <w:spacing w:line="240" w:lineRule="atLeast"/>
              <w:ind w:left="19"/>
              <w:rPr>
                <w:rFonts w:ascii="Calibri" w:hAnsi="Calibri" w:cs="Calibri"/>
                <w:sz w:val="22"/>
                <w:szCs w:val="22"/>
              </w:rPr>
            </w:pPr>
            <w:r w:rsidRPr="00CF5806">
              <w:rPr>
                <w:rFonts w:ascii="Calibri" w:hAnsi="Calibri" w:cs="Calibri"/>
                <w:sz w:val="22"/>
                <w:szCs w:val="22"/>
              </w:rPr>
              <w:t>Land purchase contracts</w:t>
            </w:r>
          </w:p>
        </w:tc>
        <w:tc>
          <w:tcPr>
            <w:tcW w:w="1350" w:type="dxa"/>
          </w:tcPr>
          <w:p w14:paraId="0A1B2627" w14:textId="19C31CEA" w:rsidR="00BA2ED2" w:rsidRPr="00B70C0B" w:rsidRDefault="00937BEB" w:rsidP="00BA2ED2">
            <w:pPr>
              <w:pStyle w:val="BodyText"/>
              <w:tabs>
                <w:tab w:val="decimal" w:pos="1168"/>
              </w:tabs>
              <w:ind w:left="-90" w:right="-108"/>
              <w:rPr>
                <w:rFonts w:asciiTheme="minorHAnsi" w:hAnsiTheme="minorHAnsi" w:cstheme="minorHAnsi"/>
                <w:sz w:val="22"/>
                <w:szCs w:val="22"/>
              </w:rPr>
            </w:pPr>
            <w:r>
              <w:rPr>
                <w:rFonts w:asciiTheme="minorHAnsi" w:hAnsiTheme="minorHAnsi" w:cstheme="minorHAnsi"/>
                <w:sz w:val="22"/>
                <w:szCs w:val="22"/>
              </w:rPr>
              <w:t>40,620,581</w:t>
            </w:r>
          </w:p>
        </w:tc>
        <w:tc>
          <w:tcPr>
            <w:tcW w:w="180" w:type="dxa"/>
            <w:tcBorders>
              <w:left w:val="nil"/>
            </w:tcBorders>
          </w:tcPr>
          <w:p w14:paraId="4E934A0F" w14:textId="77777777" w:rsidR="00BA2ED2" w:rsidRPr="00B70C0B" w:rsidRDefault="00BA2ED2" w:rsidP="00BA2ED2">
            <w:pPr>
              <w:pStyle w:val="BodyText"/>
              <w:tabs>
                <w:tab w:val="decimal" w:pos="1168"/>
              </w:tabs>
              <w:ind w:left="-90" w:right="-108"/>
              <w:rPr>
                <w:rFonts w:asciiTheme="minorHAnsi" w:hAnsiTheme="minorHAnsi" w:cstheme="minorHAnsi"/>
                <w:sz w:val="22"/>
                <w:szCs w:val="22"/>
              </w:rPr>
            </w:pPr>
          </w:p>
        </w:tc>
        <w:tc>
          <w:tcPr>
            <w:tcW w:w="1350" w:type="dxa"/>
          </w:tcPr>
          <w:p w14:paraId="038CFB84" w14:textId="213A90CA" w:rsidR="00BA2ED2" w:rsidRPr="00B70C0B" w:rsidRDefault="00BA2ED2" w:rsidP="00BA2ED2">
            <w:pPr>
              <w:pStyle w:val="BodyText"/>
              <w:tabs>
                <w:tab w:val="decimal" w:pos="1168"/>
              </w:tabs>
              <w:ind w:left="-90" w:right="-108"/>
              <w:rPr>
                <w:rFonts w:asciiTheme="minorHAnsi" w:hAnsiTheme="minorHAnsi" w:cstheme="minorHAnsi"/>
                <w:sz w:val="22"/>
                <w:szCs w:val="22"/>
              </w:rPr>
            </w:pPr>
            <w:r w:rsidRPr="00B70C0B">
              <w:rPr>
                <w:rFonts w:asciiTheme="minorHAnsi" w:hAnsiTheme="minorHAnsi" w:cstheme="minorHAnsi"/>
                <w:sz w:val="22"/>
                <w:szCs w:val="22"/>
              </w:rPr>
              <w:t>149,102,164</w:t>
            </w:r>
          </w:p>
        </w:tc>
        <w:tc>
          <w:tcPr>
            <w:tcW w:w="180" w:type="dxa"/>
          </w:tcPr>
          <w:p w14:paraId="5299B72A"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6E14B9A5" w14:textId="0A2E38CE" w:rsidR="00BA2ED2" w:rsidRPr="002F3308" w:rsidRDefault="00246B6C" w:rsidP="00BA2ED2">
            <w:pPr>
              <w:pStyle w:val="BodyText"/>
              <w:tabs>
                <w:tab w:val="decimal" w:pos="822"/>
              </w:tabs>
              <w:ind w:left="-90" w:right="-108"/>
              <w:rPr>
                <w:rFonts w:asciiTheme="minorHAnsi" w:hAnsiTheme="minorHAnsi" w:cstheme="minorHAnsi"/>
                <w:sz w:val="22"/>
                <w:szCs w:val="22"/>
              </w:rPr>
            </w:pPr>
            <w:r>
              <w:rPr>
                <w:rFonts w:asciiTheme="minorHAnsi" w:hAnsiTheme="minorHAnsi" w:cstheme="minorHAnsi"/>
                <w:sz w:val="22"/>
                <w:szCs w:val="22"/>
              </w:rPr>
              <w:t>-</w:t>
            </w:r>
          </w:p>
        </w:tc>
        <w:tc>
          <w:tcPr>
            <w:tcW w:w="180" w:type="dxa"/>
          </w:tcPr>
          <w:p w14:paraId="2C22E4A8" w14:textId="77777777" w:rsidR="00BA2ED2" w:rsidRPr="002F3308" w:rsidRDefault="00BA2ED2" w:rsidP="00BA2ED2">
            <w:pPr>
              <w:pStyle w:val="BodyText"/>
              <w:tabs>
                <w:tab w:val="decimal" w:pos="1168"/>
              </w:tabs>
              <w:ind w:left="-90" w:right="-108"/>
              <w:rPr>
                <w:rFonts w:asciiTheme="minorHAnsi" w:hAnsiTheme="minorHAnsi" w:cstheme="minorHAnsi"/>
                <w:sz w:val="22"/>
                <w:szCs w:val="22"/>
              </w:rPr>
            </w:pPr>
          </w:p>
        </w:tc>
        <w:tc>
          <w:tcPr>
            <w:tcW w:w="1350" w:type="dxa"/>
            <w:vAlign w:val="bottom"/>
          </w:tcPr>
          <w:p w14:paraId="51AAC24B" w14:textId="0ABD7184" w:rsidR="00BA2ED2" w:rsidRPr="002F3308" w:rsidRDefault="00BA2ED2" w:rsidP="00BA2ED2">
            <w:pPr>
              <w:pStyle w:val="BodyText"/>
              <w:tabs>
                <w:tab w:val="decimal" w:pos="822"/>
              </w:tabs>
              <w:ind w:left="-90" w:right="-108"/>
              <w:rPr>
                <w:rFonts w:asciiTheme="minorHAnsi" w:hAnsiTheme="minorHAnsi" w:cstheme="minorHAnsi"/>
                <w:sz w:val="22"/>
                <w:szCs w:val="22"/>
              </w:rPr>
            </w:pPr>
            <w:r w:rsidRPr="002F3308">
              <w:rPr>
                <w:rFonts w:asciiTheme="minorHAnsi" w:hAnsiTheme="minorHAnsi" w:cstheme="minorHAnsi"/>
                <w:sz w:val="22"/>
                <w:szCs w:val="22"/>
              </w:rPr>
              <w:t>-</w:t>
            </w:r>
          </w:p>
        </w:tc>
      </w:tr>
      <w:tr w:rsidR="00BA2ED2" w:rsidRPr="003C4453" w14:paraId="2D16B34A" w14:textId="77777777" w:rsidTr="00527111">
        <w:trPr>
          <w:cantSplit/>
          <w:trHeight w:val="39"/>
        </w:trPr>
        <w:tc>
          <w:tcPr>
            <w:tcW w:w="3420" w:type="dxa"/>
          </w:tcPr>
          <w:p w14:paraId="75BA5CD3" w14:textId="30340D77" w:rsidR="00BA2ED2" w:rsidRPr="009E77B7" w:rsidRDefault="00BA2ED2" w:rsidP="00BA2ED2">
            <w:pPr>
              <w:spacing w:line="240" w:lineRule="atLeast"/>
              <w:ind w:left="192" w:hanging="180"/>
              <w:rPr>
                <w:rFonts w:ascii="Calibri" w:hAnsi="Calibri" w:cs="Calibri"/>
                <w:sz w:val="22"/>
                <w:szCs w:val="22"/>
              </w:rPr>
            </w:pPr>
            <w:r w:rsidRPr="00426447">
              <w:rPr>
                <w:rFonts w:ascii="Calibri" w:hAnsi="Calibri" w:cs="Calibri"/>
                <w:sz w:val="22"/>
                <w:szCs w:val="22"/>
              </w:rPr>
              <w:t>Construction contracts</w:t>
            </w:r>
          </w:p>
        </w:tc>
        <w:tc>
          <w:tcPr>
            <w:tcW w:w="1350" w:type="dxa"/>
            <w:shd w:val="clear" w:color="auto" w:fill="auto"/>
            <w:vAlign w:val="bottom"/>
          </w:tcPr>
          <w:p w14:paraId="0987F774" w14:textId="19AAAE5F" w:rsidR="00BA2ED2" w:rsidRPr="008741A6" w:rsidRDefault="00937BEB" w:rsidP="00BA2ED2">
            <w:pPr>
              <w:pStyle w:val="BodyText"/>
              <w:tabs>
                <w:tab w:val="decimal" w:pos="1168"/>
              </w:tabs>
              <w:ind w:left="-90" w:right="-108"/>
              <w:rPr>
                <w:rFonts w:asciiTheme="minorHAnsi" w:hAnsiTheme="minorHAnsi" w:cstheme="minorHAnsi"/>
                <w:sz w:val="22"/>
                <w:szCs w:val="22"/>
              </w:rPr>
            </w:pPr>
            <w:r>
              <w:rPr>
                <w:rFonts w:asciiTheme="minorHAnsi" w:hAnsiTheme="minorHAnsi" w:cstheme="minorHAnsi"/>
                <w:sz w:val="22"/>
                <w:szCs w:val="22"/>
              </w:rPr>
              <w:t>385,196,984</w:t>
            </w:r>
          </w:p>
        </w:tc>
        <w:tc>
          <w:tcPr>
            <w:tcW w:w="180" w:type="dxa"/>
            <w:vAlign w:val="bottom"/>
          </w:tcPr>
          <w:p w14:paraId="402CC6BA" w14:textId="77777777" w:rsidR="00BA2ED2" w:rsidRPr="008741A6" w:rsidRDefault="00BA2ED2" w:rsidP="00BA2ED2">
            <w:pPr>
              <w:pStyle w:val="BodyText"/>
              <w:tabs>
                <w:tab w:val="decimal" w:pos="1168"/>
              </w:tabs>
              <w:ind w:left="-90" w:right="-108"/>
              <w:rPr>
                <w:rFonts w:asciiTheme="minorHAnsi" w:hAnsiTheme="minorHAnsi" w:cstheme="minorHAnsi"/>
                <w:sz w:val="22"/>
                <w:szCs w:val="22"/>
              </w:rPr>
            </w:pPr>
          </w:p>
        </w:tc>
        <w:tc>
          <w:tcPr>
            <w:tcW w:w="1350" w:type="dxa"/>
            <w:vAlign w:val="bottom"/>
          </w:tcPr>
          <w:p w14:paraId="10D0A025" w14:textId="1E18AF45" w:rsidR="00BA2ED2" w:rsidRPr="008741A6" w:rsidRDefault="00BA2ED2" w:rsidP="00BA2ED2">
            <w:pPr>
              <w:pStyle w:val="BodyText"/>
              <w:tabs>
                <w:tab w:val="decimal" w:pos="1168"/>
              </w:tabs>
              <w:ind w:left="-90" w:right="-108"/>
              <w:rPr>
                <w:rFonts w:asciiTheme="minorHAnsi" w:hAnsiTheme="minorHAnsi" w:cstheme="minorHAnsi"/>
                <w:sz w:val="22"/>
                <w:szCs w:val="22"/>
              </w:rPr>
            </w:pPr>
            <w:r w:rsidRPr="008741A6">
              <w:rPr>
                <w:rFonts w:asciiTheme="minorHAnsi" w:hAnsiTheme="minorHAnsi" w:cstheme="minorHAnsi"/>
                <w:sz w:val="22"/>
                <w:szCs w:val="22"/>
              </w:rPr>
              <w:t>454,323,583</w:t>
            </w:r>
          </w:p>
        </w:tc>
        <w:tc>
          <w:tcPr>
            <w:tcW w:w="180" w:type="dxa"/>
            <w:vAlign w:val="bottom"/>
          </w:tcPr>
          <w:p w14:paraId="2E9C655D"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0E963EC" w14:textId="7CBDEB4F" w:rsidR="00BA2ED2" w:rsidRPr="00CD3D2F" w:rsidRDefault="00246B6C" w:rsidP="00BA2ED2">
            <w:pPr>
              <w:pStyle w:val="BodyText"/>
              <w:tabs>
                <w:tab w:val="decimal" w:pos="1168"/>
              </w:tabs>
              <w:ind w:left="-90" w:right="-108"/>
              <w:rPr>
                <w:rFonts w:ascii="Calibri" w:hAnsi="Calibri" w:cs="Calibri"/>
                <w:sz w:val="22"/>
                <w:szCs w:val="22"/>
              </w:rPr>
            </w:pPr>
            <w:r>
              <w:rPr>
                <w:rFonts w:ascii="Calibri" w:hAnsi="Calibri" w:cs="Calibri"/>
                <w:sz w:val="22"/>
                <w:szCs w:val="22"/>
              </w:rPr>
              <w:t>302,804</w:t>
            </w:r>
          </w:p>
        </w:tc>
        <w:tc>
          <w:tcPr>
            <w:tcW w:w="180" w:type="dxa"/>
            <w:vAlign w:val="bottom"/>
          </w:tcPr>
          <w:p w14:paraId="54AB24FB" w14:textId="77777777" w:rsidR="00BA2ED2" w:rsidRPr="00CD3D2F"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4B69FA1" w14:textId="64A11B40" w:rsidR="00BA2ED2" w:rsidRPr="00CD3D2F" w:rsidRDefault="00BA2ED2" w:rsidP="00BA2ED2">
            <w:pPr>
              <w:pStyle w:val="BodyText"/>
              <w:tabs>
                <w:tab w:val="decimal" w:pos="1168"/>
              </w:tabs>
              <w:ind w:left="-90" w:right="-108"/>
              <w:rPr>
                <w:rFonts w:ascii="Calibri" w:hAnsi="Calibri" w:cs="Calibri"/>
                <w:sz w:val="22"/>
                <w:szCs w:val="22"/>
              </w:rPr>
            </w:pPr>
            <w:r w:rsidRPr="00CD3D2F">
              <w:rPr>
                <w:rFonts w:ascii="Calibri" w:hAnsi="Calibri" w:cs="Calibri"/>
                <w:sz w:val="22"/>
                <w:szCs w:val="22"/>
              </w:rPr>
              <w:t>6,665,987</w:t>
            </w:r>
          </w:p>
        </w:tc>
      </w:tr>
      <w:tr w:rsidR="00BA2ED2" w:rsidRPr="003C4453" w14:paraId="317AE8C0" w14:textId="77777777" w:rsidTr="00527111">
        <w:trPr>
          <w:cantSplit/>
          <w:trHeight w:val="39"/>
        </w:trPr>
        <w:tc>
          <w:tcPr>
            <w:tcW w:w="3420" w:type="dxa"/>
          </w:tcPr>
          <w:p w14:paraId="5AE8E284" w14:textId="03CF0450" w:rsidR="00BA2ED2" w:rsidRPr="00AC0CBD" w:rsidRDefault="00BA2ED2" w:rsidP="00BA2ED2">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527C6B53" w:rsidR="00BA2ED2" w:rsidRPr="00DA57B5" w:rsidRDefault="00246B6C" w:rsidP="00BA2ED2">
            <w:pPr>
              <w:pStyle w:val="BodyText"/>
              <w:tabs>
                <w:tab w:val="decimal" w:pos="1168"/>
              </w:tabs>
              <w:ind w:left="-90" w:right="-108"/>
              <w:rPr>
                <w:rFonts w:asciiTheme="minorHAnsi" w:hAnsiTheme="minorHAnsi" w:cstheme="minorHAnsi"/>
                <w:b/>
                <w:bCs/>
                <w:sz w:val="22"/>
                <w:szCs w:val="22"/>
              </w:rPr>
            </w:pPr>
            <w:r>
              <w:rPr>
                <w:rFonts w:asciiTheme="minorHAnsi" w:hAnsiTheme="minorHAnsi" w:cstheme="minorHAnsi"/>
                <w:b/>
                <w:bCs/>
                <w:sz w:val="22"/>
                <w:szCs w:val="22"/>
              </w:rPr>
              <w:t>425,817,565</w:t>
            </w:r>
          </w:p>
        </w:tc>
        <w:tc>
          <w:tcPr>
            <w:tcW w:w="180" w:type="dxa"/>
            <w:vAlign w:val="bottom"/>
          </w:tcPr>
          <w:p w14:paraId="3DD29312" w14:textId="77777777" w:rsidR="00BA2ED2" w:rsidRPr="00DA57B5" w:rsidRDefault="00BA2ED2" w:rsidP="00BA2ED2">
            <w:pPr>
              <w:pStyle w:val="BodyText"/>
              <w:tabs>
                <w:tab w:val="decimal" w:pos="1168"/>
              </w:tabs>
              <w:ind w:left="-90" w:right="-108"/>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5260F0D4" w14:textId="49E12B8C" w:rsidR="00BA2ED2" w:rsidRPr="00DA57B5" w:rsidRDefault="00BA2ED2" w:rsidP="00BA2ED2">
            <w:pPr>
              <w:pStyle w:val="BodyText"/>
              <w:tabs>
                <w:tab w:val="decimal" w:pos="1168"/>
              </w:tabs>
              <w:ind w:left="-90" w:right="-108"/>
              <w:rPr>
                <w:rFonts w:asciiTheme="minorHAnsi" w:hAnsiTheme="minorHAnsi" w:cstheme="minorHAnsi"/>
                <w:b/>
                <w:bCs/>
                <w:sz w:val="22"/>
                <w:szCs w:val="22"/>
              </w:rPr>
            </w:pPr>
            <w:r w:rsidRPr="00DA57B5">
              <w:rPr>
                <w:rFonts w:asciiTheme="minorHAnsi" w:hAnsiTheme="minorHAnsi" w:cstheme="minorHAnsi"/>
                <w:b/>
                <w:bCs/>
                <w:sz w:val="22"/>
                <w:szCs w:val="22"/>
              </w:rPr>
              <w:t>603,425,747</w:t>
            </w:r>
          </w:p>
        </w:tc>
        <w:tc>
          <w:tcPr>
            <w:tcW w:w="180" w:type="dxa"/>
            <w:vAlign w:val="bottom"/>
          </w:tcPr>
          <w:p w14:paraId="6C03E64E"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39F2A5E6" w:rsidR="00BA2ED2" w:rsidRPr="00CD3D2F" w:rsidRDefault="00246B6C"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302</w:t>
            </w:r>
            <w:r w:rsidR="00737799">
              <w:rPr>
                <w:rFonts w:ascii="Calibri" w:hAnsi="Calibri" w:cs="Calibri"/>
                <w:b/>
                <w:bCs/>
                <w:sz w:val="22"/>
                <w:szCs w:val="22"/>
              </w:rPr>
              <w:t>,804</w:t>
            </w:r>
          </w:p>
        </w:tc>
        <w:tc>
          <w:tcPr>
            <w:tcW w:w="180" w:type="dxa"/>
            <w:vAlign w:val="bottom"/>
          </w:tcPr>
          <w:p w14:paraId="65061DAC" w14:textId="77777777" w:rsidR="00BA2ED2" w:rsidRPr="00CD3D2F"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5FD7BF1C" w:rsidR="00BA2ED2" w:rsidRPr="00A85CFB" w:rsidRDefault="00BA2ED2"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6,665,987</w:t>
            </w:r>
          </w:p>
        </w:tc>
      </w:tr>
    </w:tbl>
    <w:p w14:paraId="4668CCC3" w14:textId="77777777" w:rsidR="00BA2ED2" w:rsidRDefault="00BA2ED2" w:rsidP="00D00F5D">
      <w:pPr>
        <w:spacing w:line="240" w:lineRule="atLeast"/>
        <w:jc w:val="thaiDistribute"/>
        <w:rPr>
          <w:rFonts w:ascii="Calibri" w:eastAsia="Arial Unicode MS" w:hAnsi="Calibri" w:cs="Calibri"/>
          <w:b/>
          <w:bCs/>
          <w:sz w:val="24"/>
          <w:szCs w:val="24"/>
        </w:rPr>
      </w:pPr>
    </w:p>
    <w:p w14:paraId="11D3357B" w14:textId="1F986AA7" w:rsidR="00894220" w:rsidRDefault="00894220" w:rsidP="00894220">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Non cancellable lease</w:t>
      </w:r>
      <w:r w:rsidR="006942C9">
        <w:rPr>
          <w:rFonts w:ascii="Calibri" w:eastAsia="Arial Unicode MS" w:hAnsi="Calibri" w:cstheme="minorBidi" w:hint="cs"/>
          <w:b/>
          <w:bCs/>
          <w:i/>
          <w:iCs/>
          <w:sz w:val="22"/>
          <w:szCs w:val="22"/>
          <w:cs/>
        </w:rPr>
        <w:t xml:space="preserve"> </w:t>
      </w:r>
      <w:r w:rsidR="006942C9">
        <w:rPr>
          <w:rFonts w:ascii="Calibri" w:eastAsia="Arial Unicode MS" w:hAnsi="Calibri" w:cstheme="minorBidi"/>
          <w:b/>
          <w:bCs/>
          <w:i/>
          <w:iCs/>
          <w:sz w:val="22"/>
          <w:szCs w:val="22"/>
        </w:rPr>
        <w:t>and service</w:t>
      </w:r>
      <w:r w:rsidRPr="00DE2B47">
        <w:rPr>
          <w:rFonts w:ascii="Calibri" w:eastAsia="Arial Unicode MS" w:hAnsi="Calibri" w:cs="Calibri"/>
          <w:b/>
          <w:bCs/>
          <w:i/>
          <w:iCs/>
          <w:sz w:val="22"/>
          <w:szCs w:val="22"/>
        </w:rPr>
        <w:t xml:space="preserve"> commitments</w:t>
      </w:r>
    </w:p>
    <w:p w14:paraId="0FC1AFD7" w14:textId="77777777" w:rsidR="0010279A"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Default="00682918" w:rsidP="00894220">
      <w:pPr>
        <w:tabs>
          <w:tab w:val="left" w:pos="900"/>
        </w:tabs>
        <w:spacing w:line="240" w:lineRule="atLeast"/>
        <w:ind w:left="540"/>
        <w:jc w:val="thaiDistribute"/>
        <w:rPr>
          <w:rFonts w:ascii="Calibri" w:eastAsia="Arial Unicode MS" w:hAnsi="Calibri" w:cs="Calibri"/>
          <w:sz w:val="22"/>
          <w:szCs w:val="22"/>
        </w:rPr>
      </w:pPr>
      <w:r w:rsidRPr="00682918">
        <w:rPr>
          <w:rFonts w:ascii="Calibri" w:eastAsia="Arial Unicode MS" w:hAnsi="Calibri" w:cs="Calibri"/>
          <w:sz w:val="22"/>
          <w:szCs w:val="22"/>
        </w:rPr>
        <w:t xml:space="preserve">The Group has </w:t>
      </w:r>
      <w:r w:rsidR="00AA7FB2">
        <w:rPr>
          <w:rFonts w:ascii="Calibri" w:eastAsia="Arial Unicode MS" w:hAnsi="Calibri" w:cs="Calibri"/>
          <w:sz w:val="22"/>
          <w:szCs w:val="22"/>
        </w:rPr>
        <w:t>the f</w:t>
      </w:r>
      <w:r w:rsidR="00AA7FB2" w:rsidRPr="00AA7FB2">
        <w:rPr>
          <w:rFonts w:ascii="Calibri" w:eastAsia="Arial Unicode MS" w:hAnsi="Calibri" w:cs="Calibri"/>
          <w:sz w:val="22"/>
          <w:szCs w:val="22"/>
        </w:rPr>
        <w:t>uture minimum lease payments under non-cancellable operating leases and service</w:t>
      </w:r>
      <w:r w:rsidR="00AA7FB2">
        <w:rPr>
          <w:rFonts w:ascii="Calibri" w:eastAsia="Arial Unicode MS" w:hAnsi="Calibri" w:cs="Calibri"/>
          <w:sz w:val="22"/>
          <w:szCs w:val="22"/>
        </w:rPr>
        <w:t xml:space="preserve"> are as </w:t>
      </w:r>
      <w:r w:rsidR="003A77CD">
        <w:rPr>
          <w:rFonts w:ascii="Calibri" w:eastAsia="Arial Unicode MS" w:hAnsi="Calibri" w:cs="Calibri"/>
          <w:sz w:val="22"/>
          <w:szCs w:val="22"/>
        </w:rPr>
        <w:t>follows:</w:t>
      </w:r>
    </w:p>
    <w:p w14:paraId="4012ED80" w14:textId="77777777" w:rsidR="003A77CD"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C24B1" w:rsidRPr="003C4453" w14:paraId="389EF442" w14:textId="77777777" w:rsidTr="00E53C1E">
        <w:trPr>
          <w:cantSplit/>
          <w:tblHeader/>
        </w:trPr>
        <w:tc>
          <w:tcPr>
            <w:tcW w:w="3420" w:type="dxa"/>
          </w:tcPr>
          <w:p w14:paraId="0FD7DDAA"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675F6CB7" w14:textId="2761C627" w:rsidR="003C24B1" w:rsidRPr="003C4453" w:rsidRDefault="002C1AF7"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B81E22">
              <w:rPr>
                <w:rFonts w:ascii="Calibri" w:hAnsi="Calibri" w:cs="Calibri"/>
                <w:b w:val="0"/>
                <w:bCs/>
                <w:szCs w:val="22"/>
              </w:rPr>
              <w:t>September</w:t>
            </w:r>
          </w:p>
        </w:tc>
        <w:tc>
          <w:tcPr>
            <w:tcW w:w="180" w:type="dxa"/>
          </w:tcPr>
          <w:p w14:paraId="52DAA965"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29A1620E" w14:textId="6529C20E"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2F3B8F2D"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1AF06DE4" w14:textId="58528684" w:rsidR="003C24B1" w:rsidRPr="003C4453" w:rsidRDefault="002C1AF7"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B81E22">
              <w:rPr>
                <w:rFonts w:ascii="Calibri" w:hAnsi="Calibri" w:cs="Calibri"/>
                <w:b w:val="0"/>
                <w:bCs/>
                <w:szCs w:val="22"/>
              </w:rPr>
              <w:t>September</w:t>
            </w:r>
          </w:p>
        </w:tc>
        <w:tc>
          <w:tcPr>
            <w:tcW w:w="180" w:type="dxa"/>
          </w:tcPr>
          <w:p w14:paraId="14B494A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6EB88A4F" w14:textId="6256B9B8"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3C24B1" w:rsidRPr="003C4453" w14:paraId="3A60FDA3" w14:textId="77777777" w:rsidTr="00E53C1E">
        <w:trPr>
          <w:cantSplit/>
          <w:tblHeader/>
        </w:trPr>
        <w:tc>
          <w:tcPr>
            <w:tcW w:w="3420" w:type="dxa"/>
          </w:tcPr>
          <w:p w14:paraId="73438E18"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01AF32D2" w14:textId="341FC44D"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93D5EC2"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0269025D" w14:textId="41BA8C7F"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118C51A6"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4F25190F" w14:textId="2CACCBC4"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D3F376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5D3E4EC7" w14:textId="7C11D9B1"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3C24B1" w:rsidRPr="003C4453" w14:paraId="1FAD91FA" w14:textId="77777777">
        <w:trPr>
          <w:cantSplit/>
          <w:trHeight w:val="39"/>
        </w:trPr>
        <w:tc>
          <w:tcPr>
            <w:tcW w:w="3420" w:type="dxa"/>
          </w:tcPr>
          <w:p w14:paraId="70FA9B9C" w14:textId="77777777" w:rsidR="003C24B1" w:rsidRPr="007635E0" w:rsidRDefault="003C24B1" w:rsidP="003C24B1">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115681BB" w:rsidR="003C24B1" w:rsidRPr="00A85CFB" w:rsidRDefault="00737799" w:rsidP="003C24B1">
            <w:pPr>
              <w:pStyle w:val="BodyText"/>
              <w:tabs>
                <w:tab w:val="decimal" w:pos="1168"/>
              </w:tabs>
              <w:ind w:left="-90" w:right="-108"/>
              <w:rPr>
                <w:rFonts w:ascii="Calibri" w:hAnsi="Calibri" w:cs="Calibri"/>
                <w:sz w:val="22"/>
                <w:szCs w:val="22"/>
              </w:rPr>
            </w:pPr>
            <w:r>
              <w:rPr>
                <w:rFonts w:ascii="Calibri" w:hAnsi="Calibri" w:cs="Calibri"/>
                <w:sz w:val="22"/>
                <w:szCs w:val="22"/>
              </w:rPr>
              <w:t>5</w:t>
            </w:r>
            <w:r w:rsidR="002D135E">
              <w:rPr>
                <w:rFonts w:ascii="Calibri" w:hAnsi="Calibri" w:cs="Calibri"/>
                <w:sz w:val="22"/>
                <w:szCs w:val="22"/>
              </w:rPr>
              <w:t>4</w:t>
            </w:r>
            <w:r>
              <w:rPr>
                <w:rFonts w:ascii="Calibri" w:hAnsi="Calibri" w:cs="Calibri"/>
                <w:sz w:val="22"/>
                <w:szCs w:val="22"/>
              </w:rPr>
              <w:t>,</w:t>
            </w:r>
            <w:r w:rsidR="002D135E">
              <w:rPr>
                <w:rFonts w:ascii="Calibri" w:hAnsi="Calibri" w:cs="Calibri"/>
                <w:sz w:val="22"/>
                <w:szCs w:val="22"/>
              </w:rPr>
              <w:t>436</w:t>
            </w:r>
            <w:r>
              <w:rPr>
                <w:rFonts w:ascii="Calibri" w:hAnsi="Calibri" w:cs="Calibri"/>
                <w:sz w:val="22"/>
                <w:szCs w:val="22"/>
              </w:rPr>
              <w:t>,218</w:t>
            </w:r>
          </w:p>
        </w:tc>
        <w:tc>
          <w:tcPr>
            <w:tcW w:w="180" w:type="dxa"/>
            <w:tcBorders>
              <w:left w:val="nil"/>
            </w:tcBorders>
          </w:tcPr>
          <w:p w14:paraId="3AF7C036"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Pr>
          <w:p w14:paraId="4D95A026" w14:textId="596C8E1E" w:rsidR="003C24B1" w:rsidRPr="00A85CFB" w:rsidRDefault="003C24B1" w:rsidP="003C24B1">
            <w:pPr>
              <w:pStyle w:val="BodyText"/>
              <w:tabs>
                <w:tab w:val="decimal" w:pos="1168"/>
              </w:tabs>
              <w:ind w:left="-90" w:right="-108"/>
              <w:rPr>
                <w:rFonts w:ascii="Calibri" w:hAnsi="Calibri" w:cs="Calibri"/>
                <w:sz w:val="22"/>
                <w:szCs w:val="22"/>
              </w:rPr>
            </w:pPr>
            <w:r>
              <w:rPr>
                <w:rFonts w:ascii="Calibri" w:hAnsi="Calibri" w:cs="Calibri"/>
                <w:sz w:val="22"/>
                <w:szCs w:val="22"/>
              </w:rPr>
              <w:t>50,323,120</w:t>
            </w:r>
          </w:p>
        </w:tc>
        <w:tc>
          <w:tcPr>
            <w:tcW w:w="180" w:type="dxa"/>
          </w:tcPr>
          <w:p w14:paraId="002DA50E"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7221B5FE" w14:textId="4090D9A4" w:rsidR="003C24B1" w:rsidRPr="00A85CFB" w:rsidRDefault="00737799" w:rsidP="003C24B1">
            <w:pPr>
              <w:pStyle w:val="BodyText"/>
              <w:tabs>
                <w:tab w:val="decimal" w:pos="1182"/>
              </w:tabs>
              <w:ind w:left="-90" w:right="-108"/>
              <w:jc w:val="left"/>
              <w:rPr>
                <w:rFonts w:ascii="Calibri" w:hAnsi="Calibri" w:cs="Calibri"/>
                <w:sz w:val="22"/>
                <w:szCs w:val="22"/>
              </w:rPr>
            </w:pPr>
            <w:r>
              <w:rPr>
                <w:rFonts w:ascii="Calibri" w:hAnsi="Calibri" w:cs="Calibri"/>
                <w:sz w:val="22"/>
                <w:szCs w:val="22"/>
              </w:rPr>
              <w:t>6,479,237</w:t>
            </w:r>
          </w:p>
        </w:tc>
        <w:tc>
          <w:tcPr>
            <w:tcW w:w="180" w:type="dxa"/>
          </w:tcPr>
          <w:p w14:paraId="124FBC0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17EDFA71" w14:textId="525B3FD2" w:rsidR="003C24B1" w:rsidRPr="00A85CFB" w:rsidRDefault="003C24B1" w:rsidP="003C24B1">
            <w:pPr>
              <w:pStyle w:val="BodyText"/>
              <w:tabs>
                <w:tab w:val="decimal" w:pos="1168"/>
              </w:tabs>
              <w:ind w:left="-90" w:right="-108"/>
              <w:rPr>
                <w:rFonts w:ascii="Calibri" w:hAnsi="Calibri" w:cs="Calibri"/>
                <w:sz w:val="22"/>
                <w:szCs w:val="22"/>
              </w:rPr>
            </w:pPr>
            <w:r>
              <w:rPr>
                <w:rFonts w:ascii="Calibri" w:hAnsi="Calibri" w:cs="Calibri"/>
                <w:sz w:val="22"/>
                <w:szCs w:val="22"/>
              </w:rPr>
              <w:t>5,088,563</w:t>
            </w:r>
          </w:p>
        </w:tc>
      </w:tr>
      <w:tr w:rsidR="003C24B1" w:rsidRPr="003C4453" w14:paraId="6600B5FD" w14:textId="77777777" w:rsidTr="00E53C1E">
        <w:trPr>
          <w:cantSplit/>
          <w:trHeight w:val="39"/>
        </w:trPr>
        <w:tc>
          <w:tcPr>
            <w:tcW w:w="3420" w:type="dxa"/>
          </w:tcPr>
          <w:p w14:paraId="60C5DDE3" w14:textId="77777777" w:rsidR="003C24B1" w:rsidRPr="00A85CFB"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3C24B1" w:rsidRPr="009E77B7"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4470F1D7" w:rsidR="003C24B1" w:rsidRPr="00A85CFB" w:rsidRDefault="002D135E" w:rsidP="003C24B1">
            <w:pPr>
              <w:pStyle w:val="BodyText"/>
              <w:tabs>
                <w:tab w:val="decimal" w:pos="1168"/>
              </w:tabs>
              <w:ind w:left="-90" w:right="-108"/>
              <w:rPr>
                <w:rFonts w:ascii="Calibri" w:hAnsi="Calibri" w:cs="Calibri"/>
                <w:sz w:val="22"/>
                <w:szCs w:val="22"/>
              </w:rPr>
            </w:pPr>
            <w:r>
              <w:rPr>
                <w:rFonts w:ascii="Calibri" w:hAnsi="Calibri" w:cs="Calibri"/>
                <w:sz w:val="22"/>
                <w:szCs w:val="22"/>
              </w:rPr>
              <w:t>4</w:t>
            </w:r>
            <w:r w:rsidR="00737799">
              <w:rPr>
                <w:rFonts w:ascii="Calibri" w:hAnsi="Calibri" w:cs="Calibri"/>
                <w:sz w:val="22"/>
                <w:szCs w:val="22"/>
              </w:rPr>
              <w:t>,</w:t>
            </w:r>
            <w:r>
              <w:rPr>
                <w:rFonts w:ascii="Calibri" w:hAnsi="Calibri" w:cs="Calibri"/>
                <w:sz w:val="22"/>
                <w:szCs w:val="22"/>
              </w:rPr>
              <w:t>014</w:t>
            </w:r>
            <w:r w:rsidR="00737799">
              <w:rPr>
                <w:rFonts w:ascii="Calibri" w:hAnsi="Calibri" w:cs="Calibri"/>
                <w:sz w:val="22"/>
                <w:szCs w:val="22"/>
              </w:rPr>
              <w:t>,951</w:t>
            </w:r>
          </w:p>
        </w:tc>
        <w:tc>
          <w:tcPr>
            <w:tcW w:w="180" w:type="dxa"/>
            <w:vAlign w:val="bottom"/>
          </w:tcPr>
          <w:p w14:paraId="701D61E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512753DD" w:rsidR="003C24B1" w:rsidRPr="00A85CFB" w:rsidRDefault="003C24B1" w:rsidP="003C24B1">
            <w:pPr>
              <w:pStyle w:val="BodyText"/>
              <w:tabs>
                <w:tab w:val="decimal" w:pos="1176"/>
              </w:tabs>
              <w:ind w:left="-90" w:right="-108"/>
              <w:rPr>
                <w:rFonts w:ascii="Calibri" w:hAnsi="Calibri" w:cs="Calibri"/>
                <w:sz w:val="22"/>
                <w:szCs w:val="22"/>
              </w:rPr>
            </w:pPr>
            <w:r>
              <w:rPr>
                <w:rFonts w:ascii="Calibri" w:hAnsi="Calibri" w:cs="Calibri"/>
                <w:sz w:val="22"/>
                <w:szCs w:val="22"/>
              </w:rPr>
              <w:t>6,430,155</w:t>
            </w:r>
          </w:p>
        </w:tc>
        <w:tc>
          <w:tcPr>
            <w:tcW w:w="180" w:type="dxa"/>
            <w:vAlign w:val="bottom"/>
          </w:tcPr>
          <w:p w14:paraId="436F1635"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61318877" w:rsidR="003C24B1" w:rsidRPr="00A85CFB" w:rsidRDefault="00737799" w:rsidP="003C24B1">
            <w:pPr>
              <w:pStyle w:val="BodyText"/>
              <w:tabs>
                <w:tab w:val="decimal" w:pos="1188"/>
              </w:tabs>
              <w:ind w:left="-90" w:right="-108"/>
              <w:rPr>
                <w:rFonts w:ascii="Calibri" w:hAnsi="Calibri" w:cs="Calibri"/>
                <w:sz w:val="22"/>
                <w:szCs w:val="22"/>
              </w:rPr>
            </w:pPr>
            <w:r>
              <w:rPr>
                <w:rFonts w:ascii="Calibri" w:hAnsi="Calibri" w:cs="Calibri"/>
                <w:sz w:val="22"/>
                <w:szCs w:val="22"/>
              </w:rPr>
              <w:t>719,227</w:t>
            </w:r>
          </w:p>
        </w:tc>
        <w:tc>
          <w:tcPr>
            <w:tcW w:w="180" w:type="dxa"/>
            <w:vAlign w:val="bottom"/>
          </w:tcPr>
          <w:p w14:paraId="654525C3"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178778C4" w:rsidR="003C24B1" w:rsidRPr="00A85CFB" w:rsidRDefault="003C24B1" w:rsidP="003C24B1">
            <w:pPr>
              <w:pStyle w:val="BodyText"/>
              <w:tabs>
                <w:tab w:val="decimal" w:pos="1176"/>
              </w:tabs>
              <w:ind w:left="-90" w:right="-108"/>
              <w:rPr>
                <w:rFonts w:ascii="Calibri" w:hAnsi="Calibri" w:cs="Calibri"/>
                <w:sz w:val="22"/>
                <w:szCs w:val="22"/>
              </w:rPr>
            </w:pPr>
            <w:r>
              <w:rPr>
                <w:rFonts w:ascii="Calibri" w:hAnsi="Calibri" w:cs="Calibri"/>
                <w:sz w:val="22"/>
                <w:szCs w:val="22"/>
              </w:rPr>
              <w:t>1,417,441</w:t>
            </w:r>
          </w:p>
        </w:tc>
      </w:tr>
      <w:tr w:rsidR="003C24B1" w:rsidRPr="003C4453" w14:paraId="7E0F7D92" w14:textId="77777777" w:rsidTr="00E53C1E">
        <w:trPr>
          <w:cantSplit/>
          <w:trHeight w:val="39"/>
        </w:trPr>
        <w:tc>
          <w:tcPr>
            <w:tcW w:w="3420" w:type="dxa"/>
          </w:tcPr>
          <w:p w14:paraId="44529875" w14:textId="77777777" w:rsidR="003C24B1" w:rsidRPr="00AC0CBD" w:rsidRDefault="003C24B1" w:rsidP="003C24B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646DCE47" w:rsidR="003C24B1" w:rsidRPr="00A85CFB" w:rsidRDefault="002D135E"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58</w:t>
            </w:r>
            <w:r w:rsidR="00137457">
              <w:rPr>
                <w:rFonts w:ascii="Calibri" w:hAnsi="Calibri" w:cs="Calibri"/>
                <w:b/>
                <w:bCs/>
                <w:sz w:val="22"/>
                <w:szCs w:val="22"/>
              </w:rPr>
              <w:t>,4</w:t>
            </w:r>
            <w:r>
              <w:rPr>
                <w:rFonts w:ascii="Calibri" w:hAnsi="Calibri" w:cs="Calibri"/>
                <w:b/>
                <w:bCs/>
                <w:sz w:val="22"/>
                <w:szCs w:val="22"/>
              </w:rPr>
              <w:t>51</w:t>
            </w:r>
            <w:r w:rsidR="00137457">
              <w:rPr>
                <w:rFonts w:ascii="Calibri" w:hAnsi="Calibri" w:cs="Calibri"/>
                <w:b/>
                <w:bCs/>
                <w:sz w:val="22"/>
                <w:szCs w:val="22"/>
              </w:rPr>
              <w:t>,169</w:t>
            </w:r>
          </w:p>
        </w:tc>
        <w:tc>
          <w:tcPr>
            <w:tcW w:w="180" w:type="dxa"/>
            <w:vAlign w:val="bottom"/>
          </w:tcPr>
          <w:p w14:paraId="7C3750DD"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E48376D" w:rsidR="003C24B1" w:rsidRPr="00A85CFB" w:rsidRDefault="003C24B1"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56,753,275</w:t>
            </w:r>
          </w:p>
        </w:tc>
        <w:tc>
          <w:tcPr>
            <w:tcW w:w="180" w:type="dxa"/>
            <w:vAlign w:val="bottom"/>
          </w:tcPr>
          <w:p w14:paraId="6259319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2454D257" w:rsidR="003C24B1" w:rsidRPr="00A85CFB" w:rsidRDefault="00737799"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7,</w:t>
            </w:r>
            <w:r w:rsidR="00137457">
              <w:rPr>
                <w:rFonts w:ascii="Calibri" w:hAnsi="Calibri" w:cs="Calibri"/>
                <w:b/>
                <w:bCs/>
                <w:sz w:val="22"/>
                <w:szCs w:val="22"/>
              </w:rPr>
              <w:t>198,464</w:t>
            </w:r>
          </w:p>
        </w:tc>
        <w:tc>
          <w:tcPr>
            <w:tcW w:w="180" w:type="dxa"/>
            <w:vAlign w:val="bottom"/>
          </w:tcPr>
          <w:p w14:paraId="3C18B16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3DABDFE6" w:rsidR="003C24B1" w:rsidRPr="00CF6E94" w:rsidRDefault="003C24B1" w:rsidP="003C24B1">
            <w:pPr>
              <w:pStyle w:val="BodyText"/>
              <w:tabs>
                <w:tab w:val="decimal" w:pos="1168"/>
              </w:tabs>
              <w:ind w:left="-90" w:right="-108"/>
              <w:rPr>
                <w:rFonts w:ascii="Calibri" w:hAnsi="Calibri" w:cstheme="minorBidi"/>
                <w:b/>
                <w:bCs/>
                <w:sz w:val="22"/>
                <w:szCs w:val="22"/>
                <w:cs/>
              </w:rPr>
            </w:pPr>
            <w:r>
              <w:rPr>
                <w:rFonts w:ascii="Calibri" w:hAnsi="Calibri" w:cs="Calibri"/>
                <w:b/>
                <w:bCs/>
                <w:sz w:val="22"/>
                <w:szCs w:val="22"/>
              </w:rPr>
              <w:t>6,506,004</w:t>
            </w:r>
          </w:p>
        </w:tc>
      </w:tr>
    </w:tbl>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4D796C"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4D796C">
        <w:rPr>
          <w:rFonts w:ascii="Calibri" w:eastAsia="Arial Unicode MS" w:hAnsi="Calibri" w:cs="Calibri"/>
          <w:b/>
          <w:bCs/>
          <w:i/>
          <w:iCs/>
          <w:sz w:val="22"/>
          <w:szCs w:val="22"/>
        </w:rPr>
        <w:t>Commitments under letter of guarantee</w:t>
      </w:r>
    </w:p>
    <w:p w14:paraId="1BD8DC65" w14:textId="77777777" w:rsidR="004D796C"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3C4DD928" w:rsidR="00AA1519" w:rsidRDefault="007B1E7C" w:rsidP="00D022B0">
      <w:pPr>
        <w:tabs>
          <w:tab w:val="left" w:pos="900"/>
        </w:tabs>
        <w:spacing w:line="240" w:lineRule="atLeast"/>
        <w:ind w:left="540"/>
        <w:jc w:val="thaiDistribute"/>
        <w:rPr>
          <w:rFonts w:ascii="Calibri" w:eastAsia="Arial Unicode MS" w:hAnsi="Calibri" w:cs="Cordia New"/>
          <w:sz w:val="22"/>
          <w:szCs w:val="22"/>
        </w:rPr>
      </w:pPr>
      <w:r w:rsidRPr="00F86E6F">
        <w:rPr>
          <w:rFonts w:ascii="Calibri" w:eastAsia="Arial Unicode MS" w:hAnsi="Calibri" w:cs="Calibri"/>
          <w:sz w:val="22"/>
          <w:szCs w:val="22"/>
        </w:rPr>
        <w:t xml:space="preserve">As at </w:t>
      </w:r>
      <w:r w:rsidR="002C1AF7">
        <w:rPr>
          <w:rFonts w:ascii="Calibri" w:eastAsia="Arial Unicode MS" w:hAnsi="Calibri" w:cs="Calibri"/>
          <w:sz w:val="22"/>
          <w:szCs w:val="22"/>
        </w:rPr>
        <w:t xml:space="preserve">30 </w:t>
      </w:r>
      <w:r w:rsidR="00B81E22">
        <w:rPr>
          <w:rFonts w:ascii="Calibri" w:eastAsia="Arial Unicode MS" w:hAnsi="Calibri" w:cs="Calibri"/>
          <w:sz w:val="22"/>
          <w:szCs w:val="22"/>
        </w:rPr>
        <w:t>September</w:t>
      </w:r>
      <w:r w:rsidR="003C24B1" w:rsidRPr="00F86E6F">
        <w:rPr>
          <w:rFonts w:ascii="Calibri" w:eastAsia="Arial Unicode MS" w:hAnsi="Calibri" w:cs="Calibri"/>
          <w:sz w:val="22"/>
          <w:szCs w:val="22"/>
        </w:rPr>
        <w:t xml:space="preserve"> 2024</w:t>
      </w:r>
      <w:r w:rsidRPr="00F86E6F">
        <w:rPr>
          <w:rFonts w:ascii="Calibri" w:eastAsia="Arial Unicode MS" w:hAnsi="Calibri" w:cs="Calibri"/>
          <w:sz w:val="22"/>
          <w:szCs w:val="22"/>
        </w:rPr>
        <w:t xml:space="preserve">, the Group and the Company have outstanding bank guarantees in the normal course of business, issued by banks of </w:t>
      </w:r>
      <w:r w:rsidRPr="005C0AAB">
        <w:rPr>
          <w:rFonts w:ascii="Calibri" w:eastAsia="Arial Unicode MS" w:hAnsi="Calibri" w:cs="Calibri"/>
          <w:sz w:val="22"/>
          <w:szCs w:val="22"/>
        </w:rPr>
        <w:t xml:space="preserve">Baht </w:t>
      </w:r>
      <w:r w:rsidR="00070A5C" w:rsidRPr="005C0AAB">
        <w:rPr>
          <w:rFonts w:ascii="Calibri" w:eastAsia="Arial Unicode MS" w:hAnsi="Calibri" w:cstheme="minorBidi"/>
          <w:sz w:val="22"/>
          <w:szCs w:val="22"/>
        </w:rPr>
        <w:t>2</w:t>
      </w:r>
      <w:r w:rsidR="00137457" w:rsidRPr="005C0AAB">
        <w:rPr>
          <w:rFonts w:ascii="Calibri" w:eastAsia="Arial Unicode MS" w:hAnsi="Calibri" w:cstheme="minorBidi"/>
          <w:sz w:val="22"/>
          <w:szCs w:val="22"/>
        </w:rPr>
        <w:t>82</w:t>
      </w:r>
      <w:r w:rsidR="00070A5C" w:rsidRPr="005C0AAB">
        <w:rPr>
          <w:rFonts w:ascii="Calibri" w:eastAsia="Arial Unicode MS" w:hAnsi="Calibri" w:cstheme="minorBidi"/>
          <w:sz w:val="22"/>
          <w:szCs w:val="22"/>
        </w:rPr>
        <w:t>.</w:t>
      </w:r>
      <w:r w:rsidR="00137457" w:rsidRPr="005C0AAB">
        <w:rPr>
          <w:rFonts w:ascii="Calibri" w:eastAsia="Arial Unicode MS" w:hAnsi="Calibri" w:cstheme="minorBidi"/>
          <w:sz w:val="22"/>
          <w:szCs w:val="22"/>
        </w:rPr>
        <w:t>29</w:t>
      </w:r>
      <w:r w:rsidRPr="005C0AAB">
        <w:rPr>
          <w:rFonts w:ascii="Calibri" w:eastAsia="Arial Unicode MS" w:hAnsi="Calibri" w:cs="Calibri"/>
          <w:sz w:val="22"/>
          <w:szCs w:val="22"/>
        </w:rPr>
        <w:t xml:space="preserve"> million and Baht </w:t>
      </w:r>
      <w:r w:rsidR="00137457" w:rsidRPr="005C0AAB">
        <w:rPr>
          <w:rFonts w:ascii="Calibri" w:eastAsia="Arial Unicode MS" w:hAnsi="Calibri" w:cs="Calibri"/>
          <w:sz w:val="22"/>
          <w:szCs w:val="22"/>
        </w:rPr>
        <w:t>6</w:t>
      </w:r>
      <w:r w:rsidR="00070A5C" w:rsidRPr="005C0AAB">
        <w:rPr>
          <w:rFonts w:ascii="Calibri" w:eastAsia="Arial Unicode MS" w:hAnsi="Calibri" w:cs="Calibri"/>
          <w:sz w:val="22"/>
          <w:szCs w:val="22"/>
        </w:rPr>
        <w:t>.</w:t>
      </w:r>
      <w:r w:rsidR="00137457" w:rsidRPr="005C0AAB">
        <w:rPr>
          <w:rFonts w:ascii="Calibri" w:eastAsia="Arial Unicode MS" w:hAnsi="Calibri" w:cs="Calibri"/>
          <w:sz w:val="22"/>
          <w:szCs w:val="22"/>
        </w:rPr>
        <w:t>08</w:t>
      </w:r>
      <w:r w:rsidRPr="005C0AAB">
        <w:rPr>
          <w:rFonts w:ascii="Calibri" w:eastAsia="Arial Unicode MS" w:hAnsi="Calibri" w:cs="Calibri"/>
          <w:sz w:val="22"/>
          <w:szCs w:val="22"/>
        </w:rPr>
        <w:t xml:space="preserve"> million</w:t>
      </w:r>
      <w:r w:rsidRPr="0093297F">
        <w:rPr>
          <w:rFonts w:ascii="Calibri" w:eastAsia="Arial Unicode MS" w:hAnsi="Calibri" w:cs="Calibri"/>
          <w:sz w:val="22"/>
          <w:szCs w:val="22"/>
        </w:rPr>
        <w:t>, respectively</w:t>
      </w:r>
      <w:r w:rsidR="00F72177" w:rsidRPr="0093297F">
        <w:rPr>
          <w:rFonts w:ascii="Calibri" w:eastAsia="Arial Unicode MS" w:hAnsi="Calibri" w:cs="Calibri"/>
          <w:sz w:val="22"/>
          <w:szCs w:val="22"/>
        </w:rPr>
        <w:t xml:space="preserve"> </w:t>
      </w:r>
      <w:r w:rsidR="00F72177" w:rsidRPr="0093297F">
        <w:rPr>
          <w:rFonts w:ascii="Calibri" w:eastAsia="Arial Unicode MS" w:hAnsi="Calibri" w:cs="Calibri"/>
          <w:i/>
          <w:iCs/>
          <w:sz w:val="22"/>
          <w:szCs w:val="22"/>
        </w:rPr>
        <w:t>(</w:t>
      </w:r>
      <w:r w:rsidR="009672AB">
        <w:rPr>
          <w:rFonts w:ascii="Calibri" w:eastAsia="Arial Unicode MS" w:hAnsi="Calibri" w:cs="Calibri"/>
          <w:i/>
          <w:iCs/>
          <w:sz w:val="22"/>
          <w:szCs w:val="22"/>
        </w:rPr>
        <w:t xml:space="preserve">31 December </w:t>
      </w:r>
      <w:r w:rsidR="00F72177" w:rsidRPr="0093297F">
        <w:rPr>
          <w:rFonts w:ascii="Calibri" w:eastAsia="Arial Unicode MS" w:hAnsi="Calibri" w:cs="Calibri"/>
          <w:i/>
          <w:iCs/>
          <w:sz w:val="22"/>
          <w:szCs w:val="22"/>
        </w:rPr>
        <w:t xml:space="preserve">2023: Baht </w:t>
      </w:r>
      <w:r w:rsidR="00714C85" w:rsidRPr="0093297F">
        <w:rPr>
          <w:rFonts w:ascii="Calibri" w:eastAsia="Arial Unicode MS" w:hAnsi="Calibri" w:cs="Calibri"/>
          <w:i/>
          <w:iCs/>
          <w:sz w:val="22"/>
          <w:szCs w:val="22"/>
        </w:rPr>
        <w:t>320.23 million and Baht 7.85 million</w:t>
      </w:r>
      <w:r w:rsidR="0093297F" w:rsidRPr="0093297F">
        <w:rPr>
          <w:rFonts w:ascii="Calibri" w:eastAsia="Arial Unicode MS" w:hAnsi="Calibri" w:cs="Calibri"/>
          <w:i/>
          <w:iCs/>
          <w:sz w:val="22"/>
          <w:szCs w:val="22"/>
        </w:rPr>
        <w:t>,</w:t>
      </w:r>
      <w:r w:rsidR="0093297F" w:rsidRPr="0093297F">
        <w:rPr>
          <w:i/>
          <w:iCs/>
        </w:rPr>
        <w:t xml:space="preserve"> </w:t>
      </w:r>
      <w:r w:rsidR="0093297F" w:rsidRPr="0093297F">
        <w:rPr>
          <w:rFonts w:ascii="Calibri" w:eastAsia="Arial Unicode MS" w:hAnsi="Calibri" w:cs="Calibri"/>
          <w:i/>
          <w:iCs/>
          <w:sz w:val="22"/>
          <w:szCs w:val="22"/>
        </w:rPr>
        <w:t>respectively).</w:t>
      </w:r>
    </w:p>
    <w:p w14:paraId="566CC75A" w14:textId="77777777" w:rsidR="00D022B0" w:rsidRPr="00D022B0" w:rsidRDefault="00D022B0"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Pr="003C24B1" w:rsidRDefault="0005655D" w:rsidP="003C24B1">
      <w:pPr>
        <w:spacing w:line="240" w:lineRule="atLeast"/>
        <w:ind w:left="540"/>
        <w:rPr>
          <w:rFonts w:ascii="Calibri" w:eastAsia="Arial Unicode MS" w:hAnsi="Calibri" w:cs="Calibri"/>
          <w:b/>
          <w:bCs/>
          <w:i/>
          <w:iCs/>
          <w:sz w:val="22"/>
          <w:szCs w:val="22"/>
        </w:rPr>
      </w:pPr>
      <w:r w:rsidRPr="003C24B1">
        <w:rPr>
          <w:rFonts w:ascii="Calibri" w:eastAsia="Arial Unicode MS" w:hAnsi="Calibri" w:cs="Calibri"/>
          <w:b/>
          <w:bCs/>
          <w:i/>
          <w:iCs/>
          <w:sz w:val="22"/>
          <w:szCs w:val="22"/>
        </w:rPr>
        <w:t>Litigation and claims</w:t>
      </w:r>
    </w:p>
    <w:p w14:paraId="6476B077" w14:textId="77777777" w:rsidR="0005655D" w:rsidRPr="0005655D" w:rsidRDefault="0005655D" w:rsidP="0005655D">
      <w:pPr>
        <w:spacing w:line="240" w:lineRule="atLeast"/>
        <w:ind w:left="540"/>
        <w:rPr>
          <w:rFonts w:ascii="Calibri" w:eastAsia="Arial Unicode MS" w:hAnsi="Calibri" w:cs="Calibri"/>
          <w:sz w:val="22"/>
          <w:szCs w:val="22"/>
        </w:rPr>
      </w:pPr>
    </w:p>
    <w:p w14:paraId="51B11C27" w14:textId="6253D7C7" w:rsidR="000A64BD" w:rsidRDefault="00284AA2" w:rsidP="00284AA2">
      <w:pPr>
        <w:tabs>
          <w:tab w:val="left" w:pos="900"/>
        </w:tabs>
        <w:spacing w:line="240" w:lineRule="atLeast"/>
        <w:ind w:left="540"/>
        <w:jc w:val="thaiDistribute"/>
        <w:rPr>
          <w:rFonts w:ascii="Calibri" w:eastAsia="Arial Unicode MS" w:hAnsi="Calibri" w:cs="Calibri"/>
          <w:sz w:val="22"/>
          <w:szCs w:val="22"/>
        </w:rPr>
      </w:pPr>
      <w:r w:rsidRPr="00284AA2">
        <w:rPr>
          <w:rFonts w:ascii="Calibri" w:eastAsia="Arial Unicode MS" w:hAnsi="Calibri" w:cs="Calibri"/>
          <w:sz w:val="22"/>
          <w:szCs w:val="22"/>
        </w:rPr>
        <w:t xml:space="preserve">During the </w:t>
      </w:r>
      <w:r w:rsidR="00E87A15">
        <w:rPr>
          <w:rFonts w:ascii="Calibri" w:eastAsia="Arial Unicode MS" w:hAnsi="Calibri" w:cs="Browallia New"/>
          <w:sz w:val="22"/>
          <w:szCs w:val="28"/>
        </w:rPr>
        <w:t>nine</w:t>
      </w:r>
      <w:r w:rsidRPr="00284AA2">
        <w:rPr>
          <w:rFonts w:ascii="Calibri" w:eastAsia="Arial Unicode MS" w:hAnsi="Calibri" w:cs="Calibri"/>
          <w:sz w:val="22"/>
          <w:szCs w:val="22"/>
        </w:rPr>
        <w:t xml:space="preserve">-month period ended </w:t>
      </w:r>
      <w:r w:rsidR="00F76FBD">
        <w:rPr>
          <w:rFonts w:ascii="Calibri" w:eastAsia="Arial Unicode MS" w:hAnsi="Calibri" w:cs="Calibri"/>
          <w:sz w:val="22"/>
          <w:szCs w:val="22"/>
        </w:rPr>
        <w:t xml:space="preserve">30 </w:t>
      </w:r>
      <w:r w:rsidR="0088286D">
        <w:rPr>
          <w:rFonts w:ascii="Calibri" w:eastAsia="Arial Unicode MS" w:hAnsi="Calibri" w:cs="Browallia New"/>
          <w:sz w:val="22"/>
          <w:szCs w:val="28"/>
        </w:rPr>
        <w:t>September</w:t>
      </w:r>
      <w:r w:rsidRPr="00284AA2">
        <w:rPr>
          <w:rFonts w:ascii="Calibri" w:eastAsia="Arial Unicode MS" w:hAnsi="Calibri" w:cs="Calibri"/>
          <w:sz w:val="22"/>
          <w:szCs w:val="22"/>
        </w:rPr>
        <w:t xml:space="preserve"> 202</w:t>
      </w:r>
      <w:r>
        <w:rPr>
          <w:rFonts w:ascii="Calibri" w:eastAsia="Arial Unicode MS" w:hAnsi="Calibri" w:cs="Calibri"/>
          <w:sz w:val="22"/>
          <w:szCs w:val="22"/>
        </w:rPr>
        <w:t>4</w:t>
      </w:r>
      <w:r w:rsidRPr="00284AA2">
        <w:rPr>
          <w:rFonts w:ascii="Calibri" w:eastAsia="Arial Unicode MS" w:hAnsi="Calibri" w:cs="Calibri"/>
          <w:sz w:val="22"/>
          <w:szCs w:val="22"/>
        </w:rPr>
        <w:t>, the Group has process of significant litigations</w:t>
      </w:r>
      <w:r>
        <w:rPr>
          <w:rFonts w:ascii="Calibri" w:eastAsia="Arial Unicode MS" w:hAnsi="Calibri" w:cs="Calibri"/>
          <w:sz w:val="22"/>
          <w:szCs w:val="22"/>
        </w:rPr>
        <w:t xml:space="preserve"> </w:t>
      </w:r>
      <w:r w:rsidRPr="00284AA2">
        <w:rPr>
          <w:rFonts w:ascii="Calibri" w:eastAsia="Arial Unicode MS" w:hAnsi="Calibri" w:cs="Calibri"/>
          <w:sz w:val="22"/>
          <w:szCs w:val="22"/>
        </w:rPr>
        <w:t>from the year ended 31 December 202</w:t>
      </w:r>
      <w:r>
        <w:rPr>
          <w:rFonts w:ascii="Calibri" w:eastAsia="Arial Unicode MS" w:hAnsi="Calibri" w:cs="Calibri"/>
          <w:sz w:val="22"/>
          <w:szCs w:val="22"/>
        </w:rPr>
        <w:t>3</w:t>
      </w:r>
      <w:r w:rsidRPr="00284AA2">
        <w:rPr>
          <w:rFonts w:ascii="Calibri" w:eastAsia="Arial Unicode MS" w:hAnsi="Calibri" w:cs="Calibri"/>
          <w:sz w:val="22"/>
          <w:szCs w:val="22"/>
        </w:rPr>
        <w:t xml:space="preserve"> are as follow;</w:t>
      </w:r>
    </w:p>
    <w:p w14:paraId="3684B938" w14:textId="77777777" w:rsidR="00F86E6F" w:rsidRDefault="00F86E6F" w:rsidP="0086356B">
      <w:pPr>
        <w:spacing w:line="240" w:lineRule="atLeast"/>
        <w:jc w:val="thaiDistribute"/>
        <w:rPr>
          <w:rFonts w:ascii="Calibri" w:eastAsia="Arial Unicode MS" w:hAnsi="Calibri" w:cs="Calibri"/>
          <w:sz w:val="22"/>
          <w:szCs w:val="22"/>
        </w:rPr>
      </w:pPr>
    </w:p>
    <w:p w14:paraId="70E10352" w14:textId="77777777" w:rsidR="00397CFA" w:rsidRDefault="0012601F" w:rsidP="00397CFA">
      <w:pPr>
        <w:pStyle w:val="ListParagraph"/>
        <w:numPr>
          <w:ilvl w:val="0"/>
          <w:numId w:val="41"/>
        </w:numPr>
        <w:spacing w:line="240" w:lineRule="atLeast"/>
        <w:jc w:val="thaiDistribute"/>
        <w:rPr>
          <w:rFonts w:ascii="Calibri" w:eastAsia="Arial Unicode MS" w:hAnsi="Calibri" w:cstheme="minorBidi"/>
          <w:sz w:val="22"/>
          <w:szCs w:val="22"/>
        </w:rPr>
      </w:pPr>
      <w:r w:rsidRPr="0012601F">
        <w:rPr>
          <w:rFonts w:ascii="Calibri" w:eastAsia="Arial Unicode MS" w:hAnsi="Calibri" w:cstheme="minorBidi"/>
          <w:sz w:val="22"/>
          <w:szCs w:val="22"/>
        </w:rPr>
        <w:t xml:space="preserve">On 18 October 2021, the subsidiary has been sued by another person </w:t>
      </w:r>
      <w:r w:rsidR="00C7366A">
        <w:rPr>
          <w:rFonts w:ascii="Calibri" w:eastAsia="Arial Unicode MS" w:hAnsi="Calibri" w:cstheme="minorBidi"/>
          <w:sz w:val="22"/>
          <w:szCs w:val="22"/>
        </w:rPr>
        <w:t>(</w:t>
      </w:r>
      <w:r w:rsidR="00E75185">
        <w:rPr>
          <w:rFonts w:ascii="Calibri" w:eastAsia="Arial Unicode MS" w:hAnsi="Calibri" w:cstheme="minorBidi"/>
          <w:sz w:val="22"/>
          <w:szCs w:val="22"/>
        </w:rPr>
        <w:t xml:space="preserve">the Plaintiff) </w:t>
      </w:r>
      <w:r w:rsidRPr="0012601F">
        <w:rPr>
          <w:rFonts w:ascii="Calibri" w:eastAsia="Arial Unicode MS" w:hAnsi="Calibri" w:cstheme="minorBidi"/>
          <w:sz w:val="22"/>
          <w:szCs w:val="22"/>
        </w:rPr>
        <w:t xml:space="preserve">who is the subsidiary's customer, filed a civil </w:t>
      </w:r>
      <w:r w:rsidR="00E75185">
        <w:rPr>
          <w:rFonts w:ascii="Calibri" w:eastAsia="Arial Unicode MS" w:hAnsi="Calibri" w:cstheme="minorBidi"/>
          <w:sz w:val="22"/>
          <w:szCs w:val="22"/>
        </w:rPr>
        <w:t>court</w:t>
      </w:r>
      <w:r w:rsidRPr="0012601F">
        <w:rPr>
          <w:rFonts w:ascii="Calibri" w:eastAsia="Arial Unicode MS" w:hAnsi="Calibri" w:cstheme="minorBidi"/>
          <w:sz w:val="22"/>
          <w:szCs w:val="22"/>
        </w:rPr>
        <w:t xml:space="preserve"> against the subsidiary,</w:t>
      </w:r>
      <w:r w:rsidR="00662E35">
        <w:rPr>
          <w:rFonts w:ascii="Calibri" w:eastAsia="Arial Unicode MS" w:hAnsi="Calibri" w:cstheme="minorBidi"/>
          <w:sz w:val="22"/>
          <w:szCs w:val="22"/>
        </w:rPr>
        <w:t xml:space="preserve"> </w:t>
      </w:r>
      <w:r w:rsidR="008A1664">
        <w:rPr>
          <w:rFonts w:ascii="Calibri" w:eastAsia="Arial Unicode MS" w:hAnsi="Calibri" w:cstheme="minorBidi"/>
          <w:sz w:val="22"/>
          <w:szCs w:val="22"/>
        </w:rPr>
        <w:t>alleged that the subsidiary</w:t>
      </w:r>
      <w:r w:rsidR="00B36762">
        <w:rPr>
          <w:rFonts w:ascii="Calibri" w:eastAsia="Arial Unicode MS" w:hAnsi="Calibri" w:cstheme="minorBidi"/>
          <w:sz w:val="22"/>
          <w:szCs w:val="22"/>
        </w:rPr>
        <w:t xml:space="preserve"> </w:t>
      </w:r>
      <w:r w:rsidRPr="0012601F">
        <w:rPr>
          <w:rFonts w:ascii="Calibri" w:eastAsia="Arial Unicode MS" w:hAnsi="Calibri" w:cstheme="minorBidi"/>
          <w:sz w:val="22"/>
          <w:szCs w:val="22"/>
        </w:rPr>
        <w:t>breache</w:t>
      </w:r>
      <w:r w:rsidR="00F24F68">
        <w:rPr>
          <w:rFonts w:ascii="Calibri" w:eastAsia="Arial Unicode MS" w:hAnsi="Calibri" w:cstheme="minorBidi"/>
          <w:sz w:val="22"/>
          <w:szCs w:val="22"/>
        </w:rPr>
        <w:t>d</w:t>
      </w:r>
      <w:r w:rsidRPr="0012601F">
        <w:rPr>
          <w:rFonts w:ascii="Calibri" w:eastAsia="Arial Unicode MS" w:hAnsi="Calibri" w:cstheme="minorBidi"/>
          <w:sz w:val="22"/>
          <w:szCs w:val="22"/>
        </w:rPr>
        <w:t xml:space="preserve"> of </w:t>
      </w:r>
      <w:r w:rsidR="00B36762">
        <w:rPr>
          <w:rFonts w:ascii="Calibri" w:eastAsia="Arial Unicode MS" w:hAnsi="Calibri" w:cstheme="minorBidi"/>
          <w:sz w:val="22"/>
          <w:szCs w:val="22"/>
        </w:rPr>
        <w:t xml:space="preserve">the </w:t>
      </w:r>
      <w:r w:rsidRPr="0012601F">
        <w:rPr>
          <w:rFonts w:ascii="Calibri" w:eastAsia="Arial Unicode MS" w:hAnsi="Calibri" w:cstheme="minorBidi"/>
          <w:sz w:val="22"/>
          <w:szCs w:val="22"/>
        </w:rPr>
        <w:t>hire of work agreement caused damage to the plaintiff and claimed damages in the amount of Baht 10.21 million.</w:t>
      </w:r>
    </w:p>
    <w:p w14:paraId="256A012B" w14:textId="77777777" w:rsidR="00397CFA" w:rsidRDefault="00397CFA" w:rsidP="00397CFA">
      <w:pPr>
        <w:pStyle w:val="ListParagraph"/>
        <w:spacing w:line="240" w:lineRule="atLeast"/>
        <w:ind w:left="996"/>
        <w:jc w:val="thaiDistribute"/>
        <w:rPr>
          <w:rFonts w:ascii="Calibri" w:eastAsia="Arial Unicode MS" w:hAnsi="Calibri" w:cstheme="minorBidi"/>
          <w:sz w:val="22"/>
          <w:szCs w:val="22"/>
        </w:rPr>
      </w:pPr>
    </w:p>
    <w:p w14:paraId="67622CFB"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75751526"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0B4DA9EE"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44442021"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700F3215" w14:textId="775C27A6" w:rsidR="000B7DF3" w:rsidRPr="00397CFA" w:rsidRDefault="000B7DF3" w:rsidP="00397CFA">
      <w:pPr>
        <w:pStyle w:val="ListParagraph"/>
        <w:spacing w:line="240" w:lineRule="atLeast"/>
        <w:ind w:left="996"/>
        <w:jc w:val="thaiDistribute"/>
        <w:rPr>
          <w:rFonts w:ascii="Calibri" w:eastAsia="Arial Unicode MS" w:hAnsi="Calibri" w:cstheme="minorBidi"/>
          <w:sz w:val="22"/>
          <w:szCs w:val="22"/>
        </w:rPr>
      </w:pPr>
      <w:r w:rsidRPr="00397CFA">
        <w:rPr>
          <w:rFonts w:ascii="Calibri" w:eastAsia="Arial Unicode MS" w:hAnsi="Calibri" w:cstheme="minorBidi"/>
          <w:sz w:val="22"/>
          <w:szCs w:val="22"/>
        </w:rPr>
        <w:lastRenderedPageBreak/>
        <w:t xml:space="preserve">On </w:t>
      </w:r>
      <w:r w:rsidR="00CB7920" w:rsidRPr="00397CFA">
        <w:rPr>
          <w:rFonts w:ascii="Calibri" w:eastAsia="Arial Unicode MS" w:hAnsi="Calibri" w:cstheme="minorBidi"/>
          <w:sz w:val="22"/>
          <w:szCs w:val="22"/>
        </w:rPr>
        <w:t>29 March 2023</w:t>
      </w:r>
      <w:r w:rsidRPr="00397CFA">
        <w:rPr>
          <w:rFonts w:ascii="Calibri" w:eastAsia="Arial Unicode MS" w:hAnsi="Calibri" w:cstheme="minorBidi"/>
          <w:sz w:val="22"/>
          <w:szCs w:val="22"/>
        </w:rPr>
        <w:t xml:space="preserve">, </w:t>
      </w:r>
      <w:r w:rsidR="00A50021" w:rsidRPr="00397CFA">
        <w:rPr>
          <w:rFonts w:ascii="Calibri" w:eastAsia="Arial Unicode MS" w:hAnsi="Calibri" w:cstheme="minorBidi"/>
          <w:sz w:val="22"/>
          <w:szCs w:val="22"/>
        </w:rPr>
        <w:t xml:space="preserve">the </w:t>
      </w:r>
      <w:r w:rsidR="000A0A16" w:rsidRPr="00397CFA">
        <w:rPr>
          <w:rFonts w:ascii="Calibri" w:eastAsia="Arial Unicode MS" w:hAnsi="Calibri" w:cstheme="minorBidi"/>
          <w:sz w:val="22"/>
          <w:szCs w:val="22"/>
        </w:rPr>
        <w:t>C</w:t>
      </w:r>
      <w:r w:rsidR="00674D44" w:rsidRPr="00397CFA">
        <w:rPr>
          <w:rFonts w:ascii="Calibri" w:eastAsia="Arial Unicode MS" w:hAnsi="Calibri" w:cstheme="minorBidi"/>
          <w:sz w:val="22"/>
          <w:szCs w:val="22"/>
        </w:rPr>
        <w:t>ourt ordered that</w:t>
      </w:r>
      <w:r w:rsidRPr="00397CFA">
        <w:rPr>
          <w:rFonts w:ascii="Calibri" w:eastAsia="Arial Unicode MS" w:hAnsi="Calibri" w:cstheme="minorBidi"/>
          <w:sz w:val="22"/>
          <w:szCs w:val="22"/>
        </w:rPr>
        <w:t xml:space="preserve"> the subsidiary</w:t>
      </w:r>
      <w:r w:rsidR="008A0353"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damages to the plaintiff in the amount of Baht 2.50 million, and the plaintiff </w:t>
      </w:r>
      <w:r w:rsidR="008A0353" w:rsidRPr="00397CFA">
        <w:rPr>
          <w:rFonts w:ascii="Calibri" w:eastAsia="Arial Unicode MS" w:hAnsi="Calibri" w:cstheme="minorBidi"/>
          <w:sz w:val="22"/>
          <w:szCs w:val="22"/>
        </w:rPr>
        <w:t xml:space="preserve">shall </w:t>
      </w:r>
      <w:r w:rsidRPr="00397CFA">
        <w:rPr>
          <w:rFonts w:ascii="Calibri" w:eastAsia="Arial Unicode MS" w:hAnsi="Calibri" w:cstheme="minorBidi"/>
          <w:sz w:val="22"/>
          <w:szCs w:val="22"/>
        </w:rPr>
        <w:t>pay the construction cost to the subsidiary in the amount of Baht 0.50 million and after offsetting the damages, the subsidiary</w:t>
      </w:r>
      <w:r w:rsidR="00D015D1"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the remaining amount to the plaintiff in the amount of Baht 2.00 million. However, the subsidiary </w:t>
      </w:r>
      <w:r w:rsidR="001032E5" w:rsidRPr="00397CFA">
        <w:rPr>
          <w:rFonts w:ascii="Calibri" w:eastAsia="Arial Unicode MS" w:hAnsi="Calibri" w:cstheme="minorBidi"/>
          <w:sz w:val="22"/>
          <w:szCs w:val="22"/>
        </w:rPr>
        <w:t>su</w:t>
      </w:r>
      <w:r w:rsidR="00271BA0" w:rsidRPr="00397CFA">
        <w:rPr>
          <w:rFonts w:ascii="Calibri" w:eastAsia="Arial Unicode MS" w:hAnsi="Calibri" w:cstheme="minorBidi"/>
          <w:sz w:val="22"/>
          <w:szCs w:val="22"/>
        </w:rPr>
        <w:t>bmitted</w:t>
      </w:r>
      <w:r w:rsidRPr="00397CFA">
        <w:rPr>
          <w:rFonts w:ascii="Calibri" w:eastAsia="Arial Unicode MS" w:hAnsi="Calibri" w:cstheme="minorBidi"/>
          <w:sz w:val="22"/>
          <w:szCs w:val="22"/>
        </w:rPr>
        <w:t xml:space="preserve"> an </w:t>
      </w:r>
      <w:r w:rsidR="00271BA0" w:rsidRPr="00397CFA">
        <w:rPr>
          <w:rFonts w:ascii="Calibri" w:eastAsia="Arial Unicode MS" w:hAnsi="Calibri" w:cstheme="minorBidi"/>
          <w:sz w:val="22"/>
          <w:szCs w:val="22"/>
        </w:rPr>
        <w:t>a</w:t>
      </w:r>
      <w:r w:rsidRPr="00397CFA">
        <w:rPr>
          <w:rFonts w:ascii="Calibri" w:eastAsia="Arial Unicode MS" w:hAnsi="Calibri" w:cstheme="minorBidi"/>
          <w:sz w:val="22"/>
          <w:szCs w:val="22"/>
        </w:rPr>
        <w:t>ppeal</w:t>
      </w:r>
      <w:r w:rsidR="003C3687" w:rsidRPr="00397CFA">
        <w:rPr>
          <w:rFonts w:ascii="Calibri" w:eastAsia="Arial Unicode MS" w:hAnsi="Calibri" w:cstheme="minorBidi"/>
          <w:sz w:val="22"/>
          <w:szCs w:val="22"/>
        </w:rPr>
        <w:t xml:space="preserve"> to the </w:t>
      </w:r>
      <w:r w:rsidR="00271BA0" w:rsidRPr="00397CFA">
        <w:rPr>
          <w:rFonts w:ascii="Calibri" w:eastAsia="Arial Unicode MS" w:hAnsi="Calibri" w:cstheme="minorBidi"/>
          <w:sz w:val="22"/>
          <w:szCs w:val="22"/>
        </w:rPr>
        <w:t>A</w:t>
      </w:r>
      <w:r w:rsidR="003C3687" w:rsidRPr="00397CFA">
        <w:rPr>
          <w:rFonts w:ascii="Calibri" w:eastAsia="Arial Unicode MS" w:hAnsi="Calibri" w:cstheme="minorBidi"/>
          <w:sz w:val="22"/>
          <w:szCs w:val="22"/>
        </w:rPr>
        <w:t>p</w:t>
      </w:r>
      <w:r w:rsidR="005A1520" w:rsidRPr="00397CFA">
        <w:rPr>
          <w:rFonts w:ascii="Calibri" w:eastAsia="Arial Unicode MS" w:hAnsi="Calibri" w:cstheme="minorBidi"/>
          <w:sz w:val="22"/>
          <w:szCs w:val="22"/>
        </w:rPr>
        <w:t xml:space="preserve">peal </w:t>
      </w:r>
      <w:r w:rsidR="00271BA0" w:rsidRPr="00397CFA">
        <w:rPr>
          <w:rFonts w:ascii="Calibri" w:eastAsia="Arial Unicode MS" w:hAnsi="Calibri" w:cstheme="minorBidi"/>
          <w:sz w:val="22"/>
          <w:szCs w:val="22"/>
        </w:rPr>
        <w:t>C</w:t>
      </w:r>
      <w:r w:rsidR="005A1520" w:rsidRPr="00397CFA">
        <w:rPr>
          <w:rFonts w:ascii="Calibri" w:eastAsia="Arial Unicode MS" w:hAnsi="Calibri" w:cstheme="minorBidi"/>
          <w:sz w:val="22"/>
          <w:szCs w:val="22"/>
        </w:rPr>
        <w:t>ourt</w:t>
      </w:r>
      <w:r w:rsidR="006A1AE8" w:rsidRPr="00397CFA">
        <w:rPr>
          <w:rFonts w:ascii="Calibri" w:eastAsia="Arial Unicode MS" w:hAnsi="Calibri" w:cstheme="minorBidi"/>
          <w:sz w:val="22"/>
          <w:szCs w:val="22"/>
        </w:rPr>
        <w:t xml:space="preserve"> on 25 </w:t>
      </w:r>
      <w:r w:rsidR="006A1AE8" w:rsidRPr="001F0339">
        <w:rPr>
          <w:rFonts w:ascii="Calibri" w:eastAsia="Arial Unicode MS" w:hAnsi="Calibri" w:cstheme="minorBidi"/>
          <w:sz w:val="22"/>
          <w:szCs w:val="22"/>
        </w:rPr>
        <w:t xml:space="preserve">August 2023, </w:t>
      </w:r>
      <w:r w:rsidR="00B37058" w:rsidRPr="001F0339">
        <w:rPr>
          <w:rFonts w:ascii="Calibri" w:eastAsia="Arial Unicode MS" w:hAnsi="Calibri" w:cstheme="minorBidi"/>
          <w:sz w:val="22"/>
          <w:szCs w:val="22"/>
        </w:rPr>
        <w:t xml:space="preserve">and the cases are </w:t>
      </w:r>
      <w:r w:rsidR="00AD4794" w:rsidRPr="001F0339">
        <w:rPr>
          <w:rFonts w:ascii="Calibri" w:eastAsia="Arial Unicode MS" w:hAnsi="Calibri" w:cstheme="minorBidi"/>
          <w:sz w:val="22"/>
          <w:szCs w:val="22"/>
        </w:rPr>
        <w:t>in process of consideration of</w:t>
      </w:r>
      <w:r w:rsidR="00B37058" w:rsidRPr="001F0339">
        <w:rPr>
          <w:rFonts w:ascii="Calibri" w:eastAsia="Arial Unicode MS" w:hAnsi="Calibri" w:cstheme="minorBidi"/>
          <w:sz w:val="22"/>
          <w:szCs w:val="22"/>
        </w:rPr>
        <w:t xml:space="preserve"> the </w:t>
      </w:r>
      <w:r w:rsidR="00AD4794" w:rsidRPr="001F0339">
        <w:rPr>
          <w:rFonts w:ascii="Calibri" w:eastAsia="Arial Unicode MS" w:hAnsi="Calibri" w:cstheme="minorBidi"/>
          <w:sz w:val="22"/>
          <w:szCs w:val="22"/>
        </w:rPr>
        <w:t xml:space="preserve">Appeal </w:t>
      </w:r>
      <w:r w:rsidR="00B37058" w:rsidRPr="001F0339">
        <w:rPr>
          <w:rFonts w:ascii="Calibri" w:eastAsia="Arial Unicode MS" w:hAnsi="Calibri" w:cstheme="minorBidi"/>
          <w:sz w:val="22"/>
          <w:szCs w:val="22"/>
        </w:rPr>
        <w:t>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74D1985D" w14:textId="4A8E4D55" w:rsidR="0080087E" w:rsidRDefault="00976110" w:rsidP="003C3EE1">
      <w:pPr>
        <w:pStyle w:val="ListParagraph"/>
        <w:numPr>
          <w:ilvl w:val="0"/>
          <w:numId w:val="41"/>
        </w:numPr>
        <w:spacing w:line="240" w:lineRule="atLeast"/>
        <w:jc w:val="thaiDistribute"/>
        <w:rPr>
          <w:rFonts w:ascii="Calibri" w:eastAsia="Arial Unicode MS" w:hAnsi="Calibri" w:cstheme="minorBidi"/>
          <w:sz w:val="22"/>
          <w:szCs w:val="22"/>
        </w:rPr>
      </w:pPr>
      <w:r w:rsidRPr="00976110">
        <w:rPr>
          <w:rFonts w:ascii="Calibri" w:eastAsia="Arial Unicode MS" w:hAnsi="Calibri" w:cstheme="minorBidi"/>
          <w:sz w:val="22"/>
          <w:szCs w:val="22"/>
        </w:rPr>
        <w:t xml:space="preserve">On 16 March 2022, the Company has been sued by </w:t>
      </w:r>
      <w:r w:rsidR="005A1520">
        <w:rPr>
          <w:rFonts w:ascii="Calibri" w:eastAsia="Arial Unicode MS" w:hAnsi="Calibri" w:cstheme="minorBidi"/>
          <w:sz w:val="22"/>
          <w:szCs w:val="22"/>
        </w:rPr>
        <w:t>a</w:t>
      </w:r>
      <w:r w:rsidRPr="00976110">
        <w:rPr>
          <w:rFonts w:ascii="Calibri" w:eastAsia="Arial Unicode MS" w:hAnsi="Calibri" w:cstheme="minorBidi"/>
          <w:sz w:val="22"/>
          <w:szCs w:val="22"/>
        </w:rPr>
        <w:t xml:space="preserve"> company who is a </w:t>
      </w:r>
      <w:r w:rsidR="005A1520">
        <w:rPr>
          <w:rFonts w:ascii="Calibri" w:eastAsia="Arial Unicode MS" w:hAnsi="Calibri" w:cstheme="minorBidi"/>
          <w:sz w:val="22"/>
          <w:szCs w:val="22"/>
        </w:rPr>
        <w:t>vehicle</w:t>
      </w:r>
      <w:r w:rsidRPr="00976110">
        <w:rPr>
          <w:rFonts w:ascii="Calibri" w:eastAsia="Arial Unicode MS" w:hAnsi="Calibri" w:cstheme="minorBidi"/>
          <w:sz w:val="22"/>
          <w:szCs w:val="22"/>
        </w:rPr>
        <w:t xml:space="preserve"> insur</w:t>
      </w:r>
      <w:r w:rsidR="00F063A3">
        <w:rPr>
          <w:rFonts w:ascii="Calibri" w:eastAsia="Arial Unicode MS" w:hAnsi="Calibri" w:cstheme="minorBidi"/>
          <w:sz w:val="22"/>
          <w:szCs w:val="22"/>
        </w:rPr>
        <w:t>er</w:t>
      </w:r>
      <w:r w:rsidRPr="00976110">
        <w:rPr>
          <w:rFonts w:ascii="Calibri" w:eastAsia="Arial Unicode MS" w:hAnsi="Calibri" w:cstheme="minorBidi"/>
          <w:sz w:val="22"/>
          <w:szCs w:val="22"/>
        </w:rPr>
        <w:t xml:space="preserve"> (</w:t>
      </w:r>
      <w:r w:rsidR="002D3049">
        <w:rPr>
          <w:rFonts w:ascii="Calibri" w:eastAsia="Arial Unicode MS" w:hAnsi="Calibri" w:cstheme="minorBidi"/>
          <w:sz w:val="22"/>
          <w:szCs w:val="22"/>
        </w:rPr>
        <w:t>the</w:t>
      </w:r>
      <w:r w:rsidR="00380E0F">
        <w:rPr>
          <w:rFonts w:ascii="Calibri" w:eastAsia="Arial Unicode MS" w:hAnsi="Calibri" w:cstheme="minorBidi"/>
          <w:sz w:val="22"/>
          <w:szCs w:val="22"/>
        </w:rPr>
        <w:t xml:space="preserve"> P</w:t>
      </w:r>
      <w:r w:rsidRPr="00976110">
        <w:rPr>
          <w:rFonts w:ascii="Calibri" w:eastAsia="Arial Unicode MS" w:hAnsi="Calibri" w:cstheme="minorBidi"/>
          <w:sz w:val="22"/>
          <w:szCs w:val="22"/>
        </w:rPr>
        <w:t xml:space="preserve">laintiff) filed a civil </w:t>
      </w:r>
      <w:r w:rsidR="0066580C">
        <w:rPr>
          <w:rFonts w:ascii="Calibri" w:eastAsia="Arial Unicode MS" w:hAnsi="Calibri" w:cstheme="minorBidi"/>
          <w:sz w:val="22"/>
          <w:szCs w:val="22"/>
        </w:rPr>
        <w:t>court</w:t>
      </w:r>
      <w:r w:rsidRPr="00976110">
        <w:rPr>
          <w:rFonts w:ascii="Calibri" w:eastAsia="Arial Unicode MS" w:hAnsi="Calibri" w:cstheme="minorBidi"/>
          <w:sz w:val="22"/>
          <w:szCs w:val="22"/>
        </w:rPr>
        <w:t xml:space="preserve"> against the </w:t>
      </w:r>
      <w:r w:rsidR="0066580C">
        <w:rPr>
          <w:rFonts w:ascii="Calibri" w:eastAsia="Arial Unicode MS" w:hAnsi="Calibri" w:cstheme="minorBidi"/>
          <w:sz w:val="22"/>
          <w:szCs w:val="22"/>
        </w:rPr>
        <w:t>C</w:t>
      </w:r>
      <w:r w:rsidRPr="00976110">
        <w:rPr>
          <w:rFonts w:ascii="Calibri" w:eastAsia="Arial Unicode MS" w:hAnsi="Calibri" w:cstheme="minorBidi"/>
          <w:sz w:val="22"/>
          <w:szCs w:val="22"/>
        </w:rPr>
        <w:t xml:space="preserve">ompany </w:t>
      </w:r>
      <w:r w:rsidR="00950496">
        <w:rPr>
          <w:rFonts w:ascii="Calibri" w:eastAsia="Arial Unicode MS" w:hAnsi="Calibri" w:cstheme="minorBidi"/>
          <w:sz w:val="22"/>
          <w:szCs w:val="22"/>
        </w:rPr>
        <w:t>alleged that the Company breac</w:t>
      </w:r>
      <w:r w:rsidR="00B76EBA">
        <w:rPr>
          <w:rFonts w:ascii="Calibri" w:eastAsia="Arial Unicode MS" w:hAnsi="Calibri" w:cstheme="minorBidi"/>
          <w:sz w:val="22"/>
          <w:szCs w:val="22"/>
        </w:rPr>
        <w:t>h</w:t>
      </w:r>
      <w:r w:rsidR="0060453C">
        <w:rPr>
          <w:rFonts w:ascii="Calibri" w:eastAsia="Arial Unicode MS" w:hAnsi="Calibri" w:cstheme="minorBidi"/>
          <w:sz w:val="22"/>
          <w:szCs w:val="22"/>
        </w:rPr>
        <w:t>ed</w:t>
      </w:r>
      <w:r w:rsidR="00B76EBA">
        <w:rPr>
          <w:rFonts w:ascii="Calibri" w:eastAsia="Arial Unicode MS" w:hAnsi="Calibri" w:cstheme="minorBidi"/>
          <w:sz w:val="22"/>
          <w:szCs w:val="22"/>
        </w:rPr>
        <w:t xml:space="preserve"> the insurance policy holder </w:t>
      </w:r>
      <w:r w:rsidRPr="00976110">
        <w:rPr>
          <w:rFonts w:ascii="Calibri" w:eastAsia="Arial Unicode MS" w:hAnsi="Calibri" w:cstheme="minorBidi"/>
          <w:sz w:val="22"/>
          <w:szCs w:val="22"/>
        </w:rPr>
        <w:t xml:space="preserve">for damage to asset that </w:t>
      </w:r>
      <w:r w:rsidR="00DC78FB">
        <w:rPr>
          <w:rFonts w:ascii="Calibri" w:eastAsia="Arial Unicode MS" w:hAnsi="Calibri" w:cstheme="minorBidi"/>
          <w:sz w:val="22"/>
          <w:szCs w:val="22"/>
        </w:rPr>
        <w:t xml:space="preserve">is </w:t>
      </w:r>
      <w:r w:rsidRPr="00976110">
        <w:rPr>
          <w:rFonts w:ascii="Calibri" w:eastAsia="Arial Unicode MS" w:hAnsi="Calibri" w:cstheme="minorBidi"/>
          <w:sz w:val="22"/>
          <w:szCs w:val="22"/>
        </w:rPr>
        <w:t>parked nearly the construction site, causing the plaintiff to pay damages to the insur</w:t>
      </w:r>
      <w:r w:rsidR="003675D8">
        <w:rPr>
          <w:rFonts w:ascii="Calibri" w:eastAsia="Arial Unicode MS" w:hAnsi="Calibri" w:cstheme="minorBidi"/>
          <w:sz w:val="22"/>
          <w:szCs w:val="22"/>
        </w:rPr>
        <w:t>ance policy holder</w:t>
      </w:r>
      <w:r w:rsidRPr="00976110">
        <w:rPr>
          <w:rFonts w:ascii="Calibri" w:eastAsia="Arial Unicode MS" w:hAnsi="Calibri" w:cstheme="minorBidi"/>
          <w:sz w:val="22"/>
          <w:szCs w:val="22"/>
        </w:rPr>
        <w:t>. The plaintiff as the insurer has inherited the right to claim damages from the Company in the amount of Baht 0.48 million</w:t>
      </w:r>
      <w:r w:rsidR="00DC78FB">
        <w:rPr>
          <w:rFonts w:ascii="Calibri" w:eastAsia="Arial Unicode MS" w:hAnsi="Calibri" w:cstheme="minorBidi"/>
          <w:sz w:val="22"/>
          <w:szCs w:val="22"/>
        </w:rPr>
        <w:t xml:space="preserve">. </w:t>
      </w:r>
    </w:p>
    <w:p w14:paraId="4ECB59C7" w14:textId="77777777" w:rsidR="0080087E" w:rsidRDefault="0080087E" w:rsidP="0080087E">
      <w:pPr>
        <w:pStyle w:val="ListParagraph"/>
        <w:spacing w:line="240" w:lineRule="atLeast"/>
        <w:ind w:left="996"/>
        <w:jc w:val="thaiDistribute"/>
        <w:rPr>
          <w:rFonts w:ascii="Calibri" w:eastAsia="Arial Unicode MS" w:hAnsi="Calibri" w:cstheme="minorBidi"/>
          <w:sz w:val="22"/>
          <w:szCs w:val="22"/>
        </w:rPr>
      </w:pPr>
    </w:p>
    <w:p w14:paraId="44C39D26" w14:textId="733797F6" w:rsidR="008176DA" w:rsidRPr="0041123F" w:rsidRDefault="009D1014" w:rsidP="0080087E">
      <w:pPr>
        <w:pStyle w:val="ListParagraph"/>
        <w:spacing w:line="240" w:lineRule="atLeast"/>
        <w:ind w:left="996"/>
        <w:jc w:val="thaiDistribute"/>
        <w:rPr>
          <w:rFonts w:ascii="Calibri" w:eastAsia="Arial Unicode MS" w:hAnsi="Calibri" w:cstheme="minorBidi"/>
          <w:sz w:val="22"/>
          <w:szCs w:val="22"/>
        </w:rPr>
      </w:pPr>
      <w:r w:rsidRPr="0041123F">
        <w:rPr>
          <w:rFonts w:ascii="Calibri" w:eastAsia="Arial Unicode MS" w:hAnsi="Calibri" w:cstheme="minorBidi"/>
          <w:sz w:val="22"/>
          <w:szCs w:val="22"/>
        </w:rPr>
        <w:t xml:space="preserve">On 29 November 2023, the Court ordered that the subsidiary shall pay damages to the plaintiff in the amount of Baht 0.48 million, and interest 5% per annum of damages amount from date of sued. However, the Company </w:t>
      </w:r>
      <w:r w:rsidR="00D263D1" w:rsidRPr="0041123F">
        <w:rPr>
          <w:rFonts w:ascii="Calibri" w:eastAsia="Arial Unicode MS" w:hAnsi="Calibri" w:cstheme="minorBidi"/>
          <w:sz w:val="22"/>
          <w:szCs w:val="22"/>
        </w:rPr>
        <w:t xml:space="preserve">negotiated and agreed </w:t>
      </w:r>
      <w:r w:rsidR="00B8796D" w:rsidRPr="0041123F">
        <w:rPr>
          <w:rFonts w:ascii="Calibri" w:eastAsia="Arial Unicode MS" w:hAnsi="Calibri" w:cstheme="minorBidi"/>
          <w:sz w:val="22"/>
          <w:szCs w:val="22"/>
        </w:rPr>
        <w:t>to pay</w:t>
      </w:r>
      <w:r w:rsidR="00D263D1" w:rsidRPr="0041123F">
        <w:rPr>
          <w:rFonts w:ascii="Calibri" w:eastAsia="Arial Unicode MS" w:hAnsi="Calibri" w:cstheme="minorBidi"/>
          <w:sz w:val="22"/>
          <w:szCs w:val="22"/>
        </w:rPr>
        <w:t xml:space="preserve"> damages </w:t>
      </w:r>
      <w:r w:rsidR="008176DA" w:rsidRPr="0041123F">
        <w:rPr>
          <w:rFonts w:ascii="Calibri" w:eastAsia="Arial Unicode MS" w:hAnsi="Calibri" w:cstheme="minorBidi"/>
          <w:sz w:val="22"/>
          <w:szCs w:val="22"/>
        </w:rPr>
        <w:t>to the plaintiff</w:t>
      </w:r>
      <w:r w:rsidR="009B1248" w:rsidRPr="0041123F">
        <w:rPr>
          <w:rFonts w:ascii="Calibri" w:eastAsia="Arial Unicode MS" w:hAnsi="Calibri" w:cstheme="minorBidi"/>
          <w:sz w:val="22"/>
          <w:szCs w:val="22"/>
        </w:rPr>
        <w:t xml:space="preserve"> according to </w:t>
      </w:r>
      <w:r w:rsidR="00B8796D" w:rsidRPr="0041123F">
        <w:rPr>
          <w:rFonts w:ascii="Calibri" w:eastAsia="Arial Unicode MS" w:hAnsi="Calibri" w:cstheme="minorBidi"/>
          <w:sz w:val="22"/>
          <w:szCs w:val="22"/>
        </w:rPr>
        <w:t xml:space="preserve">the </w:t>
      </w:r>
      <w:r w:rsidR="00C67A5F" w:rsidRPr="0041123F">
        <w:rPr>
          <w:rFonts w:ascii="Calibri" w:eastAsia="Arial Unicode MS" w:hAnsi="Calibri" w:cstheme="minorBidi"/>
          <w:sz w:val="22"/>
          <w:szCs w:val="22"/>
        </w:rPr>
        <w:t>order</w:t>
      </w:r>
      <w:r w:rsidR="00B8796D" w:rsidRPr="0041123F">
        <w:rPr>
          <w:rFonts w:ascii="Calibri" w:eastAsia="Arial Unicode MS" w:hAnsi="Calibri" w:cstheme="minorBidi"/>
          <w:sz w:val="22"/>
          <w:szCs w:val="22"/>
        </w:rPr>
        <w:t xml:space="preserve"> </w:t>
      </w:r>
      <w:r w:rsidR="002F4EB4" w:rsidRPr="0041123F">
        <w:rPr>
          <w:rFonts w:ascii="Calibri" w:eastAsia="Arial Unicode MS" w:hAnsi="Calibri" w:cstheme="minorBidi"/>
          <w:sz w:val="22"/>
          <w:szCs w:val="22"/>
        </w:rPr>
        <w:t>of the Court</w:t>
      </w:r>
      <w:r w:rsidR="006F5721" w:rsidRPr="0041123F">
        <w:rPr>
          <w:rFonts w:ascii="Calibri" w:eastAsia="Arial Unicode MS" w:hAnsi="Calibri" w:cstheme="minorBidi"/>
          <w:sz w:val="22"/>
          <w:szCs w:val="22"/>
        </w:rPr>
        <w:t xml:space="preserve"> </w:t>
      </w:r>
      <w:r w:rsidR="00EC7F29" w:rsidRPr="0041123F">
        <w:rPr>
          <w:rFonts w:ascii="Calibri" w:eastAsia="Arial Unicode MS" w:hAnsi="Calibri" w:cstheme="minorBidi"/>
          <w:sz w:val="22"/>
          <w:szCs w:val="22"/>
        </w:rPr>
        <w:t xml:space="preserve">in the </w:t>
      </w:r>
      <w:r w:rsidR="006F5721" w:rsidRPr="0041123F">
        <w:rPr>
          <w:rFonts w:ascii="Calibri" w:eastAsia="Arial Unicode MS" w:hAnsi="Calibri" w:cstheme="minorBidi"/>
          <w:sz w:val="22"/>
          <w:szCs w:val="22"/>
        </w:rPr>
        <w:t>totaling amount of Baht 0.55 million</w:t>
      </w:r>
      <w:r w:rsidR="00AA5376" w:rsidRPr="0041123F">
        <w:rPr>
          <w:rFonts w:ascii="Calibri" w:eastAsia="Arial Unicode MS" w:hAnsi="Calibri" w:cstheme="minorBidi"/>
          <w:sz w:val="22"/>
          <w:szCs w:val="22"/>
        </w:rPr>
        <w:t>. The</w:t>
      </w:r>
      <w:r w:rsidR="00E26664">
        <w:rPr>
          <w:rFonts w:ascii="Calibri" w:eastAsia="Arial Unicode MS" w:hAnsi="Calibri" w:cstheme="minorBidi" w:hint="cs"/>
          <w:sz w:val="22"/>
          <w:szCs w:val="22"/>
          <w:cs/>
        </w:rPr>
        <w:t xml:space="preserve"> </w:t>
      </w:r>
      <w:r w:rsidR="00E26664">
        <w:rPr>
          <w:rFonts w:ascii="Calibri" w:eastAsia="Arial Unicode MS" w:hAnsi="Calibri" w:cstheme="minorBidi"/>
          <w:sz w:val="22"/>
          <w:szCs w:val="22"/>
        </w:rPr>
        <w:t>above</w:t>
      </w:r>
      <w:r w:rsidR="003913A8" w:rsidRPr="0041123F">
        <w:rPr>
          <w:rFonts w:ascii="Calibri" w:eastAsia="Arial Unicode MS" w:hAnsi="Calibri" w:cstheme="minorBidi"/>
          <w:sz w:val="22"/>
          <w:szCs w:val="22"/>
        </w:rPr>
        <w:t xml:space="preserve"> </w:t>
      </w:r>
      <w:r w:rsidR="00AA5376" w:rsidRPr="0041123F">
        <w:rPr>
          <w:rFonts w:ascii="Calibri" w:eastAsia="Arial Unicode MS" w:hAnsi="Calibri" w:cstheme="minorBidi"/>
          <w:sz w:val="22"/>
          <w:szCs w:val="22"/>
        </w:rPr>
        <w:t>da</w:t>
      </w:r>
      <w:r w:rsidR="0071312F" w:rsidRPr="0041123F">
        <w:rPr>
          <w:rFonts w:ascii="Calibri" w:eastAsia="Arial Unicode MS" w:hAnsi="Calibri" w:cstheme="minorBidi"/>
          <w:sz w:val="22"/>
          <w:szCs w:val="22"/>
        </w:rPr>
        <w:t xml:space="preserve">mages </w:t>
      </w:r>
      <w:r w:rsidR="004802F1">
        <w:rPr>
          <w:rFonts w:ascii="Calibri" w:eastAsia="Arial Unicode MS" w:hAnsi="Calibri" w:cstheme="minorBidi"/>
          <w:sz w:val="22"/>
          <w:szCs w:val="22"/>
        </w:rPr>
        <w:t>were paid on 31 May 2024</w:t>
      </w:r>
      <w:r w:rsidR="00F86EDA">
        <w:rPr>
          <w:rFonts w:ascii="Calibri" w:eastAsia="Arial Unicode MS" w:hAnsi="Calibri" w:cstheme="minorBidi"/>
          <w:sz w:val="22"/>
          <w:szCs w:val="22"/>
        </w:rPr>
        <w:t xml:space="preserve">. </w:t>
      </w:r>
      <w:r w:rsidR="00F86EDA" w:rsidRPr="00F86EDA">
        <w:rPr>
          <w:rFonts w:ascii="Calibri" w:eastAsia="Arial Unicode MS" w:hAnsi="Calibri" w:cstheme="minorBidi"/>
          <w:sz w:val="22"/>
          <w:szCs w:val="22"/>
        </w:rPr>
        <w:t xml:space="preserve">As a result, the case is considered </w:t>
      </w:r>
      <w:r w:rsidR="00740F0E">
        <w:rPr>
          <w:rFonts w:ascii="Calibri" w:eastAsia="Arial Unicode MS" w:hAnsi="Calibri" w:cstheme="minorBidi"/>
          <w:sz w:val="22"/>
          <w:szCs w:val="22"/>
        </w:rPr>
        <w:t xml:space="preserve">to </w:t>
      </w:r>
      <w:r w:rsidR="00F86EDA" w:rsidRPr="00F86EDA">
        <w:rPr>
          <w:rFonts w:ascii="Calibri" w:eastAsia="Arial Unicode MS" w:hAnsi="Calibri" w:cstheme="minorBidi"/>
          <w:sz w:val="22"/>
          <w:szCs w:val="22"/>
        </w:rPr>
        <w:t>final</w:t>
      </w:r>
      <w:r w:rsidR="00740F0E">
        <w:rPr>
          <w:rFonts w:ascii="Calibri" w:eastAsia="Arial Unicode MS" w:hAnsi="Calibri" w:cstheme="minorBidi"/>
          <w:sz w:val="22"/>
          <w:szCs w:val="22"/>
        </w:rPr>
        <w:t>ize.</w:t>
      </w:r>
    </w:p>
    <w:p w14:paraId="7AD2872E" w14:textId="77777777" w:rsidR="00F141B5" w:rsidRDefault="00F141B5" w:rsidP="003C3EE1">
      <w:pPr>
        <w:spacing w:line="240" w:lineRule="atLeast"/>
        <w:jc w:val="thaiDistribute"/>
        <w:rPr>
          <w:rFonts w:ascii="Calibri" w:eastAsia="Arial Unicode MS" w:hAnsi="Calibri" w:cstheme="minorBidi"/>
          <w:sz w:val="22"/>
          <w:szCs w:val="22"/>
        </w:rPr>
      </w:pPr>
    </w:p>
    <w:p w14:paraId="6C691BCB" w14:textId="1D3C351C" w:rsidR="00CD4667" w:rsidRDefault="003E4D5E" w:rsidP="003C3EE1">
      <w:pPr>
        <w:pStyle w:val="ListParagraph"/>
        <w:numPr>
          <w:ilvl w:val="0"/>
          <w:numId w:val="41"/>
        </w:numPr>
        <w:spacing w:line="240" w:lineRule="atLeast"/>
        <w:jc w:val="thaiDistribute"/>
        <w:rPr>
          <w:rFonts w:ascii="Calibri" w:eastAsia="Arial Unicode MS" w:hAnsi="Calibri" w:cstheme="minorBidi"/>
          <w:sz w:val="22"/>
          <w:szCs w:val="22"/>
        </w:rPr>
      </w:pPr>
      <w:r w:rsidRPr="003E4D5E">
        <w:rPr>
          <w:rFonts w:ascii="Calibri" w:eastAsia="Arial Unicode MS" w:hAnsi="Calibri" w:cstheme="minorBidi"/>
          <w:sz w:val="22"/>
          <w:szCs w:val="22"/>
        </w:rPr>
        <w:t xml:space="preserve">On 7 February 2023, the Company and its subsidiaries have been sued by </w:t>
      </w:r>
      <w:r w:rsidR="00076B34">
        <w:rPr>
          <w:rFonts w:ascii="Calibri" w:eastAsia="Arial Unicode MS" w:hAnsi="Calibri" w:cstheme="minorBidi"/>
          <w:sz w:val="22"/>
          <w:szCs w:val="22"/>
        </w:rPr>
        <w:t>a</w:t>
      </w:r>
      <w:r w:rsidRPr="003E4D5E">
        <w:rPr>
          <w:rFonts w:ascii="Calibri" w:eastAsia="Arial Unicode MS" w:hAnsi="Calibri" w:cstheme="minorBidi"/>
          <w:sz w:val="22"/>
          <w:szCs w:val="22"/>
        </w:rPr>
        <w:t xml:space="preserve"> company who is </w:t>
      </w:r>
      <w:r w:rsidR="00076B34">
        <w:rPr>
          <w:rFonts w:ascii="Calibri" w:eastAsia="Arial Unicode MS" w:hAnsi="Calibri" w:cstheme="minorBidi"/>
          <w:sz w:val="22"/>
          <w:szCs w:val="22"/>
        </w:rPr>
        <w:t xml:space="preserve">the Group’s </w:t>
      </w:r>
      <w:r w:rsidRPr="003E4D5E">
        <w:rPr>
          <w:rFonts w:ascii="Calibri" w:eastAsia="Arial Unicode MS" w:hAnsi="Calibri" w:cstheme="minorBidi"/>
          <w:sz w:val="22"/>
          <w:szCs w:val="22"/>
        </w:rPr>
        <w:t>customer (</w:t>
      </w:r>
      <w:r w:rsidR="00380E0F">
        <w:rPr>
          <w:rFonts w:ascii="Calibri" w:eastAsia="Arial Unicode MS" w:hAnsi="Calibri" w:cstheme="minorBidi"/>
          <w:sz w:val="22"/>
          <w:szCs w:val="22"/>
        </w:rPr>
        <w:t xml:space="preserve">the </w:t>
      </w:r>
      <w:r w:rsidRPr="003E4D5E">
        <w:rPr>
          <w:rFonts w:ascii="Calibri" w:eastAsia="Arial Unicode MS" w:hAnsi="Calibri" w:cstheme="minorBidi"/>
          <w:sz w:val="22"/>
          <w:szCs w:val="22"/>
        </w:rPr>
        <w:t xml:space="preserve">Plaintiff) filed a civil </w:t>
      </w:r>
      <w:r w:rsidR="00076B34">
        <w:rPr>
          <w:rFonts w:ascii="Calibri" w:eastAsia="Arial Unicode MS" w:hAnsi="Calibri" w:cstheme="minorBidi"/>
          <w:sz w:val="22"/>
          <w:szCs w:val="22"/>
        </w:rPr>
        <w:t>court</w:t>
      </w:r>
      <w:r w:rsidRPr="003E4D5E">
        <w:rPr>
          <w:rFonts w:ascii="Calibri" w:eastAsia="Arial Unicode MS" w:hAnsi="Calibri" w:cstheme="minorBidi"/>
          <w:sz w:val="22"/>
          <w:szCs w:val="22"/>
        </w:rPr>
        <w:t xml:space="preserve"> against the Company and its Subsidiary, alleged that the Company breache</w:t>
      </w:r>
      <w:r w:rsidR="0050691A">
        <w:rPr>
          <w:rFonts w:ascii="Calibri" w:eastAsia="Arial Unicode MS" w:hAnsi="Calibri" w:cstheme="minorBidi"/>
          <w:sz w:val="22"/>
          <w:szCs w:val="22"/>
        </w:rPr>
        <w:t>d</w:t>
      </w:r>
      <w:r w:rsidRPr="003E4D5E">
        <w:rPr>
          <w:rFonts w:ascii="Calibri" w:eastAsia="Arial Unicode MS" w:hAnsi="Calibri" w:cstheme="minorBidi"/>
          <w:sz w:val="22"/>
          <w:szCs w:val="22"/>
        </w:rPr>
        <w:t xml:space="preserve"> </w:t>
      </w:r>
      <w:r w:rsidR="0050691A">
        <w:rPr>
          <w:rFonts w:ascii="Calibri" w:eastAsia="Arial Unicode MS" w:hAnsi="Calibri" w:cstheme="minorBidi"/>
          <w:sz w:val="22"/>
          <w:szCs w:val="22"/>
        </w:rPr>
        <w:t>the purchase and sell agreement</w:t>
      </w:r>
      <w:r w:rsidR="008402E0">
        <w:rPr>
          <w:rFonts w:ascii="Calibri" w:eastAsia="Arial Unicode MS" w:hAnsi="Calibri" w:cstheme="minorBidi"/>
          <w:sz w:val="22"/>
          <w:szCs w:val="22"/>
        </w:rPr>
        <w:t xml:space="preserve"> but </w:t>
      </w:r>
      <w:r w:rsidRPr="003E4D5E">
        <w:rPr>
          <w:rFonts w:ascii="Calibri" w:eastAsia="Arial Unicode MS" w:hAnsi="Calibri" w:cstheme="minorBidi"/>
          <w:sz w:val="22"/>
          <w:szCs w:val="22"/>
        </w:rPr>
        <w:t xml:space="preserve">the plaintiff </w:t>
      </w:r>
      <w:r w:rsidR="008402E0">
        <w:rPr>
          <w:rFonts w:ascii="Calibri" w:eastAsia="Arial Unicode MS" w:hAnsi="Calibri" w:cstheme="minorBidi"/>
          <w:sz w:val="22"/>
          <w:szCs w:val="22"/>
        </w:rPr>
        <w:t xml:space="preserve">already </w:t>
      </w:r>
      <w:r w:rsidRPr="003E4D5E">
        <w:rPr>
          <w:rFonts w:ascii="Calibri" w:eastAsia="Arial Unicode MS" w:hAnsi="Calibri" w:cstheme="minorBidi"/>
          <w:sz w:val="22"/>
          <w:szCs w:val="22"/>
        </w:rPr>
        <w:t xml:space="preserve">paid for the lands and buildings in fully according to the agreement, </w:t>
      </w:r>
      <w:r w:rsidR="00CD3ABA">
        <w:rPr>
          <w:rFonts w:ascii="Calibri" w:eastAsia="Arial Unicode MS" w:hAnsi="Calibri" w:cstheme="minorBidi"/>
          <w:sz w:val="22"/>
          <w:szCs w:val="22"/>
        </w:rPr>
        <w:t>t</w:t>
      </w:r>
      <w:r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Pr>
          <w:rFonts w:ascii="Calibri" w:eastAsia="Arial Unicode MS" w:hAnsi="Calibri" w:cstheme="minorBidi"/>
          <w:sz w:val="22"/>
          <w:szCs w:val="22"/>
        </w:rPr>
        <w:t>be unable</w:t>
      </w:r>
      <w:r w:rsidR="006052D1">
        <w:rPr>
          <w:rFonts w:ascii="Calibri" w:eastAsia="Arial Unicode MS" w:hAnsi="Calibri" w:cstheme="minorBidi"/>
          <w:sz w:val="22"/>
          <w:szCs w:val="22"/>
        </w:rPr>
        <w:t xml:space="preserve"> to sell </w:t>
      </w:r>
      <w:r w:rsidR="00A47A8A">
        <w:rPr>
          <w:rFonts w:ascii="Calibri" w:eastAsia="Arial Unicode MS" w:hAnsi="Calibri" w:cstheme="minorBidi"/>
          <w:sz w:val="22"/>
          <w:szCs w:val="22"/>
        </w:rPr>
        <w:t xml:space="preserve"> </w:t>
      </w:r>
      <w:r w:rsidRPr="003E4D5E">
        <w:rPr>
          <w:rFonts w:ascii="Calibri" w:eastAsia="Arial Unicode MS" w:hAnsi="Calibri" w:cstheme="minorBidi"/>
          <w:sz w:val="22"/>
          <w:szCs w:val="22"/>
        </w:rPr>
        <w:t>to customers, with claimed damages amounting to Baht 17.25 million</w:t>
      </w:r>
      <w:r w:rsidR="00BE4C0A">
        <w:rPr>
          <w:rFonts w:ascii="Calibri" w:eastAsia="Arial Unicode MS" w:hAnsi="Calibri" w:cstheme="minorBidi"/>
          <w:sz w:val="22"/>
          <w:szCs w:val="22"/>
        </w:rPr>
        <w:t xml:space="preserve">. </w:t>
      </w:r>
    </w:p>
    <w:p w14:paraId="5CA8C9CB" w14:textId="77777777" w:rsidR="00CD4667" w:rsidRDefault="00CD4667" w:rsidP="00CD4667">
      <w:pPr>
        <w:pStyle w:val="ListParagraph"/>
        <w:spacing w:line="240" w:lineRule="atLeast"/>
        <w:ind w:left="996"/>
        <w:jc w:val="thaiDistribute"/>
        <w:rPr>
          <w:rFonts w:ascii="Calibri" w:eastAsia="Arial Unicode MS" w:hAnsi="Calibri" w:cstheme="minorBidi"/>
          <w:sz w:val="22"/>
          <w:szCs w:val="22"/>
        </w:rPr>
      </w:pPr>
    </w:p>
    <w:p w14:paraId="1F02B37B" w14:textId="77777777" w:rsidR="00990792" w:rsidRDefault="00083FA7" w:rsidP="00990792">
      <w:pPr>
        <w:pStyle w:val="ListParagraph"/>
        <w:spacing w:line="240" w:lineRule="atLeast"/>
        <w:ind w:left="996"/>
        <w:jc w:val="thaiDistribute"/>
        <w:rPr>
          <w:rFonts w:ascii="Calibri" w:eastAsia="Arial Unicode MS" w:hAnsi="Calibri" w:cstheme="minorBidi"/>
          <w:sz w:val="22"/>
          <w:szCs w:val="22"/>
        </w:rPr>
      </w:pPr>
      <w:r w:rsidRPr="00083FA7">
        <w:rPr>
          <w:rFonts w:ascii="Calibri" w:eastAsia="Arial Unicode MS" w:hAnsi="Calibri" w:cstheme="minorBidi"/>
          <w:sz w:val="22"/>
          <w:szCs w:val="22"/>
        </w:rPr>
        <w:t xml:space="preserve">On </w:t>
      </w:r>
      <w:r w:rsidR="00F200FD">
        <w:rPr>
          <w:rFonts w:ascii="Calibri" w:eastAsia="Arial Unicode MS" w:hAnsi="Calibri" w:cstheme="minorBidi"/>
          <w:sz w:val="22"/>
          <w:szCs w:val="22"/>
        </w:rPr>
        <w:t xml:space="preserve">20 </w:t>
      </w:r>
      <w:r w:rsidRPr="00083FA7">
        <w:rPr>
          <w:rFonts w:ascii="Calibri" w:eastAsia="Arial Unicode MS" w:hAnsi="Calibri" w:cstheme="minorBidi"/>
          <w:sz w:val="22"/>
          <w:szCs w:val="22"/>
        </w:rPr>
        <w:t>December</w:t>
      </w:r>
      <w:r w:rsidR="00F200FD">
        <w:rPr>
          <w:rFonts w:ascii="Calibri" w:eastAsia="Arial Unicode MS" w:hAnsi="Calibri" w:cstheme="minorBidi"/>
          <w:sz w:val="22"/>
          <w:szCs w:val="22"/>
        </w:rPr>
        <w:t xml:space="preserve"> </w:t>
      </w:r>
      <w:r w:rsidRPr="00083FA7">
        <w:rPr>
          <w:rFonts w:ascii="Calibri" w:eastAsia="Arial Unicode MS" w:hAnsi="Calibri" w:cstheme="minorBidi"/>
          <w:sz w:val="22"/>
          <w:szCs w:val="22"/>
        </w:rPr>
        <w:t xml:space="preserve">2023, the Court ordered that the Company to deliver the land title deed to the plaintiff and the subsidiary was dismissed. If the Company is unable to deliver the land title deed to the plaintiff the Court ordered the Company to reimburse the plaintiff in the amount of 15.71 million baht with interest at the rate of 5% per annum from the date of sued. </w:t>
      </w:r>
      <w:r w:rsidR="009228DD" w:rsidRPr="00397CFA">
        <w:rPr>
          <w:rFonts w:ascii="Calibri" w:eastAsia="Arial Unicode MS" w:hAnsi="Calibri" w:cstheme="minorBidi"/>
          <w:sz w:val="22"/>
          <w:szCs w:val="22"/>
        </w:rPr>
        <w:t xml:space="preserve">However, the </w:t>
      </w:r>
      <w:r w:rsidR="009228DD">
        <w:rPr>
          <w:rFonts w:ascii="Calibri" w:eastAsia="Arial Unicode MS" w:hAnsi="Calibri" w:cstheme="minorBidi"/>
          <w:sz w:val="22"/>
          <w:szCs w:val="22"/>
        </w:rPr>
        <w:t>Company</w:t>
      </w:r>
      <w:r w:rsidR="009228DD" w:rsidRPr="00397CFA">
        <w:rPr>
          <w:rFonts w:ascii="Calibri" w:eastAsia="Arial Unicode MS" w:hAnsi="Calibri" w:cstheme="minorBidi"/>
          <w:sz w:val="22"/>
          <w:szCs w:val="22"/>
        </w:rPr>
        <w:t xml:space="preserve"> submitted an appeal to the Appeal Court on </w:t>
      </w:r>
      <w:r w:rsidR="009228DD">
        <w:rPr>
          <w:rFonts w:ascii="Calibri" w:eastAsia="Arial Unicode MS" w:hAnsi="Calibri" w:cstheme="minorBidi"/>
          <w:sz w:val="22"/>
          <w:szCs w:val="22"/>
        </w:rPr>
        <w:t>15 March 2024</w:t>
      </w:r>
      <w:r w:rsidR="009228DD" w:rsidRPr="001F0339">
        <w:rPr>
          <w:rFonts w:ascii="Calibri" w:eastAsia="Arial Unicode MS" w:hAnsi="Calibri" w:cstheme="minorBidi"/>
          <w:sz w:val="22"/>
          <w:szCs w:val="22"/>
        </w:rPr>
        <w:t>, and the cases are in process of consideration of the Appeal Court.</w:t>
      </w:r>
    </w:p>
    <w:p w14:paraId="7C4BB22E" w14:textId="77777777" w:rsidR="00990792" w:rsidRDefault="00990792" w:rsidP="00990792">
      <w:pPr>
        <w:pStyle w:val="ListParagraph"/>
        <w:spacing w:line="240" w:lineRule="atLeast"/>
        <w:ind w:left="996"/>
        <w:jc w:val="thaiDistribute"/>
        <w:rPr>
          <w:rFonts w:ascii="Calibri" w:eastAsia="Arial Unicode MS" w:hAnsi="Calibri" w:cstheme="minorBidi"/>
          <w:sz w:val="22"/>
          <w:szCs w:val="22"/>
        </w:rPr>
      </w:pPr>
    </w:p>
    <w:p w14:paraId="04B8FD15" w14:textId="45AC4123" w:rsidR="00713B8D" w:rsidRPr="00990792" w:rsidRDefault="00AA1519" w:rsidP="00990792">
      <w:pPr>
        <w:pStyle w:val="ListParagraph"/>
        <w:numPr>
          <w:ilvl w:val="0"/>
          <w:numId w:val="41"/>
        </w:numPr>
        <w:spacing w:line="240" w:lineRule="atLeast"/>
        <w:jc w:val="thaiDistribute"/>
        <w:rPr>
          <w:rFonts w:ascii="Calibri" w:eastAsia="Arial Unicode MS" w:hAnsi="Calibri" w:cstheme="minorBidi"/>
          <w:sz w:val="22"/>
          <w:szCs w:val="22"/>
        </w:rPr>
      </w:pPr>
      <w:r w:rsidRPr="00990792">
        <w:rPr>
          <w:rFonts w:ascii="Calibri" w:eastAsia="Arial Unicode MS" w:hAnsi="Calibri" w:cstheme="minorBidi"/>
          <w:sz w:val="22"/>
          <w:szCs w:val="22"/>
        </w:rPr>
        <w:t>On</w:t>
      </w:r>
      <w:r w:rsidRPr="00990792">
        <w:rPr>
          <w:rFonts w:ascii="Calibri" w:eastAsia="Arial Unicode MS" w:hAnsi="Calibri" w:cs="Calibri"/>
          <w:sz w:val="22"/>
          <w:szCs w:val="22"/>
        </w:rPr>
        <w:t xml:space="preserve"> 7 July 2023, a subsidiary and a company were sued by a person nearby the one of construction site (the Plaintiff) filed a civil court against to allegations of the asset damaged from the construction of the project. The plaintiff demanded that its subsidiaries and a company that are co-defendant pay damages totaling Baht 2.53 million</w:t>
      </w:r>
      <w:r w:rsidR="00F20AB1" w:rsidRPr="00990792">
        <w:rPr>
          <w:rFonts w:ascii="Calibri" w:eastAsia="Arial Unicode MS" w:hAnsi="Calibri" w:cstheme="minorBidi" w:hint="cs"/>
          <w:sz w:val="22"/>
          <w:szCs w:val="22"/>
          <w:cs/>
        </w:rPr>
        <w:t xml:space="preserve"> </w:t>
      </w:r>
      <w:r w:rsidR="00F20AB1" w:rsidRPr="00990792">
        <w:rPr>
          <w:rFonts w:ascii="Calibri" w:eastAsia="Arial Unicode MS" w:hAnsi="Calibri" w:cstheme="minorBidi"/>
          <w:sz w:val="22"/>
          <w:szCs w:val="22"/>
        </w:rPr>
        <w:t xml:space="preserve">and </w:t>
      </w:r>
      <w:r w:rsidR="006D300E" w:rsidRPr="00990792">
        <w:rPr>
          <w:rFonts w:ascii="Calibri" w:eastAsia="Arial Unicode MS" w:hAnsi="Calibri" w:cs="Calibri"/>
          <w:sz w:val="22"/>
          <w:szCs w:val="22"/>
        </w:rPr>
        <w:t>a company called the insurance company to be the third co-defendant</w:t>
      </w:r>
      <w:r w:rsidR="00F20AB1" w:rsidRPr="00990792">
        <w:rPr>
          <w:rFonts w:ascii="Calibri" w:eastAsia="Arial Unicode MS" w:hAnsi="Calibri" w:cs="Calibri"/>
          <w:sz w:val="22"/>
          <w:szCs w:val="22"/>
        </w:rPr>
        <w:t xml:space="preserve"> </w:t>
      </w:r>
      <w:r w:rsidR="002B7609" w:rsidRPr="00990792">
        <w:rPr>
          <w:rFonts w:ascii="Calibri" w:eastAsia="Arial Unicode MS" w:hAnsi="Calibri" w:cs="Calibri"/>
          <w:sz w:val="22"/>
          <w:szCs w:val="22"/>
        </w:rPr>
        <w:t>in the</w:t>
      </w:r>
      <w:r w:rsidR="000B6C69" w:rsidRPr="00990792">
        <w:rPr>
          <w:rFonts w:ascii="Calibri" w:eastAsia="Arial Unicode MS" w:hAnsi="Calibri" w:cs="Calibri"/>
          <w:sz w:val="22"/>
          <w:szCs w:val="22"/>
        </w:rPr>
        <w:t xml:space="preserve"> above</w:t>
      </w:r>
      <w:r w:rsidR="002B7609" w:rsidRPr="00990792">
        <w:rPr>
          <w:rFonts w:ascii="Calibri" w:eastAsia="Arial Unicode MS" w:hAnsi="Calibri" w:cs="Calibri"/>
          <w:sz w:val="22"/>
          <w:szCs w:val="22"/>
        </w:rPr>
        <w:t xml:space="preserve"> sued</w:t>
      </w:r>
      <w:r w:rsidR="006D300E" w:rsidRPr="00990792">
        <w:rPr>
          <w:rFonts w:ascii="Calibri" w:eastAsia="Arial Unicode MS" w:hAnsi="Calibri" w:cs="Calibri"/>
          <w:sz w:val="22"/>
          <w:szCs w:val="22"/>
        </w:rPr>
        <w:t xml:space="preserve">. </w:t>
      </w:r>
      <w:r w:rsidR="00776B06" w:rsidRPr="00990792">
        <w:rPr>
          <w:rFonts w:ascii="Calibri" w:eastAsia="Arial Unicode MS" w:hAnsi="Calibri" w:cs="Calibri"/>
          <w:sz w:val="22"/>
          <w:szCs w:val="22"/>
        </w:rPr>
        <w:t xml:space="preserve">However, </w:t>
      </w:r>
      <w:r w:rsidR="00776B06" w:rsidRPr="005C0AAB">
        <w:rPr>
          <w:rFonts w:ascii="Calibri" w:eastAsia="Arial Unicode MS" w:hAnsi="Calibri" w:cs="Calibri"/>
          <w:sz w:val="22"/>
          <w:szCs w:val="22"/>
        </w:rPr>
        <w:t xml:space="preserve">the Court </w:t>
      </w:r>
      <w:r w:rsidR="00754BFF" w:rsidRPr="005C0AAB">
        <w:rPr>
          <w:rFonts w:ascii="Calibri" w:eastAsia="Arial Unicode MS" w:hAnsi="Calibri" w:cs="Calibri"/>
          <w:sz w:val="22"/>
          <w:szCs w:val="22"/>
        </w:rPr>
        <w:t xml:space="preserve">has already </w:t>
      </w:r>
      <w:r w:rsidR="00776B06" w:rsidRPr="005C0AAB">
        <w:rPr>
          <w:rFonts w:ascii="Calibri" w:eastAsia="Arial Unicode MS" w:hAnsi="Calibri" w:cs="Calibri"/>
          <w:sz w:val="22"/>
          <w:szCs w:val="22"/>
        </w:rPr>
        <w:t>witness</w:t>
      </w:r>
      <w:r w:rsidR="00553EFD" w:rsidRPr="005C0AAB">
        <w:rPr>
          <w:rFonts w:ascii="Calibri" w:eastAsia="Arial Unicode MS" w:hAnsi="Calibri" w:cs="Calibri"/>
          <w:sz w:val="22"/>
          <w:szCs w:val="22"/>
        </w:rPr>
        <w:t xml:space="preserve"> </w:t>
      </w:r>
      <w:r w:rsidR="003F062D" w:rsidRPr="005C0AAB">
        <w:rPr>
          <w:rFonts w:ascii="Calibri" w:eastAsia="Arial Unicode MS" w:hAnsi="Calibri" w:cs="Calibri"/>
          <w:sz w:val="22"/>
          <w:szCs w:val="22"/>
        </w:rPr>
        <w:t>hearing</w:t>
      </w:r>
      <w:r w:rsidR="00776B06" w:rsidRPr="005C0AAB">
        <w:rPr>
          <w:rFonts w:ascii="Calibri" w:eastAsia="Arial Unicode MS" w:hAnsi="Calibri" w:cs="Calibri"/>
          <w:sz w:val="22"/>
          <w:szCs w:val="22"/>
        </w:rPr>
        <w:t xml:space="preserve"> on 10 and 17 - 18 September 2024 and make the schedule on the date for court’s decision on 27 November 2024</w:t>
      </w:r>
      <w:r w:rsidR="006B5E37" w:rsidRPr="005C0AAB">
        <w:rPr>
          <w:rFonts w:ascii="Calibri" w:eastAsia="Arial Unicode MS" w:hAnsi="Calibri" w:cs="Calibri"/>
          <w:sz w:val="22"/>
          <w:szCs w:val="22"/>
        </w:rPr>
        <w:t>.</w:t>
      </w:r>
    </w:p>
    <w:p w14:paraId="1731D3E1" w14:textId="77777777" w:rsidR="006B5E37" w:rsidRPr="00776B06" w:rsidRDefault="006B5E37" w:rsidP="006B5E37">
      <w:pPr>
        <w:pStyle w:val="ListParagraph"/>
        <w:spacing w:line="240" w:lineRule="atLeast"/>
        <w:ind w:left="996"/>
        <w:jc w:val="thaiDistribute"/>
        <w:rPr>
          <w:rFonts w:ascii="Calibri" w:eastAsia="Arial Unicode MS" w:hAnsi="Calibri" w:cs="Calibri"/>
          <w:sz w:val="22"/>
          <w:szCs w:val="22"/>
        </w:rPr>
      </w:pPr>
    </w:p>
    <w:p w14:paraId="41058814" w14:textId="68698856" w:rsidR="003536BD" w:rsidRPr="005C0AAB" w:rsidRDefault="00F93E71" w:rsidP="006F54FE">
      <w:pPr>
        <w:pStyle w:val="ListParagraph"/>
        <w:numPr>
          <w:ilvl w:val="0"/>
          <w:numId w:val="41"/>
        </w:numPr>
        <w:jc w:val="thaiDistribute"/>
        <w:rPr>
          <w:rFonts w:ascii="Calibri" w:eastAsia="Arial Unicode MS" w:hAnsi="Calibri" w:cs="Calibri"/>
          <w:sz w:val="22"/>
          <w:szCs w:val="22"/>
        </w:rPr>
      </w:pPr>
      <w:r w:rsidRPr="005C0AAB">
        <w:rPr>
          <w:rFonts w:ascii="Calibri" w:eastAsia="Arial Unicode MS" w:hAnsi="Calibri" w:cs="Calibri"/>
          <w:sz w:val="22"/>
          <w:szCs w:val="22"/>
        </w:rPr>
        <w:t xml:space="preserve">On 2 January 2024, the subsidiary had a labor dispute with a former employee </w:t>
      </w:r>
      <w:r w:rsidR="00914BE8" w:rsidRPr="005C0AAB">
        <w:rPr>
          <w:rFonts w:ascii="Calibri" w:eastAsia="Arial Unicode MS" w:hAnsi="Calibri" w:cstheme="minorBidi"/>
          <w:sz w:val="22"/>
          <w:szCs w:val="22"/>
        </w:rPr>
        <w:t xml:space="preserve">(the Plaintiff) </w:t>
      </w:r>
      <w:r w:rsidRPr="005C0AAB">
        <w:rPr>
          <w:rFonts w:ascii="Calibri" w:eastAsia="Arial Unicode MS" w:hAnsi="Calibri" w:cs="Calibri"/>
          <w:sz w:val="22"/>
          <w:szCs w:val="22"/>
        </w:rPr>
        <w:t>demanding that the subsidiary pay amount of damages.</w:t>
      </w:r>
      <w:r w:rsidR="00DF7A4D" w:rsidRPr="005C0AAB">
        <w:rPr>
          <w:rFonts w:ascii="Calibri" w:eastAsia="Arial Unicode MS" w:hAnsi="Calibri" w:cstheme="minorBidi" w:hint="cs"/>
          <w:sz w:val="22"/>
          <w:szCs w:val="22"/>
          <w:cs/>
        </w:rPr>
        <w:t xml:space="preserve"> </w:t>
      </w:r>
      <w:r w:rsidR="00DF7A4D" w:rsidRPr="005C0AAB">
        <w:rPr>
          <w:rFonts w:ascii="Calibri" w:eastAsia="Arial Unicode MS" w:hAnsi="Calibri" w:cs="Calibri"/>
          <w:sz w:val="22"/>
          <w:szCs w:val="22"/>
        </w:rPr>
        <w:t>In this case, the plaintiff and the subsidiary were able to compromise</w:t>
      </w:r>
      <w:r w:rsidR="00713B8D" w:rsidRPr="005C0AAB">
        <w:rPr>
          <w:rFonts w:ascii="Calibri" w:eastAsia="Arial Unicode MS" w:hAnsi="Calibri" w:cstheme="minorBidi"/>
          <w:sz w:val="22"/>
          <w:szCs w:val="22"/>
        </w:rPr>
        <w:t xml:space="preserve">, the </w:t>
      </w:r>
      <w:r w:rsidR="004238D8" w:rsidRPr="005C0AAB">
        <w:rPr>
          <w:rFonts w:ascii="Calibri" w:eastAsia="Arial Unicode MS" w:hAnsi="Calibri" w:cstheme="minorBidi"/>
          <w:sz w:val="22"/>
          <w:szCs w:val="22"/>
        </w:rPr>
        <w:t>subsidiary</w:t>
      </w:r>
      <w:r w:rsidR="00713B8D" w:rsidRPr="005C0AAB">
        <w:rPr>
          <w:rFonts w:ascii="Calibri" w:eastAsia="Arial Unicode MS" w:hAnsi="Calibri" w:cstheme="minorBidi"/>
          <w:sz w:val="22"/>
          <w:szCs w:val="22"/>
        </w:rPr>
        <w:t xml:space="preserve"> agreed to </w:t>
      </w:r>
      <w:r w:rsidR="0030125D" w:rsidRPr="005C0AAB">
        <w:rPr>
          <w:rFonts w:ascii="Calibri" w:eastAsia="Arial Unicode MS" w:hAnsi="Calibri" w:cstheme="minorBidi"/>
          <w:sz w:val="22"/>
          <w:szCs w:val="22"/>
        </w:rPr>
        <w:t xml:space="preserve">make the compromise agreement for </w:t>
      </w:r>
      <w:r w:rsidR="00713B8D" w:rsidRPr="005C0AAB">
        <w:rPr>
          <w:rFonts w:ascii="Calibri" w:eastAsia="Arial Unicode MS" w:hAnsi="Calibri" w:cstheme="minorBidi"/>
          <w:sz w:val="22"/>
          <w:szCs w:val="22"/>
        </w:rPr>
        <w:t xml:space="preserve">pay damages to the plaintiff in the totaling amount of Baht </w:t>
      </w:r>
      <w:r w:rsidR="004238D8" w:rsidRPr="005C0AAB">
        <w:rPr>
          <w:rFonts w:ascii="Calibri" w:eastAsia="Arial Unicode MS" w:hAnsi="Calibri" w:cstheme="minorBidi"/>
          <w:sz w:val="22"/>
          <w:szCs w:val="22"/>
        </w:rPr>
        <w:t>1.3</w:t>
      </w:r>
      <w:r w:rsidR="004F2DC5" w:rsidRPr="005C0AAB">
        <w:rPr>
          <w:rFonts w:ascii="Calibri" w:eastAsia="Arial Unicode MS" w:hAnsi="Calibri" w:cstheme="minorBidi"/>
          <w:sz w:val="22"/>
          <w:szCs w:val="22"/>
        </w:rPr>
        <w:t>7</w:t>
      </w:r>
      <w:r w:rsidR="00713B8D" w:rsidRPr="005C0AAB">
        <w:rPr>
          <w:rFonts w:ascii="Calibri" w:eastAsia="Arial Unicode MS" w:hAnsi="Calibri" w:cstheme="minorBidi"/>
          <w:sz w:val="22"/>
          <w:szCs w:val="22"/>
        </w:rPr>
        <w:t xml:space="preserve"> million. </w:t>
      </w:r>
      <w:r w:rsidR="002E39DC" w:rsidRPr="005C0AAB">
        <w:rPr>
          <w:rFonts w:ascii="Calibri" w:eastAsia="Arial Unicode MS" w:hAnsi="Calibri" w:cstheme="minorBidi"/>
          <w:sz w:val="22"/>
          <w:szCs w:val="22"/>
        </w:rPr>
        <w:t>However, the Central Labour Court</w:t>
      </w:r>
      <w:r w:rsidR="00985154" w:rsidRPr="005C0AAB">
        <w:rPr>
          <w:rFonts w:ascii="Calibri" w:eastAsia="Arial Unicode MS" w:hAnsi="Calibri" w:cstheme="minorBidi"/>
          <w:sz w:val="22"/>
          <w:szCs w:val="22"/>
        </w:rPr>
        <w:t xml:space="preserve"> </w:t>
      </w:r>
      <w:r w:rsidR="00E86916" w:rsidRPr="005C0AAB">
        <w:rPr>
          <w:rFonts w:ascii="Calibri" w:eastAsia="Arial Unicode MS" w:hAnsi="Calibri" w:cstheme="minorBidi"/>
          <w:sz w:val="22"/>
          <w:szCs w:val="22"/>
        </w:rPr>
        <w:t xml:space="preserve">ordered </w:t>
      </w:r>
      <w:r w:rsidR="00840593" w:rsidRPr="005C0AAB">
        <w:rPr>
          <w:rFonts w:ascii="Calibri" w:eastAsia="Arial Unicode MS" w:hAnsi="Calibri" w:cstheme="minorBidi"/>
          <w:sz w:val="22"/>
          <w:szCs w:val="22"/>
        </w:rPr>
        <w:t xml:space="preserve">in </w:t>
      </w:r>
      <w:r w:rsidR="00E86916" w:rsidRPr="005C0AAB">
        <w:rPr>
          <w:rFonts w:ascii="Calibri" w:eastAsia="Arial Unicode MS" w:hAnsi="Calibri" w:cstheme="minorBidi"/>
          <w:sz w:val="22"/>
          <w:szCs w:val="22"/>
        </w:rPr>
        <w:t xml:space="preserve">according </w:t>
      </w:r>
      <w:r w:rsidR="005F0F02" w:rsidRPr="005C0AAB">
        <w:rPr>
          <w:rFonts w:ascii="Calibri" w:eastAsia="Arial Unicode MS" w:hAnsi="Calibri" w:cstheme="minorBidi"/>
          <w:sz w:val="22"/>
          <w:szCs w:val="22"/>
        </w:rPr>
        <w:t>to</w:t>
      </w:r>
      <w:r w:rsidR="00E86916" w:rsidRPr="005C0AAB">
        <w:rPr>
          <w:rFonts w:ascii="Calibri" w:eastAsia="Arial Unicode MS" w:hAnsi="Calibri" w:cstheme="minorBidi"/>
          <w:sz w:val="22"/>
          <w:szCs w:val="22"/>
        </w:rPr>
        <w:t xml:space="preserve"> </w:t>
      </w:r>
      <w:r w:rsidR="006E5A14" w:rsidRPr="005C0AAB">
        <w:rPr>
          <w:rFonts w:ascii="Calibri" w:eastAsia="Arial Unicode MS" w:hAnsi="Calibri" w:cstheme="minorBidi"/>
          <w:sz w:val="22"/>
          <w:szCs w:val="22"/>
        </w:rPr>
        <w:t xml:space="preserve">the above </w:t>
      </w:r>
      <w:r w:rsidR="00671820" w:rsidRPr="005C0AAB">
        <w:rPr>
          <w:rFonts w:ascii="Calibri" w:eastAsia="Arial Unicode MS" w:hAnsi="Calibri" w:cs="Calibri"/>
          <w:sz w:val="22"/>
          <w:szCs w:val="22"/>
        </w:rPr>
        <w:t>compromise</w:t>
      </w:r>
      <w:r w:rsidR="008050D8" w:rsidRPr="005C0AAB">
        <w:rPr>
          <w:rFonts w:ascii="Calibri" w:eastAsia="Arial Unicode MS" w:hAnsi="Calibri" w:cs="Calibri"/>
          <w:sz w:val="22"/>
          <w:szCs w:val="22"/>
        </w:rPr>
        <w:t xml:space="preserve"> agreement</w:t>
      </w:r>
      <w:r w:rsidR="006E5A14" w:rsidRPr="005C0AAB">
        <w:rPr>
          <w:rFonts w:ascii="Calibri" w:eastAsia="Arial Unicode MS" w:hAnsi="Calibri" w:cs="Calibri"/>
          <w:sz w:val="22"/>
          <w:szCs w:val="22"/>
        </w:rPr>
        <w:t xml:space="preserve"> on 15 October 2024.</w:t>
      </w:r>
      <w:r w:rsidR="00B26FE9" w:rsidRPr="005C0AAB">
        <w:rPr>
          <w:rFonts w:ascii="Calibri" w:eastAsia="Arial Unicode MS" w:hAnsi="Calibri" w:cs="Calibri"/>
          <w:sz w:val="22"/>
          <w:szCs w:val="22"/>
        </w:rPr>
        <w:t xml:space="preserve"> The damages were recorded in non-current provision for employee benefits as of </w:t>
      </w:r>
      <w:r w:rsidR="00740F0E">
        <w:rPr>
          <w:rFonts w:ascii="Calibri" w:eastAsia="Arial Unicode MS" w:hAnsi="Calibri" w:cs="Calibri"/>
          <w:sz w:val="22"/>
          <w:szCs w:val="22"/>
        </w:rPr>
        <w:t xml:space="preserve">30 </w:t>
      </w:r>
      <w:r w:rsidR="00B26FE9" w:rsidRPr="005C0AAB">
        <w:rPr>
          <w:rFonts w:ascii="Calibri" w:eastAsia="Arial Unicode MS" w:hAnsi="Calibri" w:cs="Calibri"/>
          <w:sz w:val="22"/>
          <w:szCs w:val="22"/>
        </w:rPr>
        <w:t>September</w:t>
      </w:r>
      <w:r w:rsidR="00740F0E">
        <w:rPr>
          <w:rFonts w:ascii="Calibri" w:eastAsia="Arial Unicode MS" w:hAnsi="Calibri" w:cs="Calibri"/>
          <w:sz w:val="22"/>
          <w:szCs w:val="22"/>
        </w:rPr>
        <w:t xml:space="preserve"> </w:t>
      </w:r>
      <w:r w:rsidR="00B26FE9" w:rsidRPr="005C0AAB">
        <w:rPr>
          <w:rFonts w:ascii="Calibri" w:eastAsia="Arial Unicode MS" w:hAnsi="Calibri" w:cs="Calibri"/>
          <w:sz w:val="22"/>
          <w:szCs w:val="22"/>
        </w:rPr>
        <w:t>2024.</w:t>
      </w:r>
    </w:p>
    <w:p w14:paraId="547B5FFD" w14:textId="77777777" w:rsidR="006F54FE" w:rsidRDefault="006F54FE" w:rsidP="006F54FE">
      <w:pPr>
        <w:jc w:val="thaiDistribute"/>
        <w:rPr>
          <w:rFonts w:ascii="Calibri" w:eastAsia="Arial Unicode MS" w:hAnsi="Calibri" w:cs="Calibri"/>
          <w:sz w:val="22"/>
          <w:szCs w:val="22"/>
        </w:rPr>
      </w:pPr>
    </w:p>
    <w:p w14:paraId="4980EC78" w14:textId="77777777" w:rsidR="006F54FE" w:rsidRDefault="006F54FE" w:rsidP="006F54FE">
      <w:pPr>
        <w:jc w:val="thaiDistribute"/>
        <w:rPr>
          <w:rFonts w:ascii="Calibri" w:eastAsia="Arial Unicode MS" w:hAnsi="Calibri" w:cs="Calibri"/>
          <w:sz w:val="22"/>
          <w:szCs w:val="22"/>
        </w:rPr>
      </w:pPr>
    </w:p>
    <w:p w14:paraId="01F99A46" w14:textId="77777777" w:rsidR="006F54FE" w:rsidRDefault="006F54FE" w:rsidP="006F54FE">
      <w:pPr>
        <w:jc w:val="thaiDistribute"/>
        <w:rPr>
          <w:rFonts w:ascii="Calibri" w:eastAsia="Arial Unicode MS" w:hAnsi="Calibri" w:cs="Calibri"/>
          <w:sz w:val="22"/>
          <w:szCs w:val="22"/>
        </w:rPr>
      </w:pPr>
    </w:p>
    <w:p w14:paraId="1FBDD50F" w14:textId="77777777" w:rsidR="006F54FE" w:rsidRDefault="006F54FE" w:rsidP="006F54FE">
      <w:pPr>
        <w:jc w:val="thaiDistribute"/>
        <w:rPr>
          <w:rFonts w:ascii="Calibri" w:eastAsia="Arial Unicode MS" w:hAnsi="Calibri" w:cs="Calibri"/>
          <w:sz w:val="22"/>
          <w:szCs w:val="22"/>
        </w:rPr>
      </w:pPr>
    </w:p>
    <w:p w14:paraId="08375EB9" w14:textId="77777777" w:rsidR="006F54FE" w:rsidRPr="006F54FE" w:rsidRDefault="006F54FE" w:rsidP="006F54FE">
      <w:pPr>
        <w:jc w:val="thaiDistribute"/>
        <w:rPr>
          <w:rFonts w:ascii="Calibri" w:eastAsia="Arial Unicode MS" w:hAnsi="Calibri" w:cs="Calibri"/>
          <w:sz w:val="22"/>
          <w:szCs w:val="22"/>
        </w:rPr>
      </w:pPr>
    </w:p>
    <w:p w14:paraId="35FBE93E" w14:textId="7A620519" w:rsidR="003536BD" w:rsidRDefault="000F3EB9" w:rsidP="000F3EB9">
      <w:pPr>
        <w:pStyle w:val="ListParagraph"/>
        <w:numPr>
          <w:ilvl w:val="0"/>
          <w:numId w:val="41"/>
        </w:numPr>
        <w:spacing w:line="240" w:lineRule="atLeast"/>
        <w:jc w:val="thaiDistribute"/>
        <w:rPr>
          <w:rFonts w:ascii="Calibri" w:eastAsia="Arial Unicode MS" w:hAnsi="Calibri" w:cstheme="minorBidi"/>
          <w:sz w:val="22"/>
          <w:szCs w:val="22"/>
        </w:rPr>
      </w:pPr>
      <w:r w:rsidRPr="000F3EB9">
        <w:rPr>
          <w:rFonts w:ascii="Calibri" w:eastAsia="Arial Unicode MS" w:hAnsi="Calibri" w:cstheme="minorBidi"/>
          <w:sz w:val="22"/>
          <w:szCs w:val="22"/>
        </w:rPr>
        <w:t xml:space="preserve">On 7 May 2024, the subsidiary has been sued by another person (the Plaintiff) who is the subsidiary's customer, filed a civil court in the consumer protection case against the subsidiary, alleged that the subsidiary breached of the sale and purchase agreement for the real estate caused damage to the plaintiff and claimed damages in the amount of Baht 4.96 million. </w:t>
      </w:r>
      <w:r w:rsidRPr="005C0AAB">
        <w:rPr>
          <w:rFonts w:ascii="Calibri" w:eastAsia="Arial Unicode MS" w:hAnsi="Calibri" w:cstheme="minorBidi"/>
          <w:sz w:val="22"/>
          <w:szCs w:val="22"/>
        </w:rPr>
        <w:t xml:space="preserve">The Court has already </w:t>
      </w:r>
      <w:r w:rsidR="00D14535" w:rsidRPr="005C0AAB">
        <w:rPr>
          <w:rFonts w:ascii="Calibri" w:eastAsia="Arial Unicode MS" w:hAnsi="Calibri" w:cstheme="minorBidi"/>
          <w:sz w:val="22"/>
          <w:szCs w:val="22"/>
        </w:rPr>
        <w:t>negotiated</w:t>
      </w:r>
      <w:r w:rsidRPr="005C0AAB">
        <w:rPr>
          <w:rFonts w:ascii="Calibri" w:eastAsia="Arial Unicode MS" w:hAnsi="Calibri" w:cstheme="minorBidi"/>
          <w:sz w:val="22"/>
          <w:szCs w:val="22"/>
        </w:rPr>
        <w:t xml:space="preserve"> and witness hearing</w:t>
      </w:r>
      <w:r w:rsidR="00D14535" w:rsidRPr="005C0AAB">
        <w:rPr>
          <w:rFonts w:ascii="Calibri" w:eastAsia="Arial Unicode MS" w:hAnsi="Calibri" w:cstheme="minorBidi"/>
          <w:sz w:val="22"/>
          <w:szCs w:val="22"/>
        </w:rPr>
        <w:t xml:space="preserve"> of the consumer protection case</w:t>
      </w:r>
      <w:r w:rsidRPr="005C0AAB">
        <w:rPr>
          <w:rFonts w:ascii="Calibri" w:eastAsia="Arial Unicode MS" w:hAnsi="Calibri" w:cstheme="minorBidi"/>
          <w:sz w:val="22"/>
          <w:szCs w:val="22"/>
        </w:rPr>
        <w:t xml:space="preserve"> on 8 July 2024</w:t>
      </w:r>
      <w:r w:rsidR="00D14535" w:rsidRPr="005C0AAB">
        <w:rPr>
          <w:rFonts w:ascii="Calibri" w:eastAsia="Arial Unicode MS" w:hAnsi="Calibri" w:cstheme="minorBidi"/>
          <w:sz w:val="22"/>
          <w:szCs w:val="22"/>
        </w:rPr>
        <w:t>.</w:t>
      </w:r>
    </w:p>
    <w:p w14:paraId="546B2474" w14:textId="77777777" w:rsidR="001115CE" w:rsidRDefault="001115CE" w:rsidP="001115CE">
      <w:pPr>
        <w:spacing w:line="240" w:lineRule="atLeast"/>
        <w:jc w:val="thaiDistribute"/>
        <w:rPr>
          <w:rFonts w:ascii="Calibri" w:eastAsia="Arial Unicode MS" w:hAnsi="Calibri" w:cstheme="minorBidi"/>
          <w:sz w:val="22"/>
          <w:szCs w:val="22"/>
        </w:rPr>
      </w:pPr>
    </w:p>
    <w:p w14:paraId="7DB1FD12" w14:textId="178E533D" w:rsidR="001115CE" w:rsidRPr="001115CE" w:rsidRDefault="001115CE" w:rsidP="008972AC">
      <w:pPr>
        <w:pStyle w:val="ListParagraph"/>
        <w:spacing w:line="240" w:lineRule="atLeast"/>
        <w:ind w:left="996"/>
        <w:jc w:val="thaiDistribute"/>
        <w:rPr>
          <w:rFonts w:ascii="Calibri" w:eastAsia="Arial Unicode MS" w:hAnsi="Calibri" w:cstheme="minorBidi"/>
          <w:sz w:val="22"/>
          <w:szCs w:val="22"/>
        </w:rPr>
      </w:pPr>
      <w:r w:rsidRPr="005C0AAB">
        <w:rPr>
          <w:rFonts w:ascii="Calibri" w:eastAsia="Arial Unicode MS" w:hAnsi="Calibri" w:cstheme="minorBidi"/>
          <w:sz w:val="22"/>
          <w:szCs w:val="22"/>
        </w:rPr>
        <w:t xml:space="preserve">On </w:t>
      </w:r>
      <w:r w:rsidR="00BA5312" w:rsidRPr="005C0AAB">
        <w:rPr>
          <w:rFonts w:ascii="Calibri" w:eastAsia="Arial Unicode MS" w:hAnsi="Calibri" w:cstheme="minorBidi"/>
          <w:sz w:val="22"/>
          <w:szCs w:val="22"/>
        </w:rPr>
        <w:t>21 October 2024</w:t>
      </w:r>
      <w:r w:rsidRPr="005C0AAB">
        <w:rPr>
          <w:rFonts w:ascii="Calibri" w:eastAsia="Arial Unicode MS" w:hAnsi="Calibri" w:cstheme="minorBidi"/>
          <w:sz w:val="22"/>
          <w:szCs w:val="22"/>
        </w:rPr>
        <w:t xml:space="preserve">, the </w:t>
      </w:r>
      <w:r w:rsidR="00BA5312" w:rsidRPr="005C0AAB">
        <w:rPr>
          <w:rFonts w:ascii="Calibri" w:eastAsia="Arial Unicode MS" w:hAnsi="Calibri" w:cstheme="minorBidi"/>
          <w:sz w:val="22"/>
          <w:szCs w:val="22"/>
        </w:rPr>
        <w:t>President of the Court of Appeal</w:t>
      </w:r>
      <w:r w:rsidRPr="005C0AAB">
        <w:rPr>
          <w:rFonts w:ascii="Calibri" w:eastAsia="Arial Unicode MS" w:hAnsi="Calibri" w:cstheme="minorBidi"/>
          <w:sz w:val="22"/>
          <w:szCs w:val="22"/>
        </w:rPr>
        <w:t xml:space="preserve"> </w:t>
      </w:r>
      <w:r w:rsidR="00A86480" w:rsidRPr="005C0AAB">
        <w:rPr>
          <w:rFonts w:ascii="Calibri" w:eastAsia="Arial Unicode MS" w:hAnsi="Calibri" w:cstheme="minorBidi"/>
          <w:sz w:val="22"/>
          <w:szCs w:val="22"/>
        </w:rPr>
        <w:t>has decision</w:t>
      </w:r>
      <w:r w:rsidRPr="005C0AAB">
        <w:rPr>
          <w:rFonts w:ascii="Calibri" w:eastAsia="Arial Unicode MS" w:hAnsi="Calibri" w:cstheme="minorBidi"/>
          <w:sz w:val="22"/>
          <w:szCs w:val="22"/>
        </w:rPr>
        <w:t xml:space="preserve"> that </w:t>
      </w:r>
      <w:r w:rsidR="00270639" w:rsidRPr="005C0AAB">
        <w:rPr>
          <w:rFonts w:ascii="Calibri" w:eastAsia="Arial Unicode MS" w:hAnsi="Calibri" w:cstheme="minorBidi"/>
          <w:sz w:val="22"/>
          <w:szCs w:val="22"/>
        </w:rPr>
        <w:t>case</w:t>
      </w:r>
      <w:r w:rsidR="00A77C59" w:rsidRPr="005C0AAB">
        <w:rPr>
          <w:rFonts w:ascii="Calibri" w:eastAsia="Arial Unicode MS" w:hAnsi="Calibri" w:cstheme="minorBidi"/>
          <w:sz w:val="22"/>
          <w:szCs w:val="22"/>
        </w:rPr>
        <w:t xml:space="preserve"> of the plaintiff</w:t>
      </w:r>
      <w:r w:rsidR="00B95B11" w:rsidRPr="005C0AAB">
        <w:rPr>
          <w:rFonts w:ascii="Calibri" w:eastAsia="Arial Unicode MS" w:hAnsi="Calibri" w:cstheme="minorBidi" w:hint="cs"/>
          <w:sz w:val="22"/>
          <w:szCs w:val="22"/>
          <w:cs/>
        </w:rPr>
        <w:t xml:space="preserve"> </w:t>
      </w:r>
      <w:r w:rsidR="004101B8" w:rsidRPr="005C0AAB">
        <w:rPr>
          <w:rFonts w:ascii="Calibri" w:eastAsia="Arial Unicode MS" w:hAnsi="Calibri" w:cstheme="minorBidi"/>
          <w:sz w:val="22"/>
          <w:szCs w:val="22"/>
        </w:rPr>
        <w:t>was</w:t>
      </w:r>
      <w:r w:rsidR="00B95B11" w:rsidRPr="005C0AAB">
        <w:rPr>
          <w:rFonts w:ascii="Calibri" w:eastAsia="Arial Unicode MS" w:hAnsi="Calibri" w:cstheme="minorBidi"/>
          <w:sz w:val="22"/>
          <w:szCs w:val="22"/>
        </w:rPr>
        <w:t>n’t the consumer protection case</w:t>
      </w:r>
      <w:r w:rsidR="007C7BA3" w:rsidRPr="005C0AAB">
        <w:rPr>
          <w:rFonts w:ascii="Calibri" w:eastAsia="Arial Unicode MS" w:hAnsi="Calibri" w:cstheme="minorBidi"/>
          <w:sz w:val="22"/>
          <w:szCs w:val="22"/>
        </w:rPr>
        <w:t xml:space="preserve">. Therefore, an </w:t>
      </w:r>
      <w:r w:rsidR="0019626C" w:rsidRPr="005C0AAB">
        <w:rPr>
          <w:rFonts w:ascii="Calibri" w:eastAsia="Arial Unicode MS" w:hAnsi="Calibri" w:cstheme="minorBidi"/>
          <w:sz w:val="22"/>
          <w:szCs w:val="22"/>
        </w:rPr>
        <w:t>order</w:t>
      </w:r>
      <w:r w:rsidR="007C7BA3" w:rsidRPr="005C0AAB">
        <w:rPr>
          <w:rFonts w:ascii="Calibri" w:eastAsia="Arial Unicode MS" w:hAnsi="Calibri" w:cstheme="minorBidi"/>
          <w:sz w:val="22"/>
          <w:szCs w:val="22"/>
        </w:rPr>
        <w:t xml:space="preserve"> was</w:t>
      </w:r>
      <w:r w:rsidR="0019626C" w:rsidRPr="005C0AAB">
        <w:rPr>
          <w:rFonts w:ascii="Calibri" w:eastAsia="Arial Unicode MS" w:hAnsi="Calibri" w:cstheme="minorBidi"/>
          <w:sz w:val="22"/>
          <w:szCs w:val="22"/>
        </w:rPr>
        <w:t>n’t</w:t>
      </w:r>
      <w:r w:rsidR="007C7BA3" w:rsidRPr="005C0AAB">
        <w:rPr>
          <w:rFonts w:ascii="Calibri" w:eastAsia="Arial Unicode MS" w:hAnsi="Calibri" w:cstheme="minorBidi"/>
          <w:sz w:val="22"/>
          <w:szCs w:val="22"/>
        </w:rPr>
        <w:t xml:space="preserve"> to accept the</w:t>
      </w:r>
      <w:r w:rsidR="006F007D" w:rsidRPr="005C0AAB">
        <w:rPr>
          <w:rFonts w:ascii="Calibri" w:eastAsia="Arial Unicode MS" w:hAnsi="Calibri" w:cstheme="minorBidi"/>
          <w:sz w:val="22"/>
          <w:szCs w:val="22"/>
        </w:rPr>
        <w:t xml:space="preserve"> </w:t>
      </w:r>
      <w:r w:rsidR="009A7A16" w:rsidRPr="005C0AAB">
        <w:rPr>
          <w:rFonts w:ascii="Calibri" w:eastAsia="Arial Unicode MS" w:hAnsi="Calibri" w:cstheme="minorBidi"/>
          <w:sz w:val="22"/>
          <w:szCs w:val="22"/>
        </w:rPr>
        <w:t>sued case</w:t>
      </w:r>
      <w:r w:rsidR="00ED48E3" w:rsidRPr="005C0AAB">
        <w:rPr>
          <w:rFonts w:ascii="Calibri" w:eastAsia="Arial Unicode MS" w:hAnsi="Calibri" w:cstheme="minorBidi"/>
          <w:sz w:val="22"/>
          <w:szCs w:val="22"/>
        </w:rPr>
        <w:t xml:space="preserve"> from the plaintiff</w:t>
      </w:r>
      <w:r w:rsidR="009A7A16" w:rsidRPr="005C0AAB">
        <w:rPr>
          <w:rFonts w:ascii="Calibri" w:eastAsia="Arial Unicode MS" w:hAnsi="Calibri" w:cstheme="minorBidi"/>
          <w:sz w:val="22"/>
          <w:szCs w:val="22"/>
        </w:rPr>
        <w:t xml:space="preserve"> by </w:t>
      </w:r>
      <w:r w:rsidR="009615A6" w:rsidRPr="005C0AAB">
        <w:rPr>
          <w:rFonts w:ascii="Calibri" w:eastAsia="Arial Unicode MS" w:hAnsi="Calibri" w:cstheme="minorBidi"/>
          <w:sz w:val="22"/>
          <w:szCs w:val="22"/>
        </w:rPr>
        <w:t>dispose of a case</w:t>
      </w:r>
      <w:r w:rsidR="006A6FD7" w:rsidRPr="005C0AAB">
        <w:rPr>
          <w:rFonts w:ascii="Calibri" w:eastAsia="Arial Unicode MS" w:hAnsi="Calibri" w:cstheme="minorBidi"/>
          <w:sz w:val="22"/>
          <w:szCs w:val="22"/>
        </w:rPr>
        <w:t xml:space="preserve"> on the consumer protection case list on the same day</w:t>
      </w:r>
      <w:r w:rsidR="00FC009A" w:rsidRPr="005C0AAB">
        <w:rPr>
          <w:rFonts w:ascii="Calibri" w:eastAsia="Arial Unicode MS" w:hAnsi="Calibri" w:cstheme="minorBidi" w:hint="cs"/>
          <w:sz w:val="22"/>
          <w:szCs w:val="22"/>
          <w:cs/>
        </w:rPr>
        <w:t xml:space="preserve"> </w:t>
      </w:r>
      <w:r w:rsidR="00FC009A" w:rsidRPr="005C0AAB">
        <w:rPr>
          <w:rFonts w:ascii="Calibri" w:eastAsia="Arial Unicode MS" w:hAnsi="Calibri" w:cstheme="minorBidi"/>
          <w:sz w:val="22"/>
          <w:szCs w:val="22"/>
        </w:rPr>
        <w:t>and accepting the case as a civil case</w:t>
      </w:r>
      <w:r w:rsidR="006E25AE" w:rsidRPr="005C0AAB">
        <w:rPr>
          <w:rFonts w:ascii="Calibri" w:eastAsia="Arial Unicode MS" w:hAnsi="Calibri" w:cstheme="minorBidi"/>
          <w:sz w:val="22"/>
          <w:szCs w:val="22"/>
        </w:rPr>
        <w:t>. The Co</w:t>
      </w:r>
      <w:r w:rsidR="008012C9" w:rsidRPr="005C0AAB">
        <w:rPr>
          <w:rFonts w:ascii="Calibri" w:eastAsia="Arial Unicode MS" w:hAnsi="Calibri" w:cstheme="minorBidi"/>
          <w:sz w:val="22"/>
          <w:szCs w:val="22"/>
        </w:rPr>
        <w:t>u</w:t>
      </w:r>
      <w:r w:rsidR="006E25AE" w:rsidRPr="005C0AAB">
        <w:rPr>
          <w:rFonts w:ascii="Calibri" w:eastAsia="Arial Unicode MS" w:hAnsi="Calibri" w:cstheme="minorBidi"/>
          <w:sz w:val="22"/>
          <w:szCs w:val="22"/>
        </w:rPr>
        <w:t>r</w:t>
      </w:r>
      <w:r w:rsidR="008012C9" w:rsidRPr="005C0AAB">
        <w:rPr>
          <w:rFonts w:ascii="Calibri" w:eastAsia="Arial Unicode MS" w:hAnsi="Calibri" w:cstheme="minorBidi"/>
          <w:sz w:val="22"/>
          <w:szCs w:val="22"/>
        </w:rPr>
        <w:t xml:space="preserve">t </w:t>
      </w:r>
      <w:r w:rsidR="004F2914" w:rsidRPr="005C0AAB">
        <w:rPr>
          <w:rFonts w:ascii="Calibri" w:eastAsia="Arial Unicode MS" w:hAnsi="Calibri" w:cstheme="minorBidi"/>
          <w:sz w:val="22"/>
          <w:szCs w:val="22"/>
        </w:rPr>
        <w:t>makes</w:t>
      </w:r>
      <w:r w:rsidR="006E25AE" w:rsidRPr="005C0AAB">
        <w:rPr>
          <w:rFonts w:ascii="Calibri" w:eastAsia="Arial Unicode MS" w:hAnsi="Calibri" w:cstheme="minorBidi"/>
          <w:sz w:val="22"/>
          <w:szCs w:val="22"/>
        </w:rPr>
        <w:t xml:space="preserve"> </w:t>
      </w:r>
      <w:r w:rsidR="004F2914" w:rsidRPr="005C0AAB">
        <w:rPr>
          <w:rFonts w:ascii="Calibri" w:eastAsia="Arial Unicode MS" w:hAnsi="Calibri" w:cstheme="minorBidi"/>
          <w:sz w:val="22"/>
          <w:szCs w:val="22"/>
        </w:rPr>
        <w:t xml:space="preserve">the </w:t>
      </w:r>
      <w:r w:rsidR="006E25AE" w:rsidRPr="005C0AAB">
        <w:rPr>
          <w:rFonts w:ascii="Calibri" w:eastAsia="Arial Unicode MS" w:hAnsi="Calibri" w:cstheme="minorBidi"/>
          <w:sz w:val="22"/>
          <w:szCs w:val="22"/>
        </w:rPr>
        <w:t>schedule on the date of</w:t>
      </w:r>
      <w:r w:rsidR="008012C9" w:rsidRPr="005C0AAB">
        <w:rPr>
          <w:rFonts w:ascii="Calibri" w:eastAsia="Arial Unicode MS" w:hAnsi="Calibri" w:cstheme="minorBidi"/>
          <w:sz w:val="22"/>
          <w:szCs w:val="22"/>
        </w:rPr>
        <w:t xml:space="preserve"> the negotiation on 3 December 2024 and </w:t>
      </w:r>
      <w:r w:rsidR="00FF7E92" w:rsidRPr="005C0AAB">
        <w:rPr>
          <w:rFonts w:ascii="Calibri" w:eastAsia="Arial Unicode MS" w:hAnsi="Calibri" w:cstheme="minorBidi"/>
          <w:sz w:val="22"/>
          <w:szCs w:val="22"/>
        </w:rPr>
        <w:t>the settlement</w:t>
      </w:r>
      <w:r w:rsidR="00C53770" w:rsidRPr="005C0AAB">
        <w:rPr>
          <w:rFonts w:ascii="Calibri" w:eastAsia="Arial Unicode MS" w:hAnsi="Calibri" w:cstheme="minorBidi"/>
          <w:sz w:val="22"/>
          <w:szCs w:val="22"/>
        </w:rPr>
        <w:t xml:space="preserve"> of issues</w:t>
      </w:r>
      <w:r w:rsidR="001C0D82" w:rsidRPr="005C0AAB">
        <w:rPr>
          <w:rFonts w:ascii="Calibri" w:eastAsia="Arial Unicode MS" w:hAnsi="Calibri" w:cstheme="minorBidi"/>
          <w:sz w:val="22"/>
          <w:szCs w:val="22"/>
        </w:rPr>
        <w:t xml:space="preserve"> on 9 December 2024.</w:t>
      </w:r>
    </w:p>
    <w:p w14:paraId="51439195" w14:textId="77777777" w:rsidR="0017426A" w:rsidRDefault="0017426A" w:rsidP="0017426A">
      <w:pPr>
        <w:pStyle w:val="ListParagraph"/>
        <w:spacing w:line="240" w:lineRule="atLeast"/>
        <w:ind w:left="996"/>
        <w:jc w:val="thaiDistribute"/>
        <w:rPr>
          <w:rFonts w:ascii="Calibri" w:eastAsia="Arial Unicode MS" w:hAnsi="Calibri" w:cstheme="minorBidi"/>
          <w:sz w:val="22"/>
          <w:szCs w:val="22"/>
        </w:rPr>
      </w:pPr>
    </w:p>
    <w:p w14:paraId="069FB6A8" w14:textId="437D9542" w:rsidR="00B6464D" w:rsidRDefault="0017426A">
      <w:pPr>
        <w:pStyle w:val="ListParagraph"/>
        <w:numPr>
          <w:ilvl w:val="0"/>
          <w:numId w:val="41"/>
        </w:numPr>
        <w:spacing w:line="240" w:lineRule="atLeast"/>
        <w:jc w:val="thaiDistribute"/>
        <w:rPr>
          <w:rFonts w:ascii="Calibri" w:eastAsia="Arial Unicode MS" w:hAnsi="Calibri" w:cstheme="minorBidi"/>
          <w:sz w:val="22"/>
          <w:szCs w:val="22"/>
        </w:rPr>
      </w:pPr>
      <w:r w:rsidRPr="001A46DD">
        <w:rPr>
          <w:rFonts w:ascii="Calibri" w:eastAsia="Arial Unicode MS" w:hAnsi="Calibri" w:cstheme="minorBidi"/>
          <w:sz w:val="22"/>
          <w:szCs w:val="22"/>
        </w:rPr>
        <w:t xml:space="preserve">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 </w:t>
      </w:r>
      <w:r w:rsidR="001A46DD" w:rsidRPr="005C0AAB">
        <w:rPr>
          <w:rFonts w:ascii="Calibri" w:eastAsia="Arial Unicode MS" w:hAnsi="Calibri" w:cstheme="minorBidi"/>
          <w:sz w:val="22"/>
          <w:szCs w:val="22"/>
        </w:rPr>
        <w:t xml:space="preserve">However, the subsidiary make a counter claim against the plaintiff in the same case on 17 October 2024 and, the Court make schedule on the date of the negotiation on 16 </w:t>
      </w:r>
      <w:r w:rsidR="006A61FF" w:rsidRPr="005C0AAB">
        <w:rPr>
          <w:rFonts w:ascii="Calibri" w:eastAsia="Arial Unicode MS" w:hAnsi="Calibri" w:cstheme="minorBidi"/>
          <w:sz w:val="22"/>
          <w:szCs w:val="22"/>
        </w:rPr>
        <w:t>Dec</w:t>
      </w:r>
      <w:r w:rsidR="001A46DD" w:rsidRPr="005C0AAB">
        <w:rPr>
          <w:rFonts w:ascii="Calibri" w:eastAsia="Arial Unicode MS" w:hAnsi="Calibri" w:cstheme="minorBidi"/>
          <w:sz w:val="22"/>
          <w:szCs w:val="22"/>
        </w:rPr>
        <w:t>ember 2024.</w:t>
      </w:r>
    </w:p>
    <w:p w14:paraId="5C371B9B" w14:textId="77777777" w:rsidR="001A46DD" w:rsidRPr="001A46DD" w:rsidRDefault="001A46DD" w:rsidP="001A46DD">
      <w:pPr>
        <w:pStyle w:val="ListParagraph"/>
        <w:spacing w:line="240" w:lineRule="atLeast"/>
        <w:ind w:left="996"/>
        <w:jc w:val="thaiDistribute"/>
        <w:rPr>
          <w:rFonts w:ascii="Calibri" w:eastAsia="Arial Unicode MS" w:hAnsi="Calibri" w:cstheme="minorBidi"/>
          <w:sz w:val="22"/>
          <w:szCs w:val="22"/>
        </w:rPr>
      </w:pPr>
    </w:p>
    <w:p w14:paraId="175C7975" w14:textId="5D13D93D" w:rsidR="006D300E" w:rsidRPr="00990748"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990748">
        <w:rPr>
          <w:rFonts w:ascii="Calibri" w:eastAsia="Arial Unicode MS" w:hAnsi="Calibri" w:cs="Calibri"/>
          <w:b/>
          <w:bCs/>
          <w:sz w:val="22"/>
          <w:szCs w:val="22"/>
        </w:rPr>
        <w:t>Events after the reporting period</w:t>
      </w:r>
    </w:p>
    <w:p w14:paraId="735210B2" w14:textId="77777777" w:rsidR="008F7446" w:rsidRDefault="008F7446" w:rsidP="0088286D">
      <w:pPr>
        <w:spacing w:line="240" w:lineRule="atLeast"/>
        <w:jc w:val="thaiDistribute"/>
        <w:rPr>
          <w:rFonts w:ascii="Calibri" w:eastAsia="Arial Unicode MS" w:hAnsi="Calibri" w:cstheme="minorBidi"/>
          <w:sz w:val="22"/>
          <w:szCs w:val="22"/>
        </w:rPr>
      </w:pPr>
    </w:p>
    <w:p w14:paraId="6CF4E2D6" w14:textId="5977619F" w:rsidR="00647D58" w:rsidRDefault="000F53B1" w:rsidP="00647D58">
      <w:pPr>
        <w:spacing w:line="240" w:lineRule="atLeast"/>
        <w:ind w:left="540"/>
        <w:jc w:val="thaiDistribute"/>
        <w:rPr>
          <w:rFonts w:ascii="Calibri" w:eastAsia="Arial Unicode MS" w:hAnsi="Calibri" w:cstheme="minorBidi"/>
          <w:sz w:val="22"/>
          <w:szCs w:val="22"/>
        </w:rPr>
      </w:pPr>
      <w:r w:rsidRPr="005C0AAB">
        <w:rPr>
          <w:rFonts w:ascii="Calibri" w:eastAsia="Arial Unicode MS" w:hAnsi="Calibri" w:cstheme="minorBidi"/>
          <w:sz w:val="22"/>
          <w:szCs w:val="22"/>
        </w:rPr>
        <w:t xml:space="preserve">On </w:t>
      </w:r>
      <w:r w:rsidR="00070A5C" w:rsidRPr="005C0AAB">
        <w:rPr>
          <w:rFonts w:ascii="Calibri" w:eastAsia="Arial Unicode MS" w:hAnsi="Calibri" w:cstheme="minorBidi"/>
          <w:sz w:val="22"/>
          <w:szCs w:val="22"/>
        </w:rPr>
        <w:t>16 October 2024</w:t>
      </w:r>
      <w:r w:rsidRPr="005C0AAB">
        <w:rPr>
          <w:rFonts w:ascii="Calibri" w:eastAsia="Arial Unicode MS" w:hAnsi="Calibri" w:cstheme="minorBidi"/>
          <w:sz w:val="22"/>
          <w:szCs w:val="22"/>
        </w:rPr>
        <w:t xml:space="preserve">, the </w:t>
      </w:r>
      <w:r w:rsidR="008815B6" w:rsidRPr="005C0AAB">
        <w:rPr>
          <w:rFonts w:ascii="Calibri" w:eastAsia="Arial Unicode MS" w:hAnsi="Calibri" w:cstheme="minorBidi"/>
          <w:sz w:val="22"/>
          <w:szCs w:val="22"/>
        </w:rPr>
        <w:t xml:space="preserve">Court </w:t>
      </w:r>
      <w:r w:rsidRPr="005C0AAB">
        <w:rPr>
          <w:rFonts w:ascii="Calibri" w:eastAsia="Arial Unicode MS" w:hAnsi="Calibri" w:cstheme="minorBidi"/>
          <w:sz w:val="22"/>
          <w:szCs w:val="22"/>
        </w:rPr>
        <w:t>ordered that a land</w:t>
      </w:r>
      <w:r w:rsidR="008D39E9">
        <w:rPr>
          <w:rFonts w:ascii="Calibri" w:eastAsia="Arial Unicode MS" w:hAnsi="Calibri" w:cstheme="minorBidi"/>
          <w:sz w:val="22"/>
          <w:szCs w:val="22"/>
        </w:rPr>
        <w:t xml:space="preserve"> </w:t>
      </w:r>
      <w:r w:rsidRPr="005C0AAB">
        <w:rPr>
          <w:rFonts w:ascii="Calibri" w:eastAsia="Arial Unicode MS" w:hAnsi="Calibri" w:cstheme="minorBidi"/>
          <w:sz w:val="22"/>
          <w:szCs w:val="22"/>
        </w:rPr>
        <w:t>owner</w:t>
      </w:r>
      <w:r w:rsidR="00464F1E" w:rsidRPr="005C0AAB">
        <w:rPr>
          <w:rFonts w:ascii="Calibri" w:eastAsia="Arial Unicode MS" w:hAnsi="Calibri" w:cstheme="minorBidi" w:hint="cs"/>
          <w:sz w:val="22"/>
          <w:szCs w:val="22"/>
          <w:cs/>
        </w:rPr>
        <w:t xml:space="preserve"> </w:t>
      </w:r>
      <w:r w:rsidR="00464F1E" w:rsidRPr="005C0AAB">
        <w:rPr>
          <w:rFonts w:ascii="Calibri" w:eastAsia="Arial Unicode MS" w:hAnsi="Calibri" w:cstheme="minorBidi"/>
          <w:sz w:val="22"/>
          <w:szCs w:val="22"/>
        </w:rPr>
        <w:t>(the Defendant)</w:t>
      </w:r>
      <w:r w:rsidRPr="005C0AAB">
        <w:rPr>
          <w:rFonts w:ascii="Calibri" w:eastAsia="Arial Unicode MS" w:hAnsi="Calibri" w:cstheme="minorBidi"/>
          <w:sz w:val="22"/>
          <w:szCs w:val="22"/>
        </w:rPr>
        <w:t>, which was a joint investor in the development of a housing estate, ha</w:t>
      </w:r>
      <w:r w:rsidR="008D39E9">
        <w:rPr>
          <w:rFonts w:ascii="Calibri" w:eastAsia="Arial Unicode MS" w:hAnsi="Calibri" w:cstheme="minorBidi"/>
          <w:sz w:val="22"/>
          <w:szCs w:val="22"/>
        </w:rPr>
        <w:t>s</w:t>
      </w:r>
      <w:r w:rsidRPr="005C0AAB">
        <w:rPr>
          <w:rFonts w:ascii="Calibri" w:eastAsia="Arial Unicode MS" w:hAnsi="Calibri" w:cstheme="minorBidi"/>
          <w:sz w:val="22"/>
          <w:szCs w:val="22"/>
        </w:rPr>
        <w:t xml:space="preserve"> to pay damages to a subsidiary (the Plaintiff) in the amount of Baht </w:t>
      </w:r>
      <w:r w:rsidR="00070A5C" w:rsidRPr="005C0AAB">
        <w:rPr>
          <w:rFonts w:ascii="Calibri" w:eastAsia="Arial Unicode MS" w:hAnsi="Calibri" w:cstheme="minorBidi"/>
          <w:sz w:val="22"/>
          <w:szCs w:val="22"/>
        </w:rPr>
        <w:t>211.75</w:t>
      </w:r>
      <w:r w:rsidRPr="005C0AAB">
        <w:rPr>
          <w:rFonts w:ascii="Calibri" w:eastAsia="Arial Unicode MS" w:hAnsi="Calibri" w:cstheme="minorBidi"/>
          <w:sz w:val="22"/>
          <w:szCs w:val="22"/>
        </w:rPr>
        <w:t xml:space="preserve"> million </w:t>
      </w:r>
      <w:r w:rsidR="003574C8">
        <w:rPr>
          <w:rFonts w:ascii="Calibri" w:eastAsia="Arial Unicode MS" w:hAnsi="Calibri" w:cstheme="minorBidi"/>
          <w:sz w:val="22"/>
          <w:szCs w:val="22"/>
        </w:rPr>
        <w:t>with interest rate 5% per annum from 12 July 2024</w:t>
      </w:r>
      <w:r w:rsidR="003B705F">
        <w:rPr>
          <w:rFonts w:ascii="Calibri" w:eastAsia="Arial Unicode MS" w:hAnsi="Calibri" w:cstheme="minorBidi"/>
          <w:sz w:val="22"/>
          <w:szCs w:val="22"/>
        </w:rPr>
        <w:t xml:space="preserve"> result </w:t>
      </w:r>
      <w:r w:rsidRPr="005C0AAB">
        <w:rPr>
          <w:rFonts w:ascii="Calibri" w:eastAsia="Arial Unicode MS" w:hAnsi="Calibri" w:cstheme="minorBidi"/>
          <w:sz w:val="22"/>
          <w:szCs w:val="22"/>
        </w:rPr>
        <w:t xml:space="preserve">from the lawsuit to claim damages in </w:t>
      </w:r>
      <w:r w:rsidR="008E488D" w:rsidRPr="005C0AAB">
        <w:rPr>
          <w:rFonts w:ascii="Calibri" w:eastAsia="Arial Unicode MS" w:hAnsi="Calibri" w:cstheme="minorBidi"/>
          <w:sz w:val="22"/>
          <w:szCs w:val="22"/>
        </w:rPr>
        <w:t>C</w:t>
      </w:r>
      <w:r w:rsidRPr="005C0AAB">
        <w:rPr>
          <w:rFonts w:ascii="Calibri" w:eastAsia="Arial Unicode MS" w:hAnsi="Calibri" w:cstheme="minorBidi"/>
          <w:sz w:val="22"/>
          <w:szCs w:val="22"/>
        </w:rPr>
        <w:t xml:space="preserve">ourt on 23 August 2023, because the defendant breached the contract for the joint investment </w:t>
      </w:r>
      <w:r w:rsidR="003574C8">
        <w:rPr>
          <w:rFonts w:ascii="Calibri" w:eastAsia="Arial Unicode MS" w:hAnsi="Calibri" w:cstheme="minorBidi"/>
          <w:sz w:val="22"/>
          <w:szCs w:val="22"/>
        </w:rPr>
        <w:t xml:space="preserve">contract </w:t>
      </w:r>
      <w:r w:rsidRPr="005C0AAB">
        <w:rPr>
          <w:rFonts w:ascii="Calibri" w:eastAsia="Arial Unicode MS" w:hAnsi="Calibri" w:cstheme="minorBidi"/>
          <w:sz w:val="22"/>
          <w:szCs w:val="22"/>
        </w:rPr>
        <w:t>in the development of a housing estate</w:t>
      </w:r>
      <w:r w:rsidR="00AB3E88" w:rsidRPr="005C0AAB">
        <w:rPr>
          <w:rFonts w:ascii="Calibri" w:eastAsia="Arial Unicode MS" w:hAnsi="Calibri" w:cstheme="minorBidi"/>
          <w:sz w:val="22"/>
          <w:szCs w:val="22"/>
        </w:rPr>
        <w:t xml:space="preserve">, resulting in the inability to </w:t>
      </w:r>
      <w:r w:rsidRPr="005C0AAB">
        <w:rPr>
          <w:rFonts w:ascii="Calibri" w:eastAsia="Arial Unicode MS" w:hAnsi="Calibri" w:cstheme="minorBidi"/>
          <w:sz w:val="22"/>
          <w:szCs w:val="22"/>
        </w:rPr>
        <w:t>transfer the ownership of the house and land in the above housing estate project to the buyer.</w:t>
      </w:r>
    </w:p>
    <w:p w14:paraId="781D81D7" w14:textId="77777777" w:rsidR="000F53B1" w:rsidRDefault="000F53B1" w:rsidP="00647D58">
      <w:pPr>
        <w:spacing w:line="240" w:lineRule="atLeast"/>
        <w:ind w:left="540"/>
        <w:jc w:val="thaiDistribute"/>
        <w:rPr>
          <w:rFonts w:ascii="Calibri" w:eastAsia="Arial Unicode MS" w:hAnsi="Calibri" w:cstheme="minorBidi"/>
          <w:sz w:val="22"/>
          <w:szCs w:val="22"/>
        </w:rPr>
      </w:pPr>
    </w:p>
    <w:p w14:paraId="0817BF9F" w14:textId="63C9133D" w:rsidR="000F53B1" w:rsidRPr="008F7446" w:rsidRDefault="00471C8E" w:rsidP="00647D58">
      <w:pPr>
        <w:spacing w:line="240" w:lineRule="atLeast"/>
        <w:ind w:left="540"/>
        <w:jc w:val="thaiDistribute"/>
        <w:rPr>
          <w:rFonts w:ascii="Calibri" w:eastAsia="Arial Unicode MS" w:hAnsi="Calibri" w:cstheme="minorBidi"/>
          <w:sz w:val="22"/>
          <w:szCs w:val="22"/>
        </w:rPr>
      </w:pPr>
      <w:r w:rsidRPr="00471C8E">
        <w:rPr>
          <w:rFonts w:ascii="Calibri" w:eastAsia="Arial Unicode MS" w:hAnsi="Calibri" w:cstheme="minorBidi"/>
          <w:sz w:val="22"/>
          <w:szCs w:val="22"/>
        </w:rPr>
        <w:t xml:space="preserve">On </w:t>
      </w:r>
      <w:r>
        <w:rPr>
          <w:rFonts w:ascii="Calibri" w:eastAsia="Arial Unicode MS" w:hAnsi="Calibri" w:cstheme="minorBidi"/>
          <w:sz w:val="22"/>
          <w:szCs w:val="22"/>
        </w:rPr>
        <w:t>24 October</w:t>
      </w:r>
      <w:r w:rsidRPr="00471C8E">
        <w:rPr>
          <w:rFonts w:ascii="Calibri" w:eastAsia="Arial Unicode MS" w:hAnsi="Calibri" w:cstheme="minorBidi"/>
          <w:sz w:val="22"/>
          <w:szCs w:val="22"/>
        </w:rPr>
        <w:t xml:space="preserve"> 2024, the Company issued and offered the debentures No. </w:t>
      </w:r>
      <w:r>
        <w:rPr>
          <w:rFonts w:ascii="Calibri" w:eastAsia="Arial Unicode MS" w:hAnsi="Calibri" w:cstheme="minorBidi"/>
          <w:sz w:val="22"/>
          <w:szCs w:val="22"/>
        </w:rPr>
        <w:t>4</w:t>
      </w:r>
      <w:r w:rsidRPr="00471C8E">
        <w:rPr>
          <w:rFonts w:ascii="Calibri" w:eastAsia="Arial Unicode MS" w:hAnsi="Calibri" w:cstheme="minorBidi"/>
          <w:sz w:val="22"/>
          <w:szCs w:val="22"/>
        </w:rPr>
        <w:t xml:space="preserve">/2024: 0.05 million units of named, unsubordinated, secured debentures, with debenture holder’s representative at the offering price of Baht 1,000 each, amounting to Baht 50 million. These debentures have 6 months term from the date of issuance and bear the fixed interest rate of </w:t>
      </w:r>
      <w:r>
        <w:rPr>
          <w:rFonts w:ascii="Calibri" w:eastAsia="Arial Unicode MS" w:hAnsi="Calibri" w:cstheme="minorBidi"/>
          <w:sz w:val="22"/>
          <w:szCs w:val="22"/>
        </w:rPr>
        <w:t>6.20</w:t>
      </w:r>
      <w:r w:rsidRPr="00471C8E">
        <w:rPr>
          <w:rFonts w:ascii="Calibri" w:eastAsia="Arial Unicode MS" w:hAnsi="Calibri" w:cstheme="minorBidi"/>
          <w:sz w:val="22"/>
          <w:szCs w:val="22"/>
        </w:rPr>
        <w:t xml:space="preserve">% per annum. The interest payment on the maturity date is due for redemption on 25 </w:t>
      </w:r>
      <w:r w:rsidR="00600818">
        <w:rPr>
          <w:rFonts w:ascii="Calibri" w:eastAsia="Arial Unicode MS" w:hAnsi="Calibri" w:cstheme="minorBidi"/>
          <w:sz w:val="22"/>
          <w:szCs w:val="22"/>
        </w:rPr>
        <w:t>April</w:t>
      </w:r>
      <w:r w:rsidRPr="00471C8E">
        <w:rPr>
          <w:rFonts w:ascii="Calibri" w:eastAsia="Arial Unicode MS" w:hAnsi="Calibri" w:cstheme="minorBidi"/>
          <w:sz w:val="22"/>
          <w:szCs w:val="22"/>
        </w:rPr>
        <w:t xml:space="preserve"> 202</w:t>
      </w:r>
      <w:r w:rsidR="00600818">
        <w:rPr>
          <w:rFonts w:ascii="Calibri" w:eastAsia="Arial Unicode MS" w:hAnsi="Calibri" w:cstheme="minorBidi"/>
          <w:sz w:val="22"/>
          <w:szCs w:val="22"/>
        </w:rPr>
        <w:t>5</w:t>
      </w:r>
      <w:r w:rsidRPr="00471C8E">
        <w:rPr>
          <w:rFonts w:ascii="Calibri" w:eastAsia="Arial Unicode MS" w:hAnsi="Calibri" w:cstheme="minorBidi"/>
          <w:sz w:val="22"/>
          <w:szCs w:val="22"/>
        </w:rPr>
        <w:t>.</w:t>
      </w:r>
    </w:p>
    <w:sectPr w:rsidR="000F53B1" w:rsidRPr="008F7446" w:rsidSect="009054AD">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EDB65" w14:textId="77777777" w:rsidR="00EA1A8A" w:rsidRDefault="00EA1A8A" w:rsidP="00117C6A">
      <w:pPr>
        <w:pStyle w:val="Header"/>
      </w:pPr>
      <w:r>
        <w:separator/>
      </w:r>
    </w:p>
  </w:endnote>
  <w:endnote w:type="continuationSeparator" w:id="0">
    <w:p w14:paraId="3A330301" w14:textId="77777777" w:rsidR="00EA1A8A" w:rsidRDefault="00EA1A8A" w:rsidP="00117C6A">
      <w:pPr>
        <w:pStyle w:val="Header"/>
      </w:pPr>
      <w:r>
        <w:continuationSeparator/>
      </w:r>
    </w:p>
  </w:endnote>
  <w:endnote w:type="continuationNotice" w:id="1">
    <w:p w14:paraId="746B3F0F" w14:textId="77777777" w:rsidR="00EA1A8A" w:rsidRDefault="00EA1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1D3E4" w14:textId="77777777" w:rsidR="00EA1A8A" w:rsidRDefault="00EA1A8A" w:rsidP="00117C6A">
      <w:pPr>
        <w:pStyle w:val="Header"/>
      </w:pPr>
      <w:r>
        <w:separator/>
      </w:r>
    </w:p>
  </w:footnote>
  <w:footnote w:type="continuationSeparator" w:id="0">
    <w:p w14:paraId="38F4CCF8" w14:textId="77777777" w:rsidR="00EA1A8A" w:rsidRDefault="00EA1A8A" w:rsidP="00117C6A">
      <w:pPr>
        <w:pStyle w:val="Header"/>
      </w:pPr>
      <w:r>
        <w:continuationSeparator/>
      </w:r>
    </w:p>
  </w:footnote>
  <w:footnote w:type="continuationNotice" w:id="1">
    <w:p w14:paraId="10F3F61C" w14:textId="77777777" w:rsidR="00EA1A8A" w:rsidRDefault="00EA1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F9FC9" w14:textId="377BA2CC"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7873FE41"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24168D">
      <w:rPr>
        <w:rFonts w:ascii="Calibri" w:hAnsi="Calibri" w:cs="Calibri"/>
        <w:b/>
        <w:bCs/>
        <w:sz w:val="24"/>
        <w:szCs w:val="24"/>
      </w:rPr>
      <w:t xml:space="preserve">condensed </w:t>
    </w:r>
    <w:r w:rsidR="005474A3">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221F8E">
      <w:rPr>
        <w:rFonts w:ascii="Calibri" w:hAnsi="Calibri" w:cs="Calibri"/>
        <w:b/>
        <w:bCs/>
        <w:sz w:val="24"/>
        <w:szCs w:val="24"/>
      </w:rPr>
      <w:t xml:space="preserve">three-month </w:t>
    </w:r>
    <w:r w:rsidR="00042C14">
      <w:rPr>
        <w:rFonts w:ascii="Calibri" w:hAnsi="Calibri" w:cs="Calibri"/>
        <w:b/>
        <w:bCs/>
        <w:sz w:val="24"/>
        <w:szCs w:val="24"/>
      </w:rPr>
      <w:t xml:space="preserve">and </w:t>
    </w:r>
    <w:r w:rsidR="00087966">
      <w:rPr>
        <w:rFonts w:ascii="Calibri" w:hAnsi="Calibri" w:cs="Calibri"/>
        <w:b/>
        <w:bCs/>
        <w:sz w:val="24"/>
        <w:szCs w:val="24"/>
      </w:rPr>
      <w:t>nine</w:t>
    </w:r>
    <w:r w:rsidR="00042C14">
      <w:rPr>
        <w:rFonts w:ascii="Calibri" w:hAnsi="Calibri" w:cs="Calibri"/>
        <w:b/>
        <w:bCs/>
        <w:sz w:val="24"/>
        <w:szCs w:val="24"/>
      </w:rPr>
      <w:t xml:space="preserve">-month </w:t>
    </w:r>
    <w:r w:rsidR="00221F8E">
      <w:rPr>
        <w:rFonts w:ascii="Calibri" w:hAnsi="Calibri" w:cs="Calibri"/>
        <w:b/>
        <w:bCs/>
        <w:sz w:val="24"/>
        <w:szCs w:val="24"/>
      </w:rPr>
      <w:t>period</w:t>
    </w:r>
    <w:r w:rsidR="00D77C66">
      <w:rPr>
        <w:rFonts w:ascii="Calibri" w:hAnsi="Calibri" w:cs="Calibri"/>
        <w:b/>
        <w:bCs/>
        <w:sz w:val="24"/>
        <w:szCs w:val="24"/>
      </w:rPr>
      <w:t>s</w:t>
    </w:r>
    <w:r w:rsidR="00221F8E">
      <w:rPr>
        <w:rFonts w:ascii="Calibri" w:hAnsi="Calibri" w:cs="Calibri"/>
        <w:b/>
        <w:bCs/>
        <w:sz w:val="24"/>
        <w:szCs w:val="24"/>
      </w:rPr>
      <w:t xml:space="preserve"> </w:t>
    </w:r>
    <w:r w:rsidR="0044634B" w:rsidRPr="0044634B">
      <w:rPr>
        <w:rFonts w:ascii="Calibri" w:hAnsi="Calibri" w:cs="Calibri"/>
        <w:b/>
        <w:bCs/>
        <w:sz w:val="24"/>
        <w:szCs w:val="24"/>
      </w:rPr>
      <w:t xml:space="preserve">ended </w:t>
    </w:r>
    <w:r w:rsidR="00042C14">
      <w:rPr>
        <w:rFonts w:ascii="Calibri" w:hAnsi="Calibri" w:cs="Calibri"/>
        <w:b/>
        <w:bCs/>
        <w:sz w:val="24"/>
        <w:szCs w:val="24"/>
      </w:rPr>
      <w:t xml:space="preserve">30 </w:t>
    </w:r>
    <w:r w:rsidR="00087966">
      <w:rPr>
        <w:rFonts w:ascii="Calibri" w:hAnsi="Calibri" w:cs="Calibri"/>
        <w:b/>
        <w:bCs/>
        <w:sz w:val="24"/>
        <w:szCs w:val="24"/>
      </w:rPr>
      <w:t>September</w:t>
    </w:r>
    <w:r w:rsidR="00221F8E">
      <w:rPr>
        <w:rFonts w:ascii="Calibri" w:hAnsi="Calibri" w:cs="Calibri"/>
        <w:b/>
        <w:bCs/>
        <w:sz w:val="24"/>
        <w:szCs w:val="24"/>
      </w:rPr>
      <w:t xml:space="preserve"> 2024 (Unau</w:t>
    </w:r>
    <w:r w:rsidR="00DB5271">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6C990" w14:textId="4CDEBD1D"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52778E8F"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FA466E">
      <w:rPr>
        <w:rFonts w:ascii="Calibri" w:hAnsi="Calibri" w:cs="Calibri"/>
        <w:b/>
        <w:bCs/>
        <w:sz w:val="24"/>
        <w:szCs w:val="24"/>
      </w:rPr>
      <w:t xml:space="preserve">condensed </w:t>
    </w:r>
    <w:r w:rsidR="00D46A66">
      <w:rPr>
        <w:rFonts w:ascii="Calibri" w:hAnsi="Calibri" w:cs="Calibri"/>
        <w:b/>
        <w:bCs/>
        <w:sz w:val="24"/>
        <w:szCs w:val="24"/>
      </w:rPr>
      <w:t xml:space="preserve">interim </w:t>
    </w:r>
    <w:r w:rsidRPr="003C4BE2">
      <w:rPr>
        <w:rFonts w:ascii="Calibri" w:hAnsi="Calibri" w:cs="Calibri"/>
        <w:b/>
        <w:bCs/>
        <w:sz w:val="24"/>
        <w:szCs w:val="24"/>
      </w:rPr>
      <w:t>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D46A66">
      <w:rPr>
        <w:rFonts w:ascii="Calibri" w:hAnsi="Calibri" w:cs="Calibri"/>
        <w:b/>
        <w:bCs/>
        <w:sz w:val="24"/>
        <w:szCs w:val="24"/>
      </w:rPr>
      <w:t xml:space="preserve">three-month </w:t>
    </w:r>
    <w:r w:rsidR="00042C14">
      <w:rPr>
        <w:rFonts w:ascii="Calibri" w:hAnsi="Calibri" w:cs="Calibri"/>
        <w:b/>
        <w:bCs/>
        <w:sz w:val="24"/>
        <w:szCs w:val="24"/>
      </w:rPr>
      <w:t xml:space="preserve">and </w:t>
    </w:r>
    <w:r w:rsidR="003D7443">
      <w:rPr>
        <w:rFonts w:ascii="Calibri" w:hAnsi="Calibri" w:cs="Calibri"/>
        <w:b/>
        <w:bCs/>
        <w:sz w:val="24"/>
        <w:szCs w:val="24"/>
      </w:rPr>
      <w:t>nine</w:t>
    </w:r>
    <w:r w:rsidR="00042C14">
      <w:rPr>
        <w:rFonts w:ascii="Calibri" w:hAnsi="Calibri" w:cs="Calibri"/>
        <w:b/>
        <w:bCs/>
        <w:sz w:val="24"/>
        <w:szCs w:val="24"/>
      </w:rPr>
      <w:t xml:space="preserve">-month </w:t>
    </w:r>
    <w:r w:rsidR="00D46A66">
      <w:rPr>
        <w:rFonts w:ascii="Calibri" w:hAnsi="Calibri" w:cs="Calibri"/>
        <w:b/>
        <w:bCs/>
        <w:sz w:val="24"/>
        <w:szCs w:val="24"/>
      </w:rPr>
      <w:t>period</w:t>
    </w:r>
    <w:r w:rsidR="00042C14">
      <w:rPr>
        <w:rFonts w:ascii="Calibri" w:hAnsi="Calibri" w:cs="Calibri"/>
        <w:b/>
        <w:bCs/>
        <w:sz w:val="24"/>
        <w:szCs w:val="24"/>
      </w:rPr>
      <w:t>s</w:t>
    </w:r>
    <w:r w:rsidR="00D46A66">
      <w:rPr>
        <w:rFonts w:ascii="Calibri" w:hAnsi="Calibri" w:cs="Calibri"/>
        <w:b/>
        <w:bCs/>
        <w:sz w:val="24"/>
        <w:szCs w:val="24"/>
      </w:rPr>
      <w:t xml:space="preserve"> </w:t>
    </w:r>
    <w:r w:rsidR="0067333F" w:rsidRPr="0044634B">
      <w:rPr>
        <w:rFonts w:ascii="Calibri" w:hAnsi="Calibri" w:cs="Calibri"/>
        <w:b/>
        <w:bCs/>
        <w:sz w:val="24"/>
        <w:szCs w:val="24"/>
      </w:rPr>
      <w:t xml:space="preserve">ended </w:t>
    </w:r>
    <w:r w:rsidR="00042C14">
      <w:rPr>
        <w:rFonts w:ascii="Calibri" w:hAnsi="Calibri" w:cs="Calibri"/>
        <w:b/>
        <w:bCs/>
        <w:sz w:val="24"/>
        <w:szCs w:val="24"/>
      </w:rPr>
      <w:t xml:space="preserve">30 </w:t>
    </w:r>
    <w:r w:rsidR="003D7443">
      <w:rPr>
        <w:rFonts w:ascii="Calibri" w:hAnsi="Calibri" w:cs="Calibri"/>
        <w:b/>
        <w:bCs/>
        <w:sz w:val="24"/>
        <w:szCs w:val="24"/>
      </w:rPr>
      <w:t>September</w:t>
    </w:r>
    <w:r w:rsidR="00D46A66">
      <w:rPr>
        <w:rFonts w:ascii="Calibri" w:hAnsi="Calibri" w:cs="Calibri"/>
        <w:b/>
        <w:bCs/>
        <w:sz w:val="24"/>
        <w:szCs w:val="24"/>
      </w:rPr>
      <w:t xml:space="preserve"> 2024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F3636" w14:textId="5A3A9422"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and its subsidiaries</w:t>
    </w:r>
  </w:p>
  <w:p w14:paraId="530FA4BC" w14:textId="23C5111D"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 xml:space="preserve">Notes to the </w:t>
    </w:r>
    <w:r w:rsidR="001E7893">
      <w:rPr>
        <w:rFonts w:ascii="Calibri" w:hAnsi="Calibri" w:cs="Calibri"/>
        <w:b/>
        <w:bCs/>
        <w:sz w:val="24"/>
        <w:szCs w:val="24"/>
      </w:rPr>
      <w:t xml:space="preserve">condensed </w:t>
    </w:r>
    <w:r w:rsidR="00863511">
      <w:rPr>
        <w:rFonts w:ascii="Calibri" w:hAnsi="Calibri" w:cs="Calibri"/>
        <w:b/>
        <w:bCs/>
        <w:sz w:val="24"/>
        <w:szCs w:val="24"/>
      </w:rPr>
      <w:t xml:space="preserve">interim </w:t>
    </w:r>
    <w:r w:rsidRPr="003C4BE2">
      <w:rPr>
        <w:rFonts w:ascii="Calibri" w:hAnsi="Calibri" w:cs="Calibri"/>
        <w:b/>
        <w:bCs/>
        <w:sz w:val="24"/>
        <w:szCs w:val="24"/>
      </w:rPr>
      <w:t>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63511">
      <w:rPr>
        <w:rFonts w:ascii="Calibri" w:hAnsi="Calibri" w:cs="Browallia New"/>
        <w:b/>
        <w:bCs/>
        <w:sz w:val="24"/>
        <w:szCs w:val="30"/>
      </w:rPr>
      <w:t xml:space="preserve">three-month </w:t>
    </w:r>
    <w:r w:rsidR="00042C14">
      <w:rPr>
        <w:rFonts w:ascii="Calibri" w:hAnsi="Calibri" w:cs="Browallia New"/>
        <w:b/>
        <w:bCs/>
        <w:sz w:val="24"/>
        <w:szCs w:val="30"/>
      </w:rPr>
      <w:t xml:space="preserve">and </w:t>
    </w:r>
    <w:r w:rsidR="003D7443">
      <w:rPr>
        <w:rFonts w:ascii="Calibri" w:hAnsi="Calibri" w:cs="Browallia New"/>
        <w:b/>
        <w:bCs/>
        <w:sz w:val="24"/>
        <w:szCs w:val="30"/>
      </w:rPr>
      <w:t>nine</w:t>
    </w:r>
    <w:r w:rsidR="00042C14">
      <w:rPr>
        <w:rFonts w:ascii="Calibri" w:hAnsi="Calibri" w:cs="Browallia New"/>
        <w:b/>
        <w:bCs/>
        <w:sz w:val="24"/>
        <w:szCs w:val="30"/>
      </w:rPr>
      <w:t xml:space="preserve">-month </w:t>
    </w:r>
    <w:r w:rsidR="00863511">
      <w:rPr>
        <w:rFonts w:ascii="Calibri" w:hAnsi="Calibri" w:cs="Browallia New"/>
        <w:b/>
        <w:bCs/>
        <w:sz w:val="24"/>
        <w:szCs w:val="30"/>
      </w:rPr>
      <w:t>period</w:t>
    </w:r>
    <w:r w:rsidR="00042C14">
      <w:rPr>
        <w:rFonts w:ascii="Calibri" w:hAnsi="Calibri" w:cs="Browallia New"/>
        <w:b/>
        <w:bCs/>
        <w:sz w:val="24"/>
        <w:szCs w:val="30"/>
      </w:rPr>
      <w:t>s</w:t>
    </w:r>
    <w:r w:rsidR="0081336E">
      <w:rPr>
        <w:rFonts w:ascii="Calibri" w:hAnsi="Calibri" w:cs="Browallia New"/>
        <w:b/>
        <w:bCs/>
        <w:sz w:val="24"/>
        <w:szCs w:val="30"/>
      </w:rPr>
      <w:t xml:space="preserve"> ended </w:t>
    </w:r>
    <w:r w:rsidR="00042C14">
      <w:rPr>
        <w:rFonts w:ascii="Calibri" w:hAnsi="Calibri" w:cs="Browallia New"/>
        <w:b/>
        <w:bCs/>
        <w:sz w:val="24"/>
        <w:szCs w:val="30"/>
      </w:rPr>
      <w:t xml:space="preserve">30 </w:t>
    </w:r>
    <w:r w:rsidR="00AD5BAA">
      <w:rPr>
        <w:rFonts w:ascii="Calibri" w:hAnsi="Calibri" w:cs="Browallia New"/>
        <w:b/>
        <w:bCs/>
        <w:sz w:val="24"/>
        <w:szCs w:val="30"/>
      </w:rPr>
      <w:t>September</w:t>
    </w:r>
    <w:r w:rsidR="00863511">
      <w:rPr>
        <w:rFonts w:ascii="Calibri" w:hAnsi="Calibri" w:cs="Browallia New"/>
        <w:b/>
        <w:bCs/>
        <w:sz w:val="24"/>
        <w:szCs w:val="30"/>
      </w:rPr>
      <w:t xml:space="preserve"> 2024 (Unaudited but reviewed)</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6A78" w14:textId="7D12646F" w:rsidR="00744DFC" w:rsidRPr="007F1132"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3815E9D3" w14:textId="3C6FF2CC" w:rsidR="00FF0808" w:rsidRDefault="001D5771" w:rsidP="007F1132">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1E7893">
      <w:rPr>
        <w:rFonts w:ascii="Calibri" w:hAnsi="Calibri" w:cs="Calibri"/>
        <w:b/>
        <w:bCs/>
        <w:sz w:val="24"/>
        <w:szCs w:val="24"/>
      </w:rPr>
      <w:t xml:space="preserve"> condensed</w:t>
    </w:r>
    <w:r w:rsidRPr="003C4BE2">
      <w:rPr>
        <w:rFonts w:ascii="Calibri" w:hAnsi="Calibri" w:cs="Calibri"/>
        <w:b/>
        <w:bCs/>
        <w:sz w:val="24"/>
        <w:szCs w:val="24"/>
      </w:rPr>
      <w:t xml:space="preserve"> </w:t>
    </w:r>
    <w:r w:rsidR="007F1132">
      <w:rPr>
        <w:rFonts w:ascii="Calibri" w:hAnsi="Calibri" w:cs="Calibri"/>
        <w:b/>
        <w:bCs/>
        <w:sz w:val="24"/>
        <w:szCs w:val="24"/>
      </w:rPr>
      <w:t xml:space="preserve">interim </w:t>
    </w:r>
    <w:r w:rsidRPr="003C4BE2">
      <w:rPr>
        <w:rFonts w:ascii="Calibri" w:hAnsi="Calibri" w:cs="Calibri"/>
        <w:b/>
        <w:bCs/>
        <w:sz w:val="24"/>
        <w:szCs w:val="24"/>
      </w:rPr>
      <w:t>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7F1132">
      <w:rPr>
        <w:rFonts w:ascii="Calibri" w:hAnsi="Calibri" w:cs="Calibri"/>
        <w:b/>
        <w:bCs/>
        <w:sz w:val="24"/>
        <w:szCs w:val="24"/>
      </w:rPr>
      <w:t xml:space="preserve">three-month </w:t>
    </w:r>
    <w:r w:rsidR="00042C14">
      <w:rPr>
        <w:rFonts w:ascii="Calibri" w:hAnsi="Calibri" w:cs="Calibri"/>
        <w:b/>
        <w:bCs/>
        <w:sz w:val="24"/>
        <w:szCs w:val="24"/>
      </w:rPr>
      <w:t xml:space="preserve">and </w:t>
    </w:r>
    <w:r w:rsidR="003D7443">
      <w:rPr>
        <w:rFonts w:ascii="Calibri" w:hAnsi="Calibri" w:cs="Calibri"/>
        <w:b/>
        <w:bCs/>
        <w:sz w:val="24"/>
        <w:szCs w:val="24"/>
      </w:rPr>
      <w:t>nine</w:t>
    </w:r>
    <w:r w:rsidR="00042C14">
      <w:rPr>
        <w:rFonts w:ascii="Calibri" w:hAnsi="Calibri" w:cs="Calibri"/>
        <w:b/>
        <w:bCs/>
        <w:sz w:val="24"/>
        <w:szCs w:val="24"/>
      </w:rPr>
      <w:t xml:space="preserve">-month </w:t>
    </w:r>
    <w:r w:rsidR="007F1132">
      <w:rPr>
        <w:rFonts w:ascii="Calibri" w:hAnsi="Calibri" w:cs="Calibri"/>
        <w:b/>
        <w:bCs/>
        <w:sz w:val="24"/>
        <w:szCs w:val="24"/>
      </w:rPr>
      <w:t>period</w:t>
    </w:r>
    <w:r w:rsidR="00042C14">
      <w:rPr>
        <w:rFonts w:ascii="Calibri" w:hAnsi="Calibri" w:cs="Calibri"/>
        <w:b/>
        <w:bCs/>
        <w:sz w:val="24"/>
        <w:szCs w:val="24"/>
      </w:rPr>
      <w:t>s</w:t>
    </w:r>
    <w:r w:rsidR="007F1132">
      <w:rPr>
        <w:rFonts w:ascii="Calibri" w:hAnsi="Calibri" w:cs="Calibri"/>
        <w:b/>
        <w:bCs/>
        <w:sz w:val="24"/>
        <w:szCs w:val="24"/>
      </w:rPr>
      <w:t xml:space="preserve"> </w:t>
    </w:r>
    <w:r w:rsidR="0081336E">
      <w:rPr>
        <w:rFonts w:ascii="Calibri" w:hAnsi="Calibri" w:cs="Calibri"/>
        <w:b/>
        <w:bCs/>
        <w:sz w:val="24"/>
        <w:szCs w:val="24"/>
      </w:rPr>
      <w:t xml:space="preserve">ended </w:t>
    </w:r>
    <w:r w:rsidR="00042C14">
      <w:rPr>
        <w:rFonts w:ascii="Calibri" w:hAnsi="Calibri" w:cs="Calibri"/>
        <w:b/>
        <w:bCs/>
        <w:sz w:val="24"/>
        <w:szCs w:val="24"/>
      </w:rPr>
      <w:t xml:space="preserve">30 </w:t>
    </w:r>
    <w:r w:rsidR="00AD5BAA">
      <w:rPr>
        <w:rFonts w:ascii="Calibri" w:hAnsi="Calibri" w:cs="Calibri"/>
        <w:b/>
        <w:bCs/>
        <w:sz w:val="24"/>
        <w:szCs w:val="24"/>
      </w:rPr>
      <w:t>September</w:t>
    </w:r>
    <w:r w:rsidR="007F1132">
      <w:rPr>
        <w:rFonts w:ascii="Calibri" w:hAnsi="Calibri" w:cs="Calibri"/>
        <w:b/>
        <w:bCs/>
        <w:sz w:val="24"/>
        <w:szCs w:val="24"/>
      </w:rPr>
      <w:t xml:space="preserve"> 2024 (Unaudited but reviewed)</w:t>
    </w:r>
  </w:p>
  <w:p w14:paraId="7957A808" w14:textId="77777777" w:rsidR="007F1132" w:rsidRDefault="007F1132" w:rsidP="007F1132">
    <w:pPr>
      <w:pStyle w:val="Header"/>
      <w:spacing w:line="240" w:lineRule="atLeast"/>
      <w:ind w:right="-40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9"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0"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0"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4"/>
  </w:num>
  <w:num w:numId="4" w16cid:durableId="1568878581">
    <w:abstractNumId w:val="8"/>
  </w:num>
  <w:num w:numId="5" w16cid:durableId="78795519">
    <w:abstractNumId w:val="37"/>
  </w:num>
  <w:num w:numId="6" w16cid:durableId="1271013877">
    <w:abstractNumId w:val="26"/>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0"/>
  </w:num>
  <w:num w:numId="12" w16cid:durableId="987897769">
    <w:abstractNumId w:val="31"/>
  </w:num>
  <w:num w:numId="13" w16cid:durableId="1089237007">
    <w:abstractNumId w:val="6"/>
  </w:num>
  <w:num w:numId="14" w16cid:durableId="1049767833">
    <w:abstractNumId w:val="9"/>
  </w:num>
  <w:num w:numId="15" w16cid:durableId="735738334">
    <w:abstractNumId w:val="14"/>
  </w:num>
  <w:num w:numId="16" w16cid:durableId="224341665">
    <w:abstractNumId w:val="28"/>
  </w:num>
  <w:num w:numId="17" w16cid:durableId="11617690">
    <w:abstractNumId w:val="1"/>
  </w:num>
  <w:num w:numId="18" w16cid:durableId="2020309203">
    <w:abstractNumId w:val="25"/>
  </w:num>
  <w:num w:numId="19" w16cid:durableId="2024699359">
    <w:abstractNumId w:val="33"/>
  </w:num>
  <w:num w:numId="20" w16cid:durableId="755513635">
    <w:abstractNumId w:val="7"/>
  </w:num>
  <w:num w:numId="21" w16cid:durableId="647171477">
    <w:abstractNumId w:val="32"/>
  </w:num>
  <w:num w:numId="22" w16cid:durableId="1308510055">
    <w:abstractNumId w:val="2"/>
  </w:num>
  <w:num w:numId="23" w16cid:durableId="1932619048">
    <w:abstractNumId w:val="12"/>
  </w:num>
  <w:num w:numId="24" w16cid:durableId="1705251625">
    <w:abstractNumId w:val="5"/>
  </w:num>
  <w:num w:numId="25" w16cid:durableId="1013722114">
    <w:abstractNumId w:val="30"/>
  </w:num>
  <w:num w:numId="26" w16cid:durableId="162476661">
    <w:abstractNumId w:val="24"/>
  </w:num>
  <w:num w:numId="27" w16cid:durableId="1984578761">
    <w:abstractNumId w:val="35"/>
  </w:num>
  <w:num w:numId="28" w16cid:durableId="298193482">
    <w:abstractNumId w:val="23"/>
  </w:num>
  <w:num w:numId="29" w16cid:durableId="1425106782">
    <w:abstractNumId w:val="27"/>
  </w:num>
  <w:num w:numId="30" w16cid:durableId="1513491218">
    <w:abstractNumId w:val="29"/>
  </w:num>
  <w:num w:numId="31" w16cid:durableId="1419713956">
    <w:abstractNumId w:val="41"/>
  </w:num>
  <w:num w:numId="32" w16cid:durableId="1119645295">
    <w:abstractNumId w:val="39"/>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6"/>
  </w:num>
  <w:num w:numId="40" w16cid:durableId="1954049029">
    <w:abstractNumId w:val="21"/>
  </w:num>
  <w:num w:numId="41" w16cid:durableId="2114206140">
    <w:abstractNumId w:val="38"/>
  </w:num>
  <w:num w:numId="42" w16cid:durableId="159994321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0AC"/>
    <w:rsid w:val="000012BB"/>
    <w:rsid w:val="000013CF"/>
    <w:rsid w:val="000015F9"/>
    <w:rsid w:val="0000164D"/>
    <w:rsid w:val="000016E7"/>
    <w:rsid w:val="000016F2"/>
    <w:rsid w:val="0000174F"/>
    <w:rsid w:val="000017ED"/>
    <w:rsid w:val="00001909"/>
    <w:rsid w:val="00001D75"/>
    <w:rsid w:val="00001D81"/>
    <w:rsid w:val="0000217E"/>
    <w:rsid w:val="00002206"/>
    <w:rsid w:val="00002228"/>
    <w:rsid w:val="00002345"/>
    <w:rsid w:val="00002BB4"/>
    <w:rsid w:val="00002E55"/>
    <w:rsid w:val="00003023"/>
    <w:rsid w:val="000031F7"/>
    <w:rsid w:val="00003614"/>
    <w:rsid w:val="00003665"/>
    <w:rsid w:val="00003A26"/>
    <w:rsid w:val="00003CDA"/>
    <w:rsid w:val="00003F66"/>
    <w:rsid w:val="00004102"/>
    <w:rsid w:val="00004392"/>
    <w:rsid w:val="000044AA"/>
    <w:rsid w:val="0000468C"/>
    <w:rsid w:val="000046AE"/>
    <w:rsid w:val="00004A44"/>
    <w:rsid w:val="0000501E"/>
    <w:rsid w:val="000050BF"/>
    <w:rsid w:val="00005BF1"/>
    <w:rsid w:val="00005EDF"/>
    <w:rsid w:val="000063AC"/>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18"/>
    <w:rsid w:val="00010CAB"/>
    <w:rsid w:val="00010E92"/>
    <w:rsid w:val="00010EBF"/>
    <w:rsid w:val="0001125E"/>
    <w:rsid w:val="00011342"/>
    <w:rsid w:val="000114CE"/>
    <w:rsid w:val="000116B6"/>
    <w:rsid w:val="00011A47"/>
    <w:rsid w:val="00011DB0"/>
    <w:rsid w:val="00011E84"/>
    <w:rsid w:val="00011EA6"/>
    <w:rsid w:val="000120D5"/>
    <w:rsid w:val="00012179"/>
    <w:rsid w:val="000124BC"/>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23A"/>
    <w:rsid w:val="000148E7"/>
    <w:rsid w:val="0001490E"/>
    <w:rsid w:val="00014B43"/>
    <w:rsid w:val="00014C0D"/>
    <w:rsid w:val="00014E19"/>
    <w:rsid w:val="00014F9F"/>
    <w:rsid w:val="00014FDC"/>
    <w:rsid w:val="000150F0"/>
    <w:rsid w:val="00015171"/>
    <w:rsid w:val="00015180"/>
    <w:rsid w:val="00015196"/>
    <w:rsid w:val="000152ED"/>
    <w:rsid w:val="00015423"/>
    <w:rsid w:val="00015572"/>
    <w:rsid w:val="00015AFC"/>
    <w:rsid w:val="00015B52"/>
    <w:rsid w:val="00015C17"/>
    <w:rsid w:val="00015C97"/>
    <w:rsid w:val="00015D7D"/>
    <w:rsid w:val="00015EBA"/>
    <w:rsid w:val="00016109"/>
    <w:rsid w:val="0001613E"/>
    <w:rsid w:val="0001644B"/>
    <w:rsid w:val="00016621"/>
    <w:rsid w:val="0001670B"/>
    <w:rsid w:val="00016C84"/>
    <w:rsid w:val="00016F50"/>
    <w:rsid w:val="0001799B"/>
    <w:rsid w:val="00017AF0"/>
    <w:rsid w:val="00017BD6"/>
    <w:rsid w:val="00020109"/>
    <w:rsid w:val="00020133"/>
    <w:rsid w:val="00020411"/>
    <w:rsid w:val="00020B6D"/>
    <w:rsid w:val="00020E9F"/>
    <w:rsid w:val="0002113C"/>
    <w:rsid w:val="0002115E"/>
    <w:rsid w:val="0002148C"/>
    <w:rsid w:val="00021745"/>
    <w:rsid w:val="00021798"/>
    <w:rsid w:val="00021BC1"/>
    <w:rsid w:val="00021C08"/>
    <w:rsid w:val="0002238D"/>
    <w:rsid w:val="00022447"/>
    <w:rsid w:val="00022747"/>
    <w:rsid w:val="000229FA"/>
    <w:rsid w:val="00022BCF"/>
    <w:rsid w:val="000235D3"/>
    <w:rsid w:val="00023711"/>
    <w:rsid w:val="00023A9D"/>
    <w:rsid w:val="0002417A"/>
    <w:rsid w:val="0002426C"/>
    <w:rsid w:val="00024912"/>
    <w:rsid w:val="0002496A"/>
    <w:rsid w:val="00024EB9"/>
    <w:rsid w:val="0002559A"/>
    <w:rsid w:val="00025790"/>
    <w:rsid w:val="00025A64"/>
    <w:rsid w:val="00025B29"/>
    <w:rsid w:val="00025CEA"/>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5E2"/>
    <w:rsid w:val="00031716"/>
    <w:rsid w:val="000319C3"/>
    <w:rsid w:val="000319C5"/>
    <w:rsid w:val="000319D1"/>
    <w:rsid w:val="000319F0"/>
    <w:rsid w:val="00031BE9"/>
    <w:rsid w:val="00031E4A"/>
    <w:rsid w:val="00031FD9"/>
    <w:rsid w:val="00032110"/>
    <w:rsid w:val="000324C0"/>
    <w:rsid w:val="000328E4"/>
    <w:rsid w:val="00032A64"/>
    <w:rsid w:val="00032E96"/>
    <w:rsid w:val="00032FB6"/>
    <w:rsid w:val="00033119"/>
    <w:rsid w:val="000336A8"/>
    <w:rsid w:val="00033A46"/>
    <w:rsid w:val="00033C6D"/>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E3"/>
    <w:rsid w:val="000357B7"/>
    <w:rsid w:val="00035BB7"/>
    <w:rsid w:val="00035D40"/>
    <w:rsid w:val="00035D50"/>
    <w:rsid w:val="000361BD"/>
    <w:rsid w:val="000362A5"/>
    <w:rsid w:val="000363A1"/>
    <w:rsid w:val="00036430"/>
    <w:rsid w:val="00036605"/>
    <w:rsid w:val="00036612"/>
    <w:rsid w:val="0003668F"/>
    <w:rsid w:val="00036748"/>
    <w:rsid w:val="000367B7"/>
    <w:rsid w:val="00036823"/>
    <w:rsid w:val="00036866"/>
    <w:rsid w:val="0003694F"/>
    <w:rsid w:val="00036989"/>
    <w:rsid w:val="00036AB0"/>
    <w:rsid w:val="00036CC5"/>
    <w:rsid w:val="00036D0A"/>
    <w:rsid w:val="00036F50"/>
    <w:rsid w:val="00037079"/>
    <w:rsid w:val="00037438"/>
    <w:rsid w:val="000377AC"/>
    <w:rsid w:val="000378E5"/>
    <w:rsid w:val="00037A28"/>
    <w:rsid w:val="000400FD"/>
    <w:rsid w:val="00040148"/>
    <w:rsid w:val="0004032B"/>
    <w:rsid w:val="0004074E"/>
    <w:rsid w:val="00040870"/>
    <w:rsid w:val="0004099A"/>
    <w:rsid w:val="00040A51"/>
    <w:rsid w:val="00041035"/>
    <w:rsid w:val="000412BF"/>
    <w:rsid w:val="00041732"/>
    <w:rsid w:val="00041B60"/>
    <w:rsid w:val="00041E4A"/>
    <w:rsid w:val="00041F95"/>
    <w:rsid w:val="000421C4"/>
    <w:rsid w:val="000426CC"/>
    <w:rsid w:val="0004271C"/>
    <w:rsid w:val="00042998"/>
    <w:rsid w:val="00042C14"/>
    <w:rsid w:val="00042C1B"/>
    <w:rsid w:val="00042D7C"/>
    <w:rsid w:val="00042E11"/>
    <w:rsid w:val="00042E9E"/>
    <w:rsid w:val="000432F6"/>
    <w:rsid w:val="0004344F"/>
    <w:rsid w:val="00043595"/>
    <w:rsid w:val="000435F4"/>
    <w:rsid w:val="0004391D"/>
    <w:rsid w:val="00043AE2"/>
    <w:rsid w:val="00043C1F"/>
    <w:rsid w:val="00043EFD"/>
    <w:rsid w:val="0004403C"/>
    <w:rsid w:val="000445B0"/>
    <w:rsid w:val="0004494E"/>
    <w:rsid w:val="00044D55"/>
    <w:rsid w:val="00044E52"/>
    <w:rsid w:val="00044FA4"/>
    <w:rsid w:val="000453BC"/>
    <w:rsid w:val="0004566D"/>
    <w:rsid w:val="00045898"/>
    <w:rsid w:val="000458B2"/>
    <w:rsid w:val="000459C1"/>
    <w:rsid w:val="00045A38"/>
    <w:rsid w:val="00045BF0"/>
    <w:rsid w:val="00045CA3"/>
    <w:rsid w:val="00045CFA"/>
    <w:rsid w:val="0004619A"/>
    <w:rsid w:val="0004626C"/>
    <w:rsid w:val="00046521"/>
    <w:rsid w:val="0004654A"/>
    <w:rsid w:val="0004661E"/>
    <w:rsid w:val="00046793"/>
    <w:rsid w:val="00046D90"/>
    <w:rsid w:val="00046F68"/>
    <w:rsid w:val="00047009"/>
    <w:rsid w:val="00047172"/>
    <w:rsid w:val="00047185"/>
    <w:rsid w:val="00047FB5"/>
    <w:rsid w:val="000500D9"/>
    <w:rsid w:val="00050434"/>
    <w:rsid w:val="00050517"/>
    <w:rsid w:val="0005055D"/>
    <w:rsid w:val="0005072C"/>
    <w:rsid w:val="00050854"/>
    <w:rsid w:val="00051198"/>
    <w:rsid w:val="00051584"/>
    <w:rsid w:val="00051848"/>
    <w:rsid w:val="00051A83"/>
    <w:rsid w:val="00051D60"/>
    <w:rsid w:val="00051E64"/>
    <w:rsid w:val="00052199"/>
    <w:rsid w:val="000521E5"/>
    <w:rsid w:val="00052235"/>
    <w:rsid w:val="00052601"/>
    <w:rsid w:val="00052900"/>
    <w:rsid w:val="00052B76"/>
    <w:rsid w:val="00052D3A"/>
    <w:rsid w:val="000530D3"/>
    <w:rsid w:val="000532B9"/>
    <w:rsid w:val="0005338A"/>
    <w:rsid w:val="000534FA"/>
    <w:rsid w:val="000537F6"/>
    <w:rsid w:val="00053A0F"/>
    <w:rsid w:val="00053C66"/>
    <w:rsid w:val="00053CD8"/>
    <w:rsid w:val="00053E3D"/>
    <w:rsid w:val="00053E7B"/>
    <w:rsid w:val="0005409A"/>
    <w:rsid w:val="000540B4"/>
    <w:rsid w:val="00054478"/>
    <w:rsid w:val="00055032"/>
    <w:rsid w:val="0005521E"/>
    <w:rsid w:val="00055666"/>
    <w:rsid w:val="0005582C"/>
    <w:rsid w:val="00055D9A"/>
    <w:rsid w:val="00055FBD"/>
    <w:rsid w:val="000563FE"/>
    <w:rsid w:val="00056447"/>
    <w:rsid w:val="0005655D"/>
    <w:rsid w:val="0005685E"/>
    <w:rsid w:val="0005687C"/>
    <w:rsid w:val="00056A4F"/>
    <w:rsid w:val="00056CA1"/>
    <w:rsid w:val="00056DFD"/>
    <w:rsid w:val="00056EE0"/>
    <w:rsid w:val="00057460"/>
    <w:rsid w:val="00057694"/>
    <w:rsid w:val="00057739"/>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4F"/>
    <w:rsid w:val="00061168"/>
    <w:rsid w:val="00061380"/>
    <w:rsid w:val="00061447"/>
    <w:rsid w:val="00061684"/>
    <w:rsid w:val="00061806"/>
    <w:rsid w:val="00061CC1"/>
    <w:rsid w:val="00061E46"/>
    <w:rsid w:val="00061F27"/>
    <w:rsid w:val="0006219F"/>
    <w:rsid w:val="00062B0D"/>
    <w:rsid w:val="00062CAC"/>
    <w:rsid w:val="00062D17"/>
    <w:rsid w:val="00062E53"/>
    <w:rsid w:val="00063321"/>
    <w:rsid w:val="000634F7"/>
    <w:rsid w:val="000637D1"/>
    <w:rsid w:val="00063D1E"/>
    <w:rsid w:val="00064096"/>
    <w:rsid w:val="0006409D"/>
    <w:rsid w:val="000641D4"/>
    <w:rsid w:val="000641E4"/>
    <w:rsid w:val="000643EB"/>
    <w:rsid w:val="000648DE"/>
    <w:rsid w:val="00064E1D"/>
    <w:rsid w:val="00064E23"/>
    <w:rsid w:val="000650B3"/>
    <w:rsid w:val="000654CF"/>
    <w:rsid w:val="000654DF"/>
    <w:rsid w:val="00065809"/>
    <w:rsid w:val="00065BAB"/>
    <w:rsid w:val="00065CF4"/>
    <w:rsid w:val="00066233"/>
    <w:rsid w:val="00066345"/>
    <w:rsid w:val="000667D0"/>
    <w:rsid w:val="00067846"/>
    <w:rsid w:val="00067DF3"/>
    <w:rsid w:val="00067DFA"/>
    <w:rsid w:val="00067EC4"/>
    <w:rsid w:val="000701AF"/>
    <w:rsid w:val="000704ED"/>
    <w:rsid w:val="000705C9"/>
    <w:rsid w:val="000706B5"/>
    <w:rsid w:val="000708B6"/>
    <w:rsid w:val="000708C1"/>
    <w:rsid w:val="00070A5C"/>
    <w:rsid w:val="00070A9D"/>
    <w:rsid w:val="00070B9F"/>
    <w:rsid w:val="00070C00"/>
    <w:rsid w:val="00070F66"/>
    <w:rsid w:val="00071103"/>
    <w:rsid w:val="0007154E"/>
    <w:rsid w:val="00071835"/>
    <w:rsid w:val="000718A4"/>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5805"/>
    <w:rsid w:val="00075BE0"/>
    <w:rsid w:val="00075D03"/>
    <w:rsid w:val="00075F6C"/>
    <w:rsid w:val="00076085"/>
    <w:rsid w:val="00076325"/>
    <w:rsid w:val="00076B12"/>
    <w:rsid w:val="00076B34"/>
    <w:rsid w:val="00076F02"/>
    <w:rsid w:val="000771F8"/>
    <w:rsid w:val="00077243"/>
    <w:rsid w:val="000776A2"/>
    <w:rsid w:val="00077898"/>
    <w:rsid w:val="000779FE"/>
    <w:rsid w:val="00077CE0"/>
    <w:rsid w:val="00077D13"/>
    <w:rsid w:val="00077E3E"/>
    <w:rsid w:val="00077E96"/>
    <w:rsid w:val="00077FFD"/>
    <w:rsid w:val="000801DE"/>
    <w:rsid w:val="000805B4"/>
    <w:rsid w:val="000809E5"/>
    <w:rsid w:val="00080B15"/>
    <w:rsid w:val="00080C6A"/>
    <w:rsid w:val="00081003"/>
    <w:rsid w:val="00081202"/>
    <w:rsid w:val="000813BB"/>
    <w:rsid w:val="000817E1"/>
    <w:rsid w:val="000819B3"/>
    <w:rsid w:val="00081ABC"/>
    <w:rsid w:val="00082061"/>
    <w:rsid w:val="000823D7"/>
    <w:rsid w:val="0008286A"/>
    <w:rsid w:val="00082A33"/>
    <w:rsid w:val="00082CBA"/>
    <w:rsid w:val="00082E94"/>
    <w:rsid w:val="00083242"/>
    <w:rsid w:val="0008327A"/>
    <w:rsid w:val="0008328F"/>
    <w:rsid w:val="00083301"/>
    <w:rsid w:val="0008337E"/>
    <w:rsid w:val="00083529"/>
    <w:rsid w:val="000837A9"/>
    <w:rsid w:val="00083852"/>
    <w:rsid w:val="00083950"/>
    <w:rsid w:val="00083A39"/>
    <w:rsid w:val="00083A3B"/>
    <w:rsid w:val="00083DC3"/>
    <w:rsid w:val="00083FA7"/>
    <w:rsid w:val="00083FD3"/>
    <w:rsid w:val="00084072"/>
    <w:rsid w:val="00084299"/>
    <w:rsid w:val="00084620"/>
    <w:rsid w:val="000846E5"/>
    <w:rsid w:val="00084860"/>
    <w:rsid w:val="000849F4"/>
    <w:rsid w:val="00084A9C"/>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58E"/>
    <w:rsid w:val="0008778B"/>
    <w:rsid w:val="00087876"/>
    <w:rsid w:val="00087966"/>
    <w:rsid w:val="00087AAD"/>
    <w:rsid w:val="00087B2F"/>
    <w:rsid w:val="00087EE9"/>
    <w:rsid w:val="00087FD6"/>
    <w:rsid w:val="000901F1"/>
    <w:rsid w:val="00090332"/>
    <w:rsid w:val="00090517"/>
    <w:rsid w:val="00090552"/>
    <w:rsid w:val="00090630"/>
    <w:rsid w:val="00090B6E"/>
    <w:rsid w:val="00090E2F"/>
    <w:rsid w:val="00090F3C"/>
    <w:rsid w:val="0009133A"/>
    <w:rsid w:val="000918B9"/>
    <w:rsid w:val="00091BF5"/>
    <w:rsid w:val="00091C49"/>
    <w:rsid w:val="00091D92"/>
    <w:rsid w:val="00091E66"/>
    <w:rsid w:val="0009205C"/>
    <w:rsid w:val="00092304"/>
    <w:rsid w:val="00092443"/>
    <w:rsid w:val="000927BB"/>
    <w:rsid w:val="000929C8"/>
    <w:rsid w:val="00092ACA"/>
    <w:rsid w:val="00092C7F"/>
    <w:rsid w:val="00092DF3"/>
    <w:rsid w:val="00092E61"/>
    <w:rsid w:val="00092F71"/>
    <w:rsid w:val="0009322E"/>
    <w:rsid w:val="000936C3"/>
    <w:rsid w:val="00093E99"/>
    <w:rsid w:val="0009402B"/>
    <w:rsid w:val="00094125"/>
    <w:rsid w:val="00094807"/>
    <w:rsid w:val="00094C60"/>
    <w:rsid w:val="00094E34"/>
    <w:rsid w:val="000952C8"/>
    <w:rsid w:val="00095645"/>
    <w:rsid w:val="00095ABA"/>
    <w:rsid w:val="00095AC0"/>
    <w:rsid w:val="00095C16"/>
    <w:rsid w:val="000963C3"/>
    <w:rsid w:val="000963F9"/>
    <w:rsid w:val="000966F5"/>
    <w:rsid w:val="0009678D"/>
    <w:rsid w:val="0009690B"/>
    <w:rsid w:val="00096930"/>
    <w:rsid w:val="00096BF5"/>
    <w:rsid w:val="0009740C"/>
    <w:rsid w:val="0009747D"/>
    <w:rsid w:val="000974EF"/>
    <w:rsid w:val="0009762E"/>
    <w:rsid w:val="00097790"/>
    <w:rsid w:val="0009779E"/>
    <w:rsid w:val="00097D82"/>
    <w:rsid w:val="00097EEB"/>
    <w:rsid w:val="000A0A16"/>
    <w:rsid w:val="000A0CAC"/>
    <w:rsid w:val="000A0D54"/>
    <w:rsid w:val="000A0E85"/>
    <w:rsid w:val="000A1E3D"/>
    <w:rsid w:val="000A1EFD"/>
    <w:rsid w:val="000A221A"/>
    <w:rsid w:val="000A267D"/>
    <w:rsid w:val="000A26FE"/>
    <w:rsid w:val="000A2823"/>
    <w:rsid w:val="000A2999"/>
    <w:rsid w:val="000A2B42"/>
    <w:rsid w:val="000A2B47"/>
    <w:rsid w:val="000A2BFC"/>
    <w:rsid w:val="000A2DBF"/>
    <w:rsid w:val="000A3027"/>
    <w:rsid w:val="000A375B"/>
    <w:rsid w:val="000A410E"/>
    <w:rsid w:val="000A4285"/>
    <w:rsid w:val="000A4434"/>
    <w:rsid w:val="000A4464"/>
    <w:rsid w:val="000A4774"/>
    <w:rsid w:val="000A477B"/>
    <w:rsid w:val="000A4A0B"/>
    <w:rsid w:val="000A4A0E"/>
    <w:rsid w:val="000A4E1F"/>
    <w:rsid w:val="000A5170"/>
    <w:rsid w:val="000A5540"/>
    <w:rsid w:val="000A567A"/>
    <w:rsid w:val="000A583B"/>
    <w:rsid w:val="000A58ED"/>
    <w:rsid w:val="000A5A3D"/>
    <w:rsid w:val="000A5ED6"/>
    <w:rsid w:val="000A622F"/>
    <w:rsid w:val="000A6397"/>
    <w:rsid w:val="000A64BD"/>
    <w:rsid w:val="000A680B"/>
    <w:rsid w:val="000A68C4"/>
    <w:rsid w:val="000A7646"/>
    <w:rsid w:val="000A7739"/>
    <w:rsid w:val="000A7EC7"/>
    <w:rsid w:val="000A7F0B"/>
    <w:rsid w:val="000B01CE"/>
    <w:rsid w:val="000B02FE"/>
    <w:rsid w:val="000B05BC"/>
    <w:rsid w:val="000B080B"/>
    <w:rsid w:val="000B09DC"/>
    <w:rsid w:val="000B0CCE"/>
    <w:rsid w:val="000B0DA3"/>
    <w:rsid w:val="000B1028"/>
    <w:rsid w:val="000B1196"/>
    <w:rsid w:val="000B1205"/>
    <w:rsid w:val="000B18AB"/>
    <w:rsid w:val="000B1937"/>
    <w:rsid w:val="000B1948"/>
    <w:rsid w:val="000B1CB9"/>
    <w:rsid w:val="000B1F36"/>
    <w:rsid w:val="000B2462"/>
    <w:rsid w:val="000B2506"/>
    <w:rsid w:val="000B2831"/>
    <w:rsid w:val="000B2CC0"/>
    <w:rsid w:val="000B2CC2"/>
    <w:rsid w:val="000B2E9A"/>
    <w:rsid w:val="000B3477"/>
    <w:rsid w:val="000B34B4"/>
    <w:rsid w:val="000B369D"/>
    <w:rsid w:val="000B37AB"/>
    <w:rsid w:val="000B37C5"/>
    <w:rsid w:val="000B39BA"/>
    <w:rsid w:val="000B3BAB"/>
    <w:rsid w:val="000B3C61"/>
    <w:rsid w:val="000B3C7D"/>
    <w:rsid w:val="000B3E64"/>
    <w:rsid w:val="000B460B"/>
    <w:rsid w:val="000B4856"/>
    <w:rsid w:val="000B4AFC"/>
    <w:rsid w:val="000B4D6B"/>
    <w:rsid w:val="000B4FF1"/>
    <w:rsid w:val="000B5209"/>
    <w:rsid w:val="000B57F0"/>
    <w:rsid w:val="000B597F"/>
    <w:rsid w:val="000B5B86"/>
    <w:rsid w:val="000B673E"/>
    <w:rsid w:val="000B6998"/>
    <w:rsid w:val="000B69BA"/>
    <w:rsid w:val="000B6C69"/>
    <w:rsid w:val="000B7156"/>
    <w:rsid w:val="000B73A5"/>
    <w:rsid w:val="000B73B6"/>
    <w:rsid w:val="000B758D"/>
    <w:rsid w:val="000B7782"/>
    <w:rsid w:val="000B7BA2"/>
    <w:rsid w:val="000B7C7C"/>
    <w:rsid w:val="000B7DF3"/>
    <w:rsid w:val="000B7EFE"/>
    <w:rsid w:val="000B7F68"/>
    <w:rsid w:val="000C051B"/>
    <w:rsid w:val="000C07FF"/>
    <w:rsid w:val="000C0904"/>
    <w:rsid w:val="000C092B"/>
    <w:rsid w:val="000C0940"/>
    <w:rsid w:val="000C094A"/>
    <w:rsid w:val="000C0C26"/>
    <w:rsid w:val="000C0D12"/>
    <w:rsid w:val="000C0FF9"/>
    <w:rsid w:val="000C1299"/>
    <w:rsid w:val="000C2333"/>
    <w:rsid w:val="000C2735"/>
    <w:rsid w:val="000C2928"/>
    <w:rsid w:val="000C2A25"/>
    <w:rsid w:val="000C2D05"/>
    <w:rsid w:val="000C2FD9"/>
    <w:rsid w:val="000C34BD"/>
    <w:rsid w:val="000C36DD"/>
    <w:rsid w:val="000C3AF1"/>
    <w:rsid w:val="000C3E37"/>
    <w:rsid w:val="000C41FD"/>
    <w:rsid w:val="000C4320"/>
    <w:rsid w:val="000C443B"/>
    <w:rsid w:val="000C461E"/>
    <w:rsid w:val="000C48A8"/>
    <w:rsid w:val="000C48F5"/>
    <w:rsid w:val="000C4902"/>
    <w:rsid w:val="000C49F1"/>
    <w:rsid w:val="000C4D74"/>
    <w:rsid w:val="000C4F1B"/>
    <w:rsid w:val="000C5342"/>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60B"/>
    <w:rsid w:val="000D0630"/>
    <w:rsid w:val="000D07CF"/>
    <w:rsid w:val="000D0BA9"/>
    <w:rsid w:val="000D0FAD"/>
    <w:rsid w:val="000D1010"/>
    <w:rsid w:val="000D1539"/>
    <w:rsid w:val="000D1857"/>
    <w:rsid w:val="000D1965"/>
    <w:rsid w:val="000D1AFC"/>
    <w:rsid w:val="000D2036"/>
    <w:rsid w:val="000D2065"/>
    <w:rsid w:val="000D2471"/>
    <w:rsid w:val="000D24E3"/>
    <w:rsid w:val="000D251D"/>
    <w:rsid w:val="000D2AE6"/>
    <w:rsid w:val="000D2C47"/>
    <w:rsid w:val="000D3502"/>
    <w:rsid w:val="000D36C5"/>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5925"/>
    <w:rsid w:val="000D5A10"/>
    <w:rsid w:val="000D5ADD"/>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4D"/>
    <w:rsid w:val="000D7693"/>
    <w:rsid w:val="000D7715"/>
    <w:rsid w:val="000D7BA8"/>
    <w:rsid w:val="000D7F80"/>
    <w:rsid w:val="000E0164"/>
    <w:rsid w:val="000E02B3"/>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F7"/>
    <w:rsid w:val="000E335F"/>
    <w:rsid w:val="000E33CA"/>
    <w:rsid w:val="000E3406"/>
    <w:rsid w:val="000E3530"/>
    <w:rsid w:val="000E390A"/>
    <w:rsid w:val="000E3A79"/>
    <w:rsid w:val="000E3D05"/>
    <w:rsid w:val="000E3F40"/>
    <w:rsid w:val="000E3F6D"/>
    <w:rsid w:val="000E43C0"/>
    <w:rsid w:val="000E45C2"/>
    <w:rsid w:val="000E4A4E"/>
    <w:rsid w:val="000E4AE3"/>
    <w:rsid w:val="000E50EF"/>
    <w:rsid w:val="000E57A5"/>
    <w:rsid w:val="000E58E8"/>
    <w:rsid w:val="000E59EB"/>
    <w:rsid w:val="000E5C2B"/>
    <w:rsid w:val="000E5C96"/>
    <w:rsid w:val="000E5D2D"/>
    <w:rsid w:val="000E5E37"/>
    <w:rsid w:val="000E5E3D"/>
    <w:rsid w:val="000E61FB"/>
    <w:rsid w:val="000E67CC"/>
    <w:rsid w:val="000E69FE"/>
    <w:rsid w:val="000E6C4E"/>
    <w:rsid w:val="000E7475"/>
    <w:rsid w:val="000E7600"/>
    <w:rsid w:val="000E7614"/>
    <w:rsid w:val="000E76B4"/>
    <w:rsid w:val="000E77A2"/>
    <w:rsid w:val="000E7990"/>
    <w:rsid w:val="000F00C7"/>
    <w:rsid w:val="000F01A1"/>
    <w:rsid w:val="000F06CD"/>
    <w:rsid w:val="000F0907"/>
    <w:rsid w:val="000F0E00"/>
    <w:rsid w:val="000F11B9"/>
    <w:rsid w:val="000F1285"/>
    <w:rsid w:val="000F1646"/>
    <w:rsid w:val="000F167C"/>
    <w:rsid w:val="000F169F"/>
    <w:rsid w:val="000F1725"/>
    <w:rsid w:val="000F178B"/>
    <w:rsid w:val="000F180E"/>
    <w:rsid w:val="000F19AE"/>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ACB"/>
    <w:rsid w:val="000F3B83"/>
    <w:rsid w:val="000F3EB9"/>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B1"/>
    <w:rsid w:val="000F53C9"/>
    <w:rsid w:val="000F5437"/>
    <w:rsid w:val="000F550F"/>
    <w:rsid w:val="000F59E5"/>
    <w:rsid w:val="000F5AE1"/>
    <w:rsid w:val="000F5B2D"/>
    <w:rsid w:val="000F5E88"/>
    <w:rsid w:val="000F6004"/>
    <w:rsid w:val="000F634A"/>
    <w:rsid w:val="000F64A4"/>
    <w:rsid w:val="000F6739"/>
    <w:rsid w:val="000F7394"/>
    <w:rsid w:val="000F745C"/>
    <w:rsid w:val="000F7AA5"/>
    <w:rsid w:val="000F7D5D"/>
    <w:rsid w:val="000F7D6E"/>
    <w:rsid w:val="000F7F8A"/>
    <w:rsid w:val="00100173"/>
    <w:rsid w:val="00100365"/>
    <w:rsid w:val="001003C7"/>
    <w:rsid w:val="0010053D"/>
    <w:rsid w:val="00100560"/>
    <w:rsid w:val="0010058A"/>
    <w:rsid w:val="00100869"/>
    <w:rsid w:val="00100D09"/>
    <w:rsid w:val="00100E6C"/>
    <w:rsid w:val="00101146"/>
    <w:rsid w:val="0010123C"/>
    <w:rsid w:val="001013C5"/>
    <w:rsid w:val="001013F8"/>
    <w:rsid w:val="0010160D"/>
    <w:rsid w:val="00101684"/>
    <w:rsid w:val="001016E3"/>
    <w:rsid w:val="0010195E"/>
    <w:rsid w:val="00101ACC"/>
    <w:rsid w:val="00101CD8"/>
    <w:rsid w:val="00101D5C"/>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42A5"/>
    <w:rsid w:val="00104428"/>
    <w:rsid w:val="001044C1"/>
    <w:rsid w:val="00104720"/>
    <w:rsid w:val="001048AE"/>
    <w:rsid w:val="00104E2A"/>
    <w:rsid w:val="00105226"/>
    <w:rsid w:val="001052AC"/>
    <w:rsid w:val="001056F9"/>
    <w:rsid w:val="00105A01"/>
    <w:rsid w:val="00105AB2"/>
    <w:rsid w:val="00105B64"/>
    <w:rsid w:val="00105C86"/>
    <w:rsid w:val="00105FAA"/>
    <w:rsid w:val="00106289"/>
    <w:rsid w:val="00106396"/>
    <w:rsid w:val="00106F1F"/>
    <w:rsid w:val="001071B3"/>
    <w:rsid w:val="001072D1"/>
    <w:rsid w:val="001075B2"/>
    <w:rsid w:val="001075BD"/>
    <w:rsid w:val="0010786F"/>
    <w:rsid w:val="001078C2"/>
    <w:rsid w:val="00107909"/>
    <w:rsid w:val="00107FE2"/>
    <w:rsid w:val="001104C2"/>
    <w:rsid w:val="00110856"/>
    <w:rsid w:val="00110F2E"/>
    <w:rsid w:val="00111161"/>
    <w:rsid w:val="001115CE"/>
    <w:rsid w:val="00111725"/>
    <w:rsid w:val="001117C6"/>
    <w:rsid w:val="00111851"/>
    <w:rsid w:val="00111F21"/>
    <w:rsid w:val="00111FA2"/>
    <w:rsid w:val="0011205F"/>
    <w:rsid w:val="00112075"/>
    <w:rsid w:val="001121A1"/>
    <w:rsid w:val="001124A3"/>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C0F"/>
    <w:rsid w:val="00115C62"/>
    <w:rsid w:val="00115FD4"/>
    <w:rsid w:val="0011622D"/>
    <w:rsid w:val="00116388"/>
    <w:rsid w:val="00116C12"/>
    <w:rsid w:val="00116C89"/>
    <w:rsid w:val="00116E1A"/>
    <w:rsid w:val="00117441"/>
    <w:rsid w:val="0011748D"/>
    <w:rsid w:val="0011785D"/>
    <w:rsid w:val="001179D7"/>
    <w:rsid w:val="00117C6A"/>
    <w:rsid w:val="00117CE1"/>
    <w:rsid w:val="00117F10"/>
    <w:rsid w:val="00117F8C"/>
    <w:rsid w:val="0012026E"/>
    <w:rsid w:val="0012037E"/>
    <w:rsid w:val="001204DC"/>
    <w:rsid w:val="0012058B"/>
    <w:rsid w:val="00120916"/>
    <w:rsid w:val="00120A43"/>
    <w:rsid w:val="00120C04"/>
    <w:rsid w:val="00120CBF"/>
    <w:rsid w:val="00121541"/>
    <w:rsid w:val="00121855"/>
    <w:rsid w:val="001218D9"/>
    <w:rsid w:val="00121C8C"/>
    <w:rsid w:val="00121D8A"/>
    <w:rsid w:val="00121E09"/>
    <w:rsid w:val="001222D9"/>
    <w:rsid w:val="001225D2"/>
    <w:rsid w:val="00122762"/>
    <w:rsid w:val="00122794"/>
    <w:rsid w:val="001227AA"/>
    <w:rsid w:val="00122FB7"/>
    <w:rsid w:val="00123064"/>
    <w:rsid w:val="0012366B"/>
    <w:rsid w:val="0012383F"/>
    <w:rsid w:val="001239FD"/>
    <w:rsid w:val="00123A97"/>
    <w:rsid w:val="00123AAB"/>
    <w:rsid w:val="00123B20"/>
    <w:rsid w:val="00123E3B"/>
    <w:rsid w:val="00123F7B"/>
    <w:rsid w:val="001240B7"/>
    <w:rsid w:val="001241BC"/>
    <w:rsid w:val="001242F8"/>
    <w:rsid w:val="00124309"/>
    <w:rsid w:val="00124334"/>
    <w:rsid w:val="00124BE0"/>
    <w:rsid w:val="00124BEA"/>
    <w:rsid w:val="00124FCD"/>
    <w:rsid w:val="001253EE"/>
    <w:rsid w:val="00125545"/>
    <w:rsid w:val="00125C63"/>
    <w:rsid w:val="00125CB7"/>
    <w:rsid w:val="00125D26"/>
    <w:rsid w:val="0012601F"/>
    <w:rsid w:val="0012606B"/>
    <w:rsid w:val="00126330"/>
    <w:rsid w:val="00126338"/>
    <w:rsid w:val="001263C7"/>
    <w:rsid w:val="00126528"/>
    <w:rsid w:val="00126663"/>
    <w:rsid w:val="00126CEE"/>
    <w:rsid w:val="00126E98"/>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210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5010"/>
    <w:rsid w:val="0013510B"/>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70FB"/>
    <w:rsid w:val="001371DE"/>
    <w:rsid w:val="00137270"/>
    <w:rsid w:val="0013727B"/>
    <w:rsid w:val="0013729B"/>
    <w:rsid w:val="00137457"/>
    <w:rsid w:val="001375A6"/>
    <w:rsid w:val="00137774"/>
    <w:rsid w:val="00137A63"/>
    <w:rsid w:val="00137AE8"/>
    <w:rsid w:val="00137E83"/>
    <w:rsid w:val="0014000A"/>
    <w:rsid w:val="0014009C"/>
    <w:rsid w:val="00140149"/>
    <w:rsid w:val="001402F3"/>
    <w:rsid w:val="00140467"/>
    <w:rsid w:val="00140A9B"/>
    <w:rsid w:val="00140B85"/>
    <w:rsid w:val="00140E84"/>
    <w:rsid w:val="00140FF6"/>
    <w:rsid w:val="001412EC"/>
    <w:rsid w:val="001416FD"/>
    <w:rsid w:val="0014170B"/>
    <w:rsid w:val="0014189B"/>
    <w:rsid w:val="00141CD2"/>
    <w:rsid w:val="00141E0E"/>
    <w:rsid w:val="0014226B"/>
    <w:rsid w:val="001423B6"/>
    <w:rsid w:val="001424B8"/>
    <w:rsid w:val="00142508"/>
    <w:rsid w:val="001428EE"/>
    <w:rsid w:val="00142A2A"/>
    <w:rsid w:val="00142D61"/>
    <w:rsid w:val="001432D7"/>
    <w:rsid w:val="00143586"/>
    <w:rsid w:val="001435C9"/>
    <w:rsid w:val="0014379F"/>
    <w:rsid w:val="001437EE"/>
    <w:rsid w:val="00143C22"/>
    <w:rsid w:val="001440D2"/>
    <w:rsid w:val="00144216"/>
    <w:rsid w:val="001444BF"/>
    <w:rsid w:val="00144B2E"/>
    <w:rsid w:val="00144C7C"/>
    <w:rsid w:val="00144CD3"/>
    <w:rsid w:val="00144E88"/>
    <w:rsid w:val="0014513C"/>
    <w:rsid w:val="001451E1"/>
    <w:rsid w:val="001453D8"/>
    <w:rsid w:val="00145559"/>
    <w:rsid w:val="0014576B"/>
    <w:rsid w:val="0014578D"/>
    <w:rsid w:val="001457A1"/>
    <w:rsid w:val="00145D0F"/>
    <w:rsid w:val="0014649C"/>
    <w:rsid w:val="0014649D"/>
    <w:rsid w:val="00146584"/>
    <w:rsid w:val="00146694"/>
    <w:rsid w:val="001468FE"/>
    <w:rsid w:val="00146938"/>
    <w:rsid w:val="00146A44"/>
    <w:rsid w:val="00146B90"/>
    <w:rsid w:val="00146D9A"/>
    <w:rsid w:val="00146E20"/>
    <w:rsid w:val="00146E21"/>
    <w:rsid w:val="00147309"/>
    <w:rsid w:val="00147B2E"/>
    <w:rsid w:val="00150196"/>
    <w:rsid w:val="0015031A"/>
    <w:rsid w:val="0015039B"/>
    <w:rsid w:val="00150504"/>
    <w:rsid w:val="00150519"/>
    <w:rsid w:val="00150633"/>
    <w:rsid w:val="00150741"/>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2F40"/>
    <w:rsid w:val="00153049"/>
    <w:rsid w:val="00153635"/>
    <w:rsid w:val="00153673"/>
    <w:rsid w:val="00153D7B"/>
    <w:rsid w:val="00153E06"/>
    <w:rsid w:val="001548FE"/>
    <w:rsid w:val="0015493E"/>
    <w:rsid w:val="00154C6D"/>
    <w:rsid w:val="001550A1"/>
    <w:rsid w:val="00155382"/>
    <w:rsid w:val="00155599"/>
    <w:rsid w:val="0015581B"/>
    <w:rsid w:val="001559B1"/>
    <w:rsid w:val="00155B18"/>
    <w:rsid w:val="00156085"/>
    <w:rsid w:val="0015632E"/>
    <w:rsid w:val="00156526"/>
    <w:rsid w:val="00156953"/>
    <w:rsid w:val="00156FD8"/>
    <w:rsid w:val="00157193"/>
    <w:rsid w:val="0015778F"/>
    <w:rsid w:val="00157AA9"/>
    <w:rsid w:val="00157BF9"/>
    <w:rsid w:val="00157DC0"/>
    <w:rsid w:val="00160019"/>
    <w:rsid w:val="00160479"/>
    <w:rsid w:val="001604A5"/>
    <w:rsid w:val="001604D2"/>
    <w:rsid w:val="00160649"/>
    <w:rsid w:val="00160716"/>
    <w:rsid w:val="00160DDA"/>
    <w:rsid w:val="00160EFE"/>
    <w:rsid w:val="0016109D"/>
    <w:rsid w:val="00161145"/>
    <w:rsid w:val="0016133A"/>
    <w:rsid w:val="00161452"/>
    <w:rsid w:val="00161AA0"/>
    <w:rsid w:val="00161ADD"/>
    <w:rsid w:val="00161CEE"/>
    <w:rsid w:val="00161D6D"/>
    <w:rsid w:val="00161D8C"/>
    <w:rsid w:val="0016225E"/>
    <w:rsid w:val="0016236E"/>
    <w:rsid w:val="0016237A"/>
    <w:rsid w:val="001629CA"/>
    <w:rsid w:val="00162E17"/>
    <w:rsid w:val="00163166"/>
    <w:rsid w:val="00163587"/>
    <w:rsid w:val="001635AC"/>
    <w:rsid w:val="00163873"/>
    <w:rsid w:val="00163A7D"/>
    <w:rsid w:val="00163AF1"/>
    <w:rsid w:val="00163B63"/>
    <w:rsid w:val="00163E67"/>
    <w:rsid w:val="00163EEF"/>
    <w:rsid w:val="00163F4B"/>
    <w:rsid w:val="00163FF5"/>
    <w:rsid w:val="00164926"/>
    <w:rsid w:val="00164950"/>
    <w:rsid w:val="00164DE9"/>
    <w:rsid w:val="00164E94"/>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0E7"/>
    <w:rsid w:val="001663FD"/>
    <w:rsid w:val="001664D3"/>
    <w:rsid w:val="001667C3"/>
    <w:rsid w:val="00166A00"/>
    <w:rsid w:val="00166DC3"/>
    <w:rsid w:val="00166E44"/>
    <w:rsid w:val="00167798"/>
    <w:rsid w:val="001678A1"/>
    <w:rsid w:val="001679E5"/>
    <w:rsid w:val="00167A45"/>
    <w:rsid w:val="00167B25"/>
    <w:rsid w:val="00167BBF"/>
    <w:rsid w:val="00167CA7"/>
    <w:rsid w:val="00167D22"/>
    <w:rsid w:val="00167D5D"/>
    <w:rsid w:val="00167D71"/>
    <w:rsid w:val="00167EA6"/>
    <w:rsid w:val="001701ED"/>
    <w:rsid w:val="0017051C"/>
    <w:rsid w:val="00170A8D"/>
    <w:rsid w:val="00170A9D"/>
    <w:rsid w:val="00171253"/>
    <w:rsid w:val="00171C41"/>
    <w:rsid w:val="00171C62"/>
    <w:rsid w:val="00171D67"/>
    <w:rsid w:val="00171D78"/>
    <w:rsid w:val="001721A8"/>
    <w:rsid w:val="001722F4"/>
    <w:rsid w:val="001726FD"/>
    <w:rsid w:val="0017298E"/>
    <w:rsid w:val="00172E6E"/>
    <w:rsid w:val="00172F1C"/>
    <w:rsid w:val="001733B6"/>
    <w:rsid w:val="00173477"/>
    <w:rsid w:val="001734BA"/>
    <w:rsid w:val="00173776"/>
    <w:rsid w:val="001737A8"/>
    <w:rsid w:val="0017382E"/>
    <w:rsid w:val="00173858"/>
    <w:rsid w:val="0017397F"/>
    <w:rsid w:val="00173B62"/>
    <w:rsid w:val="00173BB0"/>
    <w:rsid w:val="00173C47"/>
    <w:rsid w:val="00173C56"/>
    <w:rsid w:val="00173D8B"/>
    <w:rsid w:val="00173ED9"/>
    <w:rsid w:val="00173FA6"/>
    <w:rsid w:val="00174036"/>
    <w:rsid w:val="00174103"/>
    <w:rsid w:val="00174156"/>
    <w:rsid w:val="0017426A"/>
    <w:rsid w:val="00174281"/>
    <w:rsid w:val="001742C8"/>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B38"/>
    <w:rsid w:val="00176E48"/>
    <w:rsid w:val="00177017"/>
    <w:rsid w:val="001771D2"/>
    <w:rsid w:val="001776A8"/>
    <w:rsid w:val="00177CB5"/>
    <w:rsid w:val="00177F93"/>
    <w:rsid w:val="0018009D"/>
    <w:rsid w:val="00180263"/>
    <w:rsid w:val="0018051E"/>
    <w:rsid w:val="00180564"/>
    <w:rsid w:val="0018076B"/>
    <w:rsid w:val="00180A92"/>
    <w:rsid w:val="00180CDE"/>
    <w:rsid w:val="00180E7E"/>
    <w:rsid w:val="00180FB1"/>
    <w:rsid w:val="00180FFE"/>
    <w:rsid w:val="001813EE"/>
    <w:rsid w:val="0018143E"/>
    <w:rsid w:val="001816CF"/>
    <w:rsid w:val="00181790"/>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D2"/>
    <w:rsid w:val="00185960"/>
    <w:rsid w:val="00185A49"/>
    <w:rsid w:val="00185DFF"/>
    <w:rsid w:val="00185ECE"/>
    <w:rsid w:val="00185F4D"/>
    <w:rsid w:val="00186E66"/>
    <w:rsid w:val="0018715D"/>
    <w:rsid w:val="001874BF"/>
    <w:rsid w:val="0018756F"/>
    <w:rsid w:val="001876F2"/>
    <w:rsid w:val="00187CEA"/>
    <w:rsid w:val="00187CEC"/>
    <w:rsid w:val="0019052F"/>
    <w:rsid w:val="0019058C"/>
    <w:rsid w:val="001909A4"/>
    <w:rsid w:val="00190B9A"/>
    <w:rsid w:val="00190E24"/>
    <w:rsid w:val="00191158"/>
    <w:rsid w:val="001912B1"/>
    <w:rsid w:val="00191611"/>
    <w:rsid w:val="0019169E"/>
    <w:rsid w:val="00191901"/>
    <w:rsid w:val="00191C97"/>
    <w:rsid w:val="00191EC5"/>
    <w:rsid w:val="0019235A"/>
    <w:rsid w:val="00192643"/>
    <w:rsid w:val="001928B6"/>
    <w:rsid w:val="0019293F"/>
    <w:rsid w:val="00192A71"/>
    <w:rsid w:val="00192D25"/>
    <w:rsid w:val="00193024"/>
    <w:rsid w:val="00193095"/>
    <w:rsid w:val="0019346B"/>
    <w:rsid w:val="00193A5B"/>
    <w:rsid w:val="00193A79"/>
    <w:rsid w:val="00194014"/>
    <w:rsid w:val="00194317"/>
    <w:rsid w:val="001945E5"/>
    <w:rsid w:val="00194699"/>
    <w:rsid w:val="001946BC"/>
    <w:rsid w:val="0019482A"/>
    <w:rsid w:val="00194C8F"/>
    <w:rsid w:val="00194CFA"/>
    <w:rsid w:val="00194FB2"/>
    <w:rsid w:val="00194FBB"/>
    <w:rsid w:val="00194FF0"/>
    <w:rsid w:val="00194FF2"/>
    <w:rsid w:val="001952C9"/>
    <w:rsid w:val="00195488"/>
    <w:rsid w:val="001956A4"/>
    <w:rsid w:val="001958AA"/>
    <w:rsid w:val="00195DDD"/>
    <w:rsid w:val="0019626C"/>
    <w:rsid w:val="0019627C"/>
    <w:rsid w:val="001963EC"/>
    <w:rsid w:val="00196457"/>
    <w:rsid w:val="0019662F"/>
    <w:rsid w:val="00196853"/>
    <w:rsid w:val="00196A2D"/>
    <w:rsid w:val="00196CBA"/>
    <w:rsid w:val="00197279"/>
    <w:rsid w:val="001972EB"/>
    <w:rsid w:val="00197699"/>
    <w:rsid w:val="00197AD1"/>
    <w:rsid w:val="00197D60"/>
    <w:rsid w:val="00197F67"/>
    <w:rsid w:val="001A0188"/>
    <w:rsid w:val="001A04ED"/>
    <w:rsid w:val="001A0606"/>
    <w:rsid w:val="001A0793"/>
    <w:rsid w:val="001A081D"/>
    <w:rsid w:val="001A0855"/>
    <w:rsid w:val="001A0879"/>
    <w:rsid w:val="001A0910"/>
    <w:rsid w:val="001A0945"/>
    <w:rsid w:val="001A0D3E"/>
    <w:rsid w:val="001A110D"/>
    <w:rsid w:val="001A14A5"/>
    <w:rsid w:val="001A152F"/>
    <w:rsid w:val="001A158C"/>
    <w:rsid w:val="001A1686"/>
    <w:rsid w:val="001A1842"/>
    <w:rsid w:val="001A19A6"/>
    <w:rsid w:val="001A1AFB"/>
    <w:rsid w:val="001A1BA4"/>
    <w:rsid w:val="001A1D95"/>
    <w:rsid w:val="001A1E04"/>
    <w:rsid w:val="001A2242"/>
    <w:rsid w:val="001A2CB7"/>
    <w:rsid w:val="001A3045"/>
    <w:rsid w:val="001A3093"/>
    <w:rsid w:val="001A31BE"/>
    <w:rsid w:val="001A33D8"/>
    <w:rsid w:val="001A3592"/>
    <w:rsid w:val="001A37FC"/>
    <w:rsid w:val="001A3D42"/>
    <w:rsid w:val="001A3FA5"/>
    <w:rsid w:val="001A4163"/>
    <w:rsid w:val="001A452B"/>
    <w:rsid w:val="001A46C6"/>
    <w:rsid w:val="001A46DD"/>
    <w:rsid w:val="001A47CC"/>
    <w:rsid w:val="001A519A"/>
    <w:rsid w:val="001A5355"/>
    <w:rsid w:val="001A5434"/>
    <w:rsid w:val="001A5469"/>
    <w:rsid w:val="001A57B4"/>
    <w:rsid w:val="001A57B9"/>
    <w:rsid w:val="001A59A3"/>
    <w:rsid w:val="001A5BC8"/>
    <w:rsid w:val="001A5D82"/>
    <w:rsid w:val="001A5FD4"/>
    <w:rsid w:val="001A6303"/>
    <w:rsid w:val="001A6359"/>
    <w:rsid w:val="001A6D39"/>
    <w:rsid w:val="001A7400"/>
    <w:rsid w:val="001A74AB"/>
    <w:rsid w:val="001A7672"/>
    <w:rsid w:val="001A770F"/>
    <w:rsid w:val="001A77A2"/>
    <w:rsid w:val="001A7980"/>
    <w:rsid w:val="001A7C37"/>
    <w:rsid w:val="001B0304"/>
    <w:rsid w:val="001B04CF"/>
    <w:rsid w:val="001B0671"/>
    <w:rsid w:val="001B0736"/>
    <w:rsid w:val="001B0AC3"/>
    <w:rsid w:val="001B0C83"/>
    <w:rsid w:val="001B0DF9"/>
    <w:rsid w:val="001B0E13"/>
    <w:rsid w:val="001B0E69"/>
    <w:rsid w:val="001B0E78"/>
    <w:rsid w:val="001B0F10"/>
    <w:rsid w:val="001B123C"/>
    <w:rsid w:val="001B1388"/>
    <w:rsid w:val="001B15F5"/>
    <w:rsid w:val="001B17AC"/>
    <w:rsid w:val="001B1AFC"/>
    <w:rsid w:val="001B1C19"/>
    <w:rsid w:val="001B1CB0"/>
    <w:rsid w:val="001B1D26"/>
    <w:rsid w:val="001B1E7C"/>
    <w:rsid w:val="001B207F"/>
    <w:rsid w:val="001B2207"/>
    <w:rsid w:val="001B2245"/>
    <w:rsid w:val="001B2253"/>
    <w:rsid w:val="001B22E0"/>
    <w:rsid w:val="001B23C4"/>
    <w:rsid w:val="001B2A85"/>
    <w:rsid w:val="001B2F40"/>
    <w:rsid w:val="001B30DE"/>
    <w:rsid w:val="001B32EC"/>
    <w:rsid w:val="001B33F7"/>
    <w:rsid w:val="001B369A"/>
    <w:rsid w:val="001B3748"/>
    <w:rsid w:val="001B3E60"/>
    <w:rsid w:val="001B3F5E"/>
    <w:rsid w:val="001B4045"/>
    <w:rsid w:val="001B4255"/>
    <w:rsid w:val="001B4450"/>
    <w:rsid w:val="001B4454"/>
    <w:rsid w:val="001B466C"/>
    <w:rsid w:val="001B479B"/>
    <w:rsid w:val="001B4C05"/>
    <w:rsid w:val="001B4CB6"/>
    <w:rsid w:val="001B4EA0"/>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537"/>
    <w:rsid w:val="001C074D"/>
    <w:rsid w:val="001C0807"/>
    <w:rsid w:val="001C0862"/>
    <w:rsid w:val="001C087C"/>
    <w:rsid w:val="001C08FD"/>
    <w:rsid w:val="001C0D82"/>
    <w:rsid w:val="001C0E7D"/>
    <w:rsid w:val="001C119B"/>
    <w:rsid w:val="001C120B"/>
    <w:rsid w:val="001C1411"/>
    <w:rsid w:val="001C143B"/>
    <w:rsid w:val="001C14B3"/>
    <w:rsid w:val="001C177F"/>
    <w:rsid w:val="001C1B99"/>
    <w:rsid w:val="001C1C9A"/>
    <w:rsid w:val="001C2017"/>
    <w:rsid w:val="001C22B0"/>
    <w:rsid w:val="001C2301"/>
    <w:rsid w:val="001C2304"/>
    <w:rsid w:val="001C236E"/>
    <w:rsid w:val="001C25DA"/>
    <w:rsid w:val="001C27C8"/>
    <w:rsid w:val="001C29BE"/>
    <w:rsid w:val="001C29D6"/>
    <w:rsid w:val="001C2A8F"/>
    <w:rsid w:val="001C2BDC"/>
    <w:rsid w:val="001C2C24"/>
    <w:rsid w:val="001C301B"/>
    <w:rsid w:val="001C3065"/>
    <w:rsid w:val="001C3487"/>
    <w:rsid w:val="001C3600"/>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3BE"/>
    <w:rsid w:val="001C775C"/>
    <w:rsid w:val="001C7B0D"/>
    <w:rsid w:val="001C7BA5"/>
    <w:rsid w:val="001C7BE9"/>
    <w:rsid w:val="001C7F48"/>
    <w:rsid w:val="001C7FC2"/>
    <w:rsid w:val="001D026A"/>
    <w:rsid w:val="001D049E"/>
    <w:rsid w:val="001D06B3"/>
    <w:rsid w:val="001D0983"/>
    <w:rsid w:val="001D0BA2"/>
    <w:rsid w:val="001D0BC0"/>
    <w:rsid w:val="001D0D55"/>
    <w:rsid w:val="001D1506"/>
    <w:rsid w:val="001D16B9"/>
    <w:rsid w:val="001D16FE"/>
    <w:rsid w:val="001D1C77"/>
    <w:rsid w:val="001D1E04"/>
    <w:rsid w:val="001D1F08"/>
    <w:rsid w:val="001D234C"/>
    <w:rsid w:val="001D23BE"/>
    <w:rsid w:val="001D2404"/>
    <w:rsid w:val="001D2563"/>
    <w:rsid w:val="001D282B"/>
    <w:rsid w:val="001D2B22"/>
    <w:rsid w:val="001D2F0F"/>
    <w:rsid w:val="001D3267"/>
    <w:rsid w:val="001D35BB"/>
    <w:rsid w:val="001D35F7"/>
    <w:rsid w:val="001D377D"/>
    <w:rsid w:val="001D3A39"/>
    <w:rsid w:val="001D3B94"/>
    <w:rsid w:val="001D3BD6"/>
    <w:rsid w:val="001D3CCE"/>
    <w:rsid w:val="001D3D49"/>
    <w:rsid w:val="001D3DBC"/>
    <w:rsid w:val="001D420A"/>
    <w:rsid w:val="001D4321"/>
    <w:rsid w:val="001D4841"/>
    <w:rsid w:val="001D487D"/>
    <w:rsid w:val="001D48A5"/>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D92"/>
    <w:rsid w:val="001D7F89"/>
    <w:rsid w:val="001E036C"/>
    <w:rsid w:val="001E0422"/>
    <w:rsid w:val="001E0604"/>
    <w:rsid w:val="001E09B3"/>
    <w:rsid w:val="001E09F5"/>
    <w:rsid w:val="001E09FE"/>
    <w:rsid w:val="001E0C10"/>
    <w:rsid w:val="001E0C2C"/>
    <w:rsid w:val="001E0D9A"/>
    <w:rsid w:val="001E0DC4"/>
    <w:rsid w:val="001E0E17"/>
    <w:rsid w:val="001E1009"/>
    <w:rsid w:val="001E1104"/>
    <w:rsid w:val="001E13E5"/>
    <w:rsid w:val="001E1582"/>
    <w:rsid w:val="001E15B0"/>
    <w:rsid w:val="001E15E4"/>
    <w:rsid w:val="001E1A39"/>
    <w:rsid w:val="001E1D7B"/>
    <w:rsid w:val="001E1E93"/>
    <w:rsid w:val="001E1FD8"/>
    <w:rsid w:val="001E214F"/>
    <w:rsid w:val="001E25B9"/>
    <w:rsid w:val="001E2633"/>
    <w:rsid w:val="001E298B"/>
    <w:rsid w:val="001E2A4C"/>
    <w:rsid w:val="001E2ACB"/>
    <w:rsid w:val="001E2CA4"/>
    <w:rsid w:val="001E2D80"/>
    <w:rsid w:val="001E2E14"/>
    <w:rsid w:val="001E2F9D"/>
    <w:rsid w:val="001E3043"/>
    <w:rsid w:val="001E3126"/>
    <w:rsid w:val="001E3293"/>
    <w:rsid w:val="001E33A4"/>
    <w:rsid w:val="001E358C"/>
    <w:rsid w:val="001E389A"/>
    <w:rsid w:val="001E3ABD"/>
    <w:rsid w:val="001E3BEE"/>
    <w:rsid w:val="001E3C0F"/>
    <w:rsid w:val="001E3E75"/>
    <w:rsid w:val="001E46F3"/>
    <w:rsid w:val="001E4873"/>
    <w:rsid w:val="001E4926"/>
    <w:rsid w:val="001E4B29"/>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893"/>
    <w:rsid w:val="001E790C"/>
    <w:rsid w:val="001E7B63"/>
    <w:rsid w:val="001E7DBE"/>
    <w:rsid w:val="001E7F8E"/>
    <w:rsid w:val="001F0291"/>
    <w:rsid w:val="001F0339"/>
    <w:rsid w:val="001F0546"/>
    <w:rsid w:val="001F0637"/>
    <w:rsid w:val="001F073D"/>
    <w:rsid w:val="001F0B2F"/>
    <w:rsid w:val="001F0BF8"/>
    <w:rsid w:val="001F1206"/>
    <w:rsid w:val="001F1492"/>
    <w:rsid w:val="001F156D"/>
    <w:rsid w:val="001F15FA"/>
    <w:rsid w:val="001F164A"/>
    <w:rsid w:val="001F167F"/>
    <w:rsid w:val="001F1693"/>
    <w:rsid w:val="001F18BB"/>
    <w:rsid w:val="001F1956"/>
    <w:rsid w:val="001F195B"/>
    <w:rsid w:val="001F1C25"/>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3E6D"/>
    <w:rsid w:val="001F40D4"/>
    <w:rsid w:val="001F4693"/>
    <w:rsid w:val="001F4768"/>
    <w:rsid w:val="001F4855"/>
    <w:rsid w:val="001F4B16"/>
    <w:rsid w:val="001F4D6B"/>
    <w:rsid w:val="001F50A9"/>
    <w:rsid w:val="001F51D6"/>
    <w:rsid w:val="001F5492"/>
    <w:rsid w:val="001F583F"/>
    <w:rsid w:val="001F58A9"/>
    <w:rsid w:val="001F5961"/>
    <w:rsid w:val="001F5BF6"/>
    <w:rsid w:val="001F5C74"/>
    <w:rsid w:val="001F5DCC"/>
    <w:rsid w:val="001F639A"/>
    <w:rsid w:val="001F6636"/>
    <w:rsid w:val="001F6AF6"/>
    <w:rsid w:val="001F6BB6"/>
    <w:rsid w:val="001F6BCA"/>
    <w:rsid w:val="001F6D0E"/>
    <w:rsid w:val="001F6E8A"/>
    <w:rsid w:val="001F7267"/>
    <w:rsid w:val="001F72DE"/>
    <w:rsid w:val="001F7890"/>
    <w:rsid w:val="0020018A"/>
    <w:rsid w:val="00200254"/>
    <w:rsid w:val="0020057C"/>
    <w:rsid w:val="00200840"/>
    <w:rsid w:val="00200D0A"/>
    <w:rsid w:val="002011E2"/>
    <w:rsid w:val="002013F2"/>
    <w:rsid w:val="00201568"/>
    <w:rsid w:val="002017D4"/>
    <w:rsid w:val="00201901"/>
    <w:rsid w:val="0020234A"/>
    <w:rsid w:val="002027C0"/>
    <w:rsid w:val="002027DD"/>
    <w:rsid w:val="00202B48"/>
    <w:rsid w:val="00202DAF"/>
    <w:rsid w:val="00202DEB"/>
    <w:rsid w:val="00202F3F"/>
    <w:rsid w:val="00203013"/>
    <w:rsid w:val="002030E3"/>
    <w:rsid w:val="00203189"/>
    <w:rsid w:val="0020328E"/>
    <w:rsid w:val="0020336B"/>
    <w:rsid w:val="0020390D"/>
    <w:rsid w:val="00203AC1"/>
    <w:rsid w:val="00203BE6"/>
    <w:rsid w:val="00204334"/>
    <w:rsid w:val="00204728"/>
    <w:rsid w:val="00204F43"/>
    <w:rsid w:val="00204F89"/>
    <w:rsid w:val="0020526C"/>
    <w:rsid w:val="00205848"/>
    <w:rsid w:val="002059D3"/>
    <w:rsid w:val="00205B5D"/>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F7"/>
    <w:rsid w:val="00212655"/>
    <w:rsid w:val="002128AA"/>
    <w:rsid w:val="002128B9"/>
    <w:rsid w:val="00212D19"/>
    <w:rsid w:val="00212E4D"/>
    <w:rsid w:val="00212E51"/>
    <w:rsid w:val="00212E7E"/>
    <w:rsid w:val="00213128"/>
    <w:rsid w:val="00213965"/>
    <w:rsid w:val="00213C4F"/>
    <w:rsid w:val="00213C96"/>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D1C"/>
    <w:rsid w:val="00216E02"/>
    <w:rsid w:val="00216FEE"/>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CB1"/>
    <w:rsid w:val="00221F79"/>
    <w:rsid w:val="00221F8E"/>
    <w:rsid w:val="00222008"/>
    <w:rsid w:val="00222208"/>
    <w:rsid w:val="002227BC"/>
    <w:rsid w:val="00222906"/>
    <w:rsid w:val="00222DDB"/>
    <w:rsid w:val="00222EBA"/>
    <w:rsid w:val="00222F83"/>
    <w:rsid w:val="0022304E"/>
    <w:rsid w:val="002232EC"/>
    <w:rsid w:val="0022330E"/>
    <w:rsid w:val="0022354A"/>
    <w:rsid w:val="00223786"/>
    <w:rsid w:val="0022391F"/>
    <w:rsid w:val="00223BF5"/>
    <w:rsid w:val="002243AB"/>
    <w:rsid w:val="00224820"/>
    <w:rsid w:val="0022489C"/>
    <w:rsid w:val="00224E89"/>
    <w:rsid w:val="00224FA0"/>
    <w:rsid w:val="00224FBC"/>
    <w:rsid w:val="002252C1"/>
    <w:rsid w:val="00225440"/>
    <w:rsid w:val="0022592D"/>
    <w:rsid w:val="00225941"/>
    <w:rsid w:val="00225EE5"/>
    <w:rsid w:val="0022616A"/>
    <w:rsid w:val="00226397"/>
    <w:rsid w:val="0022653E"/>
    <w:rsid w:val="0022654D"/>
    <w:rsid w:val="002267AF"/>
    <w:rsid w:val="00226901"/>
    <w:rsid w:val="00226FD6"/>
    <w:rsid w:val="002273E3"/>
    <w:rsid w:val="002276AE"/>
    <w:rsid w:val="002276F8"/>
    <w:rsid w:val="00227B67"/>
    <w:rsid w:val="00230214"/>
    <w:rsid w:val="002306FB"/>
    <w:rsid w:val="002309B7"/>
    <w:rsid w:val="00230A3F"/>
    <w:rsid w:val="00230FBF"/>
    <w:rsid w:val="0023115B"/>
    <w:rsid w:val="002313BE"/>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ED"/>
    <w:rsid w:val="00233587"/>
    <w:rsid w:val="0023367B"/>
    <w:rsid w:val="002336EF"/>
    <w:rsid w:val="002336F3"/>
    <w:rsid w:val="0023371A"/>
    <w:rsid w:val="00233769"/>
    <w:rsid w:val="00234742"/>
    <w:rsid w:val="002348C7"/>
    <w:rsid w:val="00234C45"/>
    <w:rsid w:val="00234E7E"/>
    <w:rsid w:val="00234E9C"/>
    <w:rsid w:val="00234ED7"/>
    <w:rsid w:val="0023522E"/>
    <w:rsid w:val="0023543E"/>
    <w:rsid w:val="00235789"/>
    <w:rsid w:val="00235895"/>
    <w:rsid w:val="002358AD"/>
    <w:rsid w:val="00235CAB"/>
    <w:rsid w:val="00235D20"/>
    <w:rsid w:val="002368D9"/>
    <w:rsid w:val="00236FAC"/>
    <w:rsid w:val="002370E2"/>
    <w:rsid w:val="00237173"/>
    <w:rsid w:val="0023733F"/>
    <w:rsid w:val="00237419"/>
    <w:rsid w:val="00237487"/>
    <w:rsid w:val="00237A3D"/>
    <w:rsid w:val="00237CF3"/>
    <w:rsid w:val="0024039F"/>
    <w:rsid w:val="002404A5"/>
    <w:rsid w:val="002406C5"/>
    <w:rsid w:val="00240828"/>
    <w:rsid w:val="00240A77"/>
    <w:rsid w:val="00240C3D"/>
    <w:rsid w:val="00240C91"/>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A3C"/>
    <w:rsid w:val="00243B96"/>
    <w:rsid w:val="00243F48"/>
    <w:rsid w:val="002440DC"/>
    <w:rsid w:val="0024423F"/>
    <w:rsid w:val="00244293"/>
    <w:rsid w:val="00244630"/>
    <w:rsid w:val="002446F2"/>
    <w:rsid w:val="00244865"/>
    <w:rsid w:val="0024488E"/>
    <w:rsid w:val="002448F8"/>
    <w:rsid w:val="00244919"/>
    <w:rsid w:val="0024491D"/>
    <w:rsid w:val="00244BA2"/>
    <w:rsid w:val="00244C0E"/>
    <w:rsid w:val="00245011"/>
    <w:rsid w:val="0024509C"/>
    <w:rsid w:val="002450B0"/>
    <w:rsid w:val="0024527F"/>
    <w:rsid w:val="002454C9"/>
    <w:rsid w:val="002458E6"/>
    <w:rsid w:val="0024590B"/>
    <w:rsid w:val="00245A85"/>
    <w:rsid w:val="0024629B"/>
    <w:rsid w:val="002462C3"/>
    <w:rsid w:val="002463E2"/>
    <w:rsid w:val="002468C8"/>
    <w:rsid w:val="0024690A"/>
    <w:rsid w:val="00246B6C"/>
    <w:rsid w:val="00247090"/>
    <w:rsid w:val="0024747B"/>
    <w:rsid w:val="00247577"/>
    <w:rsid w:val="00247A7D"/>
    <w:rsid w:val="00247D3E"/>
    <w:rsid w:val="00247D3F"/>
    <w:rsid w:val="0025047B"/>
    <w:rsid w:val="00250481"/>
    <w:rsid w:val="002504A0"/>
    <w:rsid w:val="002505B1"/>
    <w:rsid w:val="002508DB"/>
    <w:rsid w:val="00250AA2"/>
    <w:rsid w:val="00250DA9"/>
    <w:rsid w:val="00250DE6"/>
    <w:rsid w:val="00250F9E"/>
    <w:rsid w:val="00251055"/>
    <w:rsid w:val="002510FA"/>
    <w:rsid w:val="00251201"/>
    <w:rsid w:val="00251300"/>
    <w:rsid w:val="00251321"/>
    <w:rsid w:val="0025191E"/>
    <w:rsid w:val="00251B42"/>
    <w:rsid w:val="00251B6D"/>
    <w:rsid w:val="00251C06"/>
    <w:rsid w:val="00251F70"/>
    <w:rsid w:val="00251FC8"/>
    <w:rsid w:val="002520CA"/>
    <w:rsid w:val="0025218C"/>
    <w:rsid w:val="002529FB"/>
    <w:rsid w:val="00252A6B"/>
    <w:rsid w:val="00252B8A"/>
    <w:rsid w:val="00253196"/>
    <w:rsid w:val="00253278"/>
    <w:rsid w:val="00253453"/>
    <w:rsid w:val="002534BA"/>
    <w:rsid w:val="002537D0"/>
    <w:rsid w:val="00253A89"/>
    <w:rsid w:val="00253AEB"/>
    <w:rsid w:val="00253F53"/>
    <w:rsid w:val="0025401A"/>
    <w:rsid w:val="002546C8"/>
    <w:rsid w:val="002547DE"/>
    <w:rsid w:val="002547EA"/>
    <w:rsid w:val="00254960"/>
    <w:rsid w:val="00254B75"/>
    <w:rsid w:val="00254F43"/>
    <w:rsid w:val="00254FB6"/>
    <w:rsid w:val="00255122"/>
    <w:rsid w:val="0025522E"/>
    <w:rsid w:val="00255257"/>
    <w:rsid w:val="00255281"/>
    <w:rsid w:val="002553A8"/>
    <w:rsid w:val="002553D2"/>
    <w:rsid w:val="002555DF"/>
    <w:rsid w:val="00255A4C"/>
    <w:rsid w:val="00255DA2"/>
    <w:rsid w:val="0025602E"/>
    <w:rsid w:val="00256034"/>
    <w:rsid w:val="002561D7"/>
    <w:rsid w:val="00256343"/>
    <w:rsid w:val="0025636C"/>
    <w:rsid w:val="002566A3"/>
    <w:rsid w:val="002568FD"/>
    <w:rsid w:val="00256911"/>
    <w:rsid w:val="00256EE6"/>
    <w:rsid w:val="00257034"/>
    <w:rsid w:val="00257378"/>
    <w:rsid w:val="0025756D"/>
    <w:rsid w:val="002578D1"/>
    <w:rsid w:val="00257941"/>
    <w:rsid w:val="00257967"/>
    <w:rsid w:val="00257B08"/>
    <w:rsid w:val="00260172"/>
    <w:rsid w:val="00260242"/>
    <w:rsid w:val="002602AC"/>
    <w:rsid w:val="00260540"/>
    <w:rsid w:val="002605D9"/>
    <w:rsid w:val="00260680"/>
    <w:rsid w:val="002607A8"/>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CD8"/>
    <w:rsid w:val="00262DEE"/>
    <w:rsid w:val="00262F08"/>
    <w:rsid w:val="002630CB"/>
    <w:rsid w:val="0026371D"/>
    <w:rsid w:val="002637DF"/>
    <w:rsid w:val="0026398F"/>
    <w:rsid w:val="002639BF"/>
    <w:rsid w:val="00263A68"/>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6829"/>
    <w:rsid w:val="00267307"/>
    <w:rsid w:val="0026749B"/>
    <w:rsid w:val="00267604"/>
    <w:rsid w:val="00270289"/>
    <w:rsid w:val="0027062F"/>
    <w:rsid w:val="00270639"/>
    <w:rsid w:val="00270663"/>
    <w:rsid w:val="00270F05"/>
    <w:rsid w:val="0027132D"/>
    <w:rsid w:val="0027135C"/>
    <w:rsid w:val="00271517"/>
    <w:rsid w:val="002716AE"/>
    <w:rsid w:val="00271775"/>
    <w:rsid w:val="00271874"/>
    <w:rsid w:val="00271BA0"/>
    <w:rsid w:val="00271E7E"/>
    <w:rsid w:val="00272179"/>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CF1"/>
    <w:rsid w:val="00274FAA"/>
    <w:rsid w:val="002751FC"/>
    <w:rsid w:val="00275590"/>
    <w:rsid w:val="00275671"/>
    <w:rsid w:val="0027577B"/>
    <w:rsid w:val="00275D4F"/>
    <w:rsid w:val="00275F94"/>
    <w:rsid w:val="0027616A"/>
    <w:rsid w:val="002761CC"/>
    <w:rsid w:val="0027623C"/>
    <w:rsid w:val="002766D8"/>
    <w:rsid w:val="00276832"/>
    <w:rsid w:val="0027699A"/>
    <w:rsid w:val="002769AF"/>
    <w:rsid w:val="00276B4A"/>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CC"/>
    <w:rsid w:val="00277EF6"/>
    <w:rsid w:val="0028005D"/>
    <w:rsid w:val="0028018A"/>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B81"/>
    <w:rsid w:val="00282EAF"/>
    <w:rsid w:val="00283035"/>
    <w:rsid w:val="002832C4"/>
    <w:rsid w:val="002837C8"/>
    <w:rsid w:val="002838AA"/>
    <w:rsid w:val="00283B81"/>
    <w:rsid w:val="00283C2D"/>
    <w:rsid w:val="00283DC6"/>
    <w:rsid w:val="00284416"/>
    <w:rsid w:val="0028499B"/>
    <w:rsid w:val="002849CB"/>
    <w:rsid w:val="00284A94"/>
    <w:rsid w:val="00284AA2"/>
    <w:rsid w:val="0028548A"/>
    <w:rsid w:val="002858F9"/>
    <w:rsid w:val="00285E20"/>
    <w:rsid w:val="00285F12"/>
    <w:rsid w:val="00286012"/>
    <w:rsid w:val="0028607F"/>
    <w:rsid w:val="0028618F"/>
    <w:rsid w:val="002863A3"/>
    <w:rsid w:val="0028649F"/>
    <w:rsid w:val="002866FE"/>
    <w:rsid w:val="00286812"/>
    <w:rsid w:val="00286985"/>
    <w:rsid w:val="00286B26"/>
    <w:rsid w:val="00286D5B"/>
    <w:rsid w:val="00287025"/>
    <w:rsid w:val="002874CF"/>
    <w:rsid w:val="00287858"/>
    <w:rsid w:val="002878D3"/>
    <w:rsid w:val="00287E14"/>
    <w:rsid w:val="00287E6F"/>
    <w:rsid w:val="00287F7D"/>
    <w:rsid w:val="002901C7"/>
    <w:rsid w:val="002902AA"/>
    <w:rsid w:val="0029084C"/>
    <w:rsid w:val="002909DF"/>
    <w:rsid w:val="00290F2A"/>
    <w:rsid w:val="00291250"/>
    <w:rsid w:val="00291AEF"/>
    <w:rsid w:val="00291B1E"/>
    <w:rsid w:val="002921C2"/>
    <w:rsid w:val="0029241B"/>
    <w:rsid w:val="00292657"/>
    <w:rsid w:val="00292887"/>
    <w:rsid w:val="0029311A"/>
    <w:rsid w:val="00293835"/>
    <w:rsid w:val="0029385B"/>
    <w:rsid w:val="002938D0"/>
    <w:rsid w:val="002939D6"/>
    <w:rsid w:val="00293D7F"/>
    <w:rsid w:val="00293F53"/>
    <w:rsid w:val="002940C3"/>
    <w:rsid w:val="002940C9"/>
    <w:rsid w:val="00294279"/>
    <w:rsid w:val="00294611"/>
    <w:rsid w:val="00294BDA"/>
    <w:rsid w:val="00294ED5"/>
    <w:rsid w:val="0029536D"/>
    <w:rsid w:val="0029574D"/>
    <w:rsid w:val="00295F9A"/>
    <w:rsid w:val="002962D6"/>
    <w:rsid w:val="002963A2"/>
    <w:rsid w:val="0029667C"/>
    <w:rsid w:val="00296794"/>
    <w:rsid w:val="00296976"/>
    <w:rsid w:val="00296BB6"/>
    <w:rsid w:val="00296C7F"/>
    <w:rsid w:val="0029734A"/>
    <w:rsid w:val="0029771C"/>
    <w:rsid w:val="0029775E"/>
    <w:rsid w:val="0029784E"/>
    <w:rsid w:val="00297992"/>
    <w:rsid w:val="002979CB"/>
    <w:rsid w:val="00297B99"/>
    <w:rsid w:val="00297C1A"/>
    <w:rsid w:val="00297C65"/>
    <w:rsid w:val="002A044C"/>
    <w:rsid w:val="002A0557"/>
    <w:rsid w:val="002A0623"/>
    <w:rsid w:val="002A0F10"/>
    <w:rsid w:val="002A0F85"/>
    <w:rsid w:val="002A1279"/>
    <w:rsid w:val="002A164B"/>
    <w:rsid w:val="002A18D0"/>
    <w:rsid w:val="002A19DB"/>
    <w:rsid w:val="002A1B07"/>
    <w:rsid w:val="002A1C11"/>
    <w:rsid w:val="002A1C73"/>
    <w:rsid w:val="002A1EE7"/>
    <w:rsid w:val="002A211F"/>
    <w:rsid w:val="002A238A"/>
    <w:rsid w:val="002A24F0"/>
    <w:rsid w:val="002A286E"/>
    <w:rsid w:val="002A2907"/>
    <w:rsid w:val="002A29AE"/>
    <w:rsid w:val="002A2A96"/>
    <w:rsid w:val="002A2B7D"/>
    <w:rsid w:val="002A2C40"/>
    <w:rsid w:val="002A2D67"/>
    <w:rsid w:val="002A2D6B"/>
    <w:rsid w:val="002A3183"/>
    <w:rsid w:val="002A321C"/>
    <w:rsid w:val="002A3279"/>
    <w:rsid w:val="002A3358"/>
    <w:rsid w:val="002A341D"/>
    <w:rsid w:val="002A373D"/>
    <w:rsid w:val="002A37D2"/>
    <w:rsid w:val="002A3864"/>
    <w:rsid w:val="002A3E49"/>
    <w:rsid w:val="002A3E9B"/>
    <w:rsid w:val="002A4117"/>
    <w:rsid w:val="002A417F"/>
    <w:rsid w:val="002A4434"/>
    <w:rsid w:val="002A4819"/>
    <w:rsid w:val="002A48A1"/>
    <w:rsid w:val="002A4A3B"/>
    <w:rsid w:val="002A4D8B"/>
    <w:rsid w:val="002A4F32"/>
    <w:rsid w:val="002A52B3"/>
    <w:rsid w:val="002A5349"/>
    <w:rsid w:val="002A564E"/>
    <w:rsid w:val="002A5CB4"/>
    <w:rsid w:val="002A5F73"/>
    <w:rsid w:val="002A603F"/>
    <w:rsid w:val="002A6083"/>
    <w:rsid w:val="002A61E8"/>
    <w:rsid w:val="002A64F3"/>
    <w:rsid w:val="002A65CF"/>
    <w:rsid w:val="002A66A6"/>
    <w:rsid w:val="002A6749"/>
    <w:rsid w:val="002A67C2"/>
    <w:rsid w:val="002A6CA2"/>
    <w:rsid w:val="002A7264"/>
    <w:rsid w:val="002A7490"/>
    <w:rsid w:val="002A7566"/>
    <w:rsid w:val="002A75A1"/>
    <w:rsid w:val="002A7F52"/>
    <w:rsid w:val="002B0658"/>
    <w:rsid w:val="002B0663"/>
    <w:rsid w:val="002B06F0"/>
    <w:rsid w:val="002B0D68"/>
    <w:rsid w:val="002B14F2"/>
    <w:rsid w:val="002B16C1"/>
    <w:rsid w:val="002B178D"/>
    <w:rsid w:val="002B1B74"/>
    <w:rsid w:val="002B1DD5"/>
    <w:rsid w:val="002B2059"/>
    <w:rsid w:val="002B21E3"/>
    <w:rsid w:val="002B220D"/>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11D"/>
    <w:rsid w:val="002B5405"/>
    <w:rsid w:val="002B5D85"/>
    <w:rsid w:val="002B639B"/>
    <w:rsid w:val="002B67EC"/>
    <w:rsid w:val="002B6D29"/>
    <w:rsid w:val="002B6E24"/>
    <w:rsid w:val="002B6EAE"/>
    <w:rsid w:val="002B6EF5"/>
    <w:rsid w:val="002B70CD"/>
    <w:rsid w:val="002B7255"/>
    <w:rsid w:val="002B7336"/>
    <w:rsid w:val="002B7609"/>
    <w:rsid w:val="002B788E"/>
    <w:rsid w:val="002B7998"/>
    <w:rsid w:val="002C0104"/>
    <w:rsid w:val="002C018A"/>
    <w:rsid w:val="002C01F1"/>
    <w:rsid w:val="002C023B"/>
    <w:rsid w:val="002C0302"/>
    <w:rsid w:val="002C0673"/>
    <w:rsid w:val="002C070F"/>
    <w:rsid w:val="002C0AD4"/>
    <w:rsid w:val="002C1323"/>
    <w:rsid w:val="002C1361"/>
    <w:rsid w:val="002C15D5"/>
    <w:rsid w:val="002C1AA9"/>
    <w:rsid w:val="002C1AD4"/>
    <w:rsid w:val="002C1AF7"/>
    <w:rsid w:val="002C1D09"/>
    <w:rsid w:val="002C1D32"/>
    <w:rsid w:val="002C1EC3"/>
    <w:rsid w:val="002C2017"/>
    <w:rsid w:val="002C22F0"/>
    <w:rsid w:val="002C28CB"/>
    <w:rsid w:val="002C29E0"/>
    <w:rsid w:val="002C2D02"/>
    <w:rsid w:val="002C3048"/>
    <w:rsid w:val="002C306E"/>
    <w:rsid w:val="002C3177"/>
    <w:rsid w:val="002C31AC"/>
    <w:rsid w:val="002C32D5"/>
    <w:rsid w:val="002C32F6"/>
    <w:rsid w:val="002C3338"/>
    <w:rsid w:val="002C3988"/>
    <w:rsid w:val="002C3C0B"/>
    <w:rsid w:val="002C3C2E"/>
    <w:rsid w:val="002C3CF9"/>
    <w:rsid w:val="002C3E8E"/>
    <w:rsid w:val="002C4084"/>
    <w:rsid w:val="002C42DB"/>
    <w:rsid w:val="002C4349"/>
    <w:rsid w:val="002C4596"/>
    <w:rsid w:val="002C49D8"/>
    <w:rsid w:val="002C4ACD"/>
    <w:rsid w:val="002C4B71"/>
    <w:rsid w:val="002C4C7E"/>
    <w:rsid w:val="002C4C94"/>
    <w:rsid w:val="002C4DDE"/>
    <w:rsid w:val="002C4FCF"/>
    <w:rsid w:val="002C5082"/>
    <w:rsid w:val="002C50B1"/>
    <w:rsid w:val="002C53BE"/>
    <w:rsid w:val="002C53EF"/>
    <w:rsid w:val="002C56C0"/>
    <w:rsid w:val="002C5838"/>
    <w:rsid w:val="002C5D7C"/>
    <w:rsid w:val="002C6152"/>
    <w:rsid w:val="002C65CC"/>
    <w:rsid w:val="002C6C82"/>
    <w:rsid w:val="002C6DF2"/>
    <w:rsid w:val="002C72DB"/>
    <w:rsid w:val="002C730B"/>
    <w:rsid w:val="002C74CD"/>
    <w:rsid w:val="002C7767"/>
    <w:rsid w:val="002C79C5"/>
    <w:rsid w:val="002C7C1B"/>
    <w:rsid w:val="002D012D"/>
    <w:rsid w:val="002D022A"/>
    <w:rsid w:val="002D02ED"/>
    <w:rsid w:val="002D032E"/>
    <w:rsid w:val="002D03E1"/>
    <w:rsid w:val="002D09A2"/>
    <w:rsid w:val="002D0C90"/>
    <w:rsid w:val="002D0CF9"/>
    <w:rsid w:val="002D0FD4"/>
    <w:rsid w:val="002D1248"/>
    <w:rsid w:val="002D135E"/>
    <w:rsid w:val="002D169E"/>
    <w:rsid w:val="002D1734"/>
    <w:rsid w:val="002D1C07"/>
    <w:rsid w:val="002D1C71"/>
    <w:rsid w:val="002D1CE9"/>
    <w:rsid w:val="002D212A"/>
    <w:rsid w:val="002D21B1"/>
    <w:rsid w:val="002D2644"/>
    <w:rsid w:val="002D2B34"/>
    <w:rsid w:val="002D2BE8"/>
    <w:rsid w:val="002D2D86"/>
    <w:rsid w:val="002D3049"/>
    <w:rsid w:val="002D34A9"/>
    <w:rsid w:val="002D376D"/>
    <w:rsid w:val="002D39A5"/>
    <w:rsid w:val="002D3FC3"/>
    <w:rsid w:val="002D40CD"/>
    <w:rsid w:val="002D49DF"/>
    <w:rsid w:val="002D4D9C"/>
    <w:rsid w:val="002D4EFD"/>
    <w:rsid w:val="002D5363"/>
    <w:rsid w:val="002D5403"/>
    <w:rsid w:val="002D5502"/>
    <w:rsid w:val="002D5659"/>
    <w:rsid w:val="002D591A"/>
    <w:rsid w:val="002D5939"/>
    <w:rsid w:val="002D59EA"/>
    <w:rsid w:val="002D5A4E"/>
    <w:rsid w:val="002D5A95"/>
    <w:rsid w:val="002D5E99"/>
    <w:rsid w:val="002D6161"/>
    <w:rsid w:val="002D6463"/>
    <w:rsid w:val="002D64B1"/>
    <w:rsid w:val="002D66D9"/>
    <w:rsid w:val="002D689D"/>
    <w:rsid w:val="002D689F"/>
    <w:rsid w:val="002D6EBC"/>
    <w:rsid w:val="002D70F3"/>
    <w:rsid w:val="002D7828"/>
    <w:rsid w:val="002D78BA"/>
    <w:rsid w:val="002D79CB"/>
    <w:rsid w:val="002D7F04"/>
    <w:rsid w:val="002E03DF"/>
    <w:rsid w:val="002E056A"/>
    <w:rsid w:val="002E05D9"/>
    <w:rsid w:val="002E06CB"/>
    <w:rsid w:val="002E08B4"/>
    <w:rsid w:val="002E09CF"/>
    <w:rsid w:val="002E123E"/>
    <w:rsid w:val="002E12CE"/>
    <w:rsid w:val="002E14CA"/>
    <w:rsid w:val="002E1526"/>
    <w:rsid w:val="002E176D"/>
    <w:rsid w:val="002E19CA"/>
    <w:rsid w:val="002E1B6E"/>
    <w:rsid w:val="002E1D17"/>
    <w:rsid w:val="002E1D35"/>
    <w:rsid w:val="002E2145"/>
    <w:rsid w:val="002E253B"/>
    <w:rsid w:val="002E2B3B"/>
    <w:rsid w:val="002E2BB7"/>
    <w:rsid w:val="002E2EA4"/>
    <w:rsid w:val="002E3071"/>
    <w:rsid w:val="002E309E"/>
    <w:rsid w:val="002E32F0"/>
    <w:rsid w:val="002E32FC"/>
    <w:rsid w:val="002E3552"/>
    <w:rsid w:val="002E37D8"/>
    <w:rsid w:val="002E39DC"/>
    <w:rsid w:val="002E3B51"/>
    <w:rsid w:val="002E3BE8"/>
    <w:rsid w:val="002E3D7B"/>
    <w:rsid w:val="002E3F3D"/>
    <w:rsid w:val="002E4003"/>
    <w:rsid w:val="002E4291"/>
    <w:rsid w:val="002E43B4"/>
    <w:rsid w:val="002E44D3"/>
    <w:rsid w:val="002E4B41"/>
    <w:rsid w:val="002E4E7E"/>
    <w:rsid w:val="002E4F49"/>
    <w:rsid w:val="002E4FBD"/>
    <w:rsid w:val="002E4FBF"/>
    <w:rsid w:val="002E5404"/>
    <w:rsid w:val="002E5654"/>
    <w:rsid w:val="002E568E"/>
    <w:rsid w:val="002E570D"/>
    <w:rsid w:val="002E5F67"/>
    <w:rsid w:val="002E5FC4"/>
    <w:rsid w:val="002E60DE"/>
    <w:rsid w:val="002E613E"/>
    <w:rsid w:val="002E6171"/>
    <w:rsid w:val="002E62BA"/>
    <w:rsid w:val="002E6517"/>
    <w:rsid w:val="002E6538"/>
    <w:rsid w:val="002E65AB"/>
    <w:rsid w:val="002E728E"/>
    <w:rsid w:val="002E754A"/>
    <w:rsid w:val="002E7695"/>
    <w:rsid w:val="002F02F9"/>
    <w:rsid w:val="002F04BD"/>
    <w:rsid w:val="002F0829"/>
    <w:rsid w:val="002F0C22"/>
    <w:rsid w:val="002F0E65"/>
    <w:rsid w:val="002F10B0"/>
    <w:rsid w:val="002F13C1"/>
    <w:rsid w:val="002F14E3"/>
    <w:rsid w:val="002F17E1"/>
    <w:rsid w:val="002F18DF"/>
    <w:rsid w:val="002F1DAE"/>
    <w:rsid w:val="002F1F5A"/>
    <w:rsid w:val="002F202D"/>
    <w:rsid w:val="002F21E9"/>
    <w:rsid w:val="002F2259"/>
    <w:rsid w:val="002F230B"/>
    <w:rsid w:val="002F230F"/>
    <w:rsid w:val="002F2861"/>
    <w:rsid w:val="002F29B8"/>
    <w:rsid w:val="002F2B9E"/>
    <w:rsid w:val="002F2F8D"/>
    <w:rsid w:val="002F3308"/>
    <w:rsid w:val="002F3407"/>
    <w:rsid w:val="002F34B4"/>
    <w:rsid w:val="002F399C"/>
    <w:rsid w:val="002F3C35"/>
    <w:rsid w:val="002F3D6D"/>
    <w:rsid w:val="002F3DA3"/>
    <w:rsid w:val="002F3DFA"/>
    <w:rsid w:val="002F3F91"/>
    <w:rsid w:val="002F406B"/>
    <w:rsid w:val="002F478F"/>
    <w:rsid w:val="002F4B80"/>
    <w:rsid w:val="002F4B89"/>
    <w:rsid w:val="002F4CD1"/>
    <w:rsid w:val="002F4EB4"/>
    <w:rsid w:val="002F4F06"/>
    <w:rsid w:val="002F4FCD"/>
    <w:rsid w:val="002F4FEE"/>
    <w:rsid w:val="002F5005"/>
    <w:rsid w:val="002F524F"/>
    <w:rsid w:val="002F529A"/>
    <w:rsid w:val="002F52B1"/>
    <w:rsid w:val="002F555F"/>
    <w:rsid w:val="002F56DE"/>
    <w:rsid w:val="002F5886"/>
    <w:rsid w:val="002F5950"/>
    <w:rsid w:val="002F5CF3"/>
    <w:rsid w:val="002F5F5F"/>
    <w:rsid w:val="002F63F5"/>
    <w:rsid w:val="002F65AC"/>
    <w:rsid w:val="002F6697"/>
    <w:rsid w:val="002F674A"/>
    <w:rsid w:val="002F69A4"/>
    <w:rsid w:val="002F6A11"/>
    <w:rsid w:val="002F6BAD"/>
    <w:rsid w:val="002F6E7B"/>
    <w:rsid w:val="002F6EF9"/>
    <w:rsid w:val="002F71A9"/>
    <w:rsid w:val="002F72D3"/>
    <w:rsid w:val="002F7489"/>
    <w:rsid w:val="002F76AB"/>
    <w:rsid w:val="002F7B39"/>
    <w:rsid w:val="002F7CC1"/>
    <w:rsid w:val="00300114"/>
    <w:rsid w:val="0030028A"/>
    <w:rsid w:val="00300AC2"/>
    <w:rsid w:val="00300DB1"/>
    <w:rsid w:val="00301123"/>
    <w:rsid w:val="0030125D"/>
    <w:rsid w:val="00301748"/>
    <w:rsid w:val="00301759"/>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D3"/>
    <w:rsid w:val="00303AE1"/>
    <w:rsid w:val="00303B69"/>
    <w:rsid w:val="00304105"/>
    <w:rsid w:val="0030471D"/>
    <w:rsid w:val="00304726"/>
    <w:rsid w:val="003048A0"/>
    <w:rsid w:val="00304AAE"/>
    <w:rsid w:val="00304B99"/>
    <w:rsid w:val="003050DD"/>
    <w:rsid w:val="0030512F"/>
    <w:rsid w:val="003052CA"/>
    <w:rsid w:val="003053BB"/>
    <w:rsid w:val="003053DB"/>
    <w:rsid w:val="0030548C"/>
    <w:rsid w:val="00305553"/>
    <w:rsid w:val="003058E5"/>
    <w:rsid w:val="003060E9"/>
    <w:rsid w:val="00306127"/>
    <w:rsid w:val="00306336"/>
    <w:rsid w:val="00306649"/>
    <w:rsid w:val="00306755"/>
    <w:rsid w:val="0030675F"/>
    <w:rsid w:val="00306D0C"/>
    <w:rsid w:val="00306D21"/>
    <w:rsid w:val="00306E99"/>
    <w:rsid w:val="003073C4"/>
    <w:rsid w:val="00307666"/>
    <w:rsid w:val="003076A4"/>
    <w:rsid w:val="00307C32"/>
    <w:rsid w:val="00307D6C"/>
    <w:rsid w:val="00307F7C"/>
    <w:rsid w:val="0031027A"/>
    <w:rsid w:val="00310472"/>
    <w:rsid w:val="003107DA"/>
    <w:rsid w:val="00310B30"/>
    <w:rsid w:val="00310CD1"/>
    <w:rsid w:val="00310D98"/>
    <w:rsid w:val="00310E05"/>
    <w:rsid w:val="00310F06"/>
    <w:rsid w:val="00311147"/>
    <w:rsid w:val="003113B1"/>
    <w:rsid w:val="00311414"/>
    <w:rsid w:val="00311A89"/>
    <w:rsid w:val="00311B3E"/>
    <w:rsid w:val="00311B45"/>
    <w:rsid w:val="00311D78"/>
    <w:rsid w:val="00311E01"/>
    <w:rsid w:val="0031217F"/>
    <w:rsid w:val="003128A2"/>
    <w:rsid w:val="00312B98"/>
    <w:rsid w:val="00312FCD"/>
    <w:rsid w:val="0031301D"/>
    <w:rsid w:val="00313676"/>
    <w:rsid w:val="00313808"/>
    <w:rsid w:val="00313918"/>
    <w:rsid w:val="00313A98"/>
    <w:rsid w:val="00313D76"/>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C9"/>
    <w:rsid w:val="003178E7"/>
    <w:rsid w:val="00317F60"/>
    <w:rsid w:val="003204F8"/>
    <w:rsid w:val="00320596"/>
    <w:rsid w:val="00320A51"/>
    <w:rsid w:val="00320AD4"/>
    <w:rsid w:val="0032103A"/>
    <w:rsid w:val="0032104F"/>
    <w:rsid w:val="003211D1"/>
    <w:rsid w:val="00321238"/>
    <w:rsid w:val="00321517"/>
    <w:rsid w:val="00321EB1"/>
    <w:rsid w:val="00321F3A"/>
    <w:rsid w:val="003226CF"/>
    <w:rsid w:val="00322759"/>
    <w:rsid w:val="00322B36"/>
    <w:rsid w:val="003234B5"/>
    <w:rsid w:val="00323520"/>
    <w:rsid w:val="0032370A"/>
    <w:rsid w:val="00323723"/>
    <w:rsid w:val="003238F0"/>
    <w:rsid w:val="00323B7B"/>
    <w:rsid w:val="00323C09"/>
    <w:rsid w:val="0032404D"/>
    <w:rsid w:val="003241CD"/>
    <w:rsid w:val="003242D5"/>
    <w:rsid w:val="00324438"/>
    <w:rsid w:val="00324CFE"/>
    <w:rsid w:val="00324D8C"/>
    <w:rsid w:val="00324FC1"/>
    <w:rsid w:val="003251AC"/>
    <w:rsid w:val="00325336"/>
    <w:rsid w:val="003255D9"/>
    <w:rsid w:val="0032562E"/>
    <w:rsid w:val="003256B6"/>
    <w:rsid w:val="003258E4"/>
    <w:rsid w:val="00325942"/>
    <w:rsid w:val="00325AAE"/>
    <w:rsid w:val="00325D10"/>
    <w:rsid w:val="00325D4E"/>
    <w:rsid w:val="00326082"/>
    <w:rsid w:val="003265D2"/>
    <w:rsid w:val="003269E0"/>
    <w:rsid w:val="00326AB9"/>
    <w:rsid w:val="00326AFF"/>
    <w:rsid w:val="00326C06"/>
    <w:rsid w:val="00326C1B"/>
    <w:rsid w:val="00326E28"/>
    <w:rsid w:val="00326FCB"/>
    <w:rsid w:val="003270D6"/>
    <w:rsid w:val="00327C92"/>
    <w:rsid w:val="00330250"/>
    <w:rsid w:val="003306CF"/>
    <w:rsid w:val="00330D99"/>
    <w:rsid w:val="00330F39"/>
    <w:rsid w:val="00330F7F"/>
    <w:rsid w:val="00330FF3"/>
    <w:rsid w:val="00331361"/>
    <w:rsid w:val="00331369"/>
    <w:rsid w:val="0033138D"/>
    <w:rsid w:val="00331674"/>
    <w:rsid w:val="00331933"/>
    <w:rsid w:val="00331AEE"/>
    <w:rsid w:val="00331CC6"/>
    <w:rsid w:val="00331EEA"/>
    <w:rsid w:val="00331F62"/>
    <w:rsid w:val="00331F73"/>
    <w:rsid w:val="00331F7D"/>
    <w:rsid w:val="00332270"/>
    <w:rsid w:val="00332975"/>
    <w:rsid w:val="00332C75"/>
    <w:rsid w:val="00332E98"/>
    <w:rsid w:val="00332F67"/>
    <w:rsid w:val="003330CD"/>
    <w:rsid w:val="00333449"/>
    <w:rsid w:val="00333751"/>
    <w:rsid w:val="003338F7"/>
    <w:rsid w:val="00333B37"/>
    <w:rsid w:val="00333CEB"/>
    <w:rsid w:val="00333DB8"/>
    <w:rsid w:val="00334089"/>
    <w:rsid w:val="003340D5"/>
    <w:rsid w:val="0033424C"/>
    <w:rsid w:val="003343CE"/>
    <w:rsid w:val="00334657"/>
    <w:rsid w:val="003349F6"/>
    <w:rsid w:val="00334CE5"/>
    <w:rsid w:val="00335138"/>
    <w:rsid w:val="003353F7"/>
    <w:rsid w:val="003354C5"/>
    <w:rsid w:val="003358CD"/>
    <w:rsid w:val="003358D7"/>
    <w:rsid w:val="00335FAA"/>
    <w:rsid w:val="00336096"/>
    <w:rsid w:val="00336119"/>
    <w:rsid w:val="00336544"/>
    <w:rsid w:val="00336563"/>
    <w:rsid w:val="00336574"/>
    <w:rsid w:val="0033672E"/>
    <w:rsid w:val="00337107"/>
    <w:rsid w:val="00337225"/>
    <w:rsid w:val="00337440"/>
    <w:rsid w:val="003377E9"/>
    <w:rsid w:val="00337B10"/>
    <w:rsid w:val="00337D47"/>
    <w:rsid w:val="00340235"/>
    <w:rsid w:val="003405C9"/>
    <w:rsid w:val="00340679"/>
    <w:rsid w:val="003406C5"/>
    <w:rsid w:val="00340790"/>
    <w:rsid w:val="00340BC4"/>
    <w:rsid w:val="00340E2C"/>
    <w:rsid w:val="00340FC0"/>
    <w:rsid w:val="003410E2"/>
    <w:rsid w:val="00341179"/>
    <w:rsid w:val="0034167A"/>
    <w:rsid w:val="003416EF"/>
    <w:rsid w:val="00341875"/>
    <w:rsid w:val="003419AE"/>
    <w:rsid w:val="00341B07"/>
    <w:rsid w:val="00341B91"/>
    <w:rsid w:val="00341CE6"/>
    <w:rsid w:val="00342072"/>
    <w:rsid w:val="00342220"/>
    <w:rsid w:val="003424A0"/>
    <w:rsid w:val="0034256C"/>
    <w:rsid w:val="00342A7B"/>
    <w:rsid w:val="00342A7F"/>
    <w:rsid w:val="00342B59"/>
    <w:rsid w:val="00342FFC"/>
    <w:rsid w:val="00343263"/>
    <w:rsid w:val="00343598"/>
    <w:rsid w:val="003435CF"/>
    <w:rsid w:val="003436E4"/>
    <w:rsid w:val="00343786"/>
    <w:rsid w:val="003438D1"/>
    <w:rsid w:val="0034394E"/>
    <w:rsid w:val="003439C8"/>
    <w:rsid w:val="00343B1B"/>
    <w:rsid w:val="00343CA1"/>
    <w:rsid w:val="00344135"/>
    <w:rsid w:val="003442BE"/>
    <w:rsid w:val="0034446A"/>
    <w:rsid w:val="0034477D"/>
    <w:rsid w:val="00344A2B"/>
    <w:rsid w:val="00344E28"/>
    <w:rsid w:val="00345047"/>
    <w:rsid w:val="0034519B"/>
    <w:rsid w:val="00345678"/>
    <w:rsid w:val="003457DE"/>
    <w:rsid w:val="00345996"/>
    <w:rsid w:val="00345FCA"/>
    <w:rsid w:val="003460F2"/>
    <w:rsid w:val="0034625D"/>
    <w:rsid w:val="003468ED"/>
    <w:rsid w:val="00346A29"/>
    <w:rsid w:val="00347151"/>
    <w:rsid w:val="0034719A"/>
    <w:rsid w:val="003475FE"/>
    <w:rsid w:val="00347FE7"/>
    <w:rsid w:val="003501B8"/>
    <w:rsid w:val="00350204"/>
    <w:rsid w:val="0035035C"/>
    <w:rsid w:val="00350674"/>
    <w:rsid w:val="0035068E"/>
    <w:rsid w:val="00350A5C"/>
    <w:rsid w:val="00350B2F"/>
    <w:rsid w:val="00350D68"/>
    <w:rsid w:val="00350F85"/>
    <w:rsid w:val="00351006"/>
    <w:rsid w:val="00351231"/>
    <w:rsid w:val="00351535"/>
    <w:rsid w:val="0035174E"/>
    <w:rsid w:val="003517DE"/>
    <w:rsid w:val="00351829"/>
    <w:rsid w:val="00351872"/>
    <w:rsid w:val="00351A2E"/>
    <w:rsid w:val="00351B56"/>
    <w:rsid w:val="00351C4D"/>
    <w:rsid w:val="00352255"/>
    <w:rsid w:val="003522A7"/>
    <w:rsid w:val="003522CB"/>
    <w:rsid w:val="003523D3"/>
    <w:rsid w:val="0035274D"/>
    <w:rsid w:val="00352C0C"/>
    <w:rsid w:val="00353266"/>
    <w:rsid w:val="00353569"/>
    <w:rsid w:val="00353669"/>
    <w:rsid w:val="003536BD"/>
    <w:rsid w:val="0035392F"/>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7125"/>
    <w:rsid w:val="00357263"/>
    <w:rsid w:val="00357455"/>
    <w:rsid w:val="003574C8"/>
    <w:rsid w:val="003575F3"/>
    <w:rsid w:val="00357613"/>
    <w:rsid w:val="003577B2"/>
    <w:rsid w:val="003577EF"/>
    <w:rsid w:val="00357944"/>
    <w:rsid w:val="00357A40"/>
    <w:rsid w:val="003607B3"/>
    <w:rsid w:val="0036095B"/>
    <w:rsid w:val="0036122C"/>
    <w:rsid w:val="00361587"/>
    <w:rsid w:val="0036161B"/>
    <w:rsid w:val="0036183F"/>
    <w:rsid w:val="00361ACF"/>
    <w:rsid w:val="00361D14"/>
    <w:rsid w:val="00361EFA"/>
    <w:rsid w:val="00361F02"/>
    <w:rsid w:val="003622CE"/>
    <w:rsid w:val="003628D8"/>
    <w:rsid w:val="00362A38"/>
    <w:rsid w:val="00362A88"/>
    <w:rsid w:val="00362B52"/>
    <w:rsid w:val="00362C46"/>
    <w:rsid w:val="00362F22"/>
    <w:rsid w:val="00362F29"/>
    <w:rsid w:val="0036341B"/>
    <w:rsid w:val="003636D4"/>
    <w:rsid w:val="00363806"/>
    <w:rsid w:val="00363AE3"/>
    <w:rsid w:val="00364556"/>
    <w:rsid w:val="0036474E"/>
    <w:rsid w:val="003647D3"/>
    <w:rsid w:val="003649A4"/>
    <w:rsid w:val="003649A9"/>
    <w:rsid w:val="00364BBB"/>
    <w:rsid w:val="00365053"/>
    <w:rsid w:val="003650DD"/>
    <w:rsid w:val="003656D6"/>
    <w:rsid w:val="003656E0"/>
    <w:rsid w:val="00365724"/>
    <w:rsid w:val="00365DDD"/>
    <w:rsid w:val="00365ED6"/>
    <w:rsid w:val="00366028"/>
    <w:rsid w:val="00366042"/>
    <w:rsid w:val="0036623B"/>
    <w:rsid w:val="00366895"/>
    <w:rsid w:val="00366974"/>
    <w:rsid w:val="00366996"/>
    <w:rsid w:val="003669F5"/>
    <w:rsid w:val="00366E89"/>
    <w:rsid w:val="003675D8"/>
    <w:rsid w:val="00367996"/>
    <w:rsid w:val="003679B6"/>
    <w:rsid w:val="00367DC0"/>
    <w:rsid w:val="00367DDD"/>
    <w:rsid w:val="0037029D"/>
    <w:rsid w:val="003706D8"/>
    <w:rsid w:val="0037074A"/>
    <w:rsid w:val="003709F4"/>
    <w:rsid w:val="00370CEA"/>
    <w:rsid w:val="00370E4B"/>
    <w:rsid w:val="00371193"/>
    <w:rsid w:val="00371683"/>
    <w:rsid w:val="00371814"/>
    <w:rsid w:val="00371A12"/>
    <w:rsid w:val="00371D51"/>
    <w:rsid w:val="00372020"/>
    <w:rsid w:val="0037229B"/>
    <w:rsid w:val="00372329"/>
    <w:rsid w:val="0037238D"/>
    <w:rsid w:val="0037275F"/>
    <w:rsid w:val="0037352E"/>
    <w:rsid w:val="00373911"/>
    <w:rsid w:val="00373914"/>
    <w:rsid w:val="00373CF5"/>
    <w:rsid w:val="0037469D"/>
    <w:rsid w:val="0037480F"/>
    <w:rsid w:val="00374819"/>
    <w:rsid w:val="00374A62"/>
    <w:rsid w:val="00374C53"/>
    <w:rsid w:val="003753F9"/>
    <w:rsid w:val="003755C4"/>
    <w:rsid w:val="00375879"/>
    <w:rsid w:val="003758B9"/>
    <w:rsid w:val="003758D3"/>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80515"/>
    <w:rsid w:val="003809A8"/>
    <w:rsid w:val="00380B70"/>
    <w:rsid w:val="00380C12"/>
    <w:rsid w:val="00380E0F"/>
    <w:rsid w:val="00380EE3"/>
    <w:rsid w:val="003816E6"/>
    <w:rsid w:val="00381AE7"/>
    <w:rsid w:val="00381B58"/>
    <w:rsid w:val="00381FA0"/>
    <w:rsid w:val="003820BB"/>
    <w:rsid w:val="0038230C"/>
    <w:rsid w:val="003823B2"/>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0FF"/>
    <w:rsid w:val="0038620E"/>
    <w:rsid w:val="003863EB"/>
    <w:rsid w:val="0038764E"/>
    <w:rsid w:val="0038786A"/>
    <w:rsid w:val="0038787E"/>
    <w:rsid w:val="003879B9"/>
    <w:rsid w:val="00387DB5"/>
    <w:rsid w:val="00387E21"/>
    <w:rsid w:val="003905A7"/>
    <w:rsid w:val="0039091F"/>
    <w:rsid w:val="00390991"/>
    <w:rsid w:val="00390B3A"/>
    <w:rsid w:val="00390C83"/>
    <w:rsid w:val="00390D1A"/>
    <w:rsid w:val="00390E4E"/>
    <w:rsid w:val="0039114F"/>
    <w:rsid w:val="003912C9"/>
    <w:rsid w:val="003913A8"/>
    <w:rsid w:val="00391C3A"/>
    <w:rsid w:val="00391D22"/>
    <w:rsid w:val="00391D80"/>
    <w:rsid w:val="00391E2B"/>
    <w:rsid w:val="003921B0"/>
    <w:rsid w:val="00392370"/>
    <w:rsid w:val="0039250F"/>
    <w:rsid w:val="0039255C"/>
    <w:rsid w:val="00392573"/>
    <w:rsid w:val="00392829"/>
    <w:rsid w:val="00392BA4"/>
    <w:rsid w:val="00393429"/>
    <w:rsid w:val="00393563"/>
    <w:rsid w:val="0039378D"/>
    <w:rsid w:val="003938D4"/>
    <w:rsid w:val="00393F2C"/>
    <w:rsid w:val="00393F62"/>
    <w:rsid w:val="00394073"/>
    <w:rsid w:val="0039448A"/>
    <w:rsid w:val="00394671"/>
    <w:rsid w:val="003948BD"/>
    <w:rsid w:val="003948F8"/>
    <w:rsid w:val="00394BFB"/>
    <w:rsid w:val="00394E06"/>
    <w:rsid w:val="00394E3C"/>
    <w:rsid w:val="003952B1"/>
    <w:rsid w:val="00395495"/>
    <w:rsid w:val="00395505"/>
    <w:rsid w:val="003957A2"/>
    <w:rsid w:val="00395949"/>
    <w:rsid w:val="003959A7"/>
    <w:rsid w:val="00395ABF"/>
    <w:rsid w:val="00395CFE"/>
    <w:rsid w:val="00395DB5"/>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4CD"/>
    <w:rsid w:val="003A1915"/>
    <w:rsid w:val="003A1B33"/>
    <w:rsid w:val="003A1DBE"/>
    <w:rsid w:val="003A2264"/>
    <w:rsid w:val="003A228D"/>
    <w:rsid w:val="003A2440"/>
    <w:rsid w:val="003A245A"/>
    <w:rsid w:val="003A2539"/>
    <w:rsid w:val="003A2541"/>
    <w:rsid w:val="003A273F"/>
    <w:rsid w:val="003A2977"/>
    <w:rsid w:val="003A2989"/>
    <w:rsid w:val="003A29E4"/>
    <w:rsid w:val="003A29E5"/>
    <w:rsid w:val="003A2A27"/>
    <w:rsid w:val="003A2ACA"/>
    <w:rsid w:val="003A2BD8"/>
    <w:rsid w:val="003A36BD"/>
    <w:rsid w:val="003A37A3"/>
    <w:rsid w:val="003A3816"/>
    <w:rsid w:val="003A394F"/>
    <w:rsid w:val="003A3DA8"/>
    <w:rsid w:val="003A3EC7"/>
    <w:rsid w:val="003A3F83"/>
    <w:rsid w:val="003A422A"/>
    <w:rsid w:val="003A4596"/>
    <w:rsid w:val="003A4636"/>
    <w:rsid w:val="003A4D1F"/>
    <w:rsid w:val="003A5170"/>
    <w:rsid w:val="003A51D8"/>
    <w:rsid w:val="003A5246"/>
    <w:rsid w:val="003A5344"/>
    <w:rsid w:val="003A55E9"/>
    <w:rsid w:val="003A57D1"/>
    <w:rsid w:val="003A589F"/>
    <w:rsid w:val="003A5927"/>
    <w:rsid w:val="003A5CBE"/>
    <w:rsid w:val="003A5D6E"/>
    <w:rsid w:val="003A5D8E"/>
    <w:rsid w:val="003A607E"/>
    <w:rsid w:val="003A60CF"/>
    <w:rsid w:val="003A6354"/>
    <w:rsid w:val="003A650E"/>
    <w:rsid w:val="003A67EE"/>
    <w:rsid w:val="003A68CA"/>
    <w:rsid w:val="003A6B70"/>
    <w:rsid w:val="003A6BED"/>
    <w:rsid w:val="003A7224"/>
    <w:rsid w:val="003A741A"/>
    <w:rsid w:val="003A74FA"/>
    <w:rsid w:val="003A7691"/>
    <w:rsid w:val="003A77CD"/>
    <w:rsid w:val="003A7BE6"/>
    <w:rsid w:val="003A7C6E"/>
    <w:rsid w:val="003A7CB7"/>
    <w:rsid w:val="003A7EAC"/>
    <w:rsid w:val="003B006B"/>
    <w:rsid w:val="003B008B"/>
    <w:rsid w:val="003B01A3"/>
    <w:rsid w:val="003B08CB"/>
    <w:rsid w:val="003B0A1D"/>
    <w:rsid w:val="003B0BF4"/>
    <w:rsid w:val="003B11D8"/>
    <w:rsid w:val="003B145D"/>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4ED2"/>
    <w:rsid w:val="003B55AD"/>
    <w:rsid w:val="003B561D"/>
    <w:rsid w:val="003B59F8"/>
    <w:rsid w:val="003B5A69"/>
    <w:rsid w:val="003B5DCC"/>
    <w:rsid w:val="003B5F47"/>
    <w:rsid w:val="003B696A"/>
    <w:rsid w:val="003B6CB4"/>
    <w:rsid w:val="003B6CD4"/>
    <w:rsid w:val="003B7035"/>
    <w:rsid w:val="003B705F"/>
    <w:rsid w:val="003B7105"/>
    <w:rsid w:val="003B7301"/>
    <w:rsid w:val="003B772F"/>
    <w:rsid w:val="003B7F80"/>
    <w:rsid w:val="003C018F"/>
    <w:rsid w:val="003C020E"/>
    <w:rsid w:val="003C05CE"/>
    <w:rsid w:val="003C06B6"/>
    <w:rsid w:val="003C072E"/>
    <w:rsid w:val="003C075D"/>
    <w:rsid w:val="003C0C4C"/>
    <w:rsid w:val="003C0C6F"/>
    <w:rsid w:val="003C0D49"/>
    <w:rsid w:val="003C0E1B"/>
    <w:rsid w:val="003C0F81"/>
    <w:rsid w:val="003C114F"/>
    <w:rsid w:val="003C178A"/>
    <w:rsid w:val="003C1814"/>
    <w:rsid w:val="003C1860"/>
    <w:rsid w:val="003C1A4B"/>
    <w:rsid w:val="003C1C14"/>
    <w:rsid w:val="003C1D80"/>
    <w:rsid w:val="003C24B1"/>
    <w:rsid w:val="003C295E"/>
    <w:rsid w:val="003C296C"/>
    <w:rsid w:val="003C2BC8"/>
    <w:rsid w:val="003C2BFB"/>
    <w:rsid w:val="003C2D53"/>
    <w:rsid w:val="003C2D59"/>
    <w:rsid w:val="003C2D77"/>
    <w:rsid w:val="003C2F96"/>
    <w:rsid w:val="003C307C"/>
    <w:rsid w:val="003C3396"/>
    <w:rsid w:val="003C3459"/>
    <w:rsid w:val="003C3687"/>
    <w:rsid w:val="003C398D"/>
    <w:rsid w:val="003C3C48"/>
    <w:rsid w:val="003C3C49"/>
    <w:rsid w:val="003C3DE1"/>
    <w:rsid w:val="003C3EE1"/>
    <w:rsid w:val="003C3EE3"/>
    <w:rsid w:val="003C4453"/>
    <w:rsid w:val="003C454A"/>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3A5"/>
    <w:rsid w:val="003C74DE"/>
    <w:rsid w:val="003C7503"/>
    <w:rsid w:val="003C755C"/>
    <w:rsid w:val="003C75F7"/>
    <w:rsid w:val="003C77AD"/>
    <w:rsid w:val="003C7927"/>
    <w:rsid w:val="003C79D1"/>
    <w:rsid w:val="003C7BE1"/>
    <w:rsid w:val="003D0076"/>
    <w:rsid w:val="003D02F5"/>
    <w:rsid w:val="003D034A"/>
    <w:rsid w:val="003D087A"/>
    <w:rsid w:val="003D0A90"/>
    <w:rsid w:val="003D11B1"/>
    <w:rsid w:val="003D11CD"/>
    <w:rsid w:val="003D131F"/>
    <w:rsid w:val="003D1322"/>
    <w:rsid w:val="003D1922"/>
    <w:rsid w:val="003D1A37"/>
    <w:rsid w:val="003D1A48"/>
    <w:rsid w:val="003D1BF4"/>
    <w:rsid w:val="003D1D27"/>
    <w:rsid w:val="003D1D9E"/>
    <w:rsid w:val="003D1E8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4C15"/>
    <w:rsid w:val="003D527D"/>
    <w:rsid w:val="003D5521"/>
    <w:rsid w:val="003D57C6"/>
    <w:rsid w:val="003D57E6"/>
    <w:rsid w:val="003D59D1"/>
    <w:rsid w:val="003D5BC6"/>
    <w:rsid w:val="003D5FA9"/>
    <w:rsid w:val="003D660D"/>
    <w:rsid w:val="003D6992"/>
    <w:rsid w:val="003D6E96"/>
    <w:rsid w:val="003D6EE1"/>
    <w:rsid w:val="003D70EB"/>
    <w:rsid w:val="003D714C"/>
    <w:rsid w:val="003D7443"/>
    <w:rsid w:val="003D7612"/>
    <w:rsid w:val="003D7674"/>
    <w:rsid w:val="003D77AD"/>
    <w:rsid w:val="003D7D4C"/>
    <w:rsid w:val="003E00A4"/>
    <w:rsid w:val="003E0269"/>
    <w:rsid w:val="003E0986"/>
    <w:rsid w:val="003E0C63"/>
    <w:rsid w:val="003E0E07"/>
    <w:rsid w:val="003E0F4E"/>
    <w:rsid w:val="003E1044"/>
    <w:rsid w:val="003E1263"/>
    <w:rsid w:val="003E12FC"/>
    <w:rsid w:val="003E1677"/>
    <w:rsid w:val="003E1705"/>
    <w:rsid w:val="003E2132"/>
    <w:rsid w:val="003E237B"/>
    <w:rsid w:val="003E248C"/>
    <w:rsid w:val="003E2687"/>
    <w:rsid w:val="003E2736"/>
    <w:rsid w:val="003E29B3"/>
    <w:rsid w:val="003E2C41"/>
    <w:rsid w:val="003E2D8D"/>
    <w:rsid w:val="003E2E07"/>
    <w:rsid w:val="003E2FF7"/>
    <w:rsid w:val="003E30E9"/>
    <w:rsid w:val="003E336D"/>
    <w:rsid w:val="003E3808"/>
    <w:rsid w:val="003E3891"/>
    <w:rsid w:val="003E3CFB"/>
    <w:rsid w:val="003E3F3D"/>
    <w:rsid w:val="003E408C"/>
    <w:rsid w:val="003E4935"/>
    <w:rsid w:val="003E4D5E"/>
    <w:rsid w:val="003E4EC0"/>
    <w:rsid w:val="003E543F"/>
    <w:rsid w:val="003E5A4F"/>
    <w:rsid w:val="003E5AD8"/>
    <w:rsid w:val="003E5B3C"/>
    <w:rsid w:val="003E5B61"/>
    <w:rsid w:val="003E5CAD"/>
    <w:rsid w:val="003E5F4A"/>
    <w:rsid w:val="003E783B"/>
    <w:rsid w:val="003E7992"/>
    <w:rsid w:val="003E7AC8"/>
    <w:rsid w:val="003E7AD1"/>
    <w:rsid w:val="003E7DEF"/>
    <w:rsid w:val="003E7E54"/>
    <w:rsid w:val="003E7E58"/>
    <w:rsid w:val="003F003A"/>
    <w:rsid w:val="003F0078"/>
    <w:rsid w:val="003F0281"/>
    <w:rsid w:val="003F041D"/>
    <w:rsid w:val="003F047A"/>
    <w:rsid w:val="003F062D"/>
    <w:rsid w:val="003F0765"/>
    <w:rsid w:val="003F079A"/>
    <w:rsid w:val="003F091B"/>
    <w:rsid w:val="003F0C9A"/>
    <w:rsid w:val="003F0E7F"/>
    <w:rsid w:val="003F0EFC"/>
    <w:rsid w:val="003F1946"/>
    <w:rsid w:val="003F1E1B"/>
    <w:rsid w:val="003F2066"/>
    <w:rsid w:val="003F2567"/>
    <w:rsid w:val="003F25CB"/>
    <w:rsid w:val="003F2C56"/>
    <w:rsid w:val="003F3076"/>
    <w:rsid w:val="003F389B"/>
    <w:rsid w:val="003F3F14"/>
    <w:rsid w:val="003F435D"/>
    <w:rsid w:val="003F4575"/>
    <w:rsid w:val="003F4887"/>
    <w:rsid w:val="003F4CBB"/>
    <w:rsid w:val="003F4DCB"/>
    <w:rsid w:val="003F4E60"/>
    <w:rsid w:val="003F5013"/>
    <w:rsid w:val="003F50D1"/>
    <w:rsid w:val="003F5143"/>
    <w:rsid w:val="003F5220"/>
    <w:rsid w:val="003F5349"/>
    <w:rsid w:val="003F54F6"/>
    <w:rsid w:val="003F556B"/>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C57"/>
    <w:rsid w:val="003F7DBB"/>
    <w:rsid w:val="003F7EB5"/>
    <w:rsid w:val="00400051"/>
    <w:rsid w:val="004004A6"/>
    <w:rsid w:val="004007B0"/>
    <w:rsid w:val="004007E8"/>
    <w:rsid w:val="004007F5"/>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816"/>
    <w:rsid w:val="00404857"/>
    <w:rsid w:val="00404E02"/>
    <w:rsid w:val="00404FCE"/>
    <w:rsid w:val="0040532C"/>
    <w:rsid w:val="00405511"/>
    <w:rsid w:val="004059A1"/>
    <w:rsid w:val="00405ECF"/>
    <w:rsid w:val="004061FA"/>
    <w:rsid w:val="00406744"/>
    <w:rsid w:val="004068E6"/>
    <w:rsid w:val="00406E64"/>
    <w:rsid w:val="004072AD"/>
    <w:rsid w:val="004072BD"/>
    <w:rsid w:val="00407519"/>
    <w:rsid w:val="0040785B"/>
    <w:rsid w:val="00407DAC"/>
    <w:rsid w:val="00407EC8"/>
    <w:rsid w:val="0041008C"/>
    <w:rsid w:val="004101B8"/>
    <w:rsid w:val="00410368"/>
    <w:rsid w:val="004106C8"/>
    <w:rsid w:val="004106E9"/>
    <w:rsid w:val="00410716"/>
    <w:rsid w:val="00410999"/>
    <w:rsid w:val="00410AA6"/>
    <w:rsid w:val="00410E39"/>
    <w:rsid w:val="0041123F"/>
    <w:rsid w:val="004112DE"/>
    <w:rsid w:val="0041137F"/>
    <w:rsid w:val="00411567"/>
    <w:rsid w:val="0041175B"/>
    <w:rsid w:val="004118EA"/>
    <w:rsid w:val="00411D8C"/>
    <w:rsid w:val="004121B7"/>
    <w:rsid w:val="0041237E"/>
    <w:rsid w:val="00412AFE"/>
    <w:rsid w:val="00412B09"/>
    <w:rsid w:val="00412BE4"/>
    <w:rsid w:val="00412C9A"/>
    <w:rsid w:val="004131BC"/>
    <w:rsid w:val="00413206"/>
    <w:rsid w:val="00413276"/>
    <w:rsid w:val="004133FB"/>
    <w:rsid w:val="0041343B"/>
    <w:rsid w:val="00413717"/>
    <w:rsid w:val="00413B59"/>
    <w:rsid w:val="004144BE"/>
    <w:rsid w:val="00414554"/>
    <w:rsid w:val="004149A2"/>
    <w:rsid w:val="004149E0"/>
    <w:rsid w:val="00414C91"/>
    <w:rsid w:val="00414FEC"/>
    <w:rsid w:val="00415022"/>
    <w:rsid w:val="004152AA"/>
    <w:rsid w:val="00415476"/>
    <w:rsid w:val="004155E2"/>
    <w:rsid w:val="00415765"/>
    <w:rsid w:val="0041587E"/>
    <w:rsid w:val="0041590D"/>
    <w:rsid w:val="00415B94"/>
    <w:rsid w:val="00415D55"/>
    <w:rsid w:val="00415F44"/>
    <w:rsid w:val="00416027"/>
    <w:rsid w:val="00416278"/>
    <w:rsid w:val="0041648A"/>
    <w:rsid w:val="004164DD"/>
    <w:rsid w:val="00416692"/>
    <w:rsid w:val="004168BD"/>
    <w:rsid w:val="00416C03"/>
    <w:rsid w:val="00416E66"/>
    <w:rsid w:val="004171C3"/>
    <w:rsid w:val="004173CD"/>
    <w:rsid w:val="00417413"/>
    <w:rsid w:val="004174F4"/>
    <w:rsid w:val="00417A05"/>
    <w:rsid w:val="00417A78"/>
    <w:rsid w:val="00417A9A"/>
    <w:rsid w:val="00417AB6"/>
    <w:rsid w:val="0042048F"/>
    <w:rsid w:val="0042063E"/>
    <w:rsid w:val="004206D9"/>
    <w:rsid w:val="00420A41"/>
    <w:rsid w:val="00420BBA"/>
    <w:rsid w:val="00420BFD"/>
    <w:rsid w:val="00420E44"/>
    <w:rsid w:val="00420E4B"/>
    <w:rsid w:val="00421228"/>
    <w:rsid w:val="004212B1"/>
    <w:rsid w:val="0042134A"/>
    <w:rsid w:val="00421497"/>
    <w:rsid w:val="00421559"/>
    <w:rsid w:val="004217C1"/>
    <w:rsid w:val="00421952"/>
    <w:rsid w:val="00421D12"/>
    <w:rsid w:val="00421E73"/>
    <w:rsid w:val="00422291"/>
    <w:rsid w:val="0042275D"/>
    <w:rsid w:val="00422792"/>
    <w:rsid w:val="00422881"/>
    <w:rsid w:val="00422D48"/>
    <w:rsid w:val="00422F0D"/>
    <w:rsid w:val="00422FD7"/>
    <w:rsid w:val="00423411"/>
    <w:rsid w:val="00423420"/>
    <w:rsid w:val="004237E4"/>
    <w:rsid w:val="004238D8"/>
    <w:rsid w:val="004239C3"/>
    <w:rsid w:val="00423C0A"/>
    <w:rsid w:val="00424328"/>
    <w:rsid w:val="00424684"/>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57"/>
    <w:rsid w:val="00425F69"/>
    <w:rsid w:val="00425FC0"/>
    <w:rsid w:val="004261C2"/>
    <w:rsid w:val="00426447"/>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7B"/>
    <w:rsid w:val="00431D82"/>
    <w:rsid w:val="00431E7A"/>
    <w:rsid w:val="004321AB"/>
    <w:rsid w:val="0043238D"/>
    <w:rsid w:val="00432421"/>
    <w:rsid w:val="0043248E"/>
    <w:rsid w:val="00432B4E"/>
    <w:rsid w:val="004330CE"/>
    <w:rsid w:val="004331A7"/>
    <w:rsid w:val="00433394"/>
    <w:rsid w:val="004334A5"/>
    <w:rsid w:val="00433803"/>
    <w:rsid w:val="00433B9C"/>
    <w:rsid w:val="00433C22"/>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BA0"/>
    <w:rsid w:val="00435C74"/>
    <w:rsid w:val="00435E14"/>
    <w:rsid w:val="00435E56"/>
    <w:rsid w:val="00435ED0"/>
    <w:rsid w:val="00436080"/>
    <w:rsid w:val="00436295"/>
    <w:rsid w:val="0043657D"/>
    <w:rsid w:val="004365DF"/>
    <w:rsid w:val="004369BF"/>
    <w:rsid w:val="00436FEB"/>
    <w:rsid w:val="004370C4"/>
    <w:rsid w:val="004370C8"/>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843"/>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460"/>
    <w:rsid w:val="00442592"/>
    <w:rsid w:val="00442673"/>
    <w:rsid w:val="00442743"/>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6035"/>
    <w:rsid w:val="004461F6"/>
    <w:rsid w:val="00446212"/>
    <w:rsid w:val="00446242"/>
    <w:rsid w:val="0044634B"/>
    <w:rsid w:val="0044645D"/>
    <w:rsid w:val="0044666C"/>
    <w:rsid w:val="00446CED"/>
    <w:rsid w:val="00446D30"/>
    <w:rsid w:val="00446F10"/>
    <w:rsid w:val="0044736A"/>
    <w:rsid w:val="00447490"/>
    <w:rsid w:val="0044776B"/>
    <w:rsid w:val="0044786F"/>
    <w:rsid w:val="004478D2"/>
    <w:rsid w:val="00447F7D"/>
    <w:rsid w:val="00450D60"/>
    <w:rsid w:val="00450E54"/>
    <w:rsid w:val="00450F2D"/>
    <w:rsid w:val="0045127B"/>
    <w:rsid w:val="00451305"/>
    <w:rsid w:val="00451370"/>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78C"/>
    <w:rsid w:val="00454939"/>
    <w:rsid w:val="00454B70"/>
    <w:rsid w:val="00454E64"/>
    <w:rsid w:val="00454F08"/>
    <w:rsid w:val="00454FDA"/>
    <w:rsid w:val="004551C8"/>
    <w:rsid w:val="00455746"/>
    <w:rsid w:val="0045582C"/>
    <w:rsid w:val="00455A9E"/>
    <w:rsid w:val="00455D4C"/>
    <w:rsid w:val="00455DA9"/>
    <w:rsid w:val="00455EBA"/>
    <w:rsid w:val="004561D1"/>
    <w:rsid w:val="004562DA"/>
    <w:rsid w:val="0045675F"/>
    <w:rsid w:val="004569B6"/>
    <w:rsid w:val="00456BD4"/>
    <w:rsid w:val="00456CAA"/>
    <w:rsid w:val="004570C2"/>
    <w:rsid w:val="0045724F"/>
    <w:rsid w:val="0045731B"/>
    <w:rsid w:val="00457461"/>
    <w:rsid w:val="00457FB8"/>
    <w:rsid w:val="004600DE"/>
    <w:rsid w:val="00460190"/>
    <w:rsid w:val="00460282"/>
    <w:rsid w:val="0046081C"/>
    <w:rsid w:val="004609C9"/>
    <w:rsid w:val="00460A73"/>
    <w:rsid w:val="00460CDF"/>
    <w:rsid w:val="00460EB8"/>
    <w:rsid w:val="00461000"/>
    <w:rsid w:val="0046105E"/>
    <w:rsid w:val="0046116C"/>
    <w:rsid w:val="00461201"/>
    <w:rsid w:val="00461379"/>
    <w:rsid w:val="0046153C"/>
    <w:rsid w:val="00461553"/>
    <w:rsid w:val="004615A7"/>
    <w:rsid w:val="004615AE"/>
    <w:rsid w:val="00461674"/>
    <w:rsid w:val="00461B5D"/>
    <w:rsid w:val="00461C3F"/>
    <w:rsid w:val="00461F2B"/>
    <w:rsid w:val="004620D7"/>
    <w:rsid w:val="0046252D"/>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CCE"/>
    <w:rsid w:val="00464E95"/>
    <w:rsid w:val="00464F1E"/>
    <w:rsid w:val="00465299"/>
    <w:rsid w:val="00465311"/>
    <w:rsid w:val="0046583B"/>
    <w:rsid w:val="004659A0"/>
    <w:rsid w:val="00465C32"/>
    <w:rsid w:val="00465F78"/>
    <w:rsid w:val="00466154"/>
    <w:rsid w:val="00466589"/>
    <w:rsid w:val="00466682"/>
    <w:rsid w:val="004666A6"/>
    <w:rsid w:val="00466A86"/>
    <w:rsid w:val="00466AF7"/>
    <w:rsid w:val="00466F13"/>
    <w:rsid w:val="0046706B"/>
    <w:rsid w:val="004671E9"/>
    <w:rsid w:val="004673AF"/>
    <w:rsid w:val="00467578"/>
    <w:rsid w:val="00467697"/>
    <w:rsid w:val="004676E6"/>
    <w:rsid w:val="0046785E"/>
    <w:rsid w:val="004678A4"/>
    <w:rsid w:val="00470250"/>
    <w:rsid w:val="004707E1"/>
    <w:rsid w:val="00470A47"/>
    <w:rsid w:val="00470BAC"/>
    <w:rsid w:val="00470F4C"/>
    <w:rsid w:val="004712AB"/>
    <w:rsid w:val="00471610"/>
    <w:rsid w:val="00471AE6"/>
    <w:rsid w:val="00471C8E"/>
    <w:rsid w:val="00471EB0"/>
    <w:rsid w:val="00471F03"/>
    <w:rsid w:val="00471F20"/>
    <w:rsid w:val="00471FE1"/>
    <w:rsid w:val="0047279D"/>
    <w:rsid w:val="00472A53"/>
    <w:rsid w:val="00472D5E"/>
    <w:rsid w:val="0047321A"/>
    <w:rsid w:val="004733E0"/>
    <w:rsid w:val="004735BA"/>
    <w:rsid w:val="00473639"/>
    <w:rsid w:val="004736E1"/>
    <w:rsid w:val="004738B5"/>
    <w:rsid w:val="004738D7"/>
    <w:rsid w:val="00473B4A"/>
    <w:rsid w:val="004741F3"/>
    <w:rsid w:val="00474339"/>
    <w:rsid w:val="004745BA"/>
    <w:rsid w:val="004749C2"/>
    <w:rsid w:val="00474DDC"/>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5CD"/>
    <w:rsid w:val="0047770D"/>
    <w:rsid w:val="0047772A"/>
    <w:rsid w:val="004777EB"/>
    <w:rsid w:val="00477861"/>
    <w:rsid w:val="00477A41"/>
    <w:rsid w:val="00477C5F"/>
    <w:rsid w:val="00480161"/>
    <w:rsid w:val="004801E3"/>
    <w:rsid w:val="004802F1"/>
    <w:rsid w:val="0048057B"/>
    <w:rsid w:val="0048059E"/>
    <w:rsid w:val="004805F9"/>
    <w:rsid w:val="00480661"/>
    <w:rsid w:val="00480678"/>
    <w:rsid w:val="00480792"/>
    <w:rsid w:val="004807B4"/>
    <w:rsid w:val="004809EA"/>
    <w:rsid w:val="00480ABD"/>
    <w:rsid w:val="00480FB2"/>
    <w:rsid w:val="00480FEF"/>
    <w:rsid w:val="0048110B"/>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DD8"/>
    <w:rsid w:val="00482F3D"/>
    <w:rsid w:val="00483071"/>
    <w:rsid w:val="00483588"/>
    <w:rsid w:val="00483612"/>
    <w:rsid w:val="00483D07"/>
    <w:rsid w:val="00483D40"/>
    <w:rsid w:val="00483F4F"/>
    <w:rsid w:val="0048406F"/>
    <w:rsid w:val="0048439B"/>
    <w:rsid w:val="00484808"/>
    <w:rsid w:val="00484B10"/>
    <w:rsid w:val="00484B63"/>
    <w:rsid w:val="00484DC2"/>
    <w:rsid w:val="00484E21"/>
    <w:rsid w:val="004856DB"/>
    <w:rsid w:val="00485734"/>
    <w:rsid w:val="004858E2"/>
    <w:rsid w:val="00485AA2"/>
    <w:rsid w:val="00485BFD"/>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26A"/>
    <w:rsid w:val="0049029B"/>
    <w:rsid w:val="004907AF"/>
    <w:rsid w:val="004907F9"/>
    <w:rsid w:val="004908DD"/>
    <w:rsid w:val="0049096B"/>
    <w:rsid w:val="00490AF5"/>
    <w:rsid w:val="00490BFC"/>
    <w:rsid w:val="00490FD2"/>
    <w:rsid w:val="0049106F"/>
    <w:rsid w:val="004911C6"/>
    <w:rsid w:val="004916D7"/>
    <w:rsid w:val="00491A1F"/>
    <w:rsid w:val="00491B45"/>
    <w:rsid w:val="00491EE1"/>
    <w:rsid w:val="0049219E"/>
    <w:rsid w:val="004921BC"/>
    <w:rsid w:val="004923B3"/>
    <w:rsid w:val="004924AA"/>
    <w:rsid w:val="00492503"/>
    <w:rsid w:val="0049286A"/>
    <w:rsid w:val="004929E8"/>
    <w:rsid w:val="00492AC3"/>
    <w:rsid w:val="00492D0A"/>
    <w:rsid w:val="00492D2D"/>
    <w:rsid w:val="00492EAE"/>
    <w:rsid w:val="00493204"/>
    <w:rsid w:val="00493557"/>
    <w:rsid w:val="00493755"/>
    <w:rsid w:val="00493D1F"/>
    <w:rsid w:val="00493DF0"/>
    <w:rsid w:val="00493E35"/>
    <w:rsid w:val="004941CB"/>
    <w:rsid w:val="00494551"/>
    <w:rsid w:val="00494657"/>
    <w:rsid w:val="004946B6"/>
    <w:rsid w:val="00494B75"/>
    <w:rsid w:val="00494DD0"/>
    <w:rsid w:val="00494FEC"/>
    <w:rsid w:val="00495419"/>
    <w:rsid w:val="00495548"/>
    <w:rsid w:val="0049556B"/>
    <w:rsid w:val="00495863"/>
    <w:rsid w:val="00495928"/>
    <w:rsid w:val="004959B9"/>
    <w:rsid w:val="004959D1"/>
    <w:rsid w:val="00495C33"/>
    <w:rsid w:val="00495D2B"/>
    <w:rsid w:val="00495DCF"/>
    <w:rsid w:val="00495E44"/>
    <w:rsid w:val="00496028"/>
    <w:rsid w:val="0049630C"/>
    <w:rsid w:val="0049661E"/>
    <w:rsid w:val="00496A39"/>
    <w:rsid w:val="00496A88"/>
    <w:rsid w:val="00496AB0"/>
    <w:rsid w:val="00496C14"/>
    <w:rsid w:val="00497049"/>
    <w:rsid w:val="00497067"/>
    <w:rsid w:val="00497182"/>
    <w:rsid w:val="0049722B"/>
    <w:rsid w:val="0049726D"/>
    <w:rsid w:val="0049744B"/>
    <w:rsid w:val="0049767B"/>
    <w:rsid w:val="004979D8"/>
    <w:rsid w:val="00497AED"/>
    <w:rsid w:val="00497D6C"/>
    <w:rsid w:val="00497FE3"/>
    <w:rsid w:val="004A0212"/>
    <w:rsid w:val="004A06D4"/>
    <w:rsid w:val="004A082B"/>
    <w:rsid w:val="004A088D"/>
    <w:rsid w:val="004A0987"/>
    <w:rsid w:val="004A0B34"/>
    <w:rsid w:val="004A1129"/>
    <w:rsid w:val="004A1159"/>
    <w:rsid w:val="004A122F"/>
    <w:rsid w:val="004A1663"/>
    <w:rsid w:val="004A1796"/>
    <w:rsid w:val="004A1AA5"/>
    <w:rsid w:val="004A1AAA"/>
    <w:rsid w:val="004A1B64"/>
    <w:rsid w:val="004A1BC0"/>
    <w:rsid w:val="004A2230"/>
    <w:rsid w:val="004A25DD"/>
    <w:rsid w:val="004A2849"/>
    <w:rsid w:val="004A2E0A"/>
    <w:rsid w:val="004A324C"/>
    <w:rsid w:val="004A342D"/>
    <w:rsid w:val="004A3A7D"/>
    <w:rsid w:val="004A3D5C"/>
    <w:rsid w:val="004A3D78"/>
    <w:rsid w:val="004A43B0"/>
    <w:rsid w:val="004A45FC"/>
    <w:rsid w:val="004A461B"/>
    <w:rsid w:val="004A468C"/>
    <w:rsid w:val="004A4A35"/>
    <w:rsid w:val="004A4C80"/>
    <w:rsid w:val="004A4D74"/>
    <w:rsid w:val="004A4F36"/>
    <w:rsid w:val="004A5066"/>
    <w:rsid w:val="004A557F"/>
    <w:rsid w:val="004A5729"/>
    <w:rsid w:val="004A5A6B"/>
    <w:rsid w:val="004A5D46"/>
    <w:rsid w:val="004A5E12"/>
    <w:rsid w:val="004A5FD2"/>
    <w:rsid w:val="004A60F5"/>
    <w:rsid w:val="004A619F"/>
    <w:rsid w:val="004A61E8"/>
    <w:rsid w:val="004A620B"/>
    <w:rsid w:val="004A65F0"/>
    <w:rsid w:val="004A68BF"/>
    <w:rsid w:val="004A6B1C"/>
    <w:rsid w:val="004A6B1F"/>
    <w:rsid w:val="004A7032"/>
    <w:rsid w:val="004A70C8"/>
    <w:rsid w:val="004A7612"/>
    <w:rsid w:val="004A76B6"/>
    <w:rsid w:val="004A78F4"/>
    <w:rsid w:val="004A7B9B"/>
    <w:rsid w:val="004A7BFD"/>
    <w:rsid w:val="004A7D7D"/>
    <w:rsid w:val="004A7F4B"/>
    <w:rsid w:val="004B0556"/>
    <w:rsid w:val="004B05E6"/>
    <w:rsid w:val="004B0609"/>
    <w:rsid w:val="004B07B8"/>
    <w:rsid w:val="004B0807"/>
    <w:rsid w:val="004B0AF3"/>
    <w:rsid w:val="004B0B5C"/>
    <w:rsid w:val="004B12B6"/>
    <w:rsid w:val="004B130E"/>
    <w:rsid w:val="004B1384"/>
    <w:rsid w:val="004B13E4"/>
    <w:rsid w:val="004B143D"/>
    <w:rsid w:val="004B1478"/>
    <w:rsid w:val="004B1576"/>
    <w:rsid w:val="004B1711"/>
    <w:rsid w:val="004B17E5"/>
    <w:rsid w:val="004B1C4A"/>
    <w:rsid w:val="004B1F09"/>
    <w:rsid w:val="004B20CD"/>
    <w:rsid w:val="004B30C8"/>
    <w:rsid w:val="004B3745"/>
    <w:rsid w:val="004B3B1D"/>
    <w:rsid w:val="004B3BEA"/>
    <w:rsid w:val="004B3E6C"/>
    <w:rsid w:val="004B3E93"/>
    <w:rsid w:val="004B3E98"/>
    <w:rsid w:val="004B3EEC"/>
    <w:rsid w:val="004B4052"/>
    <w:rsid w:val="004B4524"/>
    <w:rsid w:val="004B46AD"/>
    <w:rsid w:val="004B5059"/>
    <w:rsid w:val="004B5313"/>
    <w:rsid w:val="004B5385"/>
    <w:rsid w:val="004B55DE"/>
    <w:rsid w:val="004B55FA"/>
    <w:rsid w:val="004B58CA"/>
    <w:rsid w:val="004B5998"/>
    <w:rsid w:val="004B5AC3"/>
    <w:rsid w:val="004B5AE5"/>
    <w:rsid w:val="004B5DE0"/>
    <w:rsid w:val="004B60BD"/>
    <w:rsid w:val="004B61B7"/>
    <w:rsid w:val="004B65FB"/>
    <w:rsid w:val="004B67EF"/>
    <w:rsid w:val="004B6A60"/>
    <w:rsid w:val="004B6D0A"/>
    <w:rsid w:val="004B6E97"/>
    <w:rsid w:val="004B6FBC"/>
    <w:rsid w:val="004B7340"/>
    <w:rsid w:val="004B7516"/>
    <w:rsid w:val="004B7745"/>
    <w:rsid w:val="004B7AD6"/>
    <w:rsid w:val="004C0613"/>
    <w:rsid w:val="004C097A"/>
    <w:rsid w:val="004C0C31"/>
    <w:rsid w:val="004C0CCE"/>
    <w:rsid w:val="004C106B"/>
    <w:rsid w:val="004C12A4"/>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358"/>
    <w:rsid w:val="004C3368"/>
    <w:rsid w:val="004C349C"/>
    <w:rsid w:val="004C35B6"/>
    <w:rsid w:val="004C38A7"/>
    <w:rsid w:val="004C393B"/>
    <w:rsid w:val="004C3BC8"/>
    <w:rsid w:val="004C41EE"/>
    <w:rsid w:val="004C42A4"/>
    <w:rsid w:val="004C49DD"/>
    <w:rsid w:val="004C4A19"/>
    <w:rsid w:val="004C4F2B"/>
    <w:rsid w:val="004C4F96"/>
    <w:rsid w:val="004C562D"/>
    <w:rsid w:val="004C5689"/>
    <w:rsid w:val="004C58DA"/>
    <w:rsid w:val="004C5950"/>
    <w:rsid w:val="004C59D3"/>
    <w:rsid w:val="004C5EE7"/>
    <w:rsid w:val="004C67AC"/>
    <w:rsid w:val="004C6B34"/>
    <w:rsid w:val="004C6BDA"/>
    <w:rsid w:val="004C6FF7"/>
    <w:rsid w:val="004C7115"/>
    <w:rsid w:val="004C7117"/>
    <w:rsid w:val="004C72EF"/>
    <w:rsid w:val="004C7416"/>
    <w:rsid w:val="004C7549"/>
    <w:rsid w:val="004C755D"/>
    <w:rsid w:val="004C76CB"/>
    <w:rsid w:val="004C7851"/>
    <w:rsid w:val="004C7A7E"/>
    <w:rsid w:val="004C7D04"/>
    <w:rsid w:val="004C7D39"/>
    <w:rsid w:val="004D0206"/>
    <w:rsid w:val="004D02D0"/>
    <w:rsid w:val="004D0537"/>
    <w:rsid w:val="004D06C3"/>
    <w:rsid w:val="004D0A03"/>
    <w:rsid w:val="004D0BAA"/>
    <w:rsid w:val="004D0C09"/>
    <w:rsid w:val="004D10B0"/>
    <w:rsid w:val="004D13A5"/>
    <w:rsid w:val="004D15B0"/>
    <w:rsid w:val="004D1605"/>
    <w:rsid w:val="004D165C"/>
    <w:rsid w:val="004D1B4A"/>
    <w:rsid w:val="004D1B80"/>
    <w:rsid w:val="004D1BA7"/>
    <w:rsid w:val="004D1CB6"/>
    <w:rsid w:val="004D21DA"/>
    <w:rsid w:val="004D24D9"/>
    <w:rsid w:val="004D251A"/>
    <w:rsid w:val="004D25EF"/>
    <w:rsid w:val="004D2813"/>
    <w:rsid w:val="004D2819"/>
    <w:rsid w:val="004D281F"/>
    <w:rsid w:val="004D2A48"/>
    <w:rsid w:val="004D2AAC"/>
    <w:rsid w:val="004D2E4E"/>
    <w:rsid w:val="004D346B"/>
    <w:rsid w:val="004D363D"/>
    <w:rsid w:val="004D3741"/>
    <w:rsid w:val="004D3923"/>
    <w:rsid w:val="004D3B35"/>
    <w:rsid w:val="004D3C38"/>
    <w:rsid w:val="004D3D22"/>
    <w:rsid w:val="004D3F20"/>
    <w:rsid w:val="004D4037"/>
    <w:rsid w:val="004D44D3"/>
    <w:rsid w:val="004D4502"/>
    <w:rsid w:val="004D4967"/>
    <w:rsid w:val="004D4A7F"/>
    <w:rsid w:val="004D4B05"/>
    <w:rsid w:val="004D4EF1"/>
    <w:rsid w:val="004D4FA2"/>
    <w:rsid w:val="004D523A"/>
    <w:rsid w:val="004D57BB"/>
    <w:rsid w:val="004D5852"/>
    <w:rsid w:val="004D59CD"/>
    <w:rsid w:val="004D5A00"/>
    <w:rsid w:val="004D5CDB"/>
    <w:rsid w:val="004D5D6A"/>
    <w:rsid w:val="004D5DFC"/>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0DC"/>
    <w:rsid w:val="004E12E7"/>
    <w:rsid w:val="004E13FE"/>
    <w:rsid w:val="004E1615"/>
    <w:rsid w:val="004E16D5"/>
    <w:rsid w:val="004E19B3"/>
    <w:rsid w:val="004E21E2"/>
    <w:rsid w:val="004E25FB"/>
    <w:rsid w:val="004E26C7"/>
    <w:rsid w:val="004E2730"/>
    <w:rsid w:val="004E297A"/>
    <w:rsid w:val="004E2A16"/>
    <w:rsid w:val="004E2E3D"/>
    <w:rsid w:val="004E2ECF"/>
    <w:rsid w:val="004E304E"/>
    <w:rsid w:val="004E325C"/>
    <w:rsid w:val="004E33A6"/>
    <w:rsid w:val="004E353F"/>
    <w:rsid w:val="004E367A"/>
    <w:rsid w:val="004E37DE"/>
    <w:rsid w:val="004E389D"/>
    <w:rsid w:val="004E39F9"/>
    <w:rsid w:val="004E42AE"/>
    <w:rsid w:val="004E4D4E"/>
    <w:rsid w:val="004E4FC5"/>
    <w:rsid w:val="004E513A"/>
    <w:rsid w:val="004E513F"/>
    <w:rsid w:val="004E5298"/>
    <w:rsid w:val="004E5395"/>
    <w:rsid w:val="004E56BF"/>
    <w:rsid w:val="004E5774"/>
    <w:rsid w:val="004E5BE2"/>
    <w:rsid w:val="004E5FC6"/>
    <w:rsid w:val="004E5FED"/>
    <w:rsid w:val="004E60D3"/>
    <w:rsid w:val="004E623C"/>
    <w:rsid w:val="004E666C"/>
    <w:rsid w:val="004E6699"/>
    <w:rsid w:val="004E68AA"/>
    <w:rsid w:val="004E6A3D"/>
    <w:rsid w:val="004E6B4D"/>
    <w:rsid w:val="004E6D71"/>
    <w:rsid w:val="004E7556"/>
    <w:rsid w:val="004E760D"/>
    <w:rsid w:val="004E7D17"/>
    <w:rsid w:val="004E7D75"/>
    <w:rsid w:val="004E7E0B"/>
    <w:rsid w:val="004E7E10"/>
    <w:rsid w:val="004E7E87"/>
    <w:rsid w:val="004F063E"/>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914"/>
    <w:rsid w:val="004F2BB0"/>
    <w:rsid w:val="004F2DC5"/>
    <w:rsid w:val="004F30C3"/>
    <w:rsid w:val="004F3469"/>
    <w:rsid w:val="004F36EA"/>
    <w:rsid w:val="004F3BF4"/>
    <w:rsid w:val="004F3E01"/>
    <w:rsid w:val="004F4137"/>
    <w:rsid w:val="004F49F4"/>
    <w:rsid w:val="004F4AE9"/>
    <w:rsid w:val="004F4FB1"/>
    <w:rsid w:val="004F5396"/>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E3C"/>
    <w:rsid w:val="004F7FB5"/>
    <w:rsid w:val="005000D4"/>
    <w:rsid w:val="00500465"/>
    <w:rsid w:val="00500661"/>
    <w:rsid w:val="0050071A"/>
    <w:rsid w:val="005008B1"/>
    <w:rsid w:val="0050119C"/>
    <w:rsid w:val="005011EC"/>
    <w:rsid w:val="005012D2"/>
    <w:rsid w:val="0050154C"/>
    <w:rsid w:val="005017FC"/>
    <w:rsid w:val="00501852"/>
    <w:rsid w:val="00501C6E"/>
    <w:rsid w:val="00501D63"/>
    <w:rsid w:val="00501D94"/>
    <w:rsid w:val="00501E8E"/>
    <w:rsid w:val="0050219D"/>
    <w:rsid w:val="00502948"/>
    <w:rsid w:val="00502C38"/>
    <w:rsid w:val="00502F2A"/>
    <w:rsid w:val="005032C1"/>
    <w:rsid w:val="0050330C"/>
    <w:rsid w:val="0050332E"/>
    <w:rsid w:val="005035B7"/>
    <w:rsid w:val="0050370B"/>
    <w:rsid w:val="00503715"/>
    <w:rsid w:val="00503780"/>
    <w:rsid w:val="005037A4"/>
    <w:rsid w:val="00503872"/>
    <w:rsid w:val="00503988"/>
    <w:rsid w:val="00503995"/>
    <w:rsid w:val="00503CB2"/>
    <w:rsid w:val="00503EF2"/>
    <w:rsid w:val="005044C9"/>
    <w:rsid w:val="005048E5"/>
    <w:rsid w:val="00504AC4"/>
    <w:rsid w:val="005050EC"/>
    <w:rsid w:val="0050524F"/>
    <w:rsid w:val="005053C4"/>
    <w:rsid w:val="0050562D"/>
    <w:rsid w:val="005058D2"/>
    <w:rsid w:val="00505BE8"/>
    <w:rsid w:val="00505C81"/>
    <w:rsid w:val="00506448"/>
    <w:rsid w:val="00506539"/>
    <w:rsid w:val="00506709"/>
    <w:rsid w:val="005067B9"/>
    <w:rsid w:val="0050691A"/>
    <w:rsid w:val="00506946"/>
    <w:rsid w:val="00506A0A"/>
    <w:rsid w:val="00506C3B"/>
    <w:rsid w:val="00506F53"/>
    <w:rsid w:val="00507043"/>
    <w:rsid w:val="005071C4"/>
    <w:rsid w:val="0050722E"/>
    <w:rsid w:val="0050784C"/>
    <w:rsid w:val="00507875"/>
    <w:rsid w:val="00507AE2"/>
    <w:rsid w:val="00507B8F"/>
    <w:rsid w:val="00507CAD"/>
    <w:rsid w:val="00507E29"/>
    <w:rsid w:val="00510226"/>
    <w:rsid w:val="00510417"/>
    <w:rsid w:val="005104D4"/>
    <w:rsid w:val="00510513"/>
    <w:rsid w:val="005106EA"/>
    <w:rsid w:val="00510B6E"/>
    <w:rsid w:val="00510C7E"/>
    <w:rsid w:val="00510EE3"/>
    <w:rsid w:val="00510FB0"/>
    <w:rsid w:val="00511433"/>
    <w:rsid w:val="00511500"/>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417"/>
    <w:rsid w:val="00514834"/>
    <w:rsid w:val="005149F1"/>
    <w:rsid w:val="00514E86"/>
    <w:rsid w:val="00514F1D"/>
    <w:rsid w:val="00515030"/>
    <w:rsid w:val="00515043"/>
    <w:rsid w:val="005150C9"/>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178"/>
    <w:rsid w:val="0052027D"/>
    <w:rsid w:val="005202FA"/>
    <w:rsid w:val="005206AE"/>
    <w:rsid w:val="005206B0"/>
    <w:rsid w:val="00520852"/>
    <w:rsid w:val="00520A5B"/>
    <w:rsid w:val="00520DC5"/>
    <w:rsid w:val="00520ECB"/>
    <w:rsid w:val="00520FB2"/>
    <w:rsid w:val="0052122E"/>
    <w:rsid w:val="00521300"/>
    <w:rsid w:val="005216AE"/>
    <w:rsid w:val="0052174D"/>
    <w:rsid w:val="00521A6A"/>
    <w:rsid w:val="00521CDD"/>
    <w:rsid w:val="00521FEB"/>
    <w:rsid w:val="005220EA"/>
    <w:rsid w:val="00522236"/>
    <w:rsid w:val="005227E1"/>
    <w:rsid w:val="005228CD"/>
    <w:rsid w:val="00522C00"/>
    <w:rsid w:val="00522EB4"/>
    <w:rsid w:val="00522F63"/>
    <w:rsid w:val="00523592"/>
    <w:rsid w:val="00523717"/>
    <w:rsid w:val="00523C2B"/>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827"/>
    <w:rsid w:val="005279D5"/>
    <w:rsid w:val="00527E79"/>
    <w:rsid w:val="00530002"/>
    <w:rsid w:val="005303ED"/>
    <w:rsid w:val="00530514"/>
    <w:rsid w:val="00530720"/>
    <w:rsid w:val="0053082D"/>
    <w:rsid w:val="005308F8"/>
    <w:rsid w:val="00530C6D"/>
    <w:rsid w:val="00530E63"/>
    <w:rsid w:val="00530E9D"/>
    <w:rsid w:val="00530EA8"/>
    <w:rsid w:val="00531010"/>
    <w:rsid w:val="00531107"/>
    <w:rsid w:val="00531156"/>
    <w:rsid w:val="00531533"/>
    <w:rsid w:val="005319EE"/>
    <w:rsid w:val="00531A16"/>
    <w:rsid w:val="00531A4A"/>
    <w:rsid w:val="00531A6F"/>
    <w:rsid w:val="00531F14"/>
    <w:rsid w:val="00532178"/>
    <w:rsid w:val="005321AC"/>
    <w:rsid w:val="005321D8"/>
    <w:rsid w:val="0053223A"/>
    <w:rsid w:val="0053244E"/>
    <w:rsid w:val="005324BE"/>
    <w:rsid w:val="0053255A"/>
    <w:rsid w:val="005325A6"/>
    <w:rsid w:val="00532892"/>
    <w:rsid w:val="00532ACC"/>
    <w:rsid w:val="00532D92"/>
    <w:rsid w:val="00532EAA"/>
    <w:rsid w:val="0053304F"/>
    <w:rsid w:val="005332F8"/>
    <w:rsid w:val="005337A5"/>
    <w:rsid w:val="00533C2A"/>
    <w:rsid w:val="00533F1C"/>
    <w:rsid w:val="005343E4"/>
    <w:rsid w:val="005343F1"/>
    <w:rsid w:val="005348E0"/>
    <w:rsid w:val="00534C25"/>
    <w:rsid w:val="00534C4A"/>
    <w:rsid w:val="0053508B"/>
    <w:rsid w:val="0053526D"/>
    <w:rsid w:val="005356E4"/>
    <w:rsid w:val="005358C3"/>
    <w:rsid w:val="00535A71"/>
    <w:rsid w:val="00535A82"/>
    <w:rsid w:val="00535E04"/>
    <w:rsid w:val="00535EB1"/>
    <w:rsid w:val="005360CE"/>
    <w:rsid w:val="005363C9"/>
    <w:rsid w:val="00536737"/>
    <w:rsid w:val="005367F9"/>
    <w:rsid w:val="005369E6"/>
    <w:rsid w:val="00536AE0"/>
    <w:rsid w:val="00536BA8"/>
    <w:rsid w:val="0053706D"/>
    <w:rsid w:val="00537AB8"/>
    <w:rsid w:val="005400E8"/>
    <w:rsid w:val="005407FF"/>
    <w:rsid w:val="00540A60"/>
    <w:rsid w:val="00540B88"/>
    <w:rsid w:val="00540C7B"/>
    <w:rsid w:val="00540E80"/>
    <w:rsid w:val="00540E82"/>
    <w:rsid w:val="00540F9D"/>
    <w:rsid w:val="00541094"/>
    <w:rsid w:val="00541326"/>
    <w:rsid w:val="00541702"/>
    <w:rsid w:val="005419CA"/>
    <w:rsid w:val="00541EB0"/>
    <w:rsid w:val="00541EB9"/>
    <w:rsid w:val="005421C5"/>
    <w:rsid w:val="00542253"/>
    <w:rsid w:val="005426EC"/>
    <w:rsid w:val="00542F3B"/>
    <w:rsid w:val="00542FC2"/>
    <w:rsid w:val="00543031"/>
    <w:rsid w:val="005434E6"/>
    <w:rsid w:val="0054350A"/>
    <w:rsid w:val="005435EE"/>
    <w:rsid w:val="00543871"/>
    <w:rsid w:val="0054392E"/>
    <w:rsid w:val="00543970"/>
    <w:rsid w:val="00543B72"/>
    <w:rsid w:val="00543DA5"/>
    <w:rsid w:val="00544064"/>
    <w:rsid w:val="0054409D"/>
    <w:rsid w:val="00544369"/>
    <w:rsid w:val="00544517"/>
    <w:rsid w:val="00544794"/>
    <w:rsid w:val="005447B0"/>
    <w:rsid w:val="00544A03"/>
    <w:rsid w:val="00544AB7"/>
    <w:rsid w:val="0054516C"/>
    <w:rsid w:val="005452F1"/>
    <w:rsid w:val="00545895"/>
    <w:rsid w:val="00545A2F"/>
    <w:rsid w:val="00545A7B"/>
    <w:rsid w:val="00545C0C"/>
    <w:rsid w:val="00545F8A"/>
    <w:rsid w:val="0054609F"/>
    <w:rsid w:val="005467ED"/>
    <w:rsid w:val="0054691D"/>
    <w:rsid w:val="00546A3A"/>
    <w:rsid w:val="00546B33"/>
    <w:rsid w:val="00546D12"/>
    <w:rsid w:val="005471B4"/>
    <w:rsid w:val="005473D2"/>
    <w:rsid w:val="005474A3"/>
    <w:rsid w:val="00547BEB"/>
    <w:rsid w:val="00547FB2"/>
    <w:rsid w:val="005500E2"/>
    <w:rsid w:val="005503FD"/>
    <w:rsid w:val="00550773"/>
    <w:rsid w:val="0055097A"/>
    <w:rsid w:val="00550CC1"/>
    <w:rsid w:val="00550D27"/>
    <w:rsid w:val="00551131"/>
    <w:rsid w:val="0055171D"/>
    <w:rsid w:val="005519AF"/>
    <w:rsid w:val="00551E1E"/>
    <w:rsid w:val="0055212F"/>
    <w:rsid w:val="00552610"/>
    <w:rsid w:val="0055276C"/>
    <w:rsid w:val="005527ED"/>
    <w:rsid w:val="005527F6"/>
    <w:rsid w:val="00552B6A"/>
    <w:rsid w:val="00552E67"/>
    <w:rsid w:val="0055305D"/>
    <w:rsid w:val="00553416"/>
    <w:rsid w:val="005535B3"/>
    <w:rsid w:val="00553680"/>
    <w:rsid w:val="005536B6"/>
    <w:rsid w:val="00553B9A"/>
    <w:rsid w:val="00553CC5"/>
    <w:rsid w:val="00553CE1"/>
    <w:rsid w:val="00553EFD"/>
    <w:rsid w:val="005540BF"/>
    <w:rsid w:val="0055427C"/>
    <w:rsid w:val="00554328"/>
    <w:rsid w:val="005546BC"/>
    <w:rsid w:val="00554FDE"/>
    <w:rsid w:val="0055542C"/>
    <w:rsid w:val="00555621"/>
    <w:rsid w:val="00555B12"/>
    <w:rsid w:val="00555BBD"/>
    <w:rsid w:val="00556030"/>
    <w:rsid w:val="00556069"/>
    <w:rsid w:val="005560CA"/>
    <w:rsid w:val="0055628A"/>
    <w:rsid w:val="0055629F"/>
    <w:rsid w:val="005565F7"/>
    <w:rsid w:val="005567C3"/>
    <w:rsid w:val="005568CD"/>
    <w:rsid w:val="0055691B"/>
    <w:rsid w:val="00556BB3"/>
    <w:rsid w:val="00556BC6"/>
    <w:rsid w:val="00556C68"/>
    <w:rsid w:val="00556EA3"/>
    <w:rsid w:val="00557439"/>
    <w:rsid w:val="005574AA"/>
    <w:rsid w:val="005579BA"/>
    <w:rsid w:val="0056002D"/>
    <w:rsid w:val="005601CD"/>
    <w:rsid w:val="0056020A"/>
    <w:rsid w:val="0056028D"/>
    <w:rsid w:val="005603C5"/>
    <w:rsid w:val="0056067C"/>
    <w:rsid w:val="00560873"/>
    <w:rsid w:val="00560A04"/>
    <w:rsid w:val="00560D89"/>
    <w:rsid w:val="00560F5B"/>
    <w:rsid w:val="0056153E"/>
    <w:rsid w:val="00561D93"/>
    <w:rsid w:val="00561E0B"/>
    <w:rsid w:val="00562072"/>
    <w:rsid w:val="005620AA"/>
    <w:rsid w:val="005621F0"/>
    <w:rsid w:val="005622AC"/>
    <w:rsid w:val="00562366"/>
    <w:rsid w:val="005627A1"/>
    <w:rsid w:val="005629B6"/>
    <w:rsid w:val="00562C22"/>
    <w:rsid w:val="00562CC4"/>
    <w:rsid w:val="00562E00"/>
    <w:rsid w:val="00562E04"/>
    <w:rsid w:val="00563255"/>
    <w:rsid w:val="00563731"/>
    <w:rsid w:val="005638B4"/>
    <w:rsid w:val="00563AE9"/>
    <w:rsid w:val="00563E9E"/>
    <w:rsid w:val="00563F72"/>
    <w:rsid w:val="005640B0"/>
    <w:rsid w:val="0056418F"/>
    <w:rsid w:val="0056436A"/>
    <w:rsid w:val="0056463E"/>
    <w:rsid w:val="0056469E"/>
    <w:rsid w:val="00564DC7"/>
    <w:rsid w:val="00565166"/>
    <w:rsid w:val="00565213"/>
    <w:rsid w:val="0056564F"/>
    <w:rsid w:val="0056572C"/>
    <w:rsid w:val="00565847"/>
    <w:rsid w:val="005658DC"/>
    <w:rsid w:val="005659F3"/>
    <w:rsid w:val="00565D08"/>
    <w:rsid w:val="00565D1A"/>
    <w:rsid w:val="00565D28"/>
    <w:rsid w:val="005660CC"/>
    <w:rsid w:val="00566163"/>
    <w:rsid w:val="005665D8"/>
    <w:rsid w:val="00566E6B"/>
    <w:rsid w:val="00566F23"/>
    <w:rsid w:val="00566F2B"/>
    <w:rsid w:val="00566FD6"/>
    <w:rsid w:val="0056729A"/>
    <w:rsid w:val="005672A2"/>
    <w:rsid w:val="005672E5"/>
    <w:rsid w:val="0056791B"/>
    <w:rsid w:val="0057038D"/>
    <w:rsid w:val="00570868"/>
    <w:rsid w:val="00570899"/>
    <w:rsid w:val="005709D7"/>
    <w:rsid w:val="00570C7D"/>
    <w:rsid w:val="00570CF5"/>
    <w:rsid w:val="00570D82"/>
    <w:rsid w:val="00571167"/>
    <w:rsid w:val="00571848"/>
    <w:rsid w:val="00571871"/>
    <w:rsid w:val="00571D1D"/>
    <w:rsid w:val="00572166"/>
    <w:rsid w:val="005722C6"/>
    <w:rsid w:val="00572425"/>
    <w:rsid w:val="00572491"/>
    <w:rsid w:val="00572798"/>
    <w:rsid w:val="00572875"/>
    <w:rsid w:val="00572AC1"/>
    <w:rsid w:val="0057384E"/>
    <w:rsid w:val="00574052"/>
    <w:rsid w:val="005741E6"/>
    <w:rsid w:val="005742E0"/>
    <w:rsid w:val="0057450C"/>
    <w:rsid w:val="00574531"/>
    <w:rsid w:val="0057455B"/>
    <w:rsid w:val="00574599"/>
    <w:rsid w:val="0057464D"/>
    <w:rsid w:val="005746AD"/>
    <w:rsid w:val="00574B8E"/>
    <w:rsid w:val="00574E79"/>
    <w:rsid w:val="00574F17"/>
    <w:rsid w:val="00575353"/>
    <w:rsid w:val="00575512"/>
    <w:rsid w:val="00575A02"/>
    <w:rsid w:val="00575CC9"/>
    <w:rsid w:val="00576078"/>
    <w:rsid w:val="00576143"/>
    <w:rsid w:val="00576405"/>
    <w:rsid w:val="00576B58"/>
    <w:rsid w:val="00576CB2"/>
    <w:rsid w:val="00576CF4"/>
    <w:rsid w:val="00576D3E"/>
    <w:rsid w:val="00577074"/>
    <w:rsid w:val="005773E1"/>
    <w:rsid w:val="00577459"/>
    <w:rsid w:val="0057761D"/>
    <w:rsid w:val="0057776B"/>
    <w:rsid w:val="00577918"/>
    <w:rsid w:val="005779FB"/>
    <w:rsid w:val="00577B4E"/>
    <w:rsid w:val="00577EB7"/>
    <w:rsid w:val="00577FBA"/>
    <w:rsid w:val="0058010E"/>
    <w:rsid w:val="00580381"/>
    <w:rsid w:val="00580479"/>
    <w:rsid w:val="00580671"/>
    <w:rsid w:val="0058069D"/>
    <w:rsid w:val="00580B8F"/>
    <w:rsid w:val="00580CF1"/>
    <w:rsid w:val="00580D89"/>
    <w:rsid w:val="005810C1"/>
    <w:rsid w:val="005812F6"/>
    <w:rsid w:val="005814B9"/>
    <w:rsid w:val="00581921"/>
    <w:rsid w:val="005828F3"/>
    <w:rsid w:val="005828F7"/>
    <w:rsid w:val="00582B02"/>
    <w:rsid w:val="00582C78"/>
    <w:rsid w:val="00582C7C"/>
    <w:rsid w:val="00582DEC"/>
    <w:rsid w:val="00583A22"/>
    <w:rsid w:val="00583A60"/>
    <w:rsid w:val="00583B0D"/>
    <w:rsid w:val="00583CDC"/>
    <w:rsid w:val="00583E19"/>
    <w:rsid w:val="00583E3E"/>
    <w:rsid w:val="00584A51"/>
    <w:rsid w:val="00584D2D"/>
    <w:rsid w:val="00584DD0"/>
    <w:rsid w:val="005852FF"/>
    <w:rsid w:val="0058559C"/>
    <w:rsid w:val="0058561D"/>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07F"/>
    <w:rsid w:val="0058717E"/>
    <w:rsid w:val="00587230"/>
    <w:rsid w:val="0058723F"/>
    <w:rsid w:val="00587577"/>
    <w:rsid w:val="0058778F"/>
    <w:rsid w:val="00587BC7"/>
    <w:rsid w:val="00587C48"/>
    <w:rsid w:val="00587DCC"/>
    <w:rsid w:val="0059025A"/>
    <w:rsid w:val="005904EF"/>
    <w:rsid w:val="005909DC"/>
    <w:rsid w:val="00591458"/>
    <w:rsid w:val="00591588"/>
    <w:rsid w:val="005915B2"/>
    <w:rsid w:val="0059170B"/>
    <w:rsid w:val="0059173F"/>
    <w:rsid w:val="00591B16"/>
    <w:rsid w:val="0059205D"/>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979"/>
    <w:rsid w:val="00594D75"/>
    <w:rsid w:val="0059500B"/>
    <w:rsid w:val="00595059"/>
    <w:rsid w:val="005950E6"/>
    <w:rsid w:val="00595230"/>
    <w:rsid w:val="00595280"/>
    <w:rsid w:val="00595497"/>
    <w:rsid w:val="0059551D"/>
    <w:rsid w:val="005955E8"/>
    <w:rsid w:val="00595736"/>
    <w:rsid w:val="0059574A"/>
    <w:rsid w:val="00595796"/>
    <w:rsid w:val="005957DC"/>
    <w:rsid w:val="00595905"/>
    <w:rsid w:val="00595CF3"/>
    <w:rsid w:val="00595F42"/>
    <w:rsid w:val="00596101"/>
    <w:rsid w:val="00596378"/>
    <w:rsid w:val="005963DD"/>
    <w:rsid w:val="005963EA"/>
    <w:rsid w:val="0059654E"/>
    <w:rsid w:val="00596640"/>
    <w:rsid w:val="00596B1C"/>
    <w:rsid w:val="00596CF0"/>
    <w:rsid w:val="00597215"/>
    <w:rsid w:val="005974B8"/>
    <w:rsid w:val="005976B6"/>
    <w:rsid w:val="00597CAF"/>
    <w:rsid w:val="00597EE7"/>
    <w:rsid w:val="00597FC4"/>
    <w:rsid w:val="005A000A"/>
    <w:rsid w:val="005A025C"/>
    <w:rsid w:val="005A06CA"/>
    <w:rsid w:val="005A0B73"/>
    <w:rsid w:val="005A0E9E"/>
    <w:rsid w:val="005A0F0C"/>
    <w:rsid w:val="005A0F89"/>
    <w:rsid w:val="005A1277"/>
    <w:rsid w:val="005A13F4"/>
    <w:rsid w:val="005A1520"/>
    <w:rsid w:val="005A154B"/>
    <w:rsid w:val="005A15D7"/>
    <w:rsid w:val="005A16DD"/>
    <w:rsid w:val="005A1E9A"/>
    <w:rsid w:val="005A2305"/>
    <w:rsid w:val="005A238A"/>
    <w:rsid w:val="005A2456"/>
    <w:rsid w:val="005A28F1"/>
    <w:rsid w:val="005A3112"/>
    <w:rsid w:val="005A3303"/>
    <w:rsid w:val="005A3496"/>
    <w:rsid w:val="005A3842"/>
    <w:rsid w:val="005A3C46"/>
    <w:rsid w:val="005A3CCA"/>
    <w:rsid w:val="005A3CE6"/>
    <w:rsid w:val="005A3E4B"/>
    <w:rsid w:val="005A3FF0"/>
    <w:rsid w:val="005A4733"/>
    <w:rsid w:val="005A4B99"/>
    <w:rsid w:val="005A4C17"/>
    <w:rsid w:val="005A4F15"/>
    <w:rsid w:val="005A529E"/>
    <w:rsid w:val="005A5746"/>
    <w:rsid w:val="005A59CA"/>
    <w:rsid w:val="005A5D3C"/>
    <w:rsid w:val="005A5F71"/>
    <w:rsid w:val="005A635E"/>
    <w:rsid w:val="005A6856"/>
    <w:rsid w:val="005A6895"/>
    <w:rsid w:val="005A69D2"/>
    <w:rsid w:val="005A6A49"/>
    <w:rsid w:val="005A71DF"/>
    <w:rsid w:val="005A720C"/>
    <w:rsid w:val="005A72C8"/>
    <w:rsid w:val="005A7370"/>
    <w:rsid w:val="005A74AB"/>
    <w:rsid w:val="005A788C"/>
    <w:rsid w:val="005A79C9"/>
    <w:rsid w:val="005A7B29"/>
    <w:rsid w:val="005A7DAC"/>
    <w:rsid w:val="005A7DD0"/>
    <w:rsid w:val="005A7F61"/>
    <w:rsid w:val="005A7F9C"/>
    <w:rsid w:val="005B009A"/>
    <w:rsid w:val="005B0128"/>
    <w:rsid w:val="005B0158"/>
    <w:rsid w:val="005B0816"/>
    <w:rsid w:val="005B0EB1"/>
    <w:rsid w:val="005B116B"/>
    <w:rsid w:val="005B11B0"/>
    <w:rsid w:val="005B11EA"/>
    <w:rsid w:val="005B11F7"/>
    <w:rsid w:val="005B12C3"/>
    <w:rsid w:val="005B142A"/>
    <w:rsid w:val="005B171A"/>
    <w:rsid w:val="005B1864"/>
    <w:rsid w:val="005B1889"/>
    <w:rsid w:val="005B19D4"/>
    <w:rsid w:val="005B1F5F"/>
    <w:rsid w:val="005B2433"/>
    <w:rsid w:val="005B260C"/>
    <w:rsid w:val="005B2808"/>
    <w:rsid w:val="005B2A62"/>
    <w:rsid w:val="005B2D00"/>
    <w:rsid w:val="005B3075"/>
    <w:rsid w:val="005B30AB"/>
    <w:rsid w:val="005B336C"/>
    <w:rsid w:val="005B3529"/>
    <w:rsid w:val="005B3772"/>
    <w:rsid w:val="005B388F"/>
    <w:rsid w:val="005B39B6"/>
    <w:rsid w:val="005B39C0"/>
    <w:rsid w:val="005B3EED"/>
    <w:rsid w:val="005B4021"/>
    <w:rsid w:val="005B41BE"/>
    <w:rsid w:val="005B4270"/>
    <w:rsid w:val="005B4456"/>
    <w:rsid w:val="005B44AD"/>
    <w:rsid w:val="005B44D0"/>
    <w:rsid w:val="005B46DE"/>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5C6"/>
    <w:rsid w:val="005B7752"/>
    <w:rsid w:val="005B7DA7"/>
    <w:rsid w:val="005B7F9C"/>
    <w:rsid w:val="005C00F0"/>
    <w:rsid w:val="005C0127"/>
    <w:rsid w:val="005C03EB"/>
    <w:rsid w:val="005C0AAB"/>
    <w:rsid w:val="005C0D40"/>
    <w:rsid w:val="005C0E2C"/>
    <w:rsid w:val="005C1155"/>
    <w:rsid w:val="005C1581"/>
    <w:rsid w:val="005C1673"/>
    <w:rsid w:val="005C1814"/>
    <w:rsid w:val="005C195F"/>
    <w:rsid w:val="005C1A75"/>
    <w:rsid w:val="005C1E5C"/>
    <w:rsid w:val="005C1E9E"/>
    <w:rsid w:val="005C21A5"/>
    <w:rsid w:val="005C24A4"/>
    <w:rsid w:val="005C2526"/>
    <w:rsid w:val="005C2567"/>
    <w:rsid w:val="005C26BF"/>
    <w:rsid w:val="005C28F7"/>
    <w:rsid w:val="005C2B23"/>
    <w:rsid w:val="005C2B74"/>
    <w:rsid w:val="005C2B96"/>
    <w:rsid w:val="005C2BC5"/>
    <w:rsid w:val="005C2C19"/>
    <w:rsid w:val="005C2D29"/>
    <w:rsid w:val="005C2F38"/>
    <w:rsid w:val="005C3132"/>
    <w:rsid w:val="005C324B"/>
    <w:rsid w:val="005C371F"/>
    <w:rsid w:val="005C3C44"/>
    <w:rsid w:val="005C3DBF"/>
    <w:rsid w:val="005C41D9"/>
    <w:rsid w:val="005C43D1"/>
    <w:rsid w:val="005C4776"/>
    <w:rsid w:val="005C47E6"/>
    <w:rsid w:val="005C498C"/>
    <w:rsid w:val="005C4A0A"/>
    <w:rsid w:val="005C4A27"/>
    <w:rsid w:val="005C4B6C"/>
    <w:rsid w:val="005C4C24"/>
    <w:rsid w:val="005C4F95"/>
    <w:rsid w:val="005C5513"/>
    <w:rsid w:val="005C5918"/>
    <w:rsid w:val="005C5BAA"/>
    <w:rsid w:val="005C5CF4"/>
    <w:rsid w:val="005C606B"/>
    <w:rsid w:val="005C61C0"/>
    <w:rsid w:val="005C644F"/>
    <w:rsid w:val="005C65F7"/>
    <w:rsid w:val="005C66F7"/>
    <w:rsid w:val="005C6A72"/>
    <w:rsid w:val="005C6B18"/>
    <w:rsid w:val="005C6D0C"/>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0D03"/>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78B"/>
    <w:rsid w:val="005D3FC8"/>
    <w:rsid w:val="005D426C"/>
    <w:rsid w:val="005D43D7"/>
    <w:rsid w:val="005D470B"/>
    <w:rsid w:val="005D4871"/>
    <w:rsid w:val="005D49CB"/>
    <w:rsid w:val="005D4A3E"/>
    <w:rsid w:val="005D4A82"/>
    <w:rsid w:val="005D4B4F"/>
    <w:rsid w:val="005D4B59"/>
    <w:rsid w:val="005D5202"/>
    <w:rsid w:val="005D5575"/>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224"/>
    <w:rsid w:val="005E0358"/>
    <w:rsid w:val="005E0557"/>
    <w:rsid w:val="005E059A"/>
    <w:rsid w:val="005E08B8"/>
    <w:rsid w:val="005E0CA9"/>
    <w:rsid w:val="005E11A0"/>
    <w:rsid w:val="005E12F9"/>
    <w:rsid w:val="005E189C"/>
    <w:rsid w:val="005E1E5F"/>
    <w:rsid w:val="005E234C"/>
    <w:rsid w:val="005E236C"/>
    <w:rsid w:val="005E2451"/>
    <w:rsid w:val="005E2E48"/>
    <w:rsid w:val="005E2FF4"/>
    <w:rsid w:val="005E314A"/>
    <w:rsid w:val="005E34C9"/>
    <w:rsid w:val="005E359E"/>
    <w:rsid w:val="005E3C07"/>
    <w:rsid w:val="005E3FD5"/>
    <w:rsid w:val="005E4241"/>
    <w:rsid w:val="005E4409"/>
    <w:rsid w:val="005E4939"/>
    <w:rsid w:val="005E4EA6"/>
    <w:rsid w:val="005E4FA7"/>
    <w:rsid w:val="005E5453"/>
    <w:rsid w:val="005E55E2"/>
    <w:rsid w:val="005E5778"/>
    <w:rsid w:val="005E578E"/>
    <w:rsid w:val="005E5818"/>
    <w:rsid w:val="005E5A74"/>
    <w:rsid w:val="005E5B94"/>
    <w:rsid w:val="005E5BA2"/>
    <w:rsid w:val="005E60A2"/>
    <w:rsid w:val="005E60B3"/>
    <w:rsid w:val="005E6244"/>
    <w:rsid w:val="005E6491"/>
    <w:rsid w:val="005E6741"/>
    <w:rsid w:val="005E6768"/>
    <w:rsid w:val="005E6796"/>
    <w:rsid w:val="005E67D8"/>
    <w:rsid w:val="005E691A"/>
    <w:rsid w:val="005E6AD1"/>
    <w:rsid w:val="005E6AF1"/>
    <w:rsid w:val="005E6BA8"/>
    <w:rsid w:val="005E6DFF"/>
    <w:rsid w:val="005E703D"/>
    <w:rsid w:val="005E7724"/>
    <w:rsid w:val="005E7942"/>
    <w:rsid w:val="005F0099"/>
    <w:rsid w:val="005F0A56"/>
    <w:rsid w:val="005F0B2A"/>
    <w:rsid w:val="005F0F02"/>
    <w:rsid w:val="005F106A"/>
    <w:rsid w:val="005F10E8"/>
    <w:rsid w:val="005F1211"/>
    <w:rsid w:val="005F1343"/>
    <w:rsid w:val="005F15A8"/>
    <w:rsid w:val="005F1605"/>
    <w:rsid w:val="005F16D4"/>
    <w:rsid w:val="005F1941"/>
    <w:rsid w:val="005F19A2"/>
    <w:rsid w:val="005F1CF1"/>
    <w:rsid w:val="005F256B"/>
    <w:rsid w:val="005F25C8"/>
    <w:rsid w:val="005F27DD"/>
    <w:rsid w:val="005F294E"/>
    <w:rsid w:val="005F2C3C"/>
    <w:rsid w:val="005F307E"/>
    <w:rsid w:val="005F3264"/>
    <w:rsid w:val="005F3672"/>
    <w:rsid w:val="005F376E"/>
    <w:rsid w:val="005F38BD"/>
    <w:rsid w:val="005F3A69"/>
    <w:rsid w:val="005F4086"/>
    <w:rsid w:val="005F467D"/>
    <w:rsid w:val="005F477B"/>
    <w:rsid w:val="005F4939"/>
    <w:rsid w:val="005F559B"/>
    <w:rsid w:val="005F5779"/>
    <w:rsid w:val="005F5B15"/>
    <w:rsid w:val="005F5C73"/>
    <w:rsid w:val="005F5FE6"/>
    <w:rsid w:val="005F63F1"/>
    <w:rsid w:val="005F67CB"/>
    <w:rsid w:val="005F6E51"/>
    <w:rsid w:val="005F6F61"/>
    <w:rsid w:val="005F7171"/>
    <w:rsid w:val="005F73DE"/>
    <w:rsid w:val="005F76DF"/>
    <w:rsid w:val="005F77D2"/>
    <w:rsid w:val="005F78B0"/>
    <w:rsid w:val="005F7C57"/>
    <w:rsid w:val="005F7E48"/>
    <w:rsid w:val="005F7E98"/>
    <w:rsid w:val="005F7EC0"/>
    <w:rsid w:val="006005C0"/>
    <w:rsid w:val="00600658"/>
    <w:rsid w:val="00600818"/>
    <w:rsid w:val="00600AB9"/>
    <w:rsid w:val="00600D51"/>
    <w:rsid w:val="00600E1A"/>
    <w:rsid w:val="006012FE"/>
    <w:rsid w:val="0060159D"/>
    <w:rsid w:val="00601980"/>
    <w:rsid w:val="00601BE3"/>
    <w:rsid w:val="00601CCE"/>
    <w:rsid w:val="00601E6F"/>
    <w:rsid w:val="00601F07"/>
    <w:rsid w:val="00601F79"/>
    <w:rsid w:val="0060252F"/>
    <w:rsid w:val="0060279C"/>
    <w:rsid w:val="006027D6"/>
    <w:rsid w:val="00602834"/>
    <w:rsid w:val="006029E5"/>
    <w:rsid w:val="00602ED3"/>
    <w:rsid w:val="00603160"/>
    <w:rsid w:val="006031A6"/>
    <w:rsid w:val="0060368B"/>
    <w:rsid w:val="006037A4"/>
    <w:rsid w:val="006037B3"/>
    <w:rsid w:val="00603893"/>
    <w:rsid w:val="0060396D"/>
    <w:rsid w:val="00603CE8"/>
    <w:rsid w:val="00603DD5"/>
    <w:rsid w:val="00604428"/>
    <w:rsid w:val="0060453C"/>
    <w:rsid w:val="006046E6"/>
    <w:rsid w:val="006048C5"/>
    <w:rsid w:val="00604BF8"/>
    <w:rsid w:val="00604CD6"/>
    <w:rsid w:val="00604F2B"/>
    <w:rsid w:val="00604F2E"/>
    <w:rsid w:val="006050CD"/>
    <w:rsid w:val="006051FF"/>
    <w:rsid w:val="006052D1"/>
    <w:rsid w:val="0060563B"/>
    <w:rsid w:val="006057AA"/>
    <w:rsid w:val="006057C6"/>
    <w:rsid w:val="00605834"/>
    <w:rsid w:val="00605844"/>
    <w:rsid w:val="00605B07"/>
    <w:rsid w:val="00605D32"/>
    <w:rsid w:val="00605ED2"/>
    <w:rsid w:val="00605F84"/>
    <w:rsid w:val="00605FE2"/>
    <w:rsid w:val="006063FA"/>
    <w:rsid w:val="006065D1"/>
    <w:rsid w:val="00606833"/>
    <w:rsid w:val="0060698B"/>
    <w:rsid w:val="00606A82"/>
    <w:rsid w:val="00606B53"/>
    <w:rsid w:val="00606D3A"/>
    <w:rsid w:val="00606FCF"/>
    <w:rsid w:val="006075C7"/>
    <w:rsid w:val="00607653"/>
    <w:rsid w:val="006076BB"/>
    <w:rsid w:val="00607B75"/>
    <w:rsid w:val="00607D1D"/>
    <w:rsid w:val="00607EFE"/>
    <w:rsid w:val="00607F2F"/>
    <w:rsid w:val="00607F5F"/>
    <w:rsid w:val="0061003C"/>
    <w:rsid w:val="00610107"/>
    <w:rsid w:val="0061020F"/>
    <w:rsid w:val="00610347"/>
    <w:rsid w:val="0061052D"/>
    <w:rsid w:val="00610C58"/>
    <w:rsid w:val="00610D61"/>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9AD"/>
    <w:rsid w:val="006161AA"/>
    <w:rsid w:val="006162D7"/>
    <w:rsid w:val="00616393"/>
    <w:rsid w:val="006167A7"/>
    <w:rsid w:val="00616886"/>
    <w:rsid w:val="00616C51"/>
    <w:rsid w:val="00616D3D"/>
    <w:rsid w:val="00616F60"/>
    <w:rsid w:val="00617072"/>
    <w:rsid w:val="006170B4"/>
    <w:rsid w:val="00617289"/>
    <w:rsid w:val="006172B1"/>
    <w:rsid w:val="006173CE"/>
    <w:rsid w:val="00617496"/>
    <w:rsid w:val="006176A4"/>
    <w:rsid w:val="006179D7"/>
    <w:rsid w:val="006179E6"/>
    <w:rsid w:val="00617A26"/>
    <w:rsid w:val="00620032"/>
    <w:rsid w:val="0062015C"/>
    <w:rsid w:val="006204F8"/>
    <w:rsid w:val="00620691"/>
    <w:rsid w:val="00620A7E"/>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BD7"/>
    <w:rsid w:val="00622C67"/>
    <w:rsid w:val="00622EC3"/>
    <w:rsid w:val="00622F8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7D4"/>
    <w:rsid w:val="006258C6"/>
    <w:rsid w:val="00625D91"/>
    <w:rsid w:val="00625F9E"/>
    <w:rsid w:val="006260E7"/>
    <w:rsid w:val="00626238"/>
    <w:rsid w:val="00626320"/>
    <w:rsid w:val="006263A4"/>
    <w:rsid w:val="006269CB"/>
    <w:rsid w:val="00626A62"/>
    <w:rsid w:val="00626C56"/>
    <w:rsid w:val="00626CB0"/>
    <w:rsid w:val="00626DD9"/>
    <w:rsid w:val="00627076"/>
    <w:rsid w:val="006270FB"/>
    <w:rsid w:val="0062724C"/>
    <w:rsid w:val="0062738F"/>
    <w:rsid w:val="00627530"/>
    <w:rsid w:val="006275C7"/>
    <w:rsid w:val="00627738"/>
    <w:rsid w:val="00627C65"/>
    <w:rsid w:val="00627DED"/>
    <w:rsid w:val="00627ED6"/>
    <w:rsid w:val="00630657"/>
    <w:rsid w:val="006307FC"/>
    <w:rsid w:val="006308A6"/>
    <w:rsid w:val="00630B20"/>
    <w:rsid w:val="00630B77"/>
    <w:rsid w:val="00630E63"/>
    <w:rsid w:val="00630EA1"/>
    <w:rsid w:val="0063107A"/>
    <w:rsid w:val="006313A4"/>
    <w:rsid w:val="006318FE"/>
    <w:rsid w:val="00631913"/>
    <w:rsid w:val="006319E4"/>
    <w:rsid w:val="00631A80"/>
    <w:rsid w:val="006320A7"/>
    <w:rsid w:val="00632361"/>
    <w:rsid w:val="006326C7"/>
    <w:rsid w:val="006326F1"/>
    <w:rsid w:val="0063273E"/>
    <w:rsid w:val="006327D8"/>
    <w:rsid w:val="00632960"/>
    <w:rsid w:val="00632B00"/>
    <w:rsid w:val="00632F20"/>
    <w:rsid w:val="006336FA"/>
    <w:rsid w:val="00633951"/>
    <w:rsid w:val="00633AF9"/>
    <w:rsid w:val="00633C67"/>
    <w:rsid w:val="00633DB0"/>
    <w:rsid w:val="0063430C"/>
    <w:rsid w:val="00634328"/>
    <w:rsid w:val="00634562"/>
    <w:rsid w:val="0063483F"/>
    <w:rsid w:val="00634A7D"/>
    <w:rsid w:val="00634BAB"/>
    <w:rsid w:val="00634D17"/>
    <w:rsid w:val="00634D97"/>
    <w:rsid w:val="006351CD"/>
    <w:rsid w:val="00635841"/>
    <w:rsid w:val="00635A6B"/>
    <w:rsid w:val="00635AAD"/>
    <w:rsid w:val="00635C34"/>
    <w:rsid w:val="00636130"/>
    <w:rsid w:val="006362BD"/>
    <w:rsid w:val="006363CD"/>
    <w:rsid w:val="006363CE"/>
    <w:rsid w:val="0063688B"/>
    <w:rsid w:val="0063691A"/>
    <w:rsid w:val="006369D9"/>
    <w:rsid w:val="00636C05"/>
    <w:rsid w:val="00636D63"/>
    <w:rsid w:val="00637220"/>
    <w:rsid w:val="00637389"/>
    <w:rsid w:val="006373A7"/>
    <w:rsid w:val="006376F6"/>
    <w:rsid w:val="006379E0"/>
    <w:rsid w:val="00637A0F"/>
    <w:rsid w:val="00637B0B"/>
    <w:rsid w:val="00637D8D"/>
    <w:rsid w:val="00637F38"/>
    <w:rsid w:val="00637FB7"/>
    <w:rsid w:val="006400E1"/>
    <w:rsid w:val="00640348"/>
    <w:rsid w:val="006403ED"/>
    <w:rsid w:val="006406BD"/>
    <w:rsid w:val="006406D4"/>
    <w:rsid w:val="006409E7"/>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C3"/>
    <w:rsid w:val="00643839"/>
    <w:rsid w:val="00643901"/>
    <w:rsid w:val="00643971"/>
    <w:rsid w:val="00643A15"/>
    <w:rsid w:val="00643A97"/>
    <w:rsid w:val="00643B11"/>
    <w:rsid w:val="00643E6C"/>
    <w:rsid w:val="00643EA4"/>
    <w:rsid w:val="0064414F"/>
    <w:rsid w:val="00644F7D"/>
    <w:rsid w:val="006450FC"/>
    <w:rsid w:val="00645243"/>
    <w:rsid w:val="00645353"/>
    <w:rsid w:val="006453E5"/>
    <w:rsid w:val="006454C8"/>
    <w:rsid w:val="006455D7"/>
    <w:rsid w:val="00645A5C"/>
    <w:rsid w:val="00645C60"/>
    <w:rsid w:val="00645F42"/>
    <w:rsid w:val="00646626"/>
    <w:rsid w:val="00646964"/>
    <w:rsid w:val="00646B95"/>
    <w:rsid w:val="00646CE1"/>
    <w:rsid w:val="006476FC"/>
    <w:rsid w:val="00647A03"/>
    <w:rsid w:val="00647D58"/>
    <w:rsid w:val="00647DC3"/>
    <w:rsid w:val="00647ED4"/>
    <w:rsid w:val="006507EA"/>
    <w:rsid w:val="006508E0"/>
    <w:rsid w:val="0065090D"/>
    <w:rsid w:val="00650912"/>
    <w:rsid w:val="0065096B"/>
    <w:rsid w:val="006509CE"/>
    <w:rsid w:val="00650BD0"/>
    <w:rsid w:val="00650D80"/>
    <w:rsid w:val="00650ED4"/>
    <w:rsid w:val="00650F56"/>
    <w:rsid w:val="00650F6C"/>
    <w:rsid w:val="00650FF1"/>
    <w:rsid w:val="006513D9"/>
    <w:rsid w:val="006515CC"/>
    <w:rsid w:val="00651B06"/>
    <w:rsid w:val="0065200A"/>
    <w:rsid w:val="006520DA"/>
    <w:rsid w:val="00652197"/>
    <w:rsid w:val="0065234D"/>
    <w:rsid w:val="00652548"/>
    <w:rsid w:val="006525EF"/>
    <w:rsid w:val="00652636"/>
    <w:rsid w:val="006526E8"/>
    <w:rsid w:val="0065282D"/>
    <w:rsid w:val="00652F32"/>
    <w:rsid w:val="0065307B"/>
    <w:rsid w:val="0065323C"/>
    <w:rsid w:val="00653497"/>
    <w:rsid w:val="006536F6"/>
    <w:rsid w:val="006537C7"/>
    <w:rsid w:val="00653C71"/>
    <w:rsid w:val="006540A1"/>
    <w:rsid w:val="006540E9"/>
    <w:rsid w:val="006542D4"/>
    <w:rsid w:val="0065445F"/>
    <w:rsid w:val="00654AEE"/>
    <w:rsid w:val="00654BEA"/>
    <w:rsid w:val="00654E61"/>
    <w:rsid w:val="00654EB7"/>
    <w:rsid w:val="00655392"/>
    <w:rsid w:val="006556D2"/>
    <w:rsid w:val="00655ACE"/>
    <w:rsid w:val="00655CDF"/>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731A"/>
    <w:rsid w:val="006573F2"/>
    <w:rsid w:val="0065740A"/>
    <w:rsid w:val="006576A2"/>
    <w:rsid w:val="00657958"/>
    <w:rsid w:val="00657988"/>
    <w:rsid w:val="00660115"/>
    <w:rsid w:val="0066021C"/>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ED"/>
    <w:rsid w:val="006624CA"/>
    <w:rsid w:val="00662533"/>
    <w:rsid w:val="00662563"/>
    <w:rsid w:val="00662655"/>
    <w:rsid w:val="0066276A"/>
    <w:rsid w:val="006627C9"/>
    <w:rsid w:val="006628BF"/>
    <w:rsid w:val="006629FC"/>
    <w:rsid w:val="00662A44"/>
    <w:rsid w:val="00662B03"/>
    <w:rsid w:val="00662B65"/>
    <w:rsid w:val="00662C22"/>
    <w:rsid w:val="00662E35"/>
    <w:rsid w:val="00662E75"/>
    <w:rsid w:val="00663477"/>
    <w:rsid w:val="006636FF"/>
    <w:rsid w:val="0066380A"/>
    <w:rsid w:val="00663B35"/>
    <w:rsid w:val="00663E03"/>
    <w:rsid w:val="00663E6F"/>
    <w:rsid w:val="00663FBC"/>
    <w:rsid w:val="006643A9"/>
    <w:rsid w:val="006645AC"/>
    <w:rsid w:val="00664E36"/>
    <w:rsid w:val="00664E3C"/>
    <w:rsid w:val="00664F7E"/>
    <w:rsid w:val="006650A4"/>
    <w:rsid w:val="00665245"/>
    <w:rsid w:val="00665395"/>
    <w:rsid w:val="006653A4"/>
    <w:rsid w:val="006654A2"/>
    <w:rsid w:val="0066552B"/>
    <w:rsid w:val="0066580C"/>
    <w:rsid w:val="00665859"/>
    <w:rsid w:val="00665A5F"/>
    <w:rsid w:val="00665F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572"/>
    <w:rsid w:val="00670E82"/>
    <w:rsid w:val="0067146F"/>
    <w:rsid w:val="006714DD"/>
    <w:rsid w:val="006715A9"/>
    <w:rsid w:val="00671708"/>
    <w:rsid w:val="00671820"/>
    <w:rsid w:val="00671853"/>
    <w:rsid w:val="00671A6D"/>
    <w:rsid w:val="00671B68"/>
    <w:rsid w:val="00671C03"/>
    <w:rsid w:val="006721B1"/>
    <w:rsid w:val="0067241B"/>
    <w:rsid w:val="0067253D"/>
    <w:rsid w:val="00672893"/>
    <w:rsid w:val="00672920"/>
    <w:rsid w:val="0067295C"/>
    <w:rsid w:val="00672CF1"/>
    <w:rsid w:val="00672D54"/>
    <w:rsid w:val="006730EB"/>
    <w:rsid w:val="006730FC"/>
    <w:rsid w:val="0067333F"/>
    <w:rsid w:val="0067337C"/>
    <w:rsid w:val="006733D1"/>
    <w:rsid w:val="006733DB"/>
    <w:rsid w:val="00673640"/>
    <w:rsid w:val="006736E0"/>
    <w:rsid w:val="00673912"/>
    <w:rsid w:val="00674088"/>
    <w:rsid w:val="006743D5"/>
    <w:rsid w:val="0067445D"/>
    <w:rsid w:val="006748E0"/>
    <w:rsid w:val="00674997"/>
    <w:rsid w:val="00674BF1"/>
    <w:rsid w:val="00674D1C"/>
    <w:rsid w:val="00674D44"/>
    <w:rsid w:val="00674D4B"/>
    <w:rsid w:val="0067509D"/>
    <w:rsid w:val="00675161"/>
    <w:rsid w:val="00675282"/>
    <w:rsid w:val="0067536E"/>
    <w:rsid w:val="00675CB7"/>
    <w:rsid w:val="00675EB0"/>
    <w:rsid w:val="00675ECE"/>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80168"/>
    <w:rsid w:val="00680A9D"/>
    <w:rsid w:val="00680BA1"/>
    <w:rsid w:val="00680EF5"/>
    <w:rsid w:val="00680F82"/>
    <w:rsid w:val="00680FF5"/>
    <w:rsid w:val="00681156"/>
    <w:rsid w:val="006811DD"/>
    <w:rsid w:val="00681936"/>
    <w:rsid w:val="00681A2D"/>
    <w:rsid w:val="00681D17"/>
    <w:rsid w:val="00681E43"/>
    <w:rsid w:val="006820A5"/>
    <w:rsid w:val="006821A4"/>
    <w:rsid w:val="006822AF"/>
    <w:rsid w:val="006822C1"/>
    <w:rsid w:val="00682547"/>
    <w:rsid w:val="00682918"/>
    <w:rsid w:val="00682CCE"/>
    <w:rsid w:val="00682FB3"/>
    <w:rsid w:val="00683651"/>
    <w:rsid w:val="006836FE"/>
    <w:rsid w:val="00683FA3"/>
    <w:rsid w:val="00684008"/>
    <w:rsid w:val="006841BC"/>
    <w:rsid w:val="0068421F"/>
    <w:rsid w:val="006846A3"/>
    <w:rsid w:val="0068507C"/>
    <w:rsid w:val="00685130"/>
    <w:rsid w:val="00685292"/>
    <w:rsid w:val="00685328"/>
    <w:rsid w:val="00685332"/>
    <w:rsid w:val="006854E1"/>
    <w:rsid w:val="006855AF"/>
    <w:rsid w:val="0068572C"/>
    <w:rsid w:val="00685A08"/>
    <w:rsid w:val="00685AC3"/>
    <w:rsid w:val="00685B93"/>
    <w:rsid w:val="00685BC4"/>
    <w:rsid w:val="00685CFF"/>
    <w:rsid w:val="00685DAE"/>
    <w:rsid w:val="00685EE2"/>
    <w:rsid w:val="00686060"/>
    <w:rsid w:val="006860FB"/>
    <w:rsid w:val="00686136"/>
    <w:rsid w:val="00686463"/>
    <w:rsid w:val="006866BD"/>
    <w:rsid w:val="00686B01"/>
    <w:rsid w:val="00686E84"/>
    <w:rsid w:val="00687542"/>
    <w:rsid w:val="00687770"/>
    <w:rsid w:val="0068778C"/>
    <w:rsid w:val="006878DA"/>
    <w:rsid w:val="00687D4E"/>
    <w:rsid w:val="00687F2A"/>
    <w:rsid w:val="00687FA1"/>
    <w:rsid w:val="00687FC5"/>
    <w:rsid w:val="00690055"/>
    <w:rsid w:val="00690198"/>
    <w:rsid w:val="00690297"/>
    <w:rsid w:val="00690368"/>
    <w:rsid w:val="006907B4"/>
    <w:rsid w:val="00690D10"/>
    <w:rsid w:val="00691338"/>
    <w:rsid w:val="00691351"/>
    <w:rsid w:val="006916D9"/>
    <w:rsid w:val="00691854"/>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30B1"/>
    <w:rsid w:val="006933E7"/>
    <w:rsid w:val="00693547"/>
    <w:rsid w:val="0069367B"/>
    <w:rsid w:val="006939B6"/>
    <w:rsid w:val="00693A42"/>
    <w:rsid w:val="00693B3B"/>
    <w:rsid w:val="00693CC3"/>
    <w:rsid w:val="00694281"/>
    <w:rsid w:val="006942C9"/>
    <w:rsid w:val="00694442"/>
    <w:rsid w:val="00694D02"/>
    <w:rsid w:val="00695A4F"/>
    <w:rsid w:val="00695CB2"/>
    <w:rsid w:val="00695DE7"/>
    <w:rsid w:val="00696696"/>
    <w:rsid w:val="00696775"/>
    <w:rsid w:val="00696E93"/>
    <w:rsid w:val="00697227"/>
    <w:rsid w:val="0069774F"/>
    <w:rsid w:val="00697A11"/>
    <w:rsid w:val="00697AF3"/>
    <w:rsid w:val="00697C38"/>
    <w:rsid w:val="00697E3C"/>
    <w:rsid w:val="006A0006"/>
    <w:rsid w:val="006A057D"/>
    <w:rsid w:val="006A0734"/>
    <w:rsid w:val="006A07BD"/>
    <w:rsid w:val="006A080E"/>
    <w:rsid w:val="006A089A"/>
    <w:rsid w:val="006A0A51"/>
    <w:rsid w:val="006A0D4A"/>
    <w:rsid w:val="006A0DB3"/>
    <w:rsid w:val="006A10A4"/>
    <w:rsid w:val="006A165B"/>
    <w:rsid w:val="006A1711"/>
    <w:rsid w:val="006A18C5"/>
    <w:rsid w:val="006A1989"/>
    <w:rsid w:val="006A1A68"/>
    <w:rsid w:val="006A1A7C"/>
    <w:rsid w:val="006A1AE8"/>
    <w:rsid w:val="006A1D07"/>
    <w:rsid w:val="006A1DD7"/>
    <w:rsid w:val="006A1EF6"/>
    <w:rsid w:val="006A2307"/>
    <w:rsid w:val="006A259A"/>
    <w:rsid w:val="006A2603"/>
    <w:rsid w:val="006A2AE2"/>
    <w:rsid w:val="006A2C86"/>
    <w:rsid w:val="006A39B2"/>
    <w:rsid w:val="006A3DF0"/>
    <w:rsid w:val="006A3F53"/>
    <w:rsid w:val="006A3FC4"/>
    <w:rsid w:val="006A4564"/>
    <w:rsid w:val="006A46DD"/>
    <w:rsid w:val="006A4738"/>
    <w:rsid w:val="006A4811"/>
    <w:rsid w:val="006A4B5C"/>
    <w:rsid w:val="006A4E56"/>
    <w:rsid w:val="006A4F5E"/>
    <w:rsid w:val="006A532B"/>
    <w:rsid w:val="006A558C"/>
    <w:rsid w:val="006A5827"/>
    <w:rsid w:val="006A582B"/>
    <w:rsid w:val="006A5A91"/>
    <w:rsid w:val="006A5B01"/>
    <w:rsid w:val="006A5E66"/>
    <w:rsid w:val="006A5F53"/>
    <w:rsid w:val="006A601A"/>
    <w:rsid w:val="006A6131"/>
    <w:rsid w:val="006A61F1"/>
    <w:rsid w:val="006A61FF"/>
    <w:rsid w:val="006A632A"/>
    <w:rsid w:val="006A6555"/>
    <w:rsid w:val="006A66C6"/>
    <w:rsid w:val="006A672A"/>
    <w:rsid w:val="006A6C39"/>
    <w:rsid w:val="006A6FD7"/>
    <w:rsid w:val="006A70BD"/>
    <w:rsid w:val="006A7343"/>
    <w:rsid w:val="006A763B"/>
    <w:rsid w:val="006A77DB"/>
    <w:rsid w:val="006A7C45"/>
    <w:rsid w:val="006A7F40"/>
    <w:rsid w:val="006B0049"/>
    <w:rsid w:val="006B02E6"/>
    <w:rsid w:val="006B077E"/>
    <w:rsid w:val="006B095C"/>
    <w:rsid w:val="006B095E"/>
    <w:rsid w:val="006B1182"/>
    <w:rsid w:val="006B1361"/>
    <w:rsid w:val="006B170A"/>
    <w:rsid w:val="006B172F"/>
    <w:rsid w:val="006B1C39"/>
    <w:rsid w:val="006B1C7E"/>
    <w:rsid w:val="006B1CC2"/>
    <w:rsid w:val="006B1D2D"/>
    <w:rsid w:val="006B1DF2"/>
    <w:rsid w:val="006B1FCF"/>
    <w:rsid w:val="006B1FEF"/>
    <w:rsid w:val="006B268D"/>
    <w:rsid w:val="006B277D"/>
    <w:rsid w:val="006B278D"/>
    <w:rsid w:val="006B345C"/>
    <w:rsid w:val="006B35A3"/>
    <w:rsid w:val="006B3634"/>
    <w:rsid w:val="006B37B7"/>
    <w:rsid w:val="006B3BCA"/>
    <w:rsid w:val="006B3EA0"/>
    <w:rsid w:val="006B3F8E"/>
    <w:rsid w:val="006B40E8"/>
    <w:rsid w:val="006B42AE"/>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37"/>
    <w:rsid w:val="006B5E65"/>
    <w:rsid w:val="006B60E7"/>
    <w:rsid w:val="006B62E9"/>
    <w:rsid w:val="006B6AB1"/>
    <w:rsid w:val="006B6FD6"/>
    <w:rsid w:val="006B7262"/>
    <w:rsid w:val="006B73C4"/>
    <w:rsid w:val="006B753C"/>
    <w:rsid w:val="006B78D4"/>
    <w:rsid w:val="006B79AB"/>
    <w:rsid w:val="006B7AB0"/>
    <w:rsid w:val="006B7DA8"/>
    <w:rsid w:val="006B7E21"/>
    <w:rsid w:val="006B7ECF"/>
    <w:rsid w:val="006C00F6"/>
    <w:rsid w:val="006C08D4"/>
    <w:rsid w:val="006C0949"/>
    <w:rsid w:val="006C0A4C"/>
    <w:rsid w:val="006C0E14"/>
    <w:rsid w:val="006C1589"/>
    <w:rsid w:val="006C181B"/>
    <w:rsid w:val="006C20A0"/>
    <w:rsid w:val="006C2A94"/>
    <w:rsid w:val="006C2E0D"/>
    <w:rsid w:val="006C2EF5"/>
    <w:rsid w:val="006C3ACB"/>
    <w:rsid w:val="006C3D70"/>
    <w:rsid w:val="006C3DB9"/>
    <w:rsid w:val="006C3F95"/>
    <w:rsid w:val="006C3FC6"/>
    <w:rsid w:val="006C416F"/>
    <w:rsid w:val="006C41A2"/>
    <w:rsid w:val="006C43C2"/>
    <w:rsid w:val="006C4490"/>
    <w:rsid w:val="006C44B2"/>
    <w:rsid w:val="006C48E3"/>
    <w:rsid w:val="006C4CD1"/>
    <w:rsid w:val="006C4F03"/>
    <w:rsid w:val="006C541F"/>
    <w:rsid w:val="006C543C"/>
    <w:rsid w:val="006C5861"/>
    <w:rsid w:val="006C591F"/>
    <w:rsid w:val="006C59B1"/>
    <w:rsid w:val="006C5C80"/>
    <w:rsid w:val="006C5D6E"/>
    <w:rsid w:val="006C5FE8"/>
    <w:rsid w:val="006C6219"/>
    <w:rsid w:val="006C62E1"/>
    <w:rsid w:val="006C62E3"/>
    <w:rsid w:val="006C640D"/>
    <w:rsid w:val="006C64D1"/>
    <w:rsid w:val="006C6716"/>
    <w:rsid w:val="006C690B"/>
    <w:rsid w:val="006C74E4"/>
    <w:rsid w:val="006C7711"/>
    <w:rsid w:val="006C7820"/>
    <w:rsid w:val="006C7A7D"/>
    <w:rsid w:val="006C7B22"/>
    <w:rsid w:val="006C7DEF"/>
    <w:rsid w:val="006D00CA"/>
    <w:rsid w:val="006D0F41"/>
    <w:rsid w:val="006D12DE"/>
    <w:rsid w:val="006D1354"/>
    <w:rsid w:val="006D16B3"/>
    <w:rsid w:val="006D1718"/>
    <w:rsid w:val="006D18FD"/>
    <w:rsid w:val="006D1A1E"/>
    <w:rsid w:val="006D1EC5"/>
    <w:rsid w:val="006D2130"/>
    <w:rsid w:val="006D237E"/>
    <w:rsid w:val="006D300E"/>
    <w:rsid w:val="006D31C0"/>
    <w:rsid w:val="006D3213"/>
    <w:rsid w:val="006D330C"/>
    <w:rsid w:val="006D330D"/>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E93"/>
    <w:rsid w:val="006D5FF0"/>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1ED"/>
    <w:rsid w:val="006E04C3"/>
    <w:rsid w:val="006E0E4E"/>
    <w:rsid w:val="006E12AB"/>
    <w:rsid w:val="006E1A92"/>
    <w:rsid w:val="006E1DF2"/>
    <w:rsid w:val="006E25AE"/>
    <w:rsid w:val="006E25ED"/>
    <w:rsid w:val="006E26AE"/>
    <w:rsid w:val="006E28E0"/>
    <w:rsid w:val="006E2B2C"/>
    <w:rsid w:val="006E2CDE"/>
    <w:rsid w:val="006E33F3"/>
    <w:rsid w:val="006E3471"/>
    <w:rsid w:val="006E3737"/>
    <w:rsid w:val="006E38E4"/>
    <w:rsid w:val="006E3D76"/>
    <w:rsid w:val="006E3DCA"/>
    <w:rsid w:val="006E3E29"/>
    <w:rsid w:val="006E3F39"/>
    <w:rsid w:val="006E3F9D"/>
    <w:rsid w:val="006E41D9"/>
    <w:rsid w:val="006E41E7"/>
    <w:rsid w:val="006E4225"/>
    <w:rsid w:val="006E4554"/>
    <w:rsid w:val="006E47B7"/>
    <w:rsid w:val="006E47C2"/>
    <w:rsid w:val="006E48BB"/>
    <w:rsid w:val="006E49A5"/>
    <w:rsid w:val="006E4A54"/>
    <w:rsid w:val="006E4E34"/>
    <w:rsid w:val="006E5068"/>
    <w:rsid w:val="006E5249"/>
    <w:rsid w:val="006E540E"/>
    <w:rsid w:val="006E55BC"/>
    <w:rsid w:val="006E5627"/>
    <w:rsid w:val="006E5720"/>
    <w:rsid w:val="006E586F"/>
    <w:rsid w:val="006E5A14"/>
    <w:rsid w:val="006E5A47"/>
    <w:rsid w:val="006E5C0E"/>
    <w:rsid w:val="006E5DC7"/>
    <w:rsid w:val="006E5DE1"/>
    <w:rsid w:val="006E5DE4"/>
    <w:rsid w:val="006E6095"/>
    <w:rsid w:val="006E6112"/>
    <w:rsid w:val="006E620A"/>
    <w:rsid w:val="006E652A"/>
    <w:rsid w:val="006E6588"/>
    <w:rsid w:val="006E6623"/>
    <w:rsid w:val="006E6CC1"/>
    <w:rsid w:val="006E6D88"/>
    <w:rsid w:val="006E6E6F"/>
    <w:rsid w:val="006E7114"/>
    <w:rsid w:val="006E7137"/>
    <w:rsid w:val="006E7158"/>
    <w:rsid w:val="006E741F"/>
    <w:rsid w:val="006E754D"/>
    <w:rsid w:val="006E77D5"/>
    <w:rsid w:val="006E78AD"/>
    <w:rsid w:val="006E7C1D"/>
    <w:rsid w:val="006E7C87"/>
    <w:rsid w:val="006F007D"/>
    <w:rsid w:val="006F00F5"/>
    <w:rsid w:val="006F06B2"/>
    <w:rsid w:val="006F08A0"/>
    <w:rsid w:val="006F08DB"/>
    <w:rsid w:val="006F0A21"/>
    <w:rsid w:val="006F0E91"/>
    <w:rsid w:val="006F0F24"/>
    <w:rsid w:val="006F0FDD"/>
    <w:rsid w:val="006F104B"/>
    <w:rsid w:val="006F107B"/>
    <w:rsid w:val="006F10CF"/>
    <w:rsid w:val="006F1107"/>
    <w:rsid w:val="006F1119"/>
    <w:rsid w:val="006F119E"/>
    <w:rsid w:val="006F174E"/>
    <w:rsid w:val="006F206A"/>
    <w:rsid w:val="006F2129"/>
    <w:rsid w:val="006F2152"/>
    <w:rsid w:val="006F24BC"/>
    <w:rsid w:val="006F26F1"/>
    <w:rsid w:val="006F287A"/>
    <w:rsid w:val="006F2880"/>
    <w:rsid w:val="006F2B4B"/>
    <w:rsid w:val="006F3222"/>
    <w:rsid w:val="006F39B0"/>
    <w:rsid w:val="006F39FB"/>
    <w:rsid w:val="006F3BE7"/>
    <w:rsid w:val="006F3CDA"/>
    <w:rsid w:val="006F3FC7"/>
    <w:rsid w:val="006F4332"/>
    <w:rsid w:val="006F437A"/>
    <w:rsid w:val="006F43EA"/>
    <w:rsid w:val="006F44C4"/>
    <w:rsid w:val="006F4647"/>
    <w:rsid w:val="006F46E7"/>
    <w:rsid w:val="006F4CDA"/>
    <w:rsid w:val="006F4E83"/>
    <w:rsid w:val="006F54FE"/>
    <w:rsid w:val="006F5566"/>
    <w:rsid w:val="006F56D9"/>
    <w:rsid w:val="006F5721"/>
    <w:rsid w:val="006F5920"/>
    <w:rsid w:val="006F5D49"/>
    <w:rsid w:val="006F5D89"/>
    <w:rsid w:val="006F608F"/>
    <w:rsid w:val="006F62FC"/>
    <w:rsid w:val="006F6335"/>
    <w:rsid w:val="006F67F0"/>
    <w:rsid w:val="006F6B95"/>
    <w:rsid w:val="006F6DB2"/>
    <w:rsid w:val="006F6F2C"/>
    <w:rsid w:val="006F72A9"/>
    <w:rsid w:val="006F7454"/>
    <w:rsid w:val="006F769B"/>
    <w:rsid w:val="006F7A81"/>
    <w:rsid w:val="006F7ADF"/>
    <w:rsid w:val="006F7D26"/>
    <w:rsid w:val="006F7E85"/>
    <w:rsid w:val="006F7FB8"/>
    <w:rsid w:val="007009CE"/>
    <w:rsid w:val="00700ADE"/>
    <w:rsid w:val="00700C77"/>
    <w:rsid w:val="00700DCF"/>
    <w:rsid w:val="00700E1D"/>
    <w:rsid w:val="00700F9C"/>
    <w:rsid w:val="007010A4"/>
    <w:rsid w:val="007014B4"/>
    <w:rsid w:val="00701867"/>
    <w:rsid w:val="00701939"/>
    <w:rsid w:val="00702968"/>
    <w:rsid w:val="00702A66"/>
    <w:rsid w:val="00702B81"/>
    <w:rsid w:val="00702B98"/>
    <w:rsid w:val="00702CE0"/>
    <w:rsid w:val="00703805"/>
    <w:rsid w:val="007039B7"/>
    <w:rsid w:val="00703B8F"/>
    <w:rsid w:val="00703DE8"/>
    <w:rsid w:val="00703E3C"/>
    <w:rsid w:val="00703E40"/>
    <w:rsid w:val="00703F3F"/>
    <w:rsid w:val="00703F81"/>
    <w:rsid w:val="0070402D"/>
    <w:rsid w:val="0070403C"/>
    <w:rsid w:val="007042BC"/>
    <w:rsid w:val="00704869"/>
    <w:rsid w:val="00704A10"/>
    <w:rsid w:val="00704B1D"/>
    <w:rsid w:val="00704C0F"/>
    <w:rsid w:val="00704E38"/>
    <w:rsid w:val="00705166"/>
    <w:rsid w:val="0070532D"/>
    <w:rsid w:val="0070604E"/>
    <w:rsid w:val="007063DC"/>
    <w:rsid w:val="00706757"/>
    <w:rsid w:val="00706939"/>
    <w:rsid w:val="007069BC"/>
    <w:rsid w:val="00706A58"/>
    <w:rsid w:val="00706AB9"/>
    <w:rsid w:val="00706EED"/>
    <w:rsid w:val="0070715A"/>
    <w:rsid w:val="0070719E"/>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1F14"/>
    <w:rsid w:val="00712250"/>
    <w:rsid w:val="00712262"/>
    <w:rsid w:val="007122B3"/>
    <w:rsid w:val="00712646"/>
    <w:rsid w:val="00712EDA"/>
    <w:rsid w:val="00712F30"/>
    <w:rsid w:val="007130CE"/>
    <w:rsid w:val="007130D0"/>
    <w:rsid w:val="0071312F"/>
    <w:rsid w:val="007131CE"/>
    <w:rsid w:val="007133A4"/>
    <w:rsid w:val="007136EC"/>
    <w:rsid w:val="0071386D"/>
    <w:rsid w:val="00713B8D"/>
    <w:rsid w:val="00713D99"/>
    <w:rsid w:val="007142BE"/>
    <w:rsid w:val="00714312"/>
    <w:rsid w:val="00714855"/>
    <w:rsid w:val="007149AD"/>
    <w:rsid w:val="00714BEC"/>
    <w:rsid w:val="00714C85"/>
    <w:rsid w:val="00714DA1"/>
    <w:rsid w:val="00715221"/>
    <w:rsid w:val="007154D2"/>
    <w:rsid w:val="00715517"/>
    <w:rsid w:val="007155CE"/>
    <w:rsid w:val="00715836"/>
    <w:rsid w:val="00715A26"/>
    <w:rsid w:val="00715CE1"/>
    <w:rsid w:val="00715D60"/>
    <w:rsid w:val="00715DE3"/>
    <w:rsid w:val="00715F11"/>
    <w:rsid w:val="00716862"/>
    <w:rsid w:val="00716C63"/>
    <w:rsid w:val="00716FC8"/>
    <w:rsid w:val="00717126"/>
    <w:rsid w:val="007172C8"/>
    <w:rsid w:val="00717A29"/>
    <w:rsid w:val="00717C37"/>
    <w:rsid w:val="00717C5E"/>
    <w:rsid w:val="00717CF5"/>
    <w:rsid w:val="007202B0"/>
    <w:rsid w:val="00720330"/>
    <w:rsid w:val="007204A9"/>
    <w:rsid w:val="00720759"/>
    <w:rsid w:val="00720898"/>
    <w:rsid w:val="00720B9D"/>
    <w:rsid w:val="00720C0E"/>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92"/>
    <w:rsid w:val="00723C51"/>
    <w:rsid w:val="00723F24"/>
    <w:rsid w:val="00723FD3"/>
    <w:rsid w:val="00724148"/>
    <w:rsid w:val="0072435F"/>
    <w:rsid w:val="007247DD"/>
    <w:rsid w:val="00724D22"/>
    <w:rsid w:val="00724D86"/>
    <w:rsid w:val="00724F92"/>
    <w:rsid w:val="00725132"/>
    <w:rsid w:val="0072524D"/>
    <w:rsid w:val="00725378"/>
    <w:rsid w:val="007254BD"/>
    <w:rsid w:val="0072558A"/>
    <w:rsid w:val="00725597"/>
    <w:rsid w:val="00725994"/>
    <w:rsid w:val="00725CDD"/>
    <w:rsid w:val="00725CE6"/>
    <w:rsid w:val="00725DB4"/>
    <w:rsid w:val="00725DE6"/>
    <w:rsid w:val="00725E41"/>
    <w:rsid w:val="00725ED4"/>
    <w:rsid w:val="0072609E"/>
    <w:rsid w:val="0072619F"/>
    <w:rsid w:val="007264F1"/>
    <w:rsid w:val="0072651F"/>
    <w:rsid w:val="00726521"/>
    <w:rsid w:val="007265D6"/>
    <w:rsid w:val="00726906"/>
    <w:rsid w:val="007269E8"/>
    <w:rsid w:val="00726FF6"/>
    <w:rsid w:val="00726FFC"/>
    <w:rsid w:val="007271AD"/>
    <w:rsid w:val="00727241"/>
    <w:rsid w:val="00727BCE"/>
    <w:rsid w:val="00727F5E"/>
    <w:rsid w:val="007303CC"/>
    <w:rsid w:val="00730548"/>
    <w:rsid w:val="00730720"/>
    <w:rsid w:val="0073078D"/>
    <w:rsid w:val="00730AD4"/>
    <w:rsid w:val="00730CC2"/>
    <w:rsid w:val="00730E64"/>
    <w:rsid w:val="00730FF2"/>
    <w:rsid w:val="0073184F"/>
    <w:rsid w:val="00731DD2"/>
    <w:rsid w:val="00731E09"/>
    <w:rsid w:val="00732002"/>
    <w:rsid w:val="007321DC"/>
    <w:rsid w:val="00732344"/>
    <w:rsid w:val="00732D50"/>
    <w:rsid w:val="00732F62"/>
    <w:rsid w:val="00732FFF"/>
    <w:rsid w:val="007332AE"/>
    <w:rsid w:val="0073336E"/>
    <w:rsid w:val="007334F7"/>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458"/>
    <w:rsid w:val="007355AE"/>
    <w:rsid w:val="00735684"/>
    <w:rsid w:val="00735776"/>
    <w:rsid w:val="00735B52"/>
    <w:rsid w:val="00735BEE"/>
    <w:rsid w:val="00735E82"/>
    <w:rsid w:val="00735FD0"/>
    <w:rsid w:val="00735FF2"/>
    <w:rsid w:val="00736115"/>
    <w:rsid w:val="007361C8"/>
    <w:rsid w:val="007361E9"/>
    <w:rsid w:val="007361F1"/>
    <w:rsid w:val="00736479"/>
    <w:rsid w:val="00736713"/>
    <w:rsid w:val="00736739"/>
    <w:rsid w:val="0073692A"/>
    <w:rsid w:val="007369DE"/>
    <w:rsid w:val="00736D1B"/>
    <w:rsid w:val="00736D1D"/>
    <w:rsid w:val="00736F14"/>
    <w:rsid w:val="00737511"/>
    <w:rsid w:val="00737598"/>
    <w:rsid w:val="00737799"/>
    <w:rsid w:val="00737A00"/>
    <w:rsid w:val="00737A74"/>
    <w:rsid w:val="00737BE1"/>
    <w:rsid w:val="007400DA"/>
    <w:rsid w:val="007402E6"/>
    <w:rsid w:val="007404C9"/>
    <w:rsid w:val="00740844"/>
    <w:rsid w:val="00740857"/>
    <w:rsid w:val="007409A4"/>
    <w:rsid w:val="00740AC2"/>
    <w:rsid w:val="00740D93"/>
    <w:rsid w:val="00740E73"/>
    <w:rsid w:val="00740F0E"/>
    <w:rsid w:val="00740FC5"/>
    <w:rsid w:val="007413AF"/>
    <w:rsid w:val="00741492"/>
    <w:rsid w:val="007414F3"/>
    <w:rsid w:val="0074168A"/>
    <w:rsid w:val="00741742"/>
    <w:rsid w:val="0074197B"/>
    <w:rsid w:val="00741D41"/>
    <w:rsid w:val="00741E6A"/>
    <w:rsid w:val="00741EE1"/>
    <w:rsid w:val="00742273"/>
    <w:rsid w:val="0074231A"/>
    <w:rsid w:val="00742446"/>
    <w:rsid w:val="00742990"/>
    <w:rsid w:val="00742D0E"/>
    <w:rsid w:val="00743078"/>
    <w:rsid w:val="007431C1"/>
    <w:rsid w:val="007431E4"/>
    <w:rsid w:val="007433D3"/>
    <w:rsid w:val="00743618"/>
    <w:rsid w:val="0074375D"/>
    <w:rsid w:val="00743837"/>
    <w:rsid w:val="0074384F"/>
    <w:rsid w:val="007438B2"/>
    <w:rsid w:val="00743A37"/>
    <w:rsid w:val="00743F70"/>
    <w:rsid w:val="00744403"/>
    <w:rsid w:val="0074447D"/>
    <w:rsid w:val="00744706"/>
    <w:rsid w:val="007449D2"/>
    <w:rsid w:val="00744D11"/>
    <w:rsid w:val="00744DFC"/>
    <w:rsid w:val="0074538E"/>
    <w:rsid w:val="0074540D"/>
    <w:rsid w:val="007456F9"/>
    <w:rsid w:val="00745D46"/>
    <w:rsid w:val="00745DA0"/>
    <w:rsid w:val="00745DF7"/>
    <w:rsid w:val="00746057"/>
    <w:rsid w:val="007463D5"/>
    <w:rsid w:val="0074641E"/>
    <w:rsid w:val="007465A1"/>
    <w:rsid w:val="00746705"/>
    <w:rsid w:val="0074674B"/>
    <w:rsid w:val="00746917"/>
    <w:rsid w:val="00746960"/>
    <w:rsid w:val="00746DA6"/>
    <w:rsid w:val="00746E68"/>
    <w:rsid w:val="00746FB0"/>
    <w:rsid w:val="00747169"/>
    <w:rsid w:val="0074726B"/>
    <w:rsid w:val="00747A28"/>
    <w:rsid w:val="00747C75"/>
    <w:rsid w:val="00747F3C"/>
    <w:rsid w:val="007502E9"/>
    <w:rsid w:val="007503FE"/>
    <w:rsid w:val="00750485"/>
    <w:rsid w:val="007504CE"/>
    <w:rsid w:val="007505A7"/>
    <w:rsid w:val="00750A60"/>
    <w:rsid w:val="00750AF9"/>
    <w:rsid w:val="00750DF9"/>
    <w:rsid w:val="00750E75"/>
    <w:rsid w:val="007510C6"/>
    <w:rsid w:val="00751561"/>
    <w:rsid w:val="0075195B"/>
    <w:rsid w:val="00751AC4"/>
    <w:rsid w:val="00751BEA"/>
    <w:rsid w:val="00751F64"/>
    <w:rsid w:val="00751FD6"/>
    <w:rsid w:val="00752208"/>
    <w:rsid w:val="007526F4"/>
    <w:rsid w:val="00752806"/>
    <w:rsid w:val="00752BFD"/>
    <w:rsid w:val="00752C9F"/>
    <w:rsid w:val="00752E91"/>
    <w:rsid w:val="00752F10"/>
    <w:rsid w:val="007530A4"/>
    <w:rsid w:val="00753101"/>
    <w:rsid w:val="00753117"/>
    <w:rsid w:val="0075329B"/>
    <w:rsid w:val="00753381"/>
    <w:rsid w:val="00753749"/>
    <w:rsid w:val="007538FB"/>
    <w:rsid w:val="00753C37"/>
    <w:rsid w:val="00753D11"/>
    <w:rsid w:val="00753F76"/>
    <w:rsid w:val="007540A3"/>
    <w:rsid w:val="007540DA"/>
    <w:rsid w:val="007541B1"/>
    <w:rsid w:val="00754286"/>
    <w:rsid w:val="007543F0"/>
    <w:rsid w:val="00754591"/>
    <w:rsid w:val="007547F1"/>
    <w:rsid w:val="00754800"/>
    <w:rsid w:val="00754864"/>
    <w:rsid w:val="00754889"/>
    <w:rsid w:val="00754A27"/>
    <w:rsid w:val="00754BFF"/>
    <w:rsid w:val="00754F90"/>
    <w:rsid w:val="0075520F"/>
    <w:rsid w:val="00755784"/>
    <w:rsid w:val="0075587A"/>
    <w:rsid w:val="00755B91"/>
    <w:rsid w:val="00755F10"/>
    <w:rsid w:val="007560A9"/>
    <w:rsid w:val="007563F2"/>
    <w:rsid w:val="00756BEC"/>
    <w:rsid w:val="00756D07"/>
    <w:rsid w:val="00756FEC"/>
    <w:rsid w:val="00757007"/>
    <w:rsid w:val="0075702B"/>
    <w:rsid w:val="00757099"/>
    <w:rsid w:val="0075753F"/>
    <w:rsid w:val="0075759D"/>
    <w:rsid w:val="00757D1B"/>
    <w:rsid w:val="00757DD6"/>
    <w:rsid w:val="007600FA"/>
    <w:rsid w:val="0076019E"/>
    <w:rsid w:val="007603AC"/>
    <w:rsid w:val="00760432"/>
    <w:rsid w:val="007606C5"/>
    <w:rsid w:val="00760D09"/>
    <w:rsid w:val="00760EDF"/>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305A"/>
    <w:rsid w:val="007630EC"/>
    <w:rsid w:val="0076330B"/>
    <w:rsid w:val="00763495"/>
    <w:rsid w:val="007635E0"/>
    <w:rsid w:val="007636EF"/>
    <w:rsid w:val="0076372E"/>
    <w:rsid w:val="00763F79"/>
    <w:rsid w:val="00764106"/>
    <w:rsid w:val="0076424E"/>
    <w:rsid w:val="00764A50"/>
    <w:rsid w:val="00764AF7"/>
    <w:rsid w:val="007651B9"/>
    <w:rsid w:val="0076570B"/>
    <w:rsid w:val="0076582D"/>
    <w:rsid w:val="007659C2"/>
    <w:rsid w:val="00765B99"/>
    <w:rsid w:val="00765C0E"/>
    <w:rsid w:val="00765CDA"/>
    <w:rsid w:val="00766508"/>
    <w:rsid w:val="00766841"/>
    <w:rsid w:val="00766B5E"/>
    <w:rsid w:val="00766DEB"/>
    <w:rsid w:val="0076709D"/>
    <w:rsid w:val="007671A9"/>
    <w:rsid w:val="0076737E"/>
    <w:rsid w:val="00767874"/>
    <w:rsid w:val="007679D6"/>
    <w:rsid w:val="00767A46"/>
    <w:rsid w:val="00767E58"/>
    <w:rsid w:val="00770048"/>
    <w:rsid w:val="00770145"/>
    <w:rsid w:val="007708BC"/>
    <w:rsid w:val="0077090F"/>
    <w:rsid w:val="0077095E"/>
    <w:rsid w:val="00770A7C"/>
    <w:rsid w:val="00770BEF"/>
    <w:rsid w:val="00770C01"/>
    <w:rsid w:val="00770DEC"/>
    <w:rsid w:val="00771197"/>
    <w:rsid w:val="00771389"/>
    <w:rsid w:val="007718FE"/>
    <w:rsid w:val="007723F6"/>
    <w:rsid w:val="007725AD"/>
    <w:rsid w:val="007728AC"/>
    <w:rsid w:val="0077293D"/>
    <w:rsid w:val="0077295F"/>
    <w:rsid w:val="00772CE8"/>
    <w:rsid w:val="00772D2E"/>
    <w:rsid w:val="00772E00"/>
    <w:rsid w:val="00773303"/>
    <w:rsid w:val="0077344F"/>
    <w:rsid w:val="00773790"/>
    <w:rsid w:val="00773933"/>
    <w:rsid w:val="007739FB"/>
    <w:rsid w:val="00773AD6"/>
    <w:rsid w:val="00773BC6"/>
    <w:rsid w:val="007744BF"/>
    <w:rsid w:val="00774547"/>
    <w:rsid w:val="007746E5"/>
    <w:rsid w:val="00774733"/>
    <w:rsid w:val="0077486B"/>
    <w:rsid w:val="007748A7"/>
    <w:rsid w:val="007749F0"/>
    <w:rsid w:val="00774A11"/>
    <w:rsid w:val="00775345"/>
    <w:rsid w:val="00775D78"/>
    <w:rsid w:val="007766CD"/>
    <w:rsid w:val="0077694F"/>
    <w:rsid w:val="00776B06"/>
    <w:rsid w:val="00776FB6"/>
    <w:rsid w:val="00776FFF"/>
    <w:rsid w:val="0077711F"/>
    <w:rsid w:val="007775D4"/>
    <w:rsid w:val="00780140"/>
    <w:rsid w:val="0078015C"/>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45"/>
    <w:rsid w:val="00782DCD"/>
    <w:rsid w:val="00783010"/>
    <w:rsid w:val="00783261"/>
    <w:rsid w:val="00783263"/>
    <w:rsid w:val="0078328B"/>
    <w:rsid w:val="00783293"/>
    <w:rsid w:val="007832A4"/>
    <w:rsid w:val="00783D20"/>
    <w:rsid w:val="007842D8"/>
    <w:rsid w:val="007842E8"/>
    <w:rsid w:val="0078443C"/>
    <w:rsid w:val="007849B1"/>
    <w:rsid w:val="007849CD"/>
    <w:rsid w:val="00784C72"/>
    <w:rsid w:val="00784F45"/>
    <w:rsid w:val="00784F7E"/>
    <w:rsid w:val="00784FE0"/>
    <w:rsid w:val="00784FE5"/>
    <w:rsid w:val="0078518E"/>
    <w:rsid w:val="007855AD"/>
    <w:rsid w:val="007855C2"/>
    <w:rsid w:val="00785623"/>
    <w:rsid w:val="00785AB0"/>
    <w:rsid w:val="00785B28"/>
    <w:rsid w:val="00785C53"/>
    <w:rsid w:val="00785D01"/>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4D2"/>
    <w:rsid w:val="0079155C"/>
    <w:rsid w:val="00791723"/>
    <w:rsid w:val="00791902"/>
    <w:rsid w:val="00791B2A"/>
    <w:rsid w:val="00791FF7"/>
    <w:rsid w:val="00792066"/>
    <w:rsid w:val="00792109"/>
    <w:rsid w:val="0079236C"/>
    <w:rsid w:val="0079292F"/>
    <w:rsid w:val="00792A47"/>
    <w:rsid w:val="00792E4D"/>
    <w:rsid w:val="00793040"/>
    <w:rsid w:val="0079323A"/>
    <w:rsid w:val="007933B3"/>
    <w:rsid w:val="0079355B"/>
    <w:rsid w:val="0079399D"/>
    <w:rsid w:val="00793EDC"/>
    <w:rsid w:val="00793F1E"/>
    <w:rsid w:val="00793FED"/>
    <w:rsid w:val="0079405B"/>
    <w:rsid w:val="00794354"/>
    <w:rsid w:val="007943EC"/>
    <w:rsid w:val="00794927"/>
    <w:rsid w:val="00794976"/>
    <w:rsid w:val="00794A17"/>
    <w:rsid w:val="00794FF2"/>
    <w:rsid w:val="007952D2"/>
    <w:rsid w:val="00795543"/>
    <w:rsid w:val="007956B9"/>
    <w:rsid w:val="00795867"/>
    <w:rsid w:val="0079589D"/>
    <w:rsid w:val="007958BE"/>
    <w:rsid w:val="00795954"/>
    <w:rsid w:val="00795A32"/>
    <w:rsid w:val="00795AE4"/>
    <w:rsid w:val="00795BB0"/>
    <w:rsid w:val="00795FDD"/>
    <w:rsid w:val="007960C0"/>
    <w:rsid w:val="00796172"/>
    <w:rsid w:val="007969C5"/>
    <w:rsid w:val="00796B75"/>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674"/>
    <w:rsid w:val="007A46EF"/>
    <w:rsid w:val="007A4979"/>
    <w:rsid w:val="007A4CC7"/>
    <w:rsid w:val="007A50DE"/>
    <w:rsid w:val="007A5211"/>
    <w:rsid w:val="007A5A10"/>
    <w:rsid w:val="007A5E72"/>
    <w:rsid w:val="007A5F7E"/>
    <w:rsid w:val="007A605C"/>
    <w:rsid w:val="007A626F"/>
    <w:rsid w:val="007A63B9"/>
    <w:rsid w:val="007A65E4"/>
    <w:rsid w:val="007A671D"/>
    <w:rsid w:val="007A6B33"/>
    <w:rsid w:val="007A6F67"/>
    <w:rsid w:val="007A72D7"/>
    <w:rsid w:val="007A72E4"/>
    <w:rsid w:val="007A743B"/>
    <w:rsid w:val="007A75CC"/>
    <w:rsid w:val="007A7734"/>
    <w:rsid w:val="007A791E"/>
    <w:rsid w:val="007A7E28"/>
    <w:rsid w:val="007A7EBC"/>
    <w:rsid w:val="007B01A5"/>
    <w:rsid w:val="007B04CC"/>
    <w:rsid w:val="007B0655"/>
    <w:rsid w:val="007B073B"/>
    <w:rsid w:val="007B0AA5"/>
    <w:rsid w:val="007B0F18"/>
    <w:rsid w:val="007B0F1E"/>
    <w:rsid w:val="007B1438"/>
    <w:rsid w:val="007B1470"/>
    <w:rsid w:val="007B1715"/>
    <w:rsid w:val="007B1BE4"/>
    <w:rsid w:val="007B1BF6"/>
    <w:rsid w:val="007B1D1E"/>
    <w:rsid w:val="007B1D3E"/>
    <w:rsid w:val="007B1E7C"/>
    <w:rsid w:val="007B208A"/>
    <w:rsid w:val="007B2548"/>
    <w:rsid w:val="007B2A17"/>
    <w:rsid w:val="007B2A99"/>
    <w:rsid w:val="007B2F88"/>
    <w:rsid w:val="007B2FF9"/>
    <w:rsid w:val="007B33BB"/>
    <w:rsid w:val="007B3520"/>
    <w:rsid w:val="007B375A"/>
    <w:rsid w:val="007B3D4C"/>
    <w:rsid w:val="007B4238"/>
    <w:rsid w:val="007B437E"/>
    <w:rsid w:val="007B4529"/>
    <w:rsid w:val="007B4814"/>
    <w:rsid w:val="007B48FF"/>
    <w:rsid w:val="007B4922"/>
    <w:rsid w:val="007B49E3"/>
    <w:rsid w:val="007B4E43"/>
    <w:rsid w:val="007B5444"/>
    <w:rsid w:val="007B54F5"/>
    <w:rsid w:val="007B5553"/>
    <w:rsid w:val="007B596E"/>
    <w:rsid w:val="007B5AD6"/>
    <w:rsid w:val="007B5BE2"/>
    <w:rsid w:val="007B5F50"/>
    <w:rsid w:val="007B625F"/>
    <w:rsid w:val="007B646A"/>
    <w:rsid w:val="007B686A"/>
    <w:rsid w:val="007B6AAD"/>
    <w:rsid w:val="007B6B1A"/>
    <w:rsid w:val="007B6C08"/>
    <w:rsid w:val="007B6C8B"/>
    <w:rsid w:val="007B6CFA"/>
    <w:rsid w:val="007B6D24"/>
    <w:rsid w:val="007B71BB"/>
    <w:rsid w:val="007B74A9"/>
    <w:rsid w:val="007B7552"/>
    <w:rsid w:val="007B774E"/>
    <w:rsid w:val="007B788A"/>
    <w:rsid w:val="007B7A11"/>
    <w:rsid w:val="007B7B77"/>
    <w:rsid w:val="007B7C94"/>
    <w:rsid w:val="007B7EF9"/>
    <w:rsid w:val="007C0397"/>
    <w:rsid w:val="007C0658"/>
    <w:rsid w:val="007C073A"/>
    <w:rsid w:val="007C094F"/>
    <w:rsid w:val="007C0C58"/>
    <w:rsid w:val="007C0D7A"/>
    <w:rsid w:val="007C0EA0"/>
    <w:rsid w:val="007C116D"/>
    <w:rsid w:val="007C129F"/>
    <w:rsid w:val="007C1333"/>
    <w:rsid w:val="007C1A08"/>
    <w:rsid w:val="007C1B1E"/>
    <w:rsid w:val="007C1C75"/>
    <w:rsid w:val="007C1C84"/>
    <w:rsid w:val="007C217E"/>
    <w:rsid w:val="007C2282"/>
    <w:rsid w:val="007C2453"/>
    <w:rsid w:val="007C2A54"/>
    <w:rsid w:val="007C2F9E"/>
    <w:rsid w:val="007C33B1"/>
    <w:rsid w:val="007C3489"/>
    <w:rsid w:val="007C3769"/>
    <w:rsid w:val="007C3A2F"/>
    <w:rsid w:val="007C3D44"/>
    <w:rsid w:val="007C3EA8"/>
    <w:rsid w:val="007C3EFC"/>
    <w:rsid w:val="007C428F"/>
    <w:rsid w:val="007C439E"/>
    <w:rsid w:val="007C44DC"/>
    <w:rsid w:val="007C458A"/>
    <w:rsid w:val="007C4622"/>
    <w:rsid w:val="007C4FD8"/>
    <w:rsid w:val="007C53C5"/>
    <w:rsid w:val="007C5889"/>
    <w:rsid w:val="007C5AB1"/>
    <w:rsid w:val="007C5C93"/>
    <w:rsid w:val="007C6534"/>
    <w:rsid w:val="007C7427"/>
    <w:rsid w:val="007C768E"/>
    <w:rsid w:val="007C789B"/>
    <w:rsid w:val="007C7BA3"/>
    <w:rsid w:val="007C7D61"/>
    <w:rsid w:val="007C7E0F"/>
    <w:rsid w:val="007C7EFC"/>
    <w:rsid w:val="007D015A"/>
    <w:rsid w:val="007D0174"/>
    <w:rsid w:val="007D08AA"/>
    <w:rsid w:val="007D08AB"/>
    <w:rsid w:val="007D08F5"/>
    <w:rsid w:val="007D0991"/>
    <w:rsid w:val="007D0D40"/>
    <w:rsid w:val="007D0E6B"/>
    <w:rsid w:val="007D0E80"/>
    <w:rsid w:val="007D0FFE"/>
    <w:rsid w:val="007D1132"/>
    <w:rsid w:val="007D1530"/>
    <w:rsid w:val="007D1AE5"/>
    <w:rsid w:val="007D1BE1"/>
    <w:rsid w:val="007D1CBD"/>
    <w:rsid w:val="007D2059"/>
    <w:rsid w:val="007D215A"/>
    <w:rsid w:val="007D25B2"/>
    <w:rsid w:val="007D25E9"/>
    <w:rsid w:val="007D27D7"/>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8BA"/>
    <w:rsid w:val="007D4B3A"/>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5F3"/>
    <w:rsid w:val="007E165E"/>
    <w:rsid w:val="007E16A6"/>
    <w:rsid w:val="007E1784"/>
    <w:rsid w:val="007E199E"/>
    <w:rsid w:val="007E1A0C"/>
    <w:rsid w:val="007E1A2A"/>
    <w:rsid w:val="007E1F4A"/>
    <w:rsid w:val="007E1F7D"/>
    <w:rsid w:val="007E2220"/>
    <w:rsid w:val="007E2274"/>
    <w:rsid w:val="007E2278"/>
    <w:rsid w:val="007E23F4"/>
    <w:rsid w:val="007E25AC"/>
    <w:rsid w:val="007E2A1A"/>
    <w:rsid w:val="007E2E42"/>
    <w:rsid w:val="007E2EDA"/>
    <w:rsid w:val="007E2F33"/>
    <w:rsid w:val="007E2F85"/>
    <w:rsid w:val="007E2F8F"/>
    <w:rsid w:val="007E32A1"/>
    <w:rsid w:val="007E34EE"/>
    <w:rsid w:val="007E35E1"/>
    <w:rsid w:val="007E3A62"/>
    <w:rsid w:val="007E3F2F"/>
    <w:rsid w:val="007E40BC"/>
    <w:rsid w:val="007E4126"/>
    <w:rsid w:val="007E4671"/>
    <w:rsid w:val="007E4C52"/>
    <w:rsid w:val="007E4F9F"/>
    <w:rsid w:val="007E4FA2"/>
    <w:rsid w:val="007E5039"/>
    <w:rsid w:val="007E54DB"/>
    <w:rsid w:val="007E589E"/>
    <w:rsid w:val="007E5B74"/>
    <w:rsid w:val="007E5DB8"/>
    <w:rsid w:val="007E5E86"/>
    <w:rsid w:val="007E668F"/>
    <w:rsid w:val="007E6878"/>
    <w:rsid w:val="007E68F0"/>
    <w:rsid w:val="007E6A1A"/>
    <w:rsid w:val="007E6B71"/>
    <w:rsid w:val="007E6B94"/>
    <w:rsid w:val="007E6E2F"/>
    <w:rsid w:val="007E71A5"/>
    <w:rsid w:val="007E77A9"/>
    <w:rsid w:val="007E7913"/>
    <w:rsid w:val="007E7AC8"/>
    <w:rsid w:val="007E7B1A"/>
    <w:rsid w:val="007E7BD0"/>
    <w:rsid w:val="007E7BDB"/>
    <w:rsid w:val="007F01D9"/>
    <w:rsid w:val="007F02D2"/>
    <w:rsid w:val="007F031E"/>
    <w:rsid w:val="007F0486"/>
    <w:rsid w:val="007F04CF"/>
    <w:rsid w:val="007F071C"/>
    <w:rsid w:val="007F0A1F"/>
    <w:rsid w:val="007F0AFD"/>
    <w:rsid w:val="007F0E9D"/>
    <w:rsid w:val="007F0F70"/>
    <w:rsid w:val="007F1132"/>
    <w:rsid w:val="007F1251"/>
    <w:rsid w:val="007F18E5"/>
    <w:rsid w:val="007F1A08"/>
    <w:rsid w:val="007F1ACC"/>
    <w:rsid w:val="007F1BC7"/>
    <w:rsid w:val="007F1D38"/>
    <w:rsid w:val="007F1E42"/>
    <w:rsid w:val="007F20BC"/>
    <w:rsid w:val="007F21BD"/>
    <w:rsid w:val="007F23FB"/>
    <w:rsid w:val="007F2540"/>
    <w:rsid w:val="007F262A"/>
    <w:rsid w:val="007F2684"/>
    <w:rsid w:val="007F268D"/>
    <w:rsid w:val="007F27DE"/>
    <w:rsid w:val="007F2B69"/>
    <w:rsid w:val="007F2C58"/>
    <w:rsid w:val="007F2DAC"/>
    <w:rsid w:val="007F2EC9"/>
    <w:rsid w:val="007F2EE8"/>
    <w:rsid w:val="007F307A"/>
    <w:rsid w:val="007F3556"/>
    <w:rsid w:val="007F3573"/>
    <w:rsid w:val="007F3C49"/>
    <w:rsid w:val="007F3C6C"/>
    <w:rsid w:val="007F3CB8"/>
    <w:rsid w:val="007F43EB"/>
    <w:rsid w:val="007F46DF"/>
    <w:rsid w:val="007F470E"/>
    <w:rsid w:val="007F49E8"/>
    <w:rsid w:val="007F4C9C"/>
    <w:rsid w:val="007F4ED9"/>
    <w:rsid w:val="007F5174"/>
    <w:rsid w:val="007F5270"/>
    <w:rsid w:val="007F5497"/>
    <w:rsid w:val="007F5825"/>
    <w:rsid w:val="007F5E49"/>
    <w:rsid w:val="007F5F0C"/>
    <w:rsid w:val="007F6262"/>
    <w:rsid w:val="007F631E"/>
    <w:rsid w:val="007F6B63"/>
    <w:rsid w:val="007F6D50"/>
    <w:rsid w:val="007F6F8A"/>
    <w:rsid w:val="007F7521"/>
    <w:rsid w:val="007F787A"/>
    <w:rsid w:val="007F793E"/>
    <w:rsid w:val="0080064A"/>
    <w:rsid w:val="00800658"/>
    <w:rsid w:val="008007DC"/>
    <w:rsid w:val="0080087E"/>
    <w:rsid w:val="00800A93"/>
    <w:rsid w:val="00800B9F"/>
    <w:rsid w:val="00800F29"/>
    <w:rsid w:val="008012C9"/>
    <w:rsid w:val="00801433"/>
    <w:rsid w:val="008014EB"/>
    <w:rsid w:val="00801BE7"/>
    <w:rsid w:val="00801CEC"/>
    <w:rsid w:val="00801CFD"/>
    <w:rsid w:val="00802444"/>
    <w:rsid w:val="0080259A"/>
    <w:rsid w:val="00802A25"/>
    <w:rsid w:val="00802C67"/>
    <w:rsid w:val="00802F90"/>
    <w:rsid w:val="008030FA"/>
    <w:rsid w:val="00803328"/>
    <w:rsid w:val="008033CE"/>
    <w:rsid w:val="008034F5"/>
    <w:rsid w:val="008037EE"/>
    <w:rsid w:val="0080380C"/>
    <w:rsid w:val="00803859"/>
    <w:rsid w:val="0080389D"/>
    <w:rsid w:val="00803B62"/>
    <w:rsid w:val="00803B73"/>
    <w:rsid w:val="00803C43"/>
    <w:rsid w:val="00804173"/>
    <w:rsid w:val="00804531"/>
    <w:rsid w:val="008045D9"/>
    <w:rsid w:val="00804724"/>
    <w:rsid w:val="0080496B"/>
    <w:rsid w:val="00804DF6"/>
    <w:rsid w:val="00804E05"/>
    <w:rsid w:val="008050D8"/>
    <w:rsid w:val="00805384"/>
    <w:rsid w:val="00805598"/>
    <w:rsid w:val="00805806"/>
    <w:rsid w:val="0080597E"/>
    <w:rsid w:val="008059A8"/>
    <w:rsid w:val="00805AFB"/>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E76"/>
    <w:rsid w:val="00807FEF"/>
    <w:rsid w:val="00810014"/>
    <w:rsid w:val="0081036A"/>
    <w:rsid w:val="00810748"/>
    <w:rsid w:val="00810828"/>
    <w:rsid w:val="00810D88"/>
    <w:rsid w:val="00810DA2"/>
    <w:rsid w:val="00810DD7"/>
    <w:rsid w:val="0081137C"/>
    <w:rsid w:val="0081160F"/>
    <w:rsid w:val="008117D2"/>
    <w:rsid w:val="00811812"/>
    <w:rsid w:val="0081193F"/>
    <w:rsid w:val="00811995"/>
    <w:rsid w:val="00811FEE"/>
    <w:rsid w:val="00812017"/>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DA"/>
    <w:rsid w:val="0082014B"/>
    <w:rsid w:val="008203B6"/>
    <w:rsid w:val="00820722"/>
    <w:rsid w:val="00820CDD"/>
    <w:rsid w:val="00820D8A"/>
    <w:rsid w:val="00820F4C"/>
    <w:rsid w:val="00821067"/>
    <w:rsid w:val="0082107D"/>
    <w:rsid w:val="008215F6"/>
    <w:rsid w:val="00821612"/>
    <w:rsid w:val="008216F3"/>
    <w:rsid w:val="00821A57"/>
    <w:rsid w:val="00821B7F"/>
    <w:rsid w:val="00822059"/>
    <w:rsid w:val="00822287"/>
    <w:rsid w:val="00822749"/>
    <w:rsid w:val="00822988"/>
    <w:rsid w:val="00822A36"/>
    <w:rsid w:val="00822C56"/>
    <w:rsid w:val="00822E02"/>
    <w:rsid w:val="00822E52"/>
    <w:rsid w:val="00822F05"/>
    <w:rsid w:val="00822FAA"/>
    <w:rsid w:val="00822FEF"/>
    <w:rsid w:val="008231B7"/>
    <w:rsid w:val="00823247"/>
    <w:rsid w:val="0082326A"/>
    <w:rsid w:val="00823542"/>
    <w:rsid w:val="008235E2"/>
    <w:rsid w:val="008236FD"/>
    <w:rsid w:val="00823971"/>
    <w:rsid w:val="00823A37"/>
    <w:rsid w:val="00823A3D"/>
    <w:rsid w:val="00823B8C"/>
    <w:rsid w:val="00823E55"/>
    <w:rsid w:val="00823FC8"/>
    <w:rsid w:val="00823FF8"/>
    <w:rsid w:val="00824289"/>
    <w:rsid w:val="00824304"/>
    <w:rsid w:val="00824332"/>
    <w:rsid w:val="008243DF"/>
    <w:rsid w:val="008244AE"/>
    <w:rsid w:val="0082479A"/>
    <w:rsid w:val="0082481B"/>
    <w:rsid w:val="00824891"/>
    <w:rsid w:val="00824C88"/>
    <w:rsid w:val="00824E34"/>
    <w:rsid w:val="00825226"/>
    <w:rsid w:val="008257EE"/>
    <w:rsid w:val="00825D4A"/>
    <w:rsid w:val="00825DA2"/>
    <w:rsid w:val="00825FDE"/>
    <w:rsid w:val="008261C7"/>
    <w:rsid w:val="00826B59"/>
    <w:rsid w:val="0082723A"/>
    <w:rsid w:val="00827372"/>
    <w:rsid w:val="0082743E"/>
    <w:rsid w:val="00827DF3"/>
    <w:rsid w:val="00827DF4"/>
    <w:rsid w:val="00827E61"/>
    <w:rsid w:val="0083046A"/>
    <w:rsid w:val="0083063A"/>
    <w:rsid w:val="00830795"/>
    <w:rsid w:val="00830F29"/>
    <w:rsid w:val="0083120D"/>
    <w:rsid w:val="008313AE"/>
    <w:rsid w:val="008314BE"/>
    <w:rsid w:val="00831CA8"/>
    <w:rsid w:val="00831D6F"/>
    <w:rsid w:val="008320CE"/>
    <w:rsid w:val="008321CB"/>
    <w:rsid w:val="00832483"/>
    <w:rsid w:val="008325E4"/>
    <w:rsid w:val="008327F2"/>
    <w:rsid w:val="0083295F"/>
    <w:rsid w:val="00832AD0"/>
    <w:rsid w:val="00832C88"/>
    <w:rsid w:val="0083325F"/>
    <w:rsid w:val="008337A5"/>
    <w:rsid w:val="008337F6"/>
    <w:rsid w:val="0083393B"/>
    <w:rsid w:val="00833A7A"/>
    <w:rsid w:val="00833DD9"/>
    <w:rsid w:val="00833F11"/>
    <w:rsid w:val="008344B6"/>
    <w:rsid w:val="00834847"/>
    <w:rsid w:val="00834880"/>
    <w:rsid w:val="00834912"/>
    <w:rsid w:val="00834AFD"/>
    <w:rsid w:val="00834BB0"/>
    <w:rsid w:val="00834E0D"/>
    <w:rsid w:val="00834E41"/>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37D60"/>
    <w:rsid w:val="008402E0"/>
    <w:rsid w:val="008403A0"/>
    <w:rsid w:val="0084043B"/>
    <w:rsid w:val="0084048F"/>
    <w:rsid w:val="00840593"/>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DD"/>
    <w:rsid w:val="00842915"/>
    <w:rsid w:val="00842BF1"/>
    <w:rsid w:val="00842C46"/>
    <w:rsid w:val="00842ED4"/>
    <w:rsid w:val="008431C9"/>
    <w:rsid w:val="008436DB"/>
    <w:rsid w:val="008437B7"/>
    <w:rsid w:val="00843A7C"/>
    <w:rsid w:val="00843C56"/>
    <w:rsid w:val="00843EF4"/>
    <w:rsid w:val="008441F8"/>
    <w:rsid w:val="00844249"/>
    <w:rsid w:val="008442FE"/>
    <w:rsid w:val="00844330"/>
    <w:rsid w:val="008444CD"/>
    <w:rsid w:val="00844661"/>
    <w:rsid w:val="00844734"/>
    <w:rsid w:val="00844C30"/>
    <w:rsid w:val="00844DA0"/>
    <w:rsid w:val="00844EDD"/>
    <w:rsid w:val="00845103"/>
    <w:rsid w:val="0084540F"/>
    <w:rsid w:val="0084541D"/>
    <w:rsid w:val="008454CF"/>
    <w:rsid w:val="0084568D"/>
    <w:rsid w:val="008458EE"/>
    <w:rsid w:val="00845ADA"/>
    <w:rsid w:val="00845BBB"/>
    <w:rsid w:val="00845DCC"/>
    <w:rsid w:val="00846061"/>
    <w:rsid w:val="0084635A"/>
    <w:rsid w:val="0084643A"/>
    <w:rsid w:val="00846635"/>
    <w:rsid w:val="00846AFF"/>
    <w:rsid w:val="00846B41"/>
    <w:rsid w:val="00846B9D"/>
    <w:rsid w:val="00846CF9"/>
    <w:rsid w:val="00846DBC"/>
    <w:rsid w:val="00846FC3"/>
    <w:rsid w:val="008470B6"/>
    <w:rsid w:val="008472E4"/>
    <w:rsid w:val="0084746C"/>
    <w:rsid w:val="008476B4"/>
    <w:rsid w:val="008476EF"/>
    <w:rsid w:val="008478D5"/>
    <w:rsid w:val="00847E10"/>
    <w:rsid w:val="00847E83"/>
    <w:rsid w:val="00847FC0"/>
    <w:rsid w:val="00850059"/>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FFD"/>
    <w:rsid w:val="00853470"/>
    <w:rsid w:val="008537CF"/>
    <w:rsid w:val="0085387E"/>
    <w:rsid w:val="00853D67"/>
    <w:rsid w:val="00853E7F"/>
    <w:rsid w:val="00853F41"/>
    <w:rsid w:val="00853F4A"/>
    <w:rsid w:val="00853F8F"/>
    <w:rsid w:val="00854270"/>
    <w:rsid w:val="00854531"/>
    <w:rsid w:val="008545C3"/>
    <w:rsid w:val="008546D6"/>
    <w:rsid w:val="0085471E"/>
    <w:rsid w:val="008547F3"/>
    <w:rsid w:val="00854C88"/>
    <w:rsid w:val="00854E11"/>
    <w:rsid w:val="008556E1"/>
    <w:rsid w:val="0085576A"/>
    <w:rsid w:val="008558C0"/>
    <w:rsid w:val="00855E93"/>
    <w:rsid w:val="0085602F"/>
    <w:rsid w:val="00856076"/>
    <w:rsid w:val="00856084"/>
    <w:rsid w:val="00856266"/>
    <w:rsid w:val="008563B8"/>
    <w:rsid w:val="00856422"/>
    <w:rsid w:val="008565C7"/>
    <w:rsid w:val="008565F5"/>
    <w:rsid w:val="008569F4"/>
    <w:rsid w:val="00856CD8"/>
    <w:rsid w:val="00856FBC"/>
    <w:rsid w:val="00856FF8"/>
    <w:rsid w:val="00857566"/>
    <w:rsid w:val="008576A9"/>
    <w:rsid w:val="00857B9E"/>
    <w:rsid w:val="00857FE6"/>
    <w:rsid w:val="0086007B"/>
    <w:rsid w:val="00860C12"/>
    <w:rsid w:val="00860D90"/>
    <w:rsid w:val="00860F9E"/>
    <w:rsid w:val="00861111"/>
    <w:rsid w:val="00861125"/>
    <w:rsid w:val="0086127B"/>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74"/>
    <w:rsid w:val="00863182"/>
    <w:rsid w:val="0086338F"/>
    <w:rsid w:val="00863492"/>
    <w:rsid w:val="00863511"/>
    <w:rsid w:val="0086356B"/>
    <w:rsid w:val="008637B6"/>
    <w:rsid w:val="008637C7"/>
    <w:rsid w:val="00863845"/>
    <w:rsid w:val="00863933"/>
    <w:rsid w:val="00863AF1"/>
    <w:rsid w:val="0086453C"/>
    <w:rsid w:val="00864856"/>
    <w:rsid w:val="00864B6C"/>
    <w:rsid w:val="00864B9B"/>
    <w:rsid w:val="00864C19"/>
    <w:rsid w:val="00864D38"/>
    <w:rsid w:val="0086529B"/>
    <w:rsid w:val="008652BC"/>
    <w:rsid w:val="0086544A"/>
    <w:rsid w:val="008657F0"/>
    <w:rsid w:val="008658C8"/>
    <w:rsid w:val="0086594F"/>
    <w:rsid w:val="00865C27"/>
    <w:rsid w:val="00865DB7"/>
    <w:rsid w:val="0086618C"/>
    <w:rsid w:val="00866197"/>
    <w:rsid w:val="008661BF"/>
    <w:rsid w:val="00866468"/>
    <w:rsid w:val="008664DD"/>
    <w:rsid w:val="00866D59"/>
    <w:rsid w:val="00866F30"/>
    <w:rsid w:val="008671F5"/>
    <w:rsid w:val="00867369"/>
    <w:rsid w:val="008673E3"/>
    <w:rsid w:val="008676C9"/>
    <w:rsid w:val="0086780B"/>
    <w:rsid w:val="00867C62"/>
    <w:rsid w:val="00867D05"/>
    <w:rsid w:val="008701EE"/>
    <w:rsid w:val="008703B7"/>
    <w:rsid w:val="008704E8"/>
    <w:rsid w:val="00870719"/>
    <w:rsid w:val="008709A7"/>
    <w:rsid w:val="00870B1A"/>
    <w:rsid w:val="00871530"/>
    <w:rsid w:val="00871722"/>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1A6"/>
    <w:rsid w:val="00874292"/>
    <w:rsid w:val="00874570"/>
    <w:rsid w:val="00874ED4"/>
    <w:rsid w:val="00875277"/>
    <w:rsid w:val="0087530D"/>
    <w:rsid w:val="008753CB"/>
    <w:rsid w:val="008759A3"/>
    <w:rsid w:val="00875C71"/>
    <w:rsid w:val="00876120"/>
    <w:rsid w:val="00876157"/>
    <w:rsid w:val="00876353"/>
    <w:rsid w:val="00876A01"/>
    <w:rsid w:val="00876BF3"/>
    <w:rsid w:val="00877110"/>
    <w:rsid w:val="0087739D"/>
    <w:rsid w:val="0087754C"/>
    <w:rsid w:val="008778B1"/>
    <w:rsid w:val="00877916"/>
    <w:rsid w:val="0087794D"/>
    <w:rsid w:val="00877C3F"/>
    <w:rsid w:val="00877DB1"/>
    <w:rsid w:val="00877F12"/>
    <w:rsid w:val="0088006C"/>
    <w:rsid w:val="008801E7"/>
    <w:rsid w:val="00880231"/>
    <w:rsid w:val="008802EA"/>
    <w:rsid w:val="0088037F"/>
    <w:rsid w:val="00880492"/>
    <w:rsid w:val="00880C5F"/>
    <w:rsid w:val="008813C3"/>
    <w:rsid w:val="008815B6"/>
    <w:rsid w:val="008815C2"/>
    <w:rsid w:val="00881B24"/>
    <w:rsid w:val="00881D3B"/>
    <w:rsid w:val="00881E95"/>
    <w:rsid w:val="00881F53"/>
    <w:rsid w:val="00882210"/>
    <w:rsid w:val="008823EA"/>
    <w:rsid w:val="00882451"/>
    <w:rsid w:val="00882664"/>
    <w:rsid w:val="00882669"/>
    <w:rsid w:val="008826D6"/>
    <w:rsid w:val="0088286D"/>
    <w:rsid w:val="00882F8C"/>
    <w:rsid w:val="00883098"/>
    <w:rsid w:val="008831A9"/>
    <w:rsid w:val="008832A5"/>
    <w:rsid w:val="0088332C"/>
    <w:rsid w:val="00883848"/>
    <w:rsid w:val="0088391D"/>
    <w:rsid w:val="0088394D"/>
    <w:rsid w:val="00884079"/>
    <w:rsid w:val="008841C7"/>
    <w:rsid w:val="00884365"/>
    <w:rsid w:val="00884F82"/>
    <w:rsid w:val="008851AD"/>
    <w:rsid w:val="008851BE"/>
    <w:rsid w:val="008854F4"/>
    <w:rsid w:val="008854F7"/>
    <w:rsid w:val="00885521"/>
    <w:rsid w:val="008856F8"/>
    <w:rsid w:val="00885776"/>
    <w:rsid w:val="008857DD"/>
    <w:rsid w:val="008859A2"/>
    <w:rsid w:val="00885D92"/>
    <w:rsid w:val="00885F6F"/>
    <w:rsid w:val="00886117"/>
    <w:rsid w:val="00886434"/>
    <w:rsid w:val="008864AB"/>
    <w:rsid w:val="008865B4"/>
    <w:rsid w:val="0088669B"/>
    <w:rsid w:val="008868BF"/>
    <w:rsid w:val="00886AD7"/>
    <w:rsid w:val="00886E2A"/>
    <w:rsid w:val="00886EC4"/>
    <w:rsid w:val="00886F57"/>
    <w:rsid w:val="0088736F"/>
    <w:rsid w:val="00887547"/>
    <w:rsid w:val="00887740"/>
    <w:rsid w:val="008877E6"/>
    <w:rsid w:val="008877F8"/>
    <w:rsid w:val="008878C1"/>
    <w:rsid w:val="00887C5E"/>
    <w:rsid w:val="00887DDA"/>
    <w:rsid w:val="008905E4"/>
    <w:rsid w:val="00890722"/>
    <w:rsid w:val="00890C9F"/>
    <w:rsid w:val="00890CDC"/>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6E7"/>
    <w:rsid w:val="00893812"/>
    <w:rsid w:val="00893C22"/>
    <w:rsid w:val="00893DCB"/>
    <w:rsid w:val="0089404C"/>
    <w:rsid w:val="00894220"/>
    <w:rsid w:val="00894245"/>
    <w:rsid w:val="00894384"/>
    <w:rsid w:val="008943B6"/>
    <w:rsid w:val="008943B7"/>
    <w:rsid w:val="00894412"/>
    <w:rsid w:val="0089449E"/>
    <w:rsid w:val="0089486E"/>
    <w:rsid w:val="008948DA"/>
    <w:rsid w:val="00894A12"/>
    <w:rsid w:val="00894B0B"/>
    <w:rsid w:val="00894BDD"/>
    <w:rsid w:val="00894F5F"/>
    <w:rsid w:val="00895050"/>
    <w:rsid w:val="008952BC"/>
    <w:rsid w:val="0089545A"/>
    <w:rsid w:val="00895596"/>
    <w:rsid w:val="0089565F"/>
    <w:rsid w:val="0089566A"/>
    <w:rsid w:val="008956CC"/>
    <w:rsid w:val="008956F6"/>
    <w:rsid w:val="00895AEC"/>
    <w:rsid w:val="0089681C"/>
    <w:rsid w:val="00896AD8"/>
    <w:rsid w:val="00896D92"/>
    <w:rsid w:val="00896EB8"/>
    <w:rsid w:val="00896F05"/>
    <w:rsid w:val="00897022"/>
    <w:rsid w:val="0089723E"/>
    <w:rsid w:val="008972AC"/>
    <w:rsid w:val="00897316"/>
    <w:rsid w:val="00897584"/>
    <w:rsid w:val="00897772"/>
    <w:rsid w:val="008978AE"/>
    <w:rsid w:val="00897E6D"/>
    <w:rsid w:val="008A0353"/>
    <w:rsid w:val="008A0390"/>
    <w:rsid w:val="008A050A"/>
    <w:rsid w:val="008A0AE1"/>
    <w:rsid w:val="008A0E4C"/>
    <w:rsid w:val="008A0FE7"/>
    <w:rsid w:val="008A10D3"/>
    <w:rsid w:val="008A149B"/>
    <w:rsid w:val="008A1664"/>
    <w:rsid w:val="008A1A49"/>
    <w:rsid w:val="008A1AB3"/>
    <w:rsid w:val="008A1B93"/>
    <w:rsid w:val="008A1DE2"/>
    <w:rsid w:val="008A1F7F"/>
    <w:rsid w:val="008A2081"/>
    <w:rsid w:val="008A2261"/>
    <w:rsid w:val="008A2369"/>
    <w:rsid w:val="008A2A1B"/>
    <w:rsid w:val="008A2AF0"/>
    <w:rsid w:val="008A2CE7"/>
    <w:rsid w:val="008A3165"/>
    <w:rsid w:val="008A340B"/>
    <w:rsid w:val="008A350E"/>
    <w:rsid w:val="008A371E"/>
    <w:rsid w:val="008A3B88"/>
    <w:rsid w:val="008A3E05"/>
    <w:rsid w:val="008A3E54"/>
    <w:rsid w:val="008A3FE1"/>
    <w:rsid w:val="008A410F"/>
    <w:rsid w:val="008A4245"/>
    <w:rsid w:val="008A4278"/>
    <w:rsid w:val="008A4333"/>
    <w:rsid w:val="008A43D4"/>
    <w:rsid w:val="008A43EC"/>
    <w:rsid w:val="008A44E8"/>
    <w:rsid w:val="008A44FE"/>
    <w:rsid w:val="008A4658"/>
    <w:rsid w:val="008A4B05"/>
    <w:rsid w:val="008A4B3F"/>
    <w:rsid w:val="008A5615"/>
    <w:rsid w:val="008A59BA"/>
    <w:rsid w:val="008A5CAF"/>
    <w:rsid w:val="008A5D15"/>
    <w:rsid w:val="008A5DEF"/>
    <w:rsid w:val="008A6142"/>
    <w:rsid w:val="008A64CD"/>
    <w:rsid w:val="008A66B4"/>
    <w:rsid w:val="008A677B"/>
    <w:rsid w:val="008A6C90"/>
    <w:rsid w:val="008A70D9"/>
    <w:rsid w:val="008A72CB"/>
    <w:rsid w:val="008A73BC"/>
    <w:rsid w:val="008A75C9"/>
    <w:rsid w:val="008A776D"/>
    <w:rsid w:val="008A7BCD"/>
    <w:rsid w:val="008A7FC6"/>
    <w:rsid w:val="008A7FE5"/>
    <w:rsid w:val="008B021A"/>
    <w:rsid w:val="008B031E"/>
    <w:rsid w:val="008B04E3"/>
    <w:rsid w:val="008B07D4"/>
    <w:rsid w:val="008B07FB"/>
    <w:rsid w:val="008B099F"/>
    <w:rsid w:val="008B0F59"/>
    <w:rsid w:val="008B1245"/>
    <w:rsid w:val="008B1B48"/>
    <w:rsid w:val="008B1D93"/>
    <w:rsid w:val="008B1DC5"/>
    <w:rsid w:val="008B1ED3"/>
    <w:rsid w:val="008B223C"/>
    <w:rsid w:val="008B2B03"/>
    <w:rsid w:val="008B2F8C"/>
    <w:rsid w:val="008B34DB"/>
    <w:rsid w:val="008B356D"/>
    <w:rsid w:val="008B3621"/>
    <w:rsid w:val="008B36F7"/>
    <w:rsid w:val="008B40AE"/>
    <w:rsid w:val="008B4651"/>
    <w:rsid w:val="008B49B3"/>
    <w:rsid w:val="008B4C2B"/>
    <w:rsid w:val="008B518D"/>
    <w:rsid w:val="008B558C"/>
    <w:rsid w:val="008B57C7"/>
    <w:rsid w:val="008B5894"/>
    <w:rsid w:val="008B59FA"/>
    <w:rsid w:val="008B6027"/>
    <w:rsid w:val="008B6080"/>
    <w:rsid w:val="008B66B1"/>
    <w:rsid w:val="008B6889"/>
    <w:rsid w:val="008B6F23"/>
    <w:rsid w:val="008B7126"/>
    <w:rsid w:val="008B740A"/>
    <w:rsid w:val="008B77EF"/>
    <w:rsid w:val="008B7B7E"/>
    <w:rsid w:val="008B7C8A"/>
    <w:rsid w:val="008B7D91"/>
    <w:rsid w:val="008C02B9"/>
    <w:rsid w:val="008C0411"/>
    <w:rsid w:val="008C0596"/>
    <w:rsid w:val="008C0627"/>
    <w:rsid w:val="008C069B"/>
    <w:rsid w:val="008C0827"/>
    <w:rsid w:val="008C0862"/>
    <w:rsid w:val="008C0A4F"/>
    <w:rsid w:val="008C0B47"/>
    <w:rsid w:val="008C0EC1"/>
    <w:rsid w:val="008C0FA9"/>
    <w:rsid w:val="008C1078"/>
    <w:rsid w:val="008C16B9"/>
    <w:rsid w:val="008C1B8E"/>
    <w:rsid w:val="008C1EEB"/>
    <w:rsid w:val="008C1F3A"/>
    <w:rsid w:val="008C1FD5"/>
    <w:rsid w:val="008C2364"/>
    <w:rsid w:val="008C239A"/>
    <w:rsid w:val="008C23B7"/>
    <w:rsid w:val="008C291F"/>
    <w:rsid w:val="008C29CA"/>
    <w:rsid w:val="008C2B2C"/>
    <w:rsid w:val="008C2C7D"/>
    <w:rsid w:val="008C2CA7"/>
    <w:rsid w:val="008C306D"/>
    <w:rsid w:val="008C319B"/>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55C"/>
    <w:rsid w:val="008C5724"/>
    <w:rsid w:val="008C57B2"/>
    <w:rsid w:val="008C5929"/>
    <w:rsid w:val="008C5958"/>
    <w:rsid w:val="008C5A05"/>
    <w:rsid w:val="008C5E33"/>
    <w:rsid w:val="008C60E6"/>
    <w:rsid w:val="008C63AD"/>
    <w:rsid w:val="008C63AE"/>
    <w:rsid w:val="008C689A"/>
    <w:rsid w:val="008C6C4F"/>
    <w:rsid w:val="008C6CA3"/>
    <w:rsid w:val="008C6D4E"/>
    <w:rsid w:val="008C6E6B"/>
    <w:rsid w:val="008C6E82"/>
    <w:rsid w:val="008C6F68"/>
    <w:rsid w:val="008C6FDC"/>
    <w:rsid w:val="008C7478"/>
    <w:rsid w:val="008C74A7"/>
    <w:rsid w:val="008C77D1"/>
    <w:rsid w:val="008C784A"/>
    <w:rsid w:val="008C7B22"/>
    <w:rsid w:val="008C7DBB"/>
    <w:rsid w:val="008D010D"/>
    <w:rsid w:val="008D06AC"/>
    <w:rsid w:val="008D0924"/>
    <w:rsid w:val="008D0B83"/>
    <w:rsid w:val="008D0BEB"/>
    <w:rsid w:val="008D0E1E"/>
    <w:rsid w:val="008D12AF"/>
    <w:rsid w:val="008D1448"/>
    <w:rsid w:val="008D154C"/>
    <w:rsid w:val="008D1560"/>
    <w:rsid w:val="008D18C7"/>
    <w:rsid w:val="008D1A0A"/>
    <w:rsid w:val="008D1CF9"/>
    <w:rsid w:val="008D1D2C"/>
    <w:rsid w:val="008D1E68"/>
    <w:rsid w:val="008D2015"/>
    <w:rsid w:val="008D2526"/>
    <w:rsid w:val="008D28CB"/>
    <w:rsid w:val="008D2B25"/>
    <w:rsid w:val="008D2DB4"/>
    <w:rsid w:val="008D2DEC"/>
    <w:rsid w:val="008D2F4A"/>
    <w:rsid w:val="008D2F89"/>
    <w:rsid w:val="008D32D9"/>
    <w:rsid w:val="008D3314"/>
    <w:rsid w:val="008D3343"/>
    <w:rsid w:val="008D355B"/>
    <w:rsid w:val="008D3897"/>
    <w:rsid w:val="008D3949"/>
    <w:rsid w:val="008D39E9"/>
    <w:rsid w:val="008D3BAE"/>
    <w:rsid w:val="008D4097"/>
    <w:rsid w:val="008D481B"/>
    <w:rsid w:val="008D482A"/>
    <w:rsid w:val="008D487B"/>
    <w:rsid w:val="008D4B33"/>
    <w:rsid w:val="008D4E53"/>
    <w:rsid w:val="008D4E85"/>
    <w:rsid w:val="008D50FF"/>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AE0"/>
    <w:rsid w:val="008D7B5B"/>
    <w:rsid w:val="008E0067"/>
    <w:rsid w:val="008E04E8"/>
    <w:rsid w:val="008E05D6"/>
    <w:rsid w:val="008E06FF"/>
    <w:rsid w:val="008E0746"/>
    <w:rsid w:val="008E08F1"/>
    <w:rsid w:val="008E091B"/>
    <w:rsid w:val="008E0A5B"/>
    <w:rsid w:val="008E0B59"/>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4E7"/>
    <w:rsid w:val="008E3518"/>
    <w:rsid w:val="008E3AE2"/>
    <w:rsid w:val="008E3B58"/>
    <w:rsid w:val="008E3EF0"/>
    <w:rsid w:val="008E452C"/>
    <w:rsid w:val="008E488D"/>
    <w:rsid w:val="008E4B7E"/>
    <w:rsid w:val="008E52AB"/>
    <w:rsid w:val="008E569A"/>
    <w:rsid w:val="008E57AC"/>
    <w:rsid w:val="008E585D"/>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74"/>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8E3"/>
    <w:rsid w:val="008F0A8C"/>
    <w:rsid w:val="008F0D2A"/>
    <w:rsid w:val="008F0E97"/>
    <w:rsid w:val="008F11E6"/>
    <w:rsid w:val="008F121E"/>
    <w:rsid w:val="008F12CF"/>
    <w:rsid w:val="008F15B9"/>
    <w:rsid w:val="008F17BD"/>
    <w:rsid w:val="008F188E"/>
    <w:rsid w:val="008F18E1"/>
    <w:rsid w:val="008F1E3E"/>
    <w:rsid w:val="008F1F6B"/>
    <w:rsid w:val="008F20B3"/>
    <w:rsid w:val="008F23B8"/>
    <w:rsid w:val="008F2709"/>
    <w:rsid w:val="008F2787"/>
    <w:rsid w:val="008F288D"/>
    <w:rsid w:val="008F2E37"/>
    <w:rsid w:val="008F2E3D"/>
    <w:rsid w:val="008F2FD4"/>
    <w:rsid w:val="008F2FE1"/>
    <w:rsid w:val="008F33A5"/>
    <w:rsid w:val="008F352D"/>
    <w:rsid w:val="008F3649"/>
    <w:rsid w:val="008F3651"/>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CDB"/>
    <w:rsid w:val="008F7446"/>
    <w:rsid w:val="008F756A"/>
    <w:rsid w:val="008F77AE"/>
    <w:rsid w:val="008F7983"/>
    <w:rsid w:val="008F79F4"/>
    <w:rsid w:val="008F7C76"/>
    <w:rsid w:val="008F7D3D"/>
    <w:rsid w:val="008F7E71"/>
    <w:rsid w:val="00900059"/>
    <w:rsid w:val="00900112"/>
    <w:rsid w:val="00900141"/>
    <w:rsid w:val="0090046E"/>
    <w:rsid w:val="0090068C"/>
    <w:rsid w:val="00900936"/>
    <w:rsid w:val="00900A2C"/>
    <w:rsid w:val="00901041"/>
    <w:rsid w:val="00901422"/>
    <w:rsid w:val="00901602"/>
    <w:rsid w:val="009020CD"/>
    <w:rsid w:val="00902230"/>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FF8"/>
    <w:rsid w:val="00904220"/>
    <w:rsid w:val="009045F8"/>
    <w:rsid w:val="009046AF"/>
    <w:rsid w:val="009047A0"/>
    <w:rsid w:val="00904C50"/>
    <w:rsid w:val="00904CE8"/>
    <w:rsid w:val="00904E18"/>
    <w:rsid w:val="00904E22"/>
    <w:rsid w:val="00905066"/>
    <w:rsid w:val="009054AD"/>
    <w:rsid w:val="00905A0B"/>
    <w:rsid w:val="00905A35"/>
    <w:rsid w:val="00905F76"/>
    <w:rsid w:val="00905FB7"/>
    <w:rsid w:val="009062AC"/>
    <w:rsid w:val="009063E8"/>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B42"/>
    <w:rsid w:val="00910C8E"/>
    <w:rsid w:val="0091138B"/>
    <w:rsid w:val="009114C8"/>
    <w:rsid w:val="0091155A"/>
    <w:rsid w:val="0091196E"/>
    <w:rsid w:val="00911B3A"/>
    <w:rsid w:val="00912198"/>
    <w:rsid w:val="00912488"/>
    <w:rsid w:val="00912746"/>
    <w:rsid w:val="0091284F"/>
    <w:rsid w:val="00912961"/>
    <w:rsid w:val="00913022"/>
    <w:rsid w:val="009131D2"/>
    <w:rsid w:val="00913685"/>
    <w:rsid w:val="009139AC"/>
    <w:rsid w:val="009139DE"/>
    <w:rsid w:val="00913C9D"/>
    <w:rsid w:val="00913F69"/>
    <w:rsid w:val="00914036"/>
    <w:rsid w:val="00914376"/>
    <w:rsid w:val="00914468"/>
    <w:rsid w:val="0091463E"/>
    <w:rsid w:val="009148A5"/>
    <w:rsid w:val="00914AFC"/>
    <w:rsid w:val="00914BE8"/>
    <w:rsid w:val="00915257"/>
    <w:rsid w:val="0091562F"/>
    <w:rsid w:val="00915897"/>
    <w:rsid w:val="00915915"/>
    <w:rsid w:val="00915D03"/>
    <w:rsid w:val="00915D78"/>
    <w:rsid w:val="00915E63"/>
    <w:rsid w:val="00916399"/>
    <w:rsid w:val="00916502"/>
    <w:rsid w:val="00916E72"/>
    <w:rsid w:val="00916FB3"/>
    <w:rsid w:val="00917361"/>
    <w:rsid w:val="0091777D"/>
    <w:rsid w:val="009177BA"/>
    <w:rsid w:val="0091783A"/>
    <w:rsid w:val="00917CCE"/>
    <w:rsid w:val="00917D93"/>
    <w:rsid w:val="00920219"/>
    <w:rsid w:val="00920619"/>
    <w:rsid w:val="00920801"/>
    <w:rsid w:val="0092086F"/>
    <w:rsid w:val="00920B54"/>
    <w:rsid w:val="00921084"/>
    <w:rsid w:val="00921E59"/>
    <w:rsid w:val="00921E91"/>
    <w:rsid w:val="00921EFE"/>
    <w:rsid w:val="00922049"/>
    <w:rsid w:val="009228DD"/>
    <w:rsid w:val="00922949"/>
    <w:rsid w:val="00922E00"/>
    <w:rsid w:val="00922E3B"/>
    <w:rsid w:val="009232F5"/>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24"/>
    <w:rsid w:val="00924C31"/>
    <w:rsid w:val="0092515F"/>
    <w:rsid w:val="0092533E"/>
    <w:rsid w:val="00925574"/>
    <w:rsid w:val="00925614"/>
    <w:rsid w:val="0092579E"/>
    <w:rsid w:val="00925BA5"/>
    <w:rsid w:val="0092604E"/>
    <w:rsid w:val="00926770"/>
    <w:rsid w:val="009269F8"/>
    <w:rsid w:val="00926BA7"/>
    <w:rsid w:val="00926BDF"/>
    <w:rsid w:val="00926BEF"/>
    <w:rsid w:val="00926DAD"/>
    <w:rsid w:val="009270A6"/>
    <w:rsid w:val="009271AD"/>
    <w:rsid w:val="0092728C"/>
    <w:rsid w:val="009278A5"/>
    <w:rsid w:val="0092793F"/>
    <w:rsid w:val="00927992"/>
    <w:rsid w:val="00927B5B"/>
    <w:rsid w:val="00927E7F"/>
    <w:rsid w:val="00927EC0"/>
    <w:rsid w:val="009301DA"/>
    <w:rsid w:val="00930558"/>
    <w:rsid w:val="0093055B"/>
    <w:rsid w:val="009306CA"/>
    <w:rsid w:val="00930771"/>
    <w:rsid w:val="00930803"/>
    <w:rsid w:val="00930999"/>
    <w:rsid w:val="00930A0A"/>
    <w:rsid w:val="00930CD5"/>
    <w:rsid w:val="00930E7D"/>
    <w:rsid w:val="009310D1"/>
    <w:rsid w:val="00931295"/>
    <w:rsid w:val="009312EF"/>
    <w:rsid w:val="009316C0"/>
    <w:rsid w:val="00931714"/>
    <w:rsid w:val="00931840"/>
    <w:rsid w:val="0093191A"/>
    <w:rsid w:val="009324C0"/>
    <w:rsid w:val="0093253B"/>
    <w:rsid w:val="00932549"/>
    <w:rsid w:val="0093297F"/>
    <w:rsid w:val="009329FF"/>
    <w:rsid w:val="00932AB4"/>
    <w:rsid w:val="0093319C"/>
    <w:rsid w:val="009334BC"/>
    <w:rsid w:val="00933565"/>
    <w:rsid w:val="0093370D"/>
    <w:rsid w:val="00933A44"/>
    <w:rsid w:val="00933AAB"/>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2F7"/>
    <w:rsid w:val="00937724"/>
    <w:rsid w:val="0093776E"/>
    <w:rsid w:val="00937996"/>
    <w:rsid w:val="00937A86"/>
    <w:rsid w:val="00937BEB"/>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95"/>
    <w:rsid w:val="00941FC9"/>
    <w:rsid w:val="00942114"/>
    <w:rsid w:val="00942122"/>
    <w:rsid w:val="00942149"/>
    <w:rsid w:val="0094227D"/>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7B0"/>
    <w:rsid w:val="00944CB9"/>
    <w:rsid w:val="00944D9A"/>
    <w:rsid w:val="00944F52"/>
    <w:rsid w:val="00944FEA"/>
    <w:rsid w:val="0094503D"/>
    <w:rsid w:val="00945311"/>
    <w:rsid w:val="00945389"/>
    <w:rsid w:val="009453BC"/>
    <w:rsid w:val="00945577"/>
    <w:rsid w:val="009457C8"/>
    <w:rsid w:val="00945A08"/>
    <w:rsid w:val="00945B19"/>
    <w:rsid w:val="00946439"/>
    <w:rsid w:val="00946503"/>
    <w:rsid w:val="00946521"/>
    <w:rsid w:val="0094676D"/>
    <w:rsid w:val="00946856"/>
    <w:rsid w:val="009469CC"/>
    <w:rsid w:val="00946A20"/>
    <w:rsid w:val="00946AF9"/>
    <w:rsid w:val="00946B2F"/>
    <w:rsid w:val="00946C26"/>
    <w:rsid w:val="00946E2A"/>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AB1"/>
    <w:rsid w:val="00952D8F"/>
    <w:rsid w:val="009532F6"/>
    <w:rsid w:val="00953598"/>
    <w:rsid w:val="0095365C"/>
    <w:rsid w:val="009539FA"/>
    <w:rsid w:val="00953DD4"/>
    <w:rsid w:val="00953E3D"/>
    <w:rsid w:val="00953E56"/>
    <w:rsid w:val="0095419C"/>
    <w:rsid w:val="0095442F"/>
    <w:rsid w:val="009544F3"/>
    <w:rsid w:val="009545A2"/>
    <w:rsid w:val="00954A87"/>
    <w:rsid w:val="00954BE8"/>
    <w:rsid w:val="00955F31"/>
    <w:rsid w:val="0095600E"/>
    <w:rsid w:val="00956041"/>
    <w:rsid w:val="00956387"/>
    <w:rsid w:val="009563D3"/>
    <w:rsid w:val="00956BEB"/>
    <w:rsid w:val="00956D8B"/>
    <w:rsid w:val="00956FD7"/>
    <w:rsid w:val="0095700F"/>
    <w:rsid w:val="00957092"/>
    <w:rsid w:val="0095728B"/>
    <w:rsid w:val="00957313"/>
    <w:rsid w:val="0095738D"/>
    <w:rsid w:val="00957716"/>
    <w:rsid w:val="00957CB0"/>
    <w:rsid w:val="00960064"/>
    <w:rsid w:val="00960069"/>
    <w:rsid w:val="0096023D"/>
    <w:rsid w:val="009607E5"/>
    <w:rsid w:val="0096083A"/>
    <w:rsid w:val="00960BEC"/>
    <w:rsid w:val="00960CFA"/>
    <w:rsid w:val="00961099"/>
    <w:rsid w:val="0096122C"/>
    <w:rsid w:val="009615A6"/>
    <w:rsid w:val="00961842"/>
    <w:rsid w:val="00961A79"/>
    <w:rsid w:val="00961AC0"/>
    <w:rsid w:val="00961E2A"/>
    <w:rsid w:val="00961F33"/>
    <w:rsid w:val="00961F97"/>
    <w:rsid w:val="00961FB0"/>
    <w:rsid w:val="00962158"/>
    <w:rsid w:val="009621CB"/>
    <w:rsid w:val="009624FC"/>
    <w:rsid w:val="009626F0"/>
    <w:rsid w:val="0096296B"/>
    <w:rsid w:val="00962B90"/>
    <w:rsid w:val="0096310A"/>
    <w:rsid w:val="009631EB"/>
    <w:rsid w:val="009633B8"/>
    <w:rsid w:val="00963573"/>
    <w:rsid w:val="009639C5"/>
    <w:rsid w:val="00963A0E"/>
    <w:rsid w:val="00963FAE"/>
    <w:rsid w:val="0096406A"/>
    <w:rsid w:val="009643AC"/>
    <w:rsid w:val="00964BD3"/>
    <w:rsid w:val="00964D84"/>
    <w:rsid w:val="00964E7A"/>
    <w:rsid w:val="00965254"/>
    <w:rsid w:val="00965558"/>
    <w:rsid w:val="00965CD0"/>
    <w:rsid w:val="00965DD1"/>
    <w:rsid w:val="00965E28"/>
    <w:rsid w:val="00965F1D"/>
    <w:rsid w:val="00966176"/>
    <w:rsid w:val="009664A9"/>
    <w:rsid w:val="00966621"/>
    <w:rsid w:val="0096663E"/>
    <w:rsid w:val="009668FF"/>
    <w:rsid w:val="00966AAD"/>
    <w:rsid w:val="00966B4A"/>
    <w:rsid w:val="00966B8A"/>
    <w:rsid w:val="00966C43"/>
    <w:rsid w:val="00966D60"/>
    <w:rsid w:val="00966E63"/>
    <w:rsid w:val="0096706D"/>
    <w:rsid w:val="009672AB"/>
    <w:rsid w:val="0096734B"/>
    <w:rsid w:val="00967461"/>
    <w:rsid w:val="00967744"/>
    <w:rsid w:val="00967965"/>
    <w:rsid w:val="009679AD"/>
    <w:rsid w:val="00967AF1"/>
    <w:rsid w:val="00967C57"/>
    <w:rsid w:val="00967E73"/>
    <w:rsid w:val="00970192"/>
    <w:rsid w:val="00970AA0"/>
    <w:rsid w:val="00970CD3"/>
    <w:rsid w:val="00970E61"/>
    <w:rsid w:val="00970F37"/>
    <w:rsid w:val="00970FCE"/>
    <w:rsid w:val="00970FED"/>
    <w:rsid w:val="00971159"/>
    <w:rsid w:val="009711CF"/>
    <w:rsid w:val="009715CC"/>
    <w:rsid w:val="0097180A"/>
    <w:rsid w:val="0097180E"/>
    <w:rsid w:val="0097188E"/>
    <w:rsid w:val="00971C72"/>
    <w:rsid w:val="00971D74"/>
    <w:rsid w:val="009720A1"/>
    <w:rsid w:val="00972233"/>
    <w:rsid w:val="0097244F"/>
    <w:rsid w:val="009726B0"/>
    <w:rsid w:val="00972706"/>
    <w:rsid w:val="00972B90"/>
    <w:rsid w:val="00972DEC"/>
    <w:rsid w:val="00972E19"/>
    <w:rsid w:val="0097315B"/>
    <w:rsid w:val="00973307"/>
    <w:rsid w:val="0097340C"/>
    <w:rsid w:val="009738EA"/>
    <w:rsid w:val="00973AB3"/>
    <w:rsid w:val="00973BA2"/>
    <w:rsid w:val="0097407C"/>
    <w:rsid w:val="009743B8"/>
    <w:rsid w:val="0097445B"/>
    <w:rsid w:val="009744F4"/>
    <w:rsid w:val="00974799"/>
    <w:rsid w:val="0097489B"/>
    <w:rsid w:val="0097493D"/>
    <w:rsid w:val="00974D28"/>
    <w:rsid w:val="00974DF0"/>
    <w:rsid w:val="009752C4"/>
    <w:rsid w:val="00975496"/>
    <w:rsid w:val="009756D4"/>
    <w:rsid w:val="009759B9"/>
    <w:rsid w:val="00975E14"/>
    <w:rsid w:val="00975EB2"/>
    <w:rsid w:val="00976110"/>
    <w:rsid w:val="00976204"/>
    <w:rsid w:val="00976447"/>
    <w:rsid w:val="00976480"/>
    <w:rsid w:val="00976607"/>
    <w:rsid w:val="0097675E"/>
    <w:rsid w:val="009767B9"/>
    <w:rsid w:val="00976A00"/>
    <w:rsid w:val="00976AB9"/>
    <w:rsid w:val="00976B28"/>
    <w:rsid w:val="00976B6E"/>
    <w:rsid w:val="00976C8D"/>
    <w:rsid w:val="00976E1C"/>
    <w:rsid w:val="00977868"/>
    <w:rsid w:val="00977CF7"/>
    <w:rsid w:val="00977F51"/>
    <w:rsid w:val="00980066"/>
    <w:rsid w:val="00980144"/>
    <w:rsid w:val="009803BD"/>
    <w:rsid w:val="0098044E"/>
    <w:rsid w:val="00980482"/>
    <w:rsid w:val="009809BA"/>
    <w:rsid w:val="00980B20"/>
    <w:rsid w:val="00980BDF"/>
    <w:rsid w:val="00980CEB"/>
    <w:rsid w:val="00980E34"/>
    <w:rsid w:val="00980F27"/>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A90"/>
    <w:rsid w:val="00983E06"/>
    <w:rsid w:val="00984135"/>
    <w:rsid w:val="0098453B"/>
    <w:rsid w:val="009845BF"/>
    <w:rsid w:val="00984728"/>
    <w:rsid w:val="00984741"/>
    <w:rsid w:val="0098488D"/>
    <w:rsid w:val="00984915"/>
    <w:rsid w:val="00984B29"/>
    <w:rsid w:val="00984B45"/>
    <w:rsid w:val="00984F56"/>
    <w:rsid w:val="00984FC6"/>
    <w:rsid w:val="00985154"/>
    <w:rsid w:val="00985277"/>
    <w:rsid w:val="00985404"/>
    <w:rsid w:val="0098564C"/>
    <w:rsid w:val="00985968"/>
    <w:rsid w:val="00985AB2"/>
    <w:rsid w:val="00985CD8"/>
    <w:rsid w:val="00985D31"/>
    <w:rsid w:val="00985DFC"/>
    <w:rsid w:val="00985E2F"/>
    <w:rsid w:val="009860A8"/>
    <w:rsid w:val="0098650E"/>
    <w:rsid w:val="00986795"/>
    <w:rsid w:val="00986AC4"/>
    <w:rsid w:val="00986B55"/>
    <w:rsid w:val="00986C12"/>
    <w:rsid w:val="009873D7"/>
    <w:rsid w:val="00987626"/>
    <w:rsid w:val="00987A4B"/>
    <w:rsid w:val="00987C49"/>
    <w:rsid w:val="00987D7B"/>
    <w:rsid w:val="00987E42"/>
    <w:rsid w:val="00987F36"/>
    <w:rsid w:val="009900EA"/>
    <w:rsid w:val="009902B7"/>
    <w:rsid w:val="009903EC"/>
    <w:rsid w:val="00990499"/>
    <w:rsid w:val="009905DD"/>
    <w:rsid w:val="00990748"/>
    <w:rsid w:val="00990792"/>
    <w:rsid w:val="00990CFA"/>
    <w:rsid w:val="00990EE8"/>
    <w:rsid w:val="00991245"/>
    <w:rsid w:val="00991330"/>
    <w:rsid w:val="0099143C"/>
    <w:rsid w:val="0099148B"/>
    <w:rsid w:val="00991715"/>
    <w:rsid w:val="0099172D"/>
    <w:rsid w:val="009917F2"/>
    <w:rsid w:val="00991B84"/>
    <w:rsid w:val="00991BFB"/>
    <w:rsid w:val="00991D37"/>
    <w:rsid w:val="009921F7"/>
    <w:rsid w:val="00992201"/>
    <w:rsid w:val="00992831"/>
    <w:rsid w:val="00992BFE"/>
    <w:rsid w:val="00992E23"/>
    <w:rsid w:val="00992E8F"/>
    <w:rsid w:val="0099305B"/>
    <w:rsid w:val="009933F7"/>
    <w:rsid w:val="009935BE"/>
    <w:rsid w:val="0099386E"/>
    <w:rsid w:val="00993964"/>
    <w:rsid w:val="0099415B"/>
    <w:rsid w:val="00994456"/>
    <w:rsid w:val="00994967"/>
    <w:rsid w:val="00994ACE"/>
    <w:rsid w:val="00994C9A"/>
    <w:rsid w:val="00994F5A"/>
    <w:rsid w:val="00994FA4"/>
    <w:rsid w:val="00995032"/>
    <w:rsid w:val="009951E8"/>
    <w:rsid w:val="009952D8"/>
    <w:rsid w:val="009953C8"/>
    <w:rsid w:val="0099543A"/>
    <w:rsid w:val="0099550E"/>
    <w:rsid w:val="009957A3"/>
    <w:rsid w:val="00995B4B"/>
    <w:rsid w:val="0099638B"/>
    <w:rsid w:val="009965A5"/>
    <w:rsid w:val="00996629"/>
    <w:rsid w:val="0099688E"/>
    <w:rsid w:val="00996C56"/>
    <w:rsid w:val="00996EBB"/>
    <w:rsid w:val="00997229"/>
    <w:rsid w:val="00997364"/>
    <w:rsid w:val="00997662"/>
    <w:rsid w:val="0099773F"/>
    <w:rsid w:val="00997779"/>
    <w:rsid w:val="0099789E"/>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B4"/>
    <w:rsid w:val="009A15B7"/>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D37"/>
    <w:rsid w:val="009A5D63"/>
    <w:rsid w:val="009A5E7C"/>
    <w:rsid w:val="009A6376"/>
    <w:rsid w:val="009A6505"/>
    <w:rsid w:val="009A65D4"/>
    <w:rsid w:val="009A6775"/>
    <w:rsid w:val="009A67CD"/>
    <w:rsid w:val="009A6B60"/>
    <w:rsid w:val="009A6E86"/>
    <w:rsid w:val="009A71CA"/>
    <w:rsid w:val="009A71D8"/>
    <w:rsid w:val="009A7292"/>
    <w:rsid w:val="009A758F"/>
    <w:rsid w:val="009A7707"/>
    <w:rsid w:val="009A7894"/>
    <w:rsid w:val="009A799D"/>
    <w:rsid w:val="009A7A16"/>
    <w:rsid w:val="009A7C93"/>
    <w:rsid w:val="009B02BF"/>
    <w:rsid w:val="009B0557"/>
    <w:rsid w:val="009B07D8"/>
    <w:rsid w:val="009B084B"/>
    <w:rsid w:val="009B0934"/>
    <w:rsid w:val="009B098A"/>
    <w:rsid w:val="009B09B8"/>
    <w:rsid w:val="009B0FB4"/>
    <w:rsid w:val="009B1027"/>
    <w:rsid w:val="009B1248"/>
    <w:rsid w:val="009B14ED"/>
    <w:rsid w:val="009B169C"/>
    <w:rsid w:val="009B176D"/>
    <w:rsid w:val="009B18BB"/>
    <w:rsid w:val="009B1C65"/>
    <w:rsid w:val="009B1E75"/>
    <w:rsid w:val="009B1FE0"/>
    <w:rsid w:val="009B238A"/>
    <w:rsid w:val="009B286C"/>
    <w:rsid w:val="009B2874"/>
    <w:rsid w:val="009B28E6"/>
    <w:rsid w:val="009B2A03"/>
    <w:rsid w:val="009B2A48"/>
    <w:rsid w:val="009B3000"/>
    <w:rsid w:val="009B3314"/>
    <w:rsid w:val="009B3378"/>
    <w:rsid w:val="009B33F8"/>
    <w:rsid w:val="009B3948"/>
    <w:rsid w:val="009B3B8D"/>
    <w:rsid w:val="009B3B97"/>
    <w:rsid w:val="009B3E8D"/>
    <w:rsid w:val="009B4191"/>
    <w:rsid w:val="009B45C4"/>
    <w:rsid w:val="009B495F"/>
    <w:rsid w:val="009B4B89"/>
    <w:rsid w:val="009B4E36"/>
    <w:rsid w:val="009B50BD"/>
    <w:rsid w:val="009B50FC"/>
    <w:rsid w:val="009B514B"/>
    <w:rsid w:val="009B5A16"/>
    <w:rsid w:val="009B5AB6"/>
    <w:rsid w:val="009B5FBA"/>
    <w:rsid w:val="009B62ED"/>
    <w:rsid w:val="009B690C"/>
    <w:rsid w:val="009B6E8B"/>
    <w:rsid w:val="009B72F1"/>
    <w:rsid w:val="009B776E"/>
    <w:rsid w:val="009B789A"/>
    <w:rsid w:val="009B7A40"/>
    <w:rsid w:val="009B7B25"/>
    <w:rsid w:val="009B7C00"/>
    <w:rsid w:val="009C0400"/>
    <w:rsid w:val="009C052C"/>
    <w:rsid w:val="009C07C6"/>
    <w:rsid w:val="009C0891"/>
    <w:rsid w:val="009C08A9"/>
    <w:rsid w:val="009C0E67"/>
    <w:rsid w:val="009C0FE6"/>
    <w:rsid w:val="009C148C"/>
    <w:rsid w:val="009C1596"/>
    <w:rsid w:val="009C19FC"/>
    <w:rsid w:val="009C2220"/>
    <w:rsid w:val="009C2471"/>
    <w:rsid w:val="009C2556"/>
    <w:rsid w:val="009C266C"/>
    <w:rsid w:val="009C2758"/>
    <w:rsid w:val="009C27A0"/>
    <w:rsid w:val="009C2BCE"/>
    <w:rsid w:val="009C3209"/>
    <w:rsid w:val="009C3213"/>
    <w:rsid w:val="009C3247"/>
    <w:rsid w:val="009C335C"/>
    <w:rsid w:val="009C3455"/>
    <w:rsid w:val="009C3A66"/>
    <w:rsid w:val="009C3BDD"/>
    <w:rsid w:val="009C3C88"/>
    <w:rsid w:val="009C3CC9"/>
    <w:rsid w:val="009C4416"/>
    <w:rsid w:val="009C46FC"/>
    <w:rsid w:val="009C4BC0"/>
    <w:rsid w:val="009C4D20"/>
    <w:rsid w:val="009C4E10"/>
    <w:rsid w:val="009C5146"/>
    <w:rsid w:val="009C5159"/>
    <w:rsid w:val="009C51CD"/>
    <w:rsid w:val="009C530F"/>
    <w:rsid w:val="009C5643"/>
    <w:rsid w:val="009C5F67"/>
    <w:rsid w:val="009C638D"/>
    <w:rsid w:val="009C63FC"/>
    <w:rsid w:val="009C675F"/>
    <w:rsid w:val="009C68DB"/>
    <w:rsid w:val="009C6929"/>
    <w:rsid w:val="009C69D3"/>
    <w:rsid w:val="009C7041"/>
    <w:rsid w:val="009C7374"/>
    <w:rsid w:val="009C750C"/>
    <w:rsid w:val="009C76E8"/>
    <w:rsid w:val="009C7729"/>
    <w:rsid w:val="009C7E15"/>
    <w:rsid w:val="009C7EFF"/>
    <w:rsid w:val="009D07D4"/>
    <w:rsid w:val="009D0C43"/>
    <w:rsid w:val="009D0DD2"/>
    <w:rsid w:val="009D0E01"/>
    <w:rsid w:val="009D1014"/>
    <w:rsid w:val="009D131D"/>
    <w:rsid w:val="009D13DE"/>
    <w:rsid w:val="009D1436"/>
    <w:rsid w:val="009D1856"/>
    <w:rsid w:val="009D1867"/>
    <w:rsid w:val="009D18B2"/>
    <w:rsid w:val="009D19FA"/>
    <w:rsid w:val="009D1C69"/>
    <w:rsid w:val="009D1E9D"/>
    <w:rsid w:val="009D2029"/>
    <w:rsid w:val="009D2179"/>
    <w:rsid w:val="009D26F2"/>
    <w:rsid w:val="009D292B"/>
    <w:rsid w:val="009D2C41"/>
    <w:rsid w:val="009D2C9C"/>
    <w:rsid w:val="009D2FA7"/>
    <w:rsid w:val="009D304C"/>
    <w:rsid w:val="009D356D"/>
    <w:rsid w:val="009D367D"/>
    <w:rsid w:val="009D38BD"/>
    <w:rsid w:val="009D3AB4"/>
    <w:rsid w:val="009D3B46"/>
    <w:rsid w:val="009D3D46"/>
    <w:rsid w:val="009D45E5"/>
    <w:rsid w:val="009D477E"/>
    <w:rsid w:val="009D4B01"/>
    <w:rsid w:val="009D4B19"/>
    <w:rsid w:val="009D4D7B"/>
    <w:rsid w:val="009D4E72"/>
    <w:rsid w:val="009D4FB7"/>
    <w:rsid w:val="009D4FEE"/>
    <w:rsid w:val="009D4FFE"/>
    <w:rsid w:val="009D53F6"/>
    <w:rsid w:val="009D54B6"/>
    <w:rsid w:val="009D5513"/>
    <w:rsid w:val="009D5794"/>
    <w:rsid w:val="009D5850"/>
    <w:rsid w:val="009D5C05"/>
    <w:rsid w:val="009D5CBC"/>
    <w:rsid w:val="009D618A"/>
    <w:rsid w:val="009D6285"/>
    <w:rsid w:val="009D6532"/>
    <w:rsid w:val="009D6A78"/>
    <w:rsid w:val="009D6AB8"/>
    <w:rsid w:val="009D6C21"/>
    <w:rsid w:val="009D700D"/>
    <w:rsid w:val="009D7311"/>
    <w:rsid w:val="009D7508"/>
    <w:rsid w:val="009D799F"/>
    <w:rsid w:val="009D7B56"/>
    <w:rsid w:val="009D7CB3"/>
    <w:rsid w:val="009D7F65"/>
    <w:rsid w:val="009D7FE7"/>
    <w:rsid w:val="009E03F5"/>
    <w:rsid w:val="009E052F"/>
    <w:rsid w:val="009E0565"/>
    <w:rsid w:val="009E0638"/>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35"/>
    <w:rsid w:val="009E29E1"/>
    <w:rsid w:val="009E2BED"/>
    <w:rsid w:val="009E2E33"/>
    <w:rsid w:val="009E2FD4"/>
    <w:rsid w:val="009E2FEC"/>
    <w:rsid w:val="009E3031"/>
    <w:rsid w:val="009E30C8"/>
    <w:rsid w:val="009E3160"/>
    <w:rsid w:val="009E3165"/>
    <w:rsid w:val="009E3400"/>
    <w:rsid w:val="009E3750"/>
    <w:rsid w:val="009E4135"/>
    <w:rsid w:val="009E42E7"/>
    <w:rsid w:val="009E4ABD"/>
    <w:rsid w:val="009E4D0A"/>
    <w:rsid w:val="009E4EBE"/>
    <w:rsid w:val="009E50B9"/>
    <w:rsid w:val="009E50F2"/>
    <w:rsid w:val="009E5BC6"/>
    <w:rsid w:val="009E5BEB"/>
    <w:rsid w:val="009E5D05"/>
    <w:rsid w:val="009E5DFE"/>
    <w:rsid w:val="009E5EAA"/>
    <w:rsid w:val="009E5FB0"/>
    <w:rsid w:val="009E64F6"/>
    <w:rsid w:val="009E6665"/>
    <w:rsid w:val="009E686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922"/>
    <w:rsid w:val="009F1B15"/>
    <w:rsid w:val="009F1E46"/>
    <w:rsid w:val="009F1FE2"/>
    <w:rsid w:val="009F250D"/>
    <w:rsid w:val="009F2913"/>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EC1"/>
    <w:rsid w:val="009F5114"/>
    <w:rsid w:val="009F51E5"/>
    <w:rsid w:val="009F5298"/>
    <w:rsid w:val="009F53B8"/>
    <w:rsid w:val="009F55B9"/>
    <w:rsid w:val="009F5741"/>
    <w:rsid w:val="009F58CC"/>
    <w:rsid w:val="009F5E82"/>
    <w:rsid w:val="009F6168"/>
    <w:rsid w:val="009F6202"/>
    <w:rsid w:val="009F69A9"/>
    <w:rsid w:val="009F69DA"/>
    <w:rsid w:val="009F6A8A"/>
    <w:rsid w:val="009F6C5A"/>
    <w:rsid w:val="009F6EB0"/>
    <w:rsid w:val="009F6FA9"/>
    <w:rsid w:val="009F7115"/>
    <w:rsid w:val="009F737C"/>
    <w:rsid w:val="009F74B9"/>
    <w:rsid w:val="009F77FD"/>
    <w:rsid w:val="009F78A4"/>
    <w:rsid w:val="009F7B45"/>
    <w:rsid w:val="009F7E8E"/>
    <w:rsid w:val="00A00037"/>
    <w:rsid w:val="00A005C6"/>
    <w:rsid w:val="00A0064E"/>
    <w:rsid w:val="00A006A8"/>
    <w:rsid w:val="00A006FA"/>
    <w:rsid w:val="00A0075D"/>
    <w:rsid w:val="00A00DCA"/>
    <w:rsid w:val="00A0106E"/>
    <w:rsid w:val="00A01281"/>
    <w:rsid w:val="00A014CD"/>
    <w:rsid w:val="00A0167D"/>
    <w:rsid w:val="00A017AB"/>
    <w:rsid w:val="00A0183B"/>
    <w:rsid w:val="00A0198B"/>
    <w:rsid w:val="00A019F5"/>
    <w:rsid w:val="00A01A27"/>
    <w:rsid w:val="00A01A5D"/>
    <w:rsid w:val="00A02413"/>
    <w:rsid w:val="00A0252B"/>
    <w:rsid w:val="00A027AE"/>
    <w:rsid w:val="00A02A64"/>
    <w:rsid w:val="00A02B33"/>
    <w:rsid w:val="00A02B96"/>
    <w:rsid w:val="00A02D51"/>
    <w:rsid w:val="00A02DB8"/>
    <w:rsid w:val="00A033E8"/>
    <w:rsid w:val="00A03508"/>
    <w:rsid w:val="00A03794"/>
    <w:rsid w:val="00A038FB"/>
    <w:rsid w:val="00A03961"/>
    <w:rsid w:val="00A0397D"/>
    <w:rsid w:val="00A0398C"/>
    <w:rsid w:val="00A03B00"/>
    <w:rsid w:val="00A03C4E"/>
    <w:rsid w:val="00A03D5E"/>
    <w:rsid w:val="00A042C5"/>
    <w:rsid w:val="00A044C4"/>
    <w:rsid w:val="00A04D52"/>
    <w:rsid w:val="00A05317"/>
    <w:rsid w:val="00A053C8"/>
    <w:rsid w:val="00A055C4"/>
    <w:rsid w:val="00A059F8"/>
    <w:rsid w:val="00A05F5A"/>
    <w:rsid w:val="00A06431"/>
    <w:rsid w:val="00A06466"/>
    <w:rsid w:val="00A06D46"/>
    <w:rsid w:val="00A06E5F"/>
    <w:rsid w:val="00A070B3"/>
    <w:rsid w:val="00A070EB"/>
    <w:rsid w:val="00A072E7"/>
    <w:rsid w:val="00A07508"/>
    <w:rsid w:val="00A07557"/>
    <w:rsid w:val="00A07713"/>
    <w:rsid w:val="00A1002C"/>
    <w:rsid w:val="00A102F8"/>
    <w:rsid w:val="00A1056F"/>
    <w:rsid w:val="00A1058F"/>
    <w:rsid w:val="00A10617"/>
    <w:rsid w:val="00A10686"/>
    <w:rsid w:val="00A10BB3"/>
    <w:rsid w:val="00A10CBE"/>
    <w:rsid w:val="00A10F66"/>
    <w:rsid w:val="00A11093"/>
    <w:rsid w:val="00A11190"/>
    <w:rsid w:val="00A11222"/>
    <w:rsid w:val="00A115AE"/>
    <w:rsid w:val="00A115CD"/>
    <w:rsid w:val="00A117B6"/>
    <w:rsid w:val="00A117DD"/>
    <w:rsid w:val="00A11A3F"/>
    <w:rsid w:val="00A11ED2"/>
    <w:rsid w:val="00A11FD0"/>
    <w:rsid w:val="00A12015"/>
    <w:rsid w:val="00A12137"/>
    <w:rsid w:val="00A12391"/>
    <w:rsid w:val="00A1245A"/>
    <w:rsid w:val="00A12AFB"/>
    <w:rsid w:val="00A12D9E"/>
    <w:rsid w:val="00A12EFB"/>
    <w:rsid w:val="00A1302B"/>
    <w:rsid w:val="00A1309B"/>
    <w:rsid w:val="00A130E6"/>
    <w:rsid w:val="00A13CFF"/>
    <w:rsid w:val="00A13F07"/>
    <w:rsid w:val="00A13FCE"/>
    <w:rsid w:val="00A1429C"/>
    <w:rsid w:val="00A149BE"/>
    <w:rsid w:val="00A14AE1"/>
    <w:rsid w:val="00A14B37"/>
    <w:rsid w:val="00A14CB0"/>
    <w:rsid w:val="00A14D82"/>
    <w:rsid w:val="00A14FD3"/>
    <w:rsid w:val="00A151A7"/>
    <w:rsid w:val="00A1533D"/>
    <w:rsid w:val="00A155C4"/>
    <w:rsid w:val="00A1576D"/>
    <w:rsid w:val="00A158BE"/>
    <w:rsid w:val="00A1623D"/>
    <w:rsid w:val="00A1634A"/>
    <w:rsid w:val="00A1638C"/>
    <w:rsid w:val="00A164E8"/>
    <w:rsid w:val="00A166CD"/>
    <w:rsid w:val="00A166D6"/>
    <w:rsid w:val="00A16716"/>
    <w:rsid w:val="00A16777"/>
    <w:rsid w:val="00A16BD8"/>
    <w:rsid w:val="00A17201"/>
    <w:rsid w:val="00A176A4"/>
    <w:rsid w:val="00A17901"/>
    <w:rsid w:val="00A179F2"/>
    <w:rsid w:val="00A17E93"/>
    <w:rsid w:val="00A17EE4"/>
    <w:rsid w:val="00A17F54"/>
    <w:rsid w:val="00A17F75"/>
    <w:rsid w:val="00A201BE"/>
    <w:rsid w:val="00A204AD"/>
    <w:rsid w:val="00A208C8"/>
    <w:rsid w:val="00A20F9E"/>
    <w:rsid w:val="00A2114E"/>
    <w:rsid w:val="00A21446"/>
    <w:rsid w:val="00A214E6"/>
    <w:rsid w:val="00A2172F"/>
    <w:rsid w:val="00A21B51"/>
    <w:rsid w:val="00A21D72"/>
    <w:rsid w:val="00A2210E"/>
    <w:rsid w:val="00A22245"/>
    <w:rsid w:val="00A2261B"/>
    <w:rsid w:val="00A227B4"/>
    <w:rsid w:val="00A22A00"/>
    <w:rsid w:val="00A22A22"/>
    <w:rsid w:val="00A2319E"/>
    <w:rsid w:val="00A2336D"/>
    <w:rsid w:val="00A233FA"/>
    <w:rsid w:val="00A234FB"/>
    <w:rsid w:val="00A2354A"/>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A5"/>
    <w:rsid w:val="00A25CCA"/>
    <w:rsid w:val="00A25CE5"/>
    <w:rsid w:val="00A2600F"/>
    <w:rsid w:val="00A26403"/>
    <w:rsid w:val="00A26580"/>
    <w:rsid w:val="00A2668B"/>
    <w:rsid w:val="00A26B95"/>
    <w:rsid w:val="00A26EF0"/>
    <w:rsid w:val="00A26F30"/>
    <w:rsid w:val="00A26FB8"/>
    <w:rsid w:val="00A270B8"/>
    <w:rsid w:val="00A270F0"/>
    <w:rsid w:val="00A2725A"/>
    <w:rsid w:val="00A302E7"/>
    <w:rsid w:val="00A305D9"/>
    <w:rsid w:val="00A30A18"/>
    <w:rsid w:val="00A30B08"/>
    <w:rsid w:val="00A30CDE"/>
    <w:rsid w:val="00A30D4F"/>
    <w:rsid w:val="00A3101C"/>
    <w:rsid w:val="00A310A2"/>
    <w:rsid w:val="00A31286"/>
    <w:rsid w:val="00A3149F"/>
    <w:rsid w:val="00A315CB"/>
    <w:rsid w:val="00A31907"/>
    <w:rsid w:val="00A31940"/>
    <w:rsid w:val="00A31E7A"/>
    <w:rsid w:val="00A31FF7"/>
    <w:rsid w:val="00A32753"/>
    <w:rsid w:val="00A328EC"/>
    <w:rsid w:val="00A32C80"/>
    <w:rsid w:val="00A32E6C"/>
    <w:rsid w:val="00A32EBA"/>
    <w:rsid w:val="00A32EFA"/>
    <w:rsid w:val="00A33098"/>
    <w:rsid w:val="00A3368C"/>
    <w:rsid w:val="00A336F8"/>
    <w:rsid w:val="00A33A15"/>
    <w:rsid w:val="00A33C32"/>
    <w:rsid w:val="00A33F8E"/>
    <w:rsid w:val="00A340AF"/>
    <w:rsid w:val="00A342BB"/>
    <w:rsid w:val="00A3497F"/>
    <w:rsid w:val="00A34C0B"/>
    <w:rsid w:val="00A34C7B"/>
    <w:rsid w:val="00A352AC"/>
    <w:rsid w:val="00A356A8"/>
    <w:rsid w:val="00A358EC"/>
    <w:rsid w:val="00A360B6"/>
    <w:rsid w:val="00A361C1"/>
    <w:rsid w:val="00A36262"/>
    <w:rsid w:val="00A3630C"/>
    <w:rsid w:val="00A36C1B"/>
    <w:rsid w:val="00A36CCD"/>
    <w:rsid w:val="00A36EB2"/>
    <w:rsid w:val="00A371A6"/>
    <w:rsid w:val="00A3720F"/>
    <w:rsid w:val="00A373F4"/>
    <w:rsid w:val="00A3755F"/>
    <w:rsid w:val="00A37A00"/>
    <w:rsid w:val="00A37B09"/>
    <w:rsid w:val="00A40366"/>
    <w:rsid w:val="00A404DC"/>
    <w:rsid w:val="00A404E8"/>
    <w:rsid w:val="00A4075E"/>
    <w:rsid w:val="00A40990"/>
    <w:rsid w:val="00A40B19"/>
    <w:rsid w:val="00A40CDF"/>
    <w:rsid w:val="00A40CF7"/>
    <w:rsid w:val="00A40E90"/>
    <w:rsid w:val="00A40EF0"/>
    <w:rsid w:val="00A41078"/>
    <w:rsid w:val="00A41605"/>
    <w:rsid w:val="00A418B1"/>
    <w:rsid w:val="00A41AC8"/>
    <w:rsid w:val="00A41DF5"/>
    <w:rsid w:val="00A41E06"/>
    <w:rsid w:val="00A41F89"/>
    <w:rsid w:val="00A420F7"/>
    <w:rsid w:val="00A422CD"/>
    <w:rsid w:val="00A4265F"/>
    <w:rsid w:val="00A42696"/>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E80"/>
    <w:rsid w:val="00A44EF6"/>
    <w:rsid w:val="00A44FA7"/>
    <w:rsid w:val="00A452D3"/>
    <w:rsid w:val="00A456BF"/>
    <w:rsid w:val="00A45DB3"/>
    <w:rsid w:val="00A45F5A"/>
    <w:rsid w:val="00A4621B"/>
    <w:rsid w:val="00A4642A"/>
    <w:rsid w:val="00A46489"/>
    <w:rsid w:val="00A464B2"/>
    <w:rsid w:val="00A46576"/>
    <w:rsid w:val="00A46695"/>
    <w:rsid w:val="00A466BE"/>
    <w:rsid w:val="00A46B8C"/>
    <w:rsid w:val="00A46BD7"/>
    <w:rsid w:val="00A471DA"/>
    <w:rsid w:val="00A472A9"/>
    <w:rsid w:val="00A474F5"/>
    <w:rsid w:val="00A47A8A"/>
    <w:rsid w:val="00A47DA0"/>
    <w:rsid w:val="00A47E04"/>
    <w:rsid w:val="00A50021"/>
    <w:rsid w:val="00A502BA"/>
    <w:rsid w:val="00A50596"/>
    <w:rsid w:val="00A50953"/>
    <w:rsid w:val="00A50F6B"/>
    <w:rsid w:val="00A51126"/>
    <w:rsid w:val="00A51139"/>
    <w:rsid w:val="00A51448"/>
    <w:rsid w:val="00A5178F"/>
    <w:rsid w:val="00A51810"/>
    <w:rsid w:val="00A51A53"/>
    <w:rsid w:val="00A52278"/>
    <w:rsid w:val="00A52279"/>
    <w:rsid w:val="00A522BD"/>
    <w:rsid w:val="00A52459"/>
    <w:rsid w:val="00A52581"/>
    <w:rsid w:val="00A526F2"/>
    <w:rsid w:val="00A52A0E"/>
    <w:rsid w:val="00A52ABA"/>
    <w:rsid w:val="00A52F4D"/>
    <w:rsid w:val="00A5337F"/>
    <w:rsid w:val="00A535B5"/>
    <w:rsid w:val="00A5383A"/>
    <w:rsid w:val="00A539CD"/>
    <w:rsid w:val="00A53A89"/>
    <w:rsid w:val="00A53D7B"/>
    <w:rsid w:val="00A5496E"/>
    <w:rsid w:val="00A549B7"/>
    <w:rsid w:val="00A549CE"/>
    <w:rsid w:val="00A54D42"/>
    <w:rsid w:val="00A553B8"/>
    <w:rsid w:val="00A55554"/>
    <w:rsid w:val="00A55557"/>
    <w:rsid w:val="00A555EF"/>
    <w:rsid w:val="00A5569D"/>
    <w:rsid w:val="00A55BD0"/>
    <w:rsid w:val="00A55D07"/>
    <w:rsid w:val="00A55ECB"/>
    <w:rsid w:val="00A562D4"/>
    <w:rsid w:val="00A565D3"/>
    <w:rsid w:val="00A56779"/>
    <w:rsid w:val="00A567D4"/>
    <w:rsid w:val="00A56A14"/>
    <w:rsid w:val="00A56E5E"/>
    <w:rsid w:val="00A57665"/>
    <w:rsid w:val="00A57829"/>
    <w:rsid w:val="00A5784E"/>
    <w:rsid w:val="00A57D90"/>
    <w:rsid w:val="00A604E2"/>
    <w:rsid w:val="00A60577"/>
    <w:rsid w:val="00A605BA"/>
    <w:rsid w:val="00A60910"/>
    <w:rsid w:val="00A60AE1"/>
    <w:rsid w:val="00A60C13"/>
    <w:rsid w:val="00A60CEC"/>
    <w:rsid w:val="00A60DC1"/>
    <w:rsid w:val="00A60FE4"/>
    <w:rsid w:val="00A6130E"/>
    <w:rsid w:val="00A61A99"/>
    <w:rsid w:val="00A61B7F"/>
    <w:rsid w:val="00A61F18"/>
    <w:rsid w:val="00A61F3A"/>
    <w:rsid w:val="00A61F42"/>
    <w:rsid w:val="00A622D0"/>
    <w:rsid w:val="00A6278D"/>
    <w:rsid w:val="00A62887"/>
    <w:rsid w:val="00A62944"/>
    <w:rsid w:val="00A62B1C"/>
    <w:rsid w:val="00A62D34"/>
    <w:rsid w:val="00A63DA1"/>
    <w:rsid w:val="00A6437F"/>
    <w:rsid w:val="00A643A7"/>
    <w:rsid w:val="00A64401"/>
    <w:rsid w:val="00A6446C"/>
    <w:rsid w:val="00A644CF"/>
    <w:rsid w:val="00A64651"/>
    <w:rsid w:val="00A649CF"/>
    <w:rsid w:val="00A64DCC"/>
    <w:rsid w:val="00A65194"/>
    <w:rsid w:val="00A6523B"/>
    <w:rsid w:val="00A65277"/>
    <w:rsid w:val="00A65473"/>
    <w:rsid w:val="00A654EB"/>
    <w:rsid w:val="00A65667"/>
    <w:rsid w:val="00A657DC"/>
    <w:rsid w:val="00A659E8"/>
    <w:rsid w:val="00A65BF1"/>
    <w:rsid w:val="00A65C0C"/>
    <w:rsid w:val="00A65FE4"/>
    <w:rsid w:val="00A662A2"/>
    <w:rsid w:val="00A663D3"/>
    <w:rsid w:val="00A6660B"/>
    <w:rsid w:val="00A66C02"/>
    <w:rsid w:val="00A66C3A"/>
    <w:rsid w:val="00A670AF"/>
    <w:rsid w:val="00A67141"/>
    <w:rsid w:val="00A671AE"/>
    <w:rsid w:val="00A67332"/>
    <w:rsid w:val="00A673FB"/>
    <w:rsid w:val="00A6743F"/>
    <w:rsid w:val="00A67B8A"/>
    <w:rsid w:val="00A70197"/>
    <w:rsid w:val="00A7019F"/>
    <w:rsid w:val="00A70798"/>
    <w:rsid w:val="00A708E5"/>
    <w:rsid w:val="00A70A09"/>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1EC"/>
    <w:rsid w:val="00A7329F"/>
    <w:rsid w:val="00A73560"/>
    <w:rsid w:val="00A737EA"/>
    <w:rsid w:val="00A73809"/>
    <w:rsid w:val="00A73934"/>
    <w:rsid w:val="00A73966"/>
    <w:rsid w:val="00A73AA8"/>
    <w:rsid w:val="00A74106"/>
    <w:rsid w:val="00A743FA"/>
    <w:rsid w:val="00A745CD"/>
    <w:rsid w:val="00A745FD"/>
    <w:rsid w:val="00A74651"/>
    <w:rsid w:val="00A746B5"/>
    <w:rsid w:val="00A746E9"/>
    <w:rsid w:val="00A7481E"/>
    <w:rsid w:val="00A7485E"/>
    <w:rsid w:val="00A74920"/>
    <w:rsid w:val="00A74A86"/>
    <w:rsid w:val="00A74BD3"/>
    <w:rsid w:val="00A74C96"/>
    <w:rsid w:val="00A74EC5"/>
    <w:rsid w:val="00A75203"/>
    <w:rsid w:val="00A7531E"/>
    <w:rsid w:val="00A7548F"/>
    <w:rsid w:val="00A75577"/>
    <w:rsid w:val="00A75930"/>
    <w:rsid w:val="00A75C2B"/>
    <w:rsid w:val="00A75D76"/>
    <w:rsid w:val="00A75EAF"/>
    <w:rsid w:val="00A76257"/>
    <w:rsid w:val="00A764AA"/>
    <w:rsid w:val="00A764FE"/>
    <w:rsid w:val="00A76542"/>
    <w:rsid w:val="00A765B0"/>
    <w:rsid w:val="00A76781"/>
    <w:rsid w:val="00A76D4A"/>
    <w:rsid w:val="00A76E75"/>
    <w:rsid w:val="00A76EAF"/>
    <w:rsid w:val="00A76FC8"/>
    <w:rsid w:val="00A770CB"/>
    <w:rsid w:val="00A77116"/>
    <w:rsid w:val="00A77251"/>
    <w:rsid w:val="00A77316"/>
    <w:rsid w:val="00A775BD"/>
    <w:rsid w:val="00A775F2"/>
    <w:rsid w:val="00A77851"/>
    <w:rsid w:val="00A77C59"/>
    <w:rsid w:val="00A77DEE"/>
    <w:rsid w:val="00A80216"/>
    <w:rsid w:val="00A80339"/>
    <w:rsid w:val="00A8047D"/>
    <w:rsid w:val="00A80694"/>
    <w:rsid w:val="00A806CF"/>
    <w:rsid w:val="00A80948"/>
    <w:rsid w:val="00A80AE1"/>
    <w:rsid w:val="00A80BF6"/>
    <w:rsid w:val="00A80EB0"/>
    <w:rsid w:val="00A81216"/>
    <w:rsid w:val="00A8121C"/>
    <w:rsid w:val="00A816FF"/>
    <w:rsid w:val="00A81B00"/>
    <w:rsid w:val="00A81C92"/>
    <w:rsid w:val="00A8214C"/>
    <w:rsid w:val="00A821DE"/>
    <w:rsid w:val="00A8231B"/>
    <w:rsid w:val="00A82BA0"/>
    <w:rsid w:val="00A82CB9"/>
    <w:rsid w:val="00A83257"/>
    <w:rsid w:val="00A8343E"/>
    <w:rsid w:val="00A83BFF"/>
    <w:rsid w:val="00A83C23"/>
    <w:rsid w:val="00A83C50"/>
    <w:rsid w:val="00A83EBA"/>
    <w:rsid w:val="00A84094"/>
    <w:rsid w:val="00A84099"/>
    <w:rsid w:val="00A84121"/>
    <w:rsid w:val="00A842F0"/>
    <w:rsid w:val="00A8435F"/>
    <w:rsid w:val="00A8450C"/>
    <w:rsid w:val="00A84583"/>
    <w:rsid w:val="00A845ED"/>
    <w:rsid w:val="00A84667"/>
    <w:rsid w:val="00A846B3"/>
    <w:rsid w:val="00A848FF"/>
    <w:rsid w:val="00A84C57"/>
    <w:rsid w:val="00A84C6C"/>
    <w:rsid w:val="00A84F2B"/>
    <w:rsid w:val="00A85049"/>
    <w:rsid w:val="00A851A3"/>
    <w:rsid w:val="00A851EF"/>
    <w:rsid w:val="00A85237"/>
    <w:rsid w:val="00A85439"/>
    <w:rsid w:val="00A85787"/>
    <w:rsid w:val="00A85903"/>
    <w:rsid w:val="00A8599F"/>
    <w:rsid w:val="00A85A45"/>
    <w:rsid w:val="00A85AB2"/>
    <w:rsid w:val="00A85AE6"/>
    <w:rsid w:val="00A85CE1"/>
    <w:rsid w:val="00A85CFB"/>
    <w:rsid w:val="00A85F5B"/>
    <w:rsid w:val="00A85FCA"/>
    <w:rsid w:val="00A860D2"/>
    <w:rsid w:val="00A86480"/>
    <w:rsid w:val="00A864A6"/>
    <w:rsid w:val="00A864C0"/>
    <w:rsid w:val="00A865A1"/>
    <w:rsid w:val="00A866AD"/>
    <w:rsid w:val="00A86B01"/>
    <w:rsid w:val="00A87136"/>
    <w:rsid w:val="00A8740A"/>
    <w:rsid w:val="00A877B9"/>
    <w:rsid w:val="00A878B6"/>
    <w:rsid w:val="00A87D08"/>
    <w:rsid w:val="00A87F4D"/>
    <w:rsid w:val="00A90073"/>
    <w:rsid w:val="00A900D5"/>
    <w:rsid w:val="00A90382"/>
    <w:rsid w:val="00A90764"/>
    <w:rsid w:val="00A9083F"/>
    <w:rsid w:val="00A908AB"/>
    <w:rsid w:val="00A90B0C"/>
    <w:rsid w:val="00A90C55"/>
    <w:rsid w:val="00A91118"/>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44B"/>
    <w:rsid w:val="00A939AA"/>
    <w:rsid w:val="00A93A20"/>
    <w:rsid w:val="00A93BA4"/>
    <w:rsid w:val="00A93C92"/>
    <w:rsid w:val="00A93CBE"/>
    <w:rsid w:val="00A93D8C"/>
    <w:rsid w:val="00A94090"/>
    <w:rsid w:val="00A94678"/>
    <w:rsid w:val="00A948C9"/>
    <w:rsid w:val="00A949D5"/>
    <w:rsid w:val="00A94A83"/>
    <w:rsid w:val="00A94DA9"/>
    <w:rsid w:val="00A94EB9"/>
    <w:rsid w:val="00A94F3B"/>
    <w:rsid w:val="00A94F75"/>
    <w:rsid w:val="00A953E5"/>
    <w:rsid w:val="00A95417"/>
    <w:rsid w:val="00A955E5"/>
    <w:rsid w:val="00A95770"/>
    <w:rsid w:val="00A9577A"/>
    <w:rsid w:val="00A95B7E"/>
    <w:rsid w:val="00A960EF"/>
    <w:rsid w:val="00A9611D"/>
    <w:rsid w:val="00A9632C"/>
    <w:rsid w:val="00A96639"/>
    <w:rsid w:val="00A96734"/>
    <w:rsid w:val="00A96791"/>
    <w:rsid w:val="00A96B9F"/>
    <w:rsid w:val="00A96C2F"/>
    <w:rsid w:val="00A972EB"/>
    <w:rsid w:val="00A97459"/>
    <w:rsid w:val="00A97B7E"/>
    <w:rsid w:val="00A97FA1"/>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405"/>
    <w:rsid w:val="00AA3949"/>
    <w:rsid w:val="00AA3E86"/>
    <w:rsid w:val="00AA3EC8"/>
    <w:rsid w:val="00AA4183"/>
    <w:rsid w:val="00AA42E0"/>
    <w:rsid w:val="00AA45B2"/>
    <w:rsid w:val="00AA45C9"/>
    <w:rsid w:val="00AA4789"/>
    <w:rsid w:val="00AA481B"/>
    <w:rsid w:val="00AA4AC1"/>
    <w:rsid w:val="00AA4B9B"/>
    <w:rsid w:val="00AA4CDC"/>
    <w:rsid w:val="00AA50B9"/>
    <w:rsid w:val="00AA5111"/>
    <w:rsid w:val="00AA516C"/>
    <w:rsid w:val="00AA5376"/>
    <w:rsid w:val="00AA55C8"/>
    <w:rsid w:val="00AA56B7"/>
    <w:rsid w:val="00AA56BE"/>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220F"/>
    <w:rsid w:val="00AB221B"/>
    <w:rsid w:val="00AB225F"/>
    <w:rsid w:val="00AB2294"/>
    <w:rsid w:val="00AB234C"/>
    <w:rsid w:val="00AB24CD"/>
    <w:rsid w:val="00AB25E5"/>
    <w:rsid w:val="00AB2B17"/>
    <w:rsid w:val="00AB2F12"/>
    <w:rsid w:val="00AB3AF1"/>
    <w:rsid w:val="00AB3B05"/>
    <w:rsid w:val="00AB3E88"/>
    <w:rsid w:val="00AB3E92"/>
    <w:rsid w:val="00AB3EFB"/>
    <w:rsid w:val="00AB40EF"/>
    <w:rsid w:val="00AB4557"/>
    <w:rsid w:val="00AB49AD"/>
    <w:rsid w:val="00AB4FB6"/>
    <w:rsid w:val="00AB4FBA"/>
    <w:rsid w:val="00AB50E3"/>
    <w:rsid w:val="00AB535B"/>
    <w:rsid w:val="00AB540D"/>
    <w:rsid w:val="00AB5467"/>
    <w:rsid w:val="00AB57AC"/>
    <w:rsid w:val="00AB59BE"/>
    <w:rsid w:val="00AB5B49"/>
    <w:rsid w:val="00AB5B76"/>
    <w:rsid w:val="00AB5EDD"/>
    <w:rsid w:val="00AB6641"/>
    <w:rsid w:val="00AB674F"/>
    <w:rsid w:val="00AB6777"/>
    <w:rsid w:val="00AB67CA"/>
    <w:rsid w:val="00AB6999"/>
    <w:rsid w:val="00AB6A60"/>
    <w:rsid w:val="00AB76CE"/>
    <w:rsid w:val="00AB76D1"/>
    <w:rsid w:val="00AB78FA"/>
    <w:rsid w:val="00AB7AE6"/>
    <w:rsid w:val="00AB7F02"/>
    <w:rsid w:val="00AC013B"/>
    <w:rsid w:val="00AC0429"/>
    <w:rsid w:val="00AC043E"/>
    <w:rsid w:val="00AC0C40"/>
    <w:rsid w:val="00AC0CBD"/>
    <w:rsid w:val="00AC0E28"/>
    <w:rsid w:val="00AC0EC8"/>
    <w:rsid w:val="00AC1046"/>
    <w:rsid w:val="00AC146D"/>
    <w:rsid w:val="00AC15B3"/>
    <w:rsid w:val="00AC1963"/>
    <w:rsid w:val="00AC1BB4"/>
    <w:rsid w:val="00AC1D22"/>
    <w:rsid w:val="00AC1F98"/>
    <w:rsid w:val="00AC21BC"/>
    <w:rsid w:val="00AC237A"/>
    <w:rsid w:val="00AC239B"/>
    <w:rsid w:val="00AC26E9"/>
    <w:rsid w:val="00AC2887"/>
    <w:rsid w:val="00AC2CDD"/>
    <w:rsid w:val="00AC302B"/>
    <w:rsid w:val="00AC34BF"/>
    <w:rsid w:val="00AC34C2"/>
    <w:rsid w:val="00AC35E3"/>
    <w:rsid w:val="00AC363D"/>
    <w:rsid w:val="00AC36DA"/>
    <w:rsid w:val="00AC3A23"/>
    <w:rsid w:val="00AC3A95"/>
    <w:rsid w:val="00AC3B5B"/>
    <w:rsid w:val="00AC3DE9"/>
    <w:rsid w:val="00AC3F77"/>
    <w:rsid w:val="00AC42BE"/>
    <w:rsid w:val="00AC430E"/>
    <w:rsid w:val="00AC4633"/>
    <w:rsid w:val="00AC463B"/>
    <w:rsid w:val="00AC4C9D"/>
    <w:rsid w:val="00AC4CFB"/>
    <w:rsid w:val="00AC5509"/>
    <w:rsid w:val="00AC5621"/>
    <w:rsid w:val="00AC5A00"/>
    <w:rsid w:val="00AC5E16"/>
    <w:rsid w:val="00AC5E7C"/>
    <w:rsid w:val="00AC5EB4"/>
    <w:rsid w:val="00AC6007"/>
    <w:rsid w:val="00AC6587"/>
    <w:rsid w:val="00AC6599"/>
    <w:rsid w:val="00AC6A2B"/>
    <w:rsid w:val="00AC6BC0"/>
    <w:rsid w:val="00AC6E91"/>
    <w:rsid w:val="00AC6F3C"/>
    <w:rsid w:val="00AC6F6F"/>
    <w:rsid w:val="00AC7152"/>
    <w:rsid w:val="00AC7553"/>
    <w:rsid w:val="00AC764D"/>
    <w:rsid w:val="00AC7944"/>
    <w:rsid w:val="00AC79FA"/>
    <w:rsid w:val="00AC7D02"/>
    <w:rsid w:val="00AD0235"/>
    <w:rsid w:val="00AD0591"/>
    <w:rsid w:val="00AD0626"/>
    <w:rsid w:val="00AD0883"/>
    <w:rsid w:val="00AD0A35"/>
    <w:rsid w:val="00AD0AB0"/>
    <w:rsid w:val="00AD0ED3"/>
    <w:rsid w:val="00AD0EDF"/>
    <w:rsid w:val="00AD129B"/>
    <w:rsid w:val="00AD1456"/>
    <w:rsid w:val="00AD1938"/>
    <w:rsid w:val="00AD1C36"/>
    <w:rsid w:val="00AD1DB5"/>
    <w:rsid w:val="00AD1F4F"/>
    <w:rsid w:val="00AD2028"/>
    <w:rsid w:val="00AD26C9"/>
    <w:rsid w:val="00AD29B5"/>
    <w:rsid w:val="00AD2A62"/>
    <w:rsid w:val="00AD2A69"/>
    <w:rsid w:val="00AD2F89"/>
    <w:rsid w:val="00AD3333"/>
    <w:rsid w:val="00AD358B"/>
    <w:rsid w:val="00AD3A74"/>
    <w:rsid w:val="00AD3B0C"/>
    <w:rsid w:val="00AD3BE9"/>
    <w:rsid w:val="00AD4375"/>
    <w:rsid w:val="00AD4794"/>
    <w:rsid w:val="00AD48B0"/>
    <w:rsid w:val="00AD4ACE"/>
    <w:rsid w:val="00AD4F6A"/>
    <w:rsid w:val="00AD4FAD"/>
    <w:rsid w:val="00AD52F5"/>
    <w:rsid w:val="00AD53A9"/>
    <w:rsid w:val="00AD5452"/>
    <w:rsid w:val="00AD5494"/>
    <w:rsid w:val="00AD5508"/>
    <w:rsid w:val="00AD5844"/>
    <w:rsid w:val="00AD58C6"/>
    <w:rsid w:val="00AD58FC"/>
    <w:rsid w:val="00AD59CA"/>
    <w:rsid w:val="00AD5BAA"/>
    <w:rsid w:val="00AD5C12"/>
    <w:rsid w:val="00AD5CD0"/>
    <w:rsid w:val="00AD60AB"/>
    <w:rsid w:val="00AD62B6"/>
    <w:rsid w:val="00AD643B"/>
    <w:rsid w:val="00AD6463"/>
    <w:rsid w:val="00AD6590"/>
    <w:rsid w:val="00AD66A4"/>
    <w:rsid w:val="00AD67C9"/>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5CE"/>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99A"/>
    <w:rsid w:val="00AE2C9F"/>
    <w:rsid w:val="00AE2E2C"/>
    <w:rsid w:val="00AE2E82"/>
    <w:rsid w:val="00AE2FF9"/>
    <w:rsid w:val="00AE3358"/>
    <w:rsid w:val="00AE3436"/>
    <w:rsid w:val="00AE3522"/>
    <w:rsid w:val="00AE35B4"/>
    <w:rsid w:val="00AE36D9"/>
    <w:rsid w:val="00AE3B01"/>
    <w:rsid w:val="00AE3B9C"/>
    <w:rsid w:val="00AE3E55"/>
    <w:rsid w:val="00AE3E61"/>
    <w:rsid w:val="00AE3EC8"/>
    <w:rsid w:val="00AE414A"/>
    <w:rsid w:val="00AE438F"/>
    <w:rsid w:val="00AE46DB"/>
    <w:rsid w:val="00AE474A"/>
    <w:rsid w:val="00AE4754"/>
    <w:rsid w:val="00AE4836"/>
    <w:rsid w:val="00AE4BCD"/>
    <w:rsid w:val="00AE4DAA"/>
    <w:rsid w:val="00AE4F86"/>
    <w:rsid w:val="00AE51D9"/>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C59"/>
    <w:rsid w:val="00AE7FD0"/>
    <w:rsid w:val="00AF0476"/>
    <w:rsid w:val="00AF0600"/>
    <w:rsid w:val="00AF0801"/>
    <w:rsid w:val="00AF0C90"/>
    <w:rsid w:val="00AF14E4"/>
    <w:rsid w:val="00AF1832"/>
    <w:rsid w:val="00AF18D6"/>
    <w:rsid w:val="00AF19F7"/>
    <w:rsid w:val="00AF1D4A"/>
    <w:rsid w:val="00AF2465"/>
    <w:rsid w:val="00AF2902"/>
    <w:rsid w:val="00AF296A"/>
    <w:rsid w:val="00AF297E"/>
    <w:rsid w:val="00AF2D4A"/>
    <w:rsid w:val="00AF3106"/>
    <w:rsid w:val="00AF315F"/>
    <w:rsid w:val="00AF3338"/>
    <w:rsid w:val="00AF3537"/>
    <w:rsid w:val="00AF35AB"/>
    <w:rsid w:val="00AF3710"/>
    <w:rsid w:val="00AF379D"/>
    <w:rsid w:val="00AF3A04"/>
    <w:rsid w:val="00AF3CDB"/>
    <w:rsid w:val="00AF3D75"/>
    <w:rsid w:val="00AF3D8C"/>
    <w:rsid w:val="00AF4049"/>
    <w:rsid w:val="00AF413C"/>
    <w:rsid w:val="00AF4603"/>
    <w:rsid w:val="00AF49B3"/>
    <w:rsid w:val="00AF49F8"/>
    <w:rsid w:val="00AF4A3A"/>
    <w:rsid w:val="00AF4BCB"/>
    <w:rsid w:val="00AF4D6C"/>
    <w:rsid w:val="00AF50E6"/>
    <w:rsid w:val="00AF5562"/>
    <w:rsid w:val="00AF5649"/>
    <w:rsid w:val="00AF595B"/>
    <w:rsid w:val="00AF5B2B"/>
    <w:rsid w:val="00AF5C43"/>
    <w:rsid w:val="00AF5FD8"/>
    <w:rsid w:val="00AF62B0"/>
    <w:rsid w:val="00AF6907"/>
    <w:rsid w:val="00AF6E52"/>
    <w:rsid w:val="00AF735C"/>
    <w:rsid w:val="00AF7747"/>
    <w:rsid w:val="00AF780A"/>
    <w:rsid w:val="00AF7B13"/>
    <w:rsid w:val="00AF7C24"/>
    <w:rsid w:val="00AF7E6B"/>
    <w:rsid w:val="00AF7EE5"/>
    <w:rsid w:val="00B00047"/>
    <w:rsid w:val="00B000B5"/>
    <w:rsid w:val="00B00149"/>
    <w:rsid w:val="00B004FF"/>
    <w:rsid w:val="00B00513"/>
    <w:rsid w:val="00B005B8"/>
    <w:rsid w:val="00B00961"/>
    <w:rsid w:val="00B0098F"/>
    <w:rsid w:val="00B00A3A"/>
    <w:rsid w:val="00B00B76"/>
    <w:rsid w:val="00B010F9"/>
    <w:rsid w:val="00B016F0"/>
    <w:rsid w:val="00B01EFD"/>
    <w:rsid w:val="00B0232E"/>
    <w:rsid w:val="00B02A8C"/>
    <w:rsid w:val="00B032B5"/>
    <w:rsid w:val="00B03570"/>
    <w:rsid w:val="00B035BD"/>
    <w:rsid w:val="00B0369E"/>
    <w:rsid w:val="00B03877"/>
    <w:rsid w:val="00B03D74"/>
    <w:rsid w:val="00B03E56"/>
    <w:rsid w:val="00B04015"/>
    <w:rsid w:val="00B044AF"/>
    <w:rsid w:val="00B044FA"/>
    <w:rsid w:val="00B046C8"/>
    <w:rsid w:val="00B0512F"/>
    <w:rsid w:val="00B0530D"/>
    <w:rsid w:val="00B05462"/>
    <w:rsid w:val="00B055D0"/>
    <w:rsid w:val="00B05653"/>
    <w:rsid w:val="00B05736"/>
    <w:rsid w:val="00B0578B"/>
    <w:rsid w:val="00B05A16"/>
    <w:rsid w:val="00B060F6"/>
    <w:rsid w:val="00B061A8"/>
    <w:rsid w:val="00B06B0C"/>
    <w:rsid w:val="00B06E17"/>
    <w:rsid w:val="00B076DC"/>
    <w:rsid w:val="00B07772"/>
    <w:rsid w:val="00B07B69"/>
    <w:rsid w:val="00B10018"/>
    <w:rsid w:val="00B10317"/>
    <w:rsid w:val="00B10483"/>
    <w:rsid w:val="00B105E5"/>
    <w:rsid w:val="00B107D2"/>
    <w:rsid w:val="00B1084F"/>
    <w:rsid w:val="00B108D5"/>
    <w:rsid w:val="00B10984"/>
    <w:rsid w:val="00B1099E"/>
    <w:rsid w:val="00B10B24"/>
    <w:rsid w:val="00B10BC4"/>
    <w:rsid w:val="00B10C56"/>
    <w:rsid w:val="00B10D65"/>
    <w:rsid w:val="00B10DAE"/>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3171"/>
    <w:rsid w:val="00B13669"/>
    <w:rsid w:val="00B1368B"/>
    <w:rsid w:val="00B13752"/>
    <w:rsid w:val="00B13D69"/>
    <w:rsid w:val="00B1415B"/>
    <w:rsid w:val="00B147BC"/>
    <w:rsid w:val="00B14858"/>
    <w:rsid w:val="00B14BDA"/>
    <w:rsid w:val="00B1507F"/>
    <w:rsid w:val="00B152DC"/>
    <w:rsid w:val="00B15313"/>
    <w:rsid w:val="00B1532C"/>
    <w:rsid w:val="00B15354"/>
    <w:rsid w:val="00B153DC"/>
    <w:rsid w:val="00B15BD2"/>
    <w:rsid w:val="00B15E79"/>
    <w:rsid w:val="00B163D4"/>
    <w:rsid w:val="00B16496"/>
    <w:rsid w:val="00B164E3"/>
    <w:rsid w:val="00B16824"/>
    <w:rsid w:val="00B16AFB"/>
    <w:rsid w:val="00B171FA"/>
    <w:rsid w:val="00B17341"/>
    <w:rsid w:val="00B176D5"/>
    <w:rsid w:val="00B177ED"/>
    <w:rsid w:val="00B17BDD"/>
    <w:rsid w:val="00B17D38"/>
    <w:rsid w:val="00B20295"/>
    <w:rsid w:val="00B2048D"/>
    <w:rsid w:val="00B205C4"/>
    <w:rsid w:val="00B206D9"/>
    <w:rsid w:val="00B208BF"/>
    <w:rsid w:val="00B20A3C"/>
    <w:rsid w:val="00B20D74"/>
    <w:rsid w:val="00B20E41"/>
    <w:rsid w:val="00B21043"/>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B23"/>
    <w:rsid w:val="00B23F07"/>
    <w:rsid w:val="00B2402B"/>
    <w:rsid w:val="00B2442C"/>
    <w:rsid w:val="00B2494A"/>
    <w:rsid w:val="00B24B50"/>
    <w:rsid w:val="00B24B82"/>
    <w:rsid w:val="00B24F4A"/>
    <w:rsid w:val="00B250D0"/>
    <w:rsid w:val="00B2550F"/>
    <w:rsid w:val="00B25DDB"/>
    <w:rsid w:val="00B25F1D"/>
    <w:rsid w:val="00B26031"/>
    <w:rsid w:val="00B2611E"/>
    <w:rsid w:val="00B267C1"/>
    <w:rsid w:val="00B26B43"/>
    <w:rsid w:val="00B26C17"/>
    <w:rsid w:val="00B26FE9"/>
    <w:rsid w:val="00B27062"/>
    <w:rsid w:val="00B27319"/>
    <w:rsid w:val="00B2777A"/>
    <w:rsid w:val="00B278D4"/>
    <w:rsid w:val="00B27C60"/>
    <w:rsid w:val="00B3021A"/>
    <w:rsid w:val="00B307CB"/>
    <w:rsid w:val="00B30883"/>
    <w:rsid w:val="00B30982"/>
    <w:rsid w:val="00B30D50"/>
    <w:rsid w:val="00B30DA2"/>
    <w:rsid w:val="00B30EB2"/>
    <w:rsid w:val="00B31137"/>
    <w:rsid w:val="00B3134A"/>
    <w:rsid w:val="00B3144B"/>
    <w:rsid w:val="00B31743"/>
    <w:rsid w:val="00B318F6"/>
    <w:rsid w:val="00B3195C"/>
    <w:rsid w:val="00B31A74"/>
    <w:rsid w:val="00B31AE2"/>
    <w:rsid w:val="00B31B95"/>
    <w:rsid w:val="00B31C8D"/>
    <w:rsid w:val="00B31EB4"/>
    <w:rsid w:val="00B3220E"/>
    <w:rsid w:val="00B32562"/>
    <w:rsid w:val="00B326F4"/>
    <w:rsid w:val="00B3287C"/>
    <w:rsid w:val="00B32BBC"/>
    <w:rsid w:val="00B33216"/>
    <w:rsid w:val="00B33474"/>
    <w:rsid w:val="00B334CB"/>
    <w:rsid w:val="00B3362D"/>
    <w:rsid w:val="00B33756"/>
    <w:rsid w:val="00B33CF4"/>
    <w:rsid w:val="00B33E18"/>
    <w:rsid w:val="00B33EB9"/>
    <w:rsid w:val="00B33EC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20E"/>
    <w:rsid w:val="00B379F2"/>
    <w:rsid w:val="00B37A3F"/>
    <w:rsid w:val="00B37C81"/>
    <w:rsid w:val="00B37E88"/>
    <w:rsid w:val="00B4000A"/>
    <w:rsid w:val="00B4011A"/>
    <w:rsid w:val="00B40148"/>
    <w:rsid w:val="00B40496"/>
    <w:rsid w:val="00B40A2B"/>
    <w:rsid w:val="00B40AD7"/>
    <w:rsid w:val="00B40D06"/>
    <w:rsid w:val="00B40F91"/>
    <w:rsid w:val="00B4124B"/>
    <w:rsid w:val="00B41326"/>
    <w:rsid w:val="00B4152A"/>
    <w:rsid w:val="00B4176E"/>
    <w:rsid w:val="00B41AB5"/>
    <w:rsid w:val="00B41F9C"/>
    <w:rsid w:val="00B41FD0"/>
    <w:rsid w:val="00B42031"/>
    <w:rsid w:val="00B4266A"/>
    <w:rsid w:val="00B428D2"/>
    <w:rsid w:val="00B42D3B"/>
    <w:rsid w:val="00B43461"/>
    <w:rsid w:val="00B4359F"/>
    <w:rsid w:val="00B43633"/>
    <w:rsid w:val="00B4373F"/>
    <w:rsid w:val="00B43BCC"/>
    <w:rsid w:val="00B43C6F"/>
    <w:rsid w:val="00B43F30"/>
    <w:rsid w:val="00B444D3"/>
    <w:rsid w:val="00B445E2"/>
    <w:rsid w:val="00B446C0"/>
    <w:rsid w:val="00B45284"/>
    <w:rsid w:val="00B454D8"/>
    <w:rsid w:val="00B458DF"/>
    <w:rsid w:val="00B45A15"/>
    <w:rsid w:val="00B45B0F"/>
    <w:rsid w:val="00B45BE5"/>
    <w:rsid w:val="00B45F1D"/>
    <w:rsid w:val="00B46098"/>
    <w:rsid w:val="00B46141"/>
    <w:rsid w:val="00B46157"/>
    <w:rsid w:val="00B461BF"/>
    <w:rsid w:val="00B464E3"/>
    <w:rsid w:val="00B46677"/>
    <w:rsid w:val="00B4676C"/>
    <w:rsid w:val="00B46AE4"/>
    <w:rsid w:val="00B46B46"/>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114B"/>
    <w:rsid w:val="00B5118E"/>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95"/>
    <w:rsid w:val="00B53C1A"/>
    <w:rsid w:val="00B53DF9"/>
    <w:rsid w:val="00B54098"/>
    <w:rsid w:val="00B5415F"/>
    <w:rsid w:val="00B54588"/>
    <w:rsid w:val="00B547C4"/>
    <w:rsid w:val="00B548C9"/>
    <w:rsid w:val="00B549E2"/>
    <w:rsid w:val="00B54ACF"/>
    <w:rsid w:val="00B54BCE"/>
    <w:rsid w:val="00B54DF6"/>
    <w:rsid w:val="00B54F99"/>
    <w:rsid w:val="00B55129"/>
    <w:rsid w:val="00B55418"/>
    <w:rsid w:val="00B55BD7"/>
    <w:rsid w:val="00B55E32"/>
    <w:rsid w:val="00B55E3E"/>
    <w:rsid w:val="00B560A3"/>
    <w:rsid w:val="00B564CA"/>
    <w:rsid w:val="00B56757"/>
    <w:rsid w:val="00B56DAD"/>
    <w:rsid w:val="00B57092"/>
    <w:rsid w:val="00B571EA"/>
    <w:rsid w:val="00B5738C"/>
    <w:rsid w:val="00B574C5"/>
    <w:rsid w:val="00B57556"/>
    <w:rsid w:val="00B575C0"/>
    <w:rsid w:val="00B576DD"/>
    <w:rsid w:val="00B57CD2"/>
    <w:rsid w:val="00B57F3D"/>
    <w:rsid w:val="00B60135"/>
    <w:rsid w:val="00B6047D"/>
    <w:rsid w:val="00B60D2D"/>
    <w:rsid w:val="00B60D7C"/>
    <w:rsid w:val="00B60DA8"/>
    <w:rsid w:val="00B6103F"/>
    <w:rsid w:val="00B611DF"/>
    <w:rsid w:val="00B6122A"/>
    <w:rsid w:val="00B6167B"/>
    <w:rsid w:val="00B618C5"/>
    <w:rsid w:val="00B61A51"/>
    <w:rsid w:val="00B62206"/>
    <w:rsid w:val="00B6245B"/>
    <w:rsid w:val="00B62480"/>
    <w:rsid w:val="00B624C0"/>
    <w:rsid w:val="00B626DA"/>
    <w:rsid w:val="00B627CD"/>
    <w:rsid w:val="00B62886"/>
    <w:rsid w:val="00B629CF"/>
    <w:rsid w:val="00B62AD3"/>
    <w:rsid w:val="00B62DCA"/>
    <w:rsid w:val="00B62EDF"/>
    <w:rsid w:val="00B63012"/>
    <w:rsid w:val="00B63045"/>
    <w:rsid w:val="00B63188"/>
    <w:rsid w:val="00B633BD"/>
    <w:rsid w:val="00B63AB9"/>
    <w:rsid w:val="00B63FE9"/>
    <w:rsid w:val="00B640C0"/>
    <w:rsid w:val="00B643FA"/>
    <w:rsid w:val="00B6464D"/>
    <w:rsid w:val="00B64F23"/>
    <w:rsid w:val="00B65183"/>
    <w:rsid w:val="00B651CB"/>
    <w:rsid w:val="00B6537B"/>
    <w:rsid w:val="00B6546D"/>
    <w:rsid w:val="00B655EA"/>
    <w:rsid w:val="00B65AD0"/>
    <w:rsid w:val="00B65B1D"/>
    <w:rsid w:val="00B66419"/>
    <w:rsid w:val="00B66650"/>
    <w:rsid w:val="00B6669C"/>
    <w:rsid w:val="00B667A8"/>
    <w:rsid w:val="00B66981"/>
    <w:rsid w:val="00B66A1C"/>
    <w:rsid w:val="00B66A1D"/>
    <w:rsid w:val="00B672F0"/>
    <w:rsid w:val="00B6744C"/>
    <w:rsid w:val="00B6756D"/>
    <w:rsid w:val="00B67858"/>
    <w:rsid w:val="00B6798B"/>
    <w:rsid w:val="00B67A0B"/>
    <w:rsid w:val="00B67E69"/>
    <w:rsid w:val="00B70222"/>
    <w:rsid w:val="00B702FB"/>
    <w:rsid w:val="00B7058F"/>
    <w:rsid w:val="00B70608"/>
    <w:rsid w:val="00B70847"/>
    <w:rsid w:val="00B70C0B"/>
    <w:rsid w:val="00B70D05"/>
    <w:rsid w:val="00B712CA"/>
    <w:rsid w:val="00B71320"/>
    <w:rsid w:val="00B71498"/>
    <w:rsid w:val="00B71752"/>
    <w:rsid w:val="00B7187F"/>
    <w:rsid w:val="00B719DE"/>
    <w:rsid w:val="00B71BF9"/>
    <w:rsid w:val="00B72056"/>
    <w:rsid w:val="00B720AD"/>
    <w:rsid w:val="00B722F9"/>
    <w:rsid w:val="00B72623"/>
    <w:rsid w:val="00B72668"/>
    <w:rsid w:val="00B72679"/>
    <w:rsid w:val="00B727A5"/>
    <w:rsid w:val="00B72B53"/>
    <w:rsid w:val="00B72EA2"/>
    <w:rsid w:val="00B72F33"/>
    <w:rsid w:val="00B7342E"/>
    <w:rsid w:val="00B734F3"/>
    <w:rsid w:val="00B73571"/>
    <w:rsid w:val="00B73E50"/>
    <w:rsid w:val="00B740F5"/>
    <w:rsid w:val="00B742F6"/>
    <w:rsid w:val="00B74577"/>
    <w:rsid w:val="00B745B7"/>
    <w:rsid w:val="00B745FE"/>
    <w:rsid w:val="00B74687"/>
    <w:rsid w:val="00B748CF"/>
    <w:rsid w:val="00B74AD2"/>
    <w:rsid w:val="00B74B8D"/>
    <w:rsid w:val="00B75209"/>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DE7"/>
    <w:rsid w:val="00B77E96"/>
    <w:rsid w:val="00B80294"/>
    <w:rsid w:val="00B802A2"/>
    <w:rsid w:val="00B80482"/>
    <w:rsid w:val="00B806E2"/>
    <w:rsid w:val="00B80E94"/>
    <w:rsid w:val="00B80F56"/>
    <w:rsid w:val="00B811E2"/>
    <w:rsid w:val="00B812FF"/>
    <w:rsid w:val="00B81481"/>
    <w:rsid w:val="00B81546"/>
    <w:rsid w:val="00B81844"/>
    <w:rsid w:val="00B81E22"/>
    <w:rsid w:val="00B82377"/>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167"/>
    <w:rsid w:val="00B844A7"/>
    <w:rsid w:val="00B84594"/>
    <w:rsid w:val="00B84692"/>
    <w:rsid w:val="00B84920"/>
    <w:rsid w:val="00B84996"/>
    <w:rsid w:val="00B84BFC"/>
    <w:rsid w:val="00B84C75"/>
    <w:rsid w:val="00B84ED9"/>
    <w:rsid w:val="00B850AA"/>
    <w:rsid w:val="00B85223"/>
    <w:rsid w:val="00B85351"/>
    <w:rsid w:val="00B85587"/>
    <w:rsid w:val="00B855C3"/>
    <w:rsid w:val="00B85616"/>
    <w:rsid w:val="00B85618"/>
    <w:rsid w:val="00B856D0"/>
    <w:rsid w:val="00B85D05"/>
    <w:rsid w:val="00B85E4E"/>
    <w:rsid w:val="00B8640B"/>
    <w:rsid w:val="00B8668D"/>
    <w:rsid w:val="00B866D2"/>
    <w:rsid w:val="00B869FB"/>
    <w:rsid w:val="00B86D93"/>
    <w:rsid w:val="00B8733A"/>
    <w:rsid w:val="00B8735F"/>
    <w:rsid w:val="00B87777"/>
    <w:rsid w:val="00B87897"/>
    <w:rsid w:val="00B878D8"/>
    <w:rsid w:val="00B87909"/>
    <w:rsid w:val="00B8796D"/>
    <w:rsid w:val="00B87F22"/>
    <w:rsid w:val="00B902BE"/>
    <w:rsid w:val="00B9030B"/>
    <w:rsid w:val="00B903AD"/>
    <w:rsid w:val="00B9045A"/>
    <w:rsid w:val="00B9097C"/>
    <w:rsid w:val="00B909B7"/>
    <w:rsid w:val="00B90BCC"/>
    <w:rsid w:val="00B90D04"/>
    <w:rsid w:val="00B90D69"/>
    <w:rsid w:val="00B90E7A"/>
    <w:rsid w:val="00B91074"/>
    <w:rsid w:val="00B910EA"/>
    <w:rsid w:val="00B9116D"/>
    <w:rsid w:val="00B9118F"/>
    <w:rsid w:val="00B913CA"/>
    <w:rsid w:val="00B915C6"/>
    <w:rsid w:val="00B91CA8"/>
    <w:rsid w:val="00B91D8B"/>
    <w:rsid w:val="00B91F19"/>
    <w:rsid w:val="00B91FFE"/>
    <w:rsid w:val="00B920A1"/>
    <w:rsid w:val="00B920BE"/>
    <w:rsid w:val="00B9224A"/>
    <w:rsid w:val="00B922CA"/>
    <w:rsid w:val="00B92755"/>
    <w:rsid w:val="00B92769"/>
    <w:rsid w:val="00B92C4A"/>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9E3"/>
    <w:rsid w:val="00B94AE4"/>
    <w:rsid w:val="00B94CC9"/>
    <w:rsid w:val="00B94F4B"/>
    <w:rsid w:val="00B94F6C"/>
    <w:rsid w:val="00B952AB"/>
    <w:rsid w:val="00B9532F"/>
    <w:rsid w:val="00B95469"/>
    <w:rsid w:val="00B959C2"/>
    <w:rsid w:val="00B95B11"/>
    <w:rsid w:val="00B9681F"/>
    <w:rsid w:val="00B9697B"/>
    <w:rsid w:val="00B96BD4"/>
    <w:rsid w:val="00B96FB8"/>
    <w:rsid w:val="00B97301"/>
    <w:rsid w:val="00B9748D"/>
    <w:rsid w:val="00B9765D"/>
    <w:rsid w:val="00B976C3"/>
    <w:rsid w:val="00B977CE"/>
    <w:rsid w:val="00B978C7"/>
    <w:rsid w:val="00B97917"/>
    <w:rsid w:val="00B97EB7"/>
    <w:rsid w:val="00BA011B"/>
    <w:rsid w:val="00BA02CE"/>
    <w:rsid w:val="00BA072D"/>
    <w:rsid w:val="00BA0A65"/>
    <w:rsid w:val="00BA0B77"/>
    <w:rsid w:val="00BA105D"/>
    <w:rsid w:val="00BA1305"/>
    <w:rsid w:val="00BA1515"/>
    <w:rsid w:val="00BA1538"/>
    <w:rsid w:val="00BA1D83"/>
    <w:rsid w:val="00BA2032"/>
    <w:rsid w:val="00BA2253"/>
    <w:rsid w:val="00BA23BB"/>
    <w:rsid w:val="00BA286D"/>
    <w:rsid w:val="00BA2888"/>
    <w:rsid w:val="00BA2A34"/>
    <w:rsid w:val="00BA2A4F"/>
    <w:rsid w:val="00BA2B96"/>
    <w:rsid w:val="00BA2D2F"/>
    <w:rsid w:val="00BA2DFB"/>
    <w:rsid w:val="00BA2ED2"/>
    <w:rsid w:val="00BA3182"/>
    <w:rsid w:val="00BA340B"/>
    <w:rsid w:val="00BA3D87"/>
    <w:rsid w:val="00BA4556"/>
    <w:rsid w:val="00BA4693"/>
    <w:rsid w:val="00BA46C4"/>
    <w:rsid w:val="00BA4A03"/>
    <w:rsid w:val="00BA4E83"/>
    <w:rsid w:val="00BA4F75"/>
    <w:rsid w:val="00BA4FBA"/>
    <w:rsid w:val="00BA50B7"/>
    <w:rsid w:val="00BA52EE"/>
    <w:rsid w:val="00BA5312"/>
    <w:rsid w:val="00BA5469"/>
    <w:rsid w:val="00BA5563"/>
    <w:rsid w:val="00BA564D"/>
    <w:rsid w:val="00BA572C"/>
    <w:rsid w:val="00BA57B0"/>
    <w:rsid w:val="00BA57CB"/>
    <w:rsid w:val="00BA57D5"/>
    <w:rsid w:val="00BA57F5"/>
    <w:rsid w:val="00BA5A70"/>
    <w:rsid w:val="00BA5A8A"/>
    <w:rsid w:val="00BA5ADB"/>
    <w:rsid w:val="00BA5E04"/>
    <w:rsid w:val="00BA5E42"/>
    <w:rsid w:val="00BA5EC2"/>
    <w:rsid w:val="00BA62C7"/>
    <w:rsid w:val="00BA62FE"/>
    <w:rsid w:val="00BA66A8"/>
    <w:rsid w:val="00BA66B4"/>
    <w:rsid w:val="00BA6736"/>
    <w:rsid w:val="00BA67AA"/>
    <w:rsid w:val="00BA6D8F"/>
    <w:rsid w:val="00BA6F3D"/>
    <w:rsid w:val="00BA7030"/>
    <w:rsid w:val="00BA70AF"/>
    <w:rsid w:val="00BA7116"/>
    <w:rsid w:val="00BA728D"/>
    <w:rsid w:val="00BA73C2"/>
    <w:rsid w:val="00BA742A"/>
    <w:rsid w:val="00BA7699"/>
    <w:rsid w:val="00BA783C"/>
    <w:rsid w:val="00BA79D2"/>
    <w:rsid w:val="00BA79F8"/>
    <w:rsid w:val="00BA7AFF"/>
    <w:rsid w:val="00BB03C1"/>
    <w:rsid w:val="00BB069B"/>
    <w:rsid w:val="00BB06FB"/>
    <w:rsid w:val="00BB072E"/>
    <w:rsid w:val="00BB085D"/>
    <w:rsid w:val="00BB0908"/>
    <w:rsid w:val="00BB0DC2"/>
    <w:rsid w:val="00BB0ECE"/>
    <w:rsid w:val="00BB0FF0"/>
    <w:rsid w:val="00BB1559"/>
    <w:rsid w:val="00BB178D"/>
    <w:rsid w:val="00BB1FF7"/>
    <w:rsid w:val="00BB2290"/>
    <w:rsid w:val="00BB22AE"/>
    <w:rsid w:val="00BB25F4"/>
    <w:rsid w:val="00BB2ADF"/>
    <w:rsid w:val="00BB2B61"/>
    <w:rsid w:val="00BB2FF5"/>
    <w:rsid w:val="00BB3AF8"/>
    <w:rsid w:val="00BB3B2C"/>
    <w:rsid w:val="00BB3E99"/>
    <w:rsid w:val="00BB3F07"/>
    <w:rsid w:val="00BB411A"/>
    <w:rsid w:val="00BB436A"/>
    <w:rsid w:val="00BB43A2"/>
    <w:rsid w:val="00BB47F4"/>
    <w:rsid w:val="00BB4821"/>
    <w:rsid w:val="00BB498A"/>
    <w:rsid w:val="00BB4A28"/>
    <w:rsid w:val="00BB4B14"/>
    <w:rsid w:val="00BB4E39"/>
    <w:rsid w:val="00BB4FCF"/>
    <w:rsid w:val="00BB5309"/>
    <w:rsid w:val="00BB5344"/>
    <w:rsid w:val="00BB578A"/>
    <w:rsid w:val="00BB5889"/>
    <w:rsid w:val="00BB5A72"/>
    <w:rsid w:val="00BB5C5B"/>
    <w:rsid w:val="00BB5D06"/>
    <w:rsid w:val="00BB6007"/>
    <w:rsid w:val="00BB63C9"/>
    <w:rsid w:val="00BB63EB"/>
    <w:rsid w:val="00BB6495"/>
    <w:rsid w:val="00BB686B"/>
    <w:rsid w:val="00BB6931"/>
    <w:rsid w:val="00BB6BD5"/>
    <w:rsid w:val="00BB6C2B"/>
    <w:rsid w:val="00BB6CF8"/>
    <w:rsid w:val="00BB6D6D"/>
    <w:rsid w:val="00BB7490"/>
    <w:rsid w:val="00BB7531"/>
    <w:rsid w:val="00BB76B9"/>
    <w:rsid w:val="00BB77AD"/>
    <w:rsid w:val="00BB77FB"/>
    <w:rsid w:val="00BB7BAE"/>
    <w:rsid w:val="00BB7BD9"/>
    <w:rsid w:val="00BC01E1"/>
    <w:rsid w:val="00BC034A"/>
    <w:rsid w:val="00BC0572"/>
    <w:rsid w:val="00BC05F2"/>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22F"/>
    <w:rsid w:val="00BC42E2"/>
    <w:rsid w:val="00BC43B0"/>
    <w:rsid w:val="00BC43B8"/>
    <w:rsid w:val="00BC45A3"/>
    <w:rsid w:val="00BC4697"/>
    <w:rsid w:val="00BC4A66"/>
    <w:rsid w:val="00BC4FFD"/>
    <w:rsid w:val="00BC52F2"/>
    <w:rsid w:val="00BC54F7"/>
    <w:rsid w:val="00BC5DD7"/>
    <w:rsid w:val="00BC62E0"/>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666"/>
    <w:rsid w:val="00BD09F5"/>
    <w:rsid w:val="00BD0E80"/>
    <w:rsid w:val="00BD0F11"/>
    <w:rsid w:val="00BD0F4E"/>
    <w:rsid w:val="00BD0FCF"/>
    <w:rsid w:val="00BD110A"/>
    <w:rsid w:val="00BD1260"/>
    <w:rsid w:val="00BD147C"/>
    <w:rsid w:val="00BD19D8"/>
    <w:rsid w:val="00BD1A14"/>
    <w:rsid w:val="00BD1D44"/>
    <w:rsid w:val="00BD2B7E"/>
    <w:rsid w:val="00BD2EF5"/>
    <w:rsid w:val="00BD2F1D"/>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C33"/>
    <w:rsid w:val="00BD52BC"/>
    <w:rsid w:val="00BD5823"/>
    <w:rsid w:val="00BD5B21"/>
    <w:rsid w:val="00BD5F26"/>
    <w:rsid w:val="00BD5F9E"/>
    <w:rsid w:val="00BD5FC4"/>
    <w:rsid w:val="00BD6075"/>
    <w:rsid w:val="00BD62E7"/>
    <w:rsid w:val="00BD644F"/>
    <w:rsid w:val="00BD66AD"/>
    <w:rsid w:val="00BD6B84"/>
    <w:rsid w:val="00BD729D"/>
    <w:rsid w:val="00BD73D0"/>
    <w:rsid w:val="00BD762B"/>
    <w:rsid w:val="00BD79D0"/>
    <w:rsid w:val="00BD7D02"/>
    <w:rsid w:val="00BE009F"/>
    <w:rsid w:val="00BE012D"/>
    <w:rsid w:val="00BE07D3"/>
    <w:rsid w:val="00BE0C24"/>
    <w:rsid w:val="00BE11A0"/>
    <w:rsid w:val="00BE127E"/>
    <w:rsid w:val="00BE153D"/>
    <w:rsid w:val="00BE171E"/>
    <w:rsid w:val="00BE19C8"/>
    <w:rsid w:val="00BE1C2C"/>
    <w:rsid w:val="00BE1DB1"/>
    <w:rsid w:val="00BE1E13"/>
    <w:rsid w:val="00BE1F2C"/>
    <w:rsid w:val="00BE1FBC"/>
    <w:rsid w:val="00BE2012"/>
    <w:rsid w:val="00BE2199"/>
    <w:rsid w:val="00BE2336"/>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4337"/>
    <w:rsid w:val="00BE44E1"/>
    <w:rsid w:val="00BE4808"/>
    <w:rsid w:val="00BE480B"/>
    <w:rsid w:val="00BE4839"/>
    <w:rsid w:val="00BE4A63"/>
    <w:rsid w:val="00BE4B41"/>
    <w:rsid w:val="00BE4C0A"/>
    <w:rsid w:val="00BE4E5F"/>
    <w:rsid w:val="00BE54CA"/>
    <w:rsid w:val="00BE5633"/>
    <w:rsid w:val="00BE5916"/>
    <w:rsid w:val="00BE5C1B"/>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B7"/>
    <w:rsid w:val="00BE7F65"/>
    <w:rsid w:val="00BF0140"/>
    <w:rsid w:val="00BF0479"/>
    <w:rsid w:val="00BF0500"/>
    <w:rsid w:val="00BF0830"/>
    <w:rsid w:val="00BF0C8F"/>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BC8"/>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110"/>
    <w:rsid w:val="00C001FA"/>
    <w:rsid w:val="00C00334"/>
    <w:rsid w:val="00C004BA"/>
    <w:rsid w:val="00C0059A"/>
    <w:rsid w:val="00C0075F"/>
    <w:rsid w:val="00C00A39"/>
    <w:rsid w:val="00C00F99"/>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F7"/>
    <w:rsid w:val="00C04268"/>
    <w:rsid w:val="00C04374"/>
    <w:rsid w:val="00C044BA"/>
    <w:rsid w:val="00C0454D"/>
    <w:rsid w:val="00C0475D"/>
    <w:rsid w:val="00C04BCA"/>
    <w:rsid w:val="00C04C70"/>
    <w:rsid w:val="00C050B3"/>
    <w:rsid w:val="00C05292"/>
    <w:rsid w:val="00C052EE"/>
    <w:rsid w:val="00C05388"/>
    <w:rsid w:val="00C0565B"/>
    <w:rsid w:val="00C0583D"/>
    <w:rsid w:val="00C05E74"/>
    <w:rsid w:val="00C05F0D"/>
    <w:rsid w:val="00C063F0"/>
    <w:rsid w:val="00C064E9"/>
    <w:rsid w:val="00C06598"/>
    <w:rsid w:val="00C06901"/>
    <w:rsid w:val="00C06C2D"/>
    <w:rsid w:val="00C072B5"/>
    <w:rsid w:val="00C07427"/>
    <w:rsid w:val="00C074A0"/>
    <w:rsid w:val="00C075D0"/>
    <w:rsid w:val="00C079E1"/>
    <w:rsid w:val="00C07C1E"/>
    <w:rsid w:val="00C07DB6"/>
    <w:rsid w:val="00C10287"/>
    <w:rsid w:val="00C10360"/>
    <w:rsid w:val="00C10397"/>
    <w:rsid w:val="00C10A3F"/>
    <w:rsid w:val="00C10FCA"/>
    <w:rsid w:val="00C11026"/>
    <w:rsid w:val="00C1104D"/>
    <w:rsid w:val="00C111BA"/>
    <w:rsid w:val="00C113F4"/>
    <w:rsid w:val="00C11609"/>
    <w:rsid w:val="00C11694"/>
    <w:rsid w:val="00C11980"/>
    <w:rsid w:val="00C11C7D"/>
    <w:rsid w:val="00C11F8A"/>
    <w:rsid w:val="00C12130"/>
    <w:rsid w:val="00C121B9"/>
    <w:rsid w:val="00C12261"/>
    <w:rsid w:val="00C123FE"/>
    <w:rsid w:val="00C12B60"/>
    <w:rsid w:val="00C12CA8"/>
    <w:rsid w:val="00C12D0C"/>
    <w:rsid w:val="00C12D66"/>
    <w:rsid w:val="00C12EDF"/>
    <w:rsid w:val="00C13272"/>
    <w:rsid w:val="00C13496"/>
    <w:rsid w:val="00C13A03"/>
    <w:rsid w:val="00C13B2F"/>
    <w:rsid w:val="00C13CD5"/>
    <w:rsid w:val="00C13F82"/>
    <w:rsid w:val="00C142F2"/>
    <w:rsid w:val="00C14627"/>
    <w:rsid w:val="00C146A2"/>
    <w:rsid w:val="00C1478B"/>
    <w:rsid w:val="00C149A0"/>
    <w:rsid w:val="00C152E5"/>
    <w:rsid w:val="00C15581"/>
    <w:rsid w:val="00C155D7"/>
    <w:rsid w:val="00C15C57"/>
    <w:rsid w:val="00C15D9A"/>
    <w:rsid w:val="00C15FD5"/>
    <w:rsid w:val="00C168DA"/>
    <w:rsid w:val="00C169C0"/>
    <w:rsid w:val="00C16C43"/>
    <w:rsid w:val="00C172BC"/>
    <w:rsid w:val="00C17408"/>
    <w:rsid w:val="00C17426"/>
    <w:rsid w:val="00C175A8"/>
    <w:rsid w:val="00C1777E"/>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3F73"/>
    <w:rsid w:val="00C24236"/>
    <w:rsid w:val="00C242D3"/>
    <w:rsid w:val="00C2442B"/>
    <w:rsid w:val="00C2442E"/>
    <w:rsid w:val="00C2448C"/>
    <w:rsid w:val="00C24734"/>
    <w:rsid w:val="00C248A5"/>
    <w:rsid w:val="00C248ED"/>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D57"/>
    <w:rsid w:val="00C27ED0"/>
    <w:rsid w:val="00C300A0"/>
    <w:rsid w:val="00C3018E"/>
    <w:rsid w:val="00C30849"/>
    <w:rsid w:val="00C3085B"/>
    <w:rsid w:val="00C30B5E"/>
    <w:rsid w:val="00C30BEB"/>
    <w:rsid w:val="00C311A3"/>
    <w:rsid w:val="00C312DE"/>
    <w:rsid w:val="00C313B9"/>
    <w:rsid w:val="00C313C0"/>
    <w:rsid w:val="00C314BF"/>
    <w:rsid w:val="00C315A3"/>
    <w:rsid w:val="00C317D0"/>
    <w:rsid w:val="00C31D3B"/>
    <w:rsid w:val="00C31D8B"/>
    <w:rsid w:val="00C31FA3"/>
    <w:rsid w:val="00C32138"/>
    <w:rsid w:val="00C321AA"/>
    <w:rsid w:val="00C322F3"/>
    <w:rsid w:val="00C3283D"/>
    <w:rsid w:val="00C32C71"/>
    <w:rsid w:val="00C32D6E"/>
    <w:rsid w:val="00C32EDB"/>
    <w:rsid w:val="00C3308D"/>
    <w:rsid w:val="00C331B3"/>
    <w:rsid w:val="00C333AA"/>
    <w:rsid w:val="00C33451"/>
    <w:rsid w:val="00C33A55"/>
    <w:rsid w:val="00C33B3E"/>
    <w:rsid w:val="00C33DF7"/>
    <w:rsid w:val="00C33E75"/>
    <w:rsid w:val="00C33EBB"/>
    <w:rsid w:val="00C348AB"/>
    <w:rsid w:val="00C349F0"/>
    <w:rsid w:val="00C34C9B"/>
    <w:rsid w:val="00C34D5A"/>
    <w:rsid w:val="00C350D5"/>
    <w:rsid w:val="00C35410"/>
    <w:rsid w:val="00C35460"/>
    <w:rsid w:val="00C35481"/>
    <w:rsid w:val="00C35584"/>
    <w:rsid w:val="00C35692"/>
    <w:rsid w:val="00C3588D"/>
    <w:rsid w:val="00C359B0"/>
    <w:rsid w:val="00C35EB2"/>
    <w:rsid w:val="00C361FA"/>
    <w:rsid w:val="00C36693"/>
    <w:rsid w:val="00C369A6"/>
    <w:rsid w:val="00C36D85"/>
    <w:rsid w:val="00C36FDC"/>
    <w:rsid w:val="00C371E9"/>
    <w:rsid w:val="00C37735"/>
    <w:rsid w:val="00C37750"/>
    <w:rsid w:val="00C377FC"/>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AED"/>
    <w:rsid w:val="00C41D56"/>
    <w:rsid w:val="00C425D4"/>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9EB"/>
    <w:rsid w:val="00C44D74"/>
    <w:rsid w:val="00C44D98"/>
    <w:rsid w:val="00C450A4"/>
    <w:rsid w:val="00C450A5"/>
    <w:rsid w:val="00C45104"/>
    <w:rsid w:val="00C45183"/>
    <w:rsid w:val="00C4593C"/>
    <w:rsid w:val="00C462A8"/>
    <w:rsid w:val="00C46483"/>
    <w:rsid w:val="00C46D0E"/>
    <w:rsid w:val="00C46F7B"/>
    <w:rsid w:val="00C4752F"/>
    <w:rsid w:val="00C4755B"/>
    <w:rsid w:val="00C4762C"/>
    <w:rsid w:val="00C47BD9"/>
    <w:rsid w:val="00C50039"/>
    <w:rsid w:val="00C500C3"/>
    <w:rsid w:val="00C50274"/>
    <w:rsid w:val="00C50368"/>
    <w:rsid w:val="00C505FA"/>
    <w:rsid w:val="00C50AA9"/>
    <w:rsid w:val="00C50E68"/>
    <w:rsid w:val="00C50E6A"/>
    <w:rsid w:val="00C50F1D"/>
    <w:rsid w:val="00C51B4B"/>
    <w:rsid w:val="00C52029"/>
    <w:rsid w:val="00C52075"/>
    <w:rsid w:val="00C525F8"/>
    <w:rsid w:val="00C52668"/>
    <w:rsid w:val="00C5267D"/>
    <w:rsid w:val="00C52796"/>
    <w:rsid w:val="00C528A8"/>
    <w:rsid w:val="00C52E2C"/>
    <w:rsid w:val="00C53190"/>
    <w:rsid w:val="00C5360B"/>
    <w:rsid w:val="00C53770"/>
    <w:rsid w:val="00C53D06"/>
    <w:rsid w:val="00C53D50"/>
    <w:rsid w:val="00C53FC1"/>
    <w:rsid w:val="00C54059"/>
    <w:rsid w:val="00C54260"/>
    <w:rsid w:val="00C5429B"/>
    <w:rsid w:val="00C54754"/>
    <w:rsid w:val="00C54901"/>
    <w:rsid w:val="00C549DF"/>
    <w:rsid w:val="00C54ADB"/>
    <w:rsid w:val="00C54B36"/>
    <w:rsid w:val="00C54C7F"/>
    <w:rsid w:val="00C550E7"/>
    <w:rsid w:val="00C55486"/>
    <w:rsid w:val="00C554C8"/>
    <w:rsid w:val="00C555B3"/>
    <w:rsid w:val="00C55849"/>
    <w:rsid w:val="00C55944"/>
    <w:rsid w:val="00C55BF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E5B"/>
    <w:rsid w:val="00C612E9"/>
    <w:rsid w:val="00C6131F"/>
    <w:rsid w:val="00C6149A"/>
    <w:rsid w:val="00C61643"/>
    <w:rsid w:val="00C61A92"/>
    <w:rsid w:val="00C61D00"/>
    <w:rsid w:val="00C61DFE"/>
    <w:rsid w:val="00C62460"/>
    <w:rsid w:val="00C62500"/>
    <w:rsid w:val="00C62540"/>
    <w:rsid w:val="00C62652"/>
    <w:rsid w:val="00C6267E"/>
    <w:rsid w:val="00C6287B"/>
    <w:rsid w:val="00C62963"/>
    <w:rsid w:val="00C62C67"/>
    <w:rsid w:val="00C630A4"/>
    <w:rsid w:val="00C63252"/>
    <w:rsid w:val="00C63314"/>
    <w:rsid w:val="00C633A6"/>
    <w:rsid w:val="00C633CA"/>
    <w:rsid w:val="00C6344D"/>
    <w:rsid w:val="00C63630"/>
    <w:rsid w:val="00C63688"/>
    <w:rsid w:val="00C639D3"/>
    <w:rsid w:val="00C63ADE"/>
    <w:rsid w:val="00C63C73"/>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905"/>
    <w:rsid w:val="00C66A04"/>
    <w:rsid w:val="00C66AB9"/>
    <w:rsid w:val="00C66E08"/>
    <w:rsid w:val="00C67158"/>
    <w:rsid w:val="00C67417"/>
    <w:rsid w:val="00C67919"/>
    <w:rsid w:val="00C67A5F"/>
    <w:rsid w:val="00C67CDE"/>
    <w:rsid w:val="00C67F9F"/>
    <w:rsid w:val="00C701D9"/>
    <w:rsid w:val="00C70573"/>
    <w:rsid w:val="00C705A5"/>
    <w:rsid w:val="00C7074B"/>
    <w:rsid w:val="00C708DF"/>
    <w:rsid w:val="00C70C4A"/>
    <w:rsid w:val="00C71054"/>
    <w:rsid w:val="00C7112D"/>
    <w:rsid w:val="00C711E0"/>
    <w:rsid w:val="00C7167B"/>
    <w:rsid w:val="00C716D5"/>
    <w:rsid w:val="00C71798"/>
    <w:rsid w:val="00C71860"/>
    <w:rsid w:val="00C718D9"/>
    <w:rsid w:val="00C718DD"/>
    <w:rsid w:val="00C72318"/>
    <w:rsid w:val="00C7242F"/>
    <w:rsid w:val="00C7254A"/>
    <w:rsid w:val="00C72724"/>
    <w:rsid w:val="00C72B69"/>
    <w:rsid w:val="00C73178"/>
    <w:rsid w:val="00C7323B"/>
    <w:rsid w:val="00C734C6"/>
    <w:rsid w:val="00C7366A"/>
    <w:rsid w:val="00C738F7"/>
    <w:rsid w:val="00C73916"/>
    <w:rsid w:val="00C73E2B"/>
    <w:rsid w:val="00C74077"/>
    <w:rsid w:val="00C74113"/>
    <w:rsid w:val="00C74333"/>
    <w:rsid w:val="00C74337"/>
    <w:rsid w:val="00C743B0"/>
    <w:rsid w:val="00C746B8"/>
    <w:rsid w:val="00C74710"/>
    <w:rsid w:val="00C74870"/>
    <w:rsid w:val="00C74965"/>
    <w:rsid w:val="00C74A35"/>
    <w:rsid w:val="00C74B5D"/>
    <w:rsid w:val="00C74C24"/>
    <w:rsid w:val="00C74C8F"/>
    <w:rsid w:val="00C74CEC"/>
    <w:rsid w:val="00C75153"/>
    <w:rsid w:val="00C75544"/>
    <w:rsid w:val="00C756A6"/>
    <w:rsid w:val="00C759A5"/>
    <w:rsid w:val="00C75B6B"/>
    <w:rsid w:val="00C75D49"/>
    <w:rsid w:val="00C76356"/>
    <w:rsid w:val="00C763E4"/>
    <w:rsid w:val="00C7663C"/>
    <w:rsid w:val="00C766F6"/>
    <w:rsid w:val="00C76752"/>
    <w:rsid w:val="00C767EC"/>
    <w:rsid w:val="00C76966"/>
    <w:rsid w:val="00C769F1"/>
    <w:rsid w:val="00C76CDE"/>
    <w:rsid w:val="00C76DF0"/>
    <w:rsid w:val="00C77D4C"/>
    <w:rsid w:val="00C77EFE"/>
    <w:rsid w:val="00C800AD"/>
    <w:rsid w:val="00C8021F"/>
    <w:rsid w:val="00C8049F"/>
    <w:rsid w:val="00C80A50"/>
    <w:rsid w:val="00C80D51"/>
    <w:rsid w:val="00C80E11"/>
    <w:rsid w:val="00C80F0D"/>
    <w:rsid w:val="00C80FD5"/>
    <w:rsid w:val="00C8117F"/>
    <w:rsid w:val="00C81470"/>
    <w:rsid w:val="00C81703"/>
    <w:rsid w:val="00C81752"/>
    <w:rsid w:val="00C81876"/>
    <w:rsid w:val="00C819BD"/>
    <w:rsid w:val="00C819C9"/>
    <w:rsid w:val="00C819F0"/>
    <w:rsid w:val="00C81B9D"/>
    <w:rsid w:val="00C8212E"/>
    <w:rsid w:val="00C82647"/>
    <w:rsid w:val="00C8270F"/>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376"/>
    <w:rsid w:val="00C86502"/>
    <w:rsid w:val="00C86EAF"/>
    <w:rsid w:val="00C86F9B"/>
    <w:rsid w:val="00C87023"/>
    <w:rsid w:val="00C87047"/>
    <w:rsid w:val="00C8751B"/>
    <w:rsid w:val="00C87B7B"/>
    <w:rsid w:val="00C87E64"/>
    <w:rsid w:val="00C90049"/>
    <w:rsid w:val="00C906F0"/>
    <w:rsid w:val="00C909A4"/>
    <w:rsid w:val="00C90BCB"/>
    <w:rsid w:val="00C90CC4"/>
    <w:rsid w:val="00C912EB"/>
    <w:rsid w:val="00C91534"/>
    <w:rsid w:val="00C91686"/>
    <w:rsid w:val="00C91B34"/>
    <w:rsid w:val="00C92234"/>
    <w:rsid w:val="00C923AD"/>
    <w:rsid w:val="00C92784"/>
    <w:rsid w:val="00C92853"/>
    <w:rsid w:val="00C92A74"/>
    <w:rsid w:val="00C92BC8"/>
    <w:rsid w:val="00C92BFF"/>
    <w:rsid w:val="00C92E8B"/>
    <w:rsid w:val="00C92F73"/>
    <w:rsid w:val="00C931DD"/>
    <w:rsid w:val="00C931FD"/>
    <w:rsid w:val="00C935AE"/>
    <w:rsid w:val="00C9366F"/>
    <w:rsid w:val="00C93BB9"/>
    <w:rsid w:val="00C93CAC"/>
    <w:rsid w:val="00C94230"/>
    <w:rsid w:val="00C9459D"/>
    <w:rsid w:val="00C9493B"/>
    <w:rsid w:val="00C94A02"/>
    <w:rsid w:val="00C94A67"/>
    <w:rsid w:val="00C94A69"/>
    <w:rsid w:val="00C94B70"/>
    <w:rsid w:val="00C94D17"/>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F5A"/>
    <w:rsid w:val="00CA12E4"/>
    <w:rsid w:val="00CA1313"/>
    <w:rsid w:val="00CA14FB"/>
    <w:rsid w:val="00CA14FF"/>
    <w:rsid w:val="00CA1709"/>
    <w:rsid w:val="00CA1A69"/>
    <w:rsid w:val="00CA21D3"/>
    <w:rsid w:val="00CA2514"/>
    <w:rsid w:val="00CA2911"/>
    <w:rsid w:val="00CA2C57"/>
    <w:rsid w:val="00CA2CE5"/>
    <w:rsid w:val="00CA2D10"/>
    <w:rsid w:val="00CA2E2B"/>
    <w:rsid w:val="00CA35E7"/>
    <w:rsid w:val="00CA361E"/>
    <w:rsid w:val="00CA39E9"/>
    <w:rsid w:val="00CA3D5E"/>
    <w:rsid w:val="00CA405E"/>
    <w:rsid w:val="00CA426A"/>
    <w:rsid w:val="00CA45CF"/>
    <w:rsid w:val="00CA46FD"/>
    <w:rsid w:val="00CA4929"/>
    <w:rsid w:val="00CA4CE2"/>
    <w:rsid w:val="00CA5093"/>
    <w:rsid w:val="00CA5150"/>
    <w:rsid w:val="00CA5242"/>
    <w:rsid w:val="00CA52D7"/>
    <w:rsid w:val="00CA556D"/>
    <w:rsid w:val="00CA559D"/>
    <w:rsid w:val="00CA568C"/>
    <w:rsid w:val="00CA5A46"/>
    <w:rsid w:val="00CA5A99"/>
    <w:rsid w:val="00CA5D86"/>
    <w:rsid w:val="00CA5E7F"/>
    <w:rsid w:val="00CA5F2C"/>
    <w:rsid w:val="00CA6133"/>
    <w:rsid w:val="00CA62DD"/>
    <w:rsid w:val="00CA63B2"/>
    <w:rsid w:val="00CA64FC"/>
    <w:rsid w:val="00CA6594"/>
    <w:rsid w:val="00CA679C"/>
    <w:rsid w:val="00CA6B1B"/>
    <w:rsid w:val="00CA6D0C"/>
    <w:rsid w:val="00CA6E04"/>
    <w:rsid w:val="00CA7184"/>
    <w:rsid w:val="00CA738B"/>
    <w:rsid w:val="00CA7C02"/>
    <w:rsid w:val="00CA7D5D"/>
    <w:rsid w:val="00CB026C"/>
    <w:rsid w:val="00CB035D"/>
    <w:rsid w:val="00CB046B"/>
    <w:rsid w:val="00CB04DE"/>
    <w:rsid w:val="00CB070B"/>
    <w:rsid w:val="00CB0805"/>
    <w:rsid w:val="00CB0C92"/>
    <w:rsid w:val="00CB0DF5"/>
    <w:rsid w:val="00CB10DD"/>
    <w:rsid w:val="00CB132A"/>
    <w:rsid w:val="00CB1366"/>
    <w:rsid w:val="00CB147A"/>
    <w:rsid w:val="00CB14B7"/>
    <w:rsid w:val="00CB15F8"/>
    <w:rsid w:val="00CB191A"/>
    <w:rsid w:val="00CB19A3"/>
    <w:rsid w:val="00CB1A62"/>
    <w:rsid w:val="00CB1B5A"/>
    <w:rsid w:val="00CB1D5B"/>
    <w:rsid w:val="00CB1D8C"/>
    <w:rsid w:val="00CB1D92"/>
    <w:rsid w:val="00CB1E7E"/>
    <w:rsid w:val="00CB2158"/>
    <w:rsid w:val="00CB2175"/>
    <w:rsid w:val="00CB217E"/>
    <w:rsid w:val="00CB21AD"/>
    <w:rsid w:val="00CB21C5"/>
    <w:rsid w:val="00CB23BA"/>
    <w:rsid w:val="00CB23DE"/>
    <w:rsid w:val="00CB2588"/>
    <w:rsid w:val="00CB258F"/>
    <w:rsid w:val="00CB26A9"/>
    <w:rsid w:val="00CB2980"/>
    <w:rsid w:val="00CB2FDE"/>
    <w:rsid w:val="00CB3076"/>
    <w:rsid w:val="00CB3177"/>
    <w:rsid w:val="00CB31C2"/>
    <w:rsid w:val="00CB3221"/>
    <w:rsid w:val="00CB32EF"/>
    <w:rsid w:val="00CB3416"/>
    <w:rsid w:val="00CB3450"/>
    <w:rsid w:val="00CB37E3"/>
    <w:rsid w:val="00CB3838"/>
    <w:rsid w:val="00CB38D2"/>
    <w:rsid w:val="00CB3915"/>
    <w:rsid w:val="00CB3C2D"/>
    <w:rsid w:val="00CB3CD6"/>
    <w:rsid w:val="00CB3F54"/>
    <w:rsid w:val="00CB45AE"/>
    <w:rsid w:val="00CB4784"/>
    <w:rsid w:val="00CB4B18"/>
    <w:rsid w:val="00CB4E0B"/>
    <w:rsid w:val="00CB5475"/>
    <w:rsid w:val="00CB549D"/>
    <w:rsid w:val="00CB55C3"/>
    <w:rsid w:val="00CB5988"/>
    <w:rsid w:val="00CB5F63"/>
    <w:rsid w:val="00CB63D9"/>
    <w:rsid w:val="00CB663F"/>
    <w:rsid w:val="00CB669B"/>
    <w:rsid w:val="00CB6844"/>
    <w:rsid w:val="00CB685C"/>
    <w:rsid w:val="00CB6AC4"/>
    <w:rsid w:val="00CB6E07"/>
    <w:rsid w:val="00CB6F1A"/>
    <w:rsid w:val="00CB6F86"/>
    <w:rsid w:val="00CB6FD7"/>
    <w:rsid w:val="00CB70FE"/>
    <w:rsid w:val="00CB7431"/>
    <w:rsid w:val="00CB75CF"/>
    <w:rsid w:val="00CB78E8"/>
    <w:rsid w:val="00CB7920"/>
    <w:rsid w:val="00CB7A2E"/>
    <w:rsid w:val="00CB7BF2"/>
    <w:rsid w:val="00CB7C36"/>
    <w:rsid w:val="00CB7E89"/>
    <w:rsid w:val="00CB7EBE"/>
    <w:rsid w:val="00CC03CE"/>
    <w:rsid w:val="00CC0665"/>
    <w:rsid w:val="00CC074C"/>
    <w:rsid w:val="00CC0750"/>
    <w:rsid w:val="00CC11B3"/>
    <w:rsid w:val="00CC12C1"/>
    <w:rsid w:val="00CC1346"/>
    <w:rsid w:val="00CC17C1"/>
    <w:rsid w:val="00CC17E6"/>
    <w:rsid w:val="00CC1BFB"/>
    <w:rsid w:val="00CC25C6"/>
    <w:rsid w:val="00CC2707"/>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F9C"/>
    <w:rsid w:val="00CC5095"/>
    <w:rsid w:val="00CC5189"/>
    <w:rsid w:val="00CC532F"/>
    <w:rsid w:val="00CC54F7"/>
    <w:rsid w:val="00CC5619"/>
    <w:rsid w:val="00CC567F"/>
    <w:rsid w:val="00CC5AC4"/>
    <w:rsid w:val="00CC5B0C"/>
    <w:rsid w:val="00CC5BF5"/>
    <w:rsid w:val="00CC6055"/>
    <w:rsid w:val="00CC61CC"/>
    <w:rsid w:val="00CC61FE"/>
    <w:rsid w:val="00CC635B"/>
    <w:rsid w:val="00CC6544"/>
    <w:rsid w:val="00CC69C7"/>
    <w:rsid w:val="00CC69CB"/>
    <w:rsid w:val="00CC6ABB"/>
    <w:rsid w:val="00CC6AE2"/>
    <w:rsid w:val="00CC6AEC"/>
    <w:rsid w:val="00CC6C5C"/>
    <w:rsid w:val="00CC6D3B"/>
    <w:rsid w:val="00CC6F97"/>
    <w:rsid w:val="00CC7258"/>
    <w:rsid w:val="00CC77B1"/>
    <w:rsid w:val="00CC7A6B"/>
    <w:rsid w:val="00CC7CF1"/>
    <w:rsid w:val="00CC7DFD"/>
    <w:rsid w:val="00CC7E7C"/>
    <w:rsid w:val="00CD045E"/>
    <w:rsid w:val="00CD054B"/>
    <w:rsid w:val="00CD087C"/>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D68"/>
    <w:rsid w:val="00CD2D7B"/>
    <w:rsid w:val="00CD2E4C"/>
    <w:rsid w:val="00CD35D3"/>
    <w:rsid w:val="00CD38A2"/>
    <w:rsid w:val="00CD38FA"/>
    <w:rsid w:val="00CD3ABA"/>
    <w:rsid w:val="00CD3C76"/>
    <w:rsid w:val="00CD3D2F"/>
    <w:rsid w:val="00CD3E56"/>
    <w:rsid w:val="00CD4667"/>
    <w:rsid w:val="00CD4A3F"/>
    <w:rsid w:val="00CD4B06"/>
    <w:rsid w:val="00CD4DED"/>
    <w:rsid w:val="00CD50EE"/>
    <w:rsid w:val="00CD5641"/>
    <w:rsid w:val="00CD5A3B"/>
    <w:rsid w:val="00CD5B77"/>
    <w:rsid w:val="00CD5C2B"/>
    <w:rsid w:val="00CD6023"/>
    <w:rsid w:val="00CD63B7"/>
    <w:rsid w:val="00CD6B85"/>
    <w:rsid w:val="00CD6C7B"/>
    <w:rsid w:val="00CD6E90"/>
    <w:rsid w:val="00CD6EE2"/>
    <w:rsid w:val="00CD7099"/>
    <w:rsid w:val="00CD7146"/>
    <w:rsid w:val="00CD7242"/>
    <w:rsid w:val="00CD74D3"/>
    <w:rsid w:val="00CD7579"/>
    <w:rsid w:val="00CE00B6"/>
    <w:rsid w:val="00CE015C"/>
    <w:rsid w:val="00CE0256"/>
    <w:rsid w:val="00CE06B9"/>
    <w:rsid w:val="00CE0767"/>
    <w:rsid w:val="00CE08C4"/>
    <w:rsid w:val="00CE0AED"/>
    <w:rsid w:val="00CE0B1D"/>
    <w:rsid w:val="00CE0B84"/>
    <w:rsid w:val="00CE0D4D"/>
    <w:rsid w:val="00CE0DC7"/>
    <w:rsid w:val="00CE10AD"/>
    <w:rsid w:val="00CE10E8"/>
    <w:rsid w:val="00CE144B"/>
    <w:rsid w:val="00CE15DC"/>
    <w:rsid w:val="00CE19DF"/>
    <w:rsid w:val="00CE19ED"/>
    <w:rsid w:val="00CE1A52"/>
    <w:rsid w:val="00CE1B05"/>
    <w:rsid w:val="00CE1C77"/>
    <w:rsid w:val="00CE2227"/>
    <w:rsid w:val="00CE2467"/>
    <w:rsid w:val="00CE268B"/>
    <w:rsid w:val="00CE27D7"/>
    <w:rsid w:val="00CE2996"/>
    <w:rsid w:val="00CE2CB2"/>
    <w:rsid w:val="00CE2DEF"/>
    <w:rsid w:val="00CE3792"/>
    <w:rsid w:val="00CE37D3"/>
    <w:rsid w:val="00CE3ABA"/>
    <w:rsid w:val="00CE3B2D"/>
    <w:rsid w:val="00CE3D5F"/>
    <w:rsid w:val="00CE3FB3"/>
    <w:rsid w:val="00CE4023"/>
    <w:rsid w:val="00CE416F"/>
    <w:rsid w:val="00CE440B"/>
    <w:rsid w:val="00CE46DD"/>
    <w:rsid w:val="00CE46EC"/>
    <w:rsid w:val="00CE477A"/>
    <w:rsid w:val="00CE492D"/>
    <w:rsid w:val="00CE5093"/>
    <w:rsid w:val="00CE5769"/>
    <w:rsid w:val="00CE5B2B"/>
    <w:rsid w:val="00CE5B2C"/>
    <w:rsid w:val="00CE5DBD"/>
    <w:rsid w:val="00CE5F9C"/>
    <w:rsid w:val="00CE619A"/>
    <w:rsid w:val="00CE63A5"/>
    <w:rsid w:val="00CE6496"/>
    <w:rsid w:val="00CE6856"/>
    <w:rsid w:val="00CE6C66"/>
    <w:rsid w:val="00CE6DD6"/>
    <w:rsid w:val="00CE6EA2"/>
    <w:rsid w:val="00CE728C"/>
    <w:rsid w:val="00CE72FF"/>
    <w:rsid w:val="00CE7366"/>
    <w:rsid w:val="00CE74E6"/>
    <w:rsid w:val="00CF00C0"/>
    <w:rsid w:val="00CF010F"/>
    <w:rsid w:val="00CF0416"/>
    <w:rsid w:val="00CF041D"/>
    <w:rsid w:val="00CF0493"/>
    <w:rsid w:val="00CF059B"/>
    <w:rsid w:val="00CF0689"/>
    <w:rsid w:val="00CF0878"/>
    <w:rsid w:val="00CF0A21"/>
    <w:rsid w:val="00CF0EA9"/>
    <w:rsid w:val="00CF0FD5"/>
    <w:rsid w:val="00CF11CE"/>
    <w:rsid w:val="00CF11D8"/>
    <w:rsid w:val="00CF15BD"/>
    <w:rsid w:val="00CF16CC"/>
    <w:rsid w:val="00CF20E1"/>
    <w:rsid w:val="00CF247D"/>
    <w:rsid w:val="00CF2A37"/>
    <w:rsid w:val="00CF2D5C"/>
    <w:rsid w:val="00CF2E56"/>
    <w:rsid w:val="00CF33CC"/>
    <w:rsid w:val="00CF3460"/>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74F"/>
    <w:rsid w:val="00CF5806"/>
    <w:rsid w:val="00CF5836"/>
    <w:rsid w:val="00CF5AAA"/>
    <w:rsid w:val="00CF5C90"/>
    <w:rsid w:val="00CF5F9D"/>
    <w:rsid w:val="00CF601C"/>
    <w:rsid w:val="00CF6C53"/>
    <w:rsid w:val="00CF6D6B"/>
    <w:rsid w:val="00CF6E50"/>
    <w:rsid w:val="00CF6E94"/>
    <w:rsid w:val="00CF6EE4"/>
    <w:rsid w:val="00CF708C"/>
    <w:rsid w:val="00CF72A2"/>
    <w:rsid w:val="00CF7657"/>
    <w:rsid w:val="00CF76F7"/>
    <w:rsid w:val="00CF7B30"/>
    <w:rsid w:val="00CF7B8F"/>
    <w:rsid w:val="00CF7CA7"/>
    <w:rsid w:val="00CF7EBB"/>
    <w:rsid w:val="00D000CC"/>
    <w:rsid w:val="00D00348"/>
    <w:rsid w:val="00D00723"/>
    <w:rsid w:val="00D007D8"/>
    <w:rsid w:val="00D00F5D"/>
    <w:rsid w:val="00D01128"/>
    <w:rsid w:val="00D011FF"/>
    <w:rsid w:val="00D015D1"/>
    <w:rsid w:val="00D017AF"/>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2C7"/>
    <w:rsid w:val="00D106D7"/>
    <w:rsid w:val="00D10784"/>
    <w:rsid w:val="00D10CB1"/>
    <w:rsid w:val="00D115B5"/>
    <w:rsid w:val="00D11943"/>
    <w:rsid w:val="00D11A6E"/>
    <w:rsid w:val="00D11D3E"/>
    <w:rsid w:val="00D11EF8"/>
    <w:rsid w:val="00D12374"/>
    <w:rsid w:val="00D124CB"/>
    <w:rsid w:val="00D12528"/>
    <w:rsid w:val="00D129C2"/>
    <w:rsid w:val="00D12C73"/>
    <w:rsid w:val="00D12C96"/>
    <w:rsid w:val="00D12D48"/>
    <w:rsid w:val="00D12DBB"/>
    <w:rsid w:val="00D12F08"/>
    <w:rsid w:val="00D12F2E"/>
    <w:rsid w:val="00D12F8F"/>
    <w:rsid w:val="00D1314D"/>
    <w:rsid w:val="00D132C9"/>
    <w:rsid w:val="00D13371"/>
    <w:rsid w:val="00D13376"/>
    <w:rsid w:val="00D134F2"/>
    <w:rsid w:val="00D136C8"/>
    <w:rsid w:val="00D13A8A"/>
    <w:rsid w:val="00D13F11"/>
    <w:rsid w:val="00D13FE7"/>
    <w:rsid w:val="00D1423B"/>
    <w:rsid w:val="00D14483"/>
    <w:rsid w:val="00D14535"/>
    <w:rsid w:val="00D1467C"/>
    <w:rsid w:val="00D14889"/>
    <w:rsid w:val="00D14AF4"/>
    <w:rsid w:val="00D14EA9"/>
    <w:rsid w:val="00D14F15"/>
    <w:rsid w:val="00D155B3"/>
    <w:rsid w:val="00D158F4"/>
    <w:rsid w:val="00D15B6A"/>
    <w:rsid w:val="00D16183"/>
    <w:rsid w:val="00D161DC"/>
    <w:rsid w:val="00D162EB"/>
    <w:rsid w:val="00D16A1E"/>
    <w:rsid w:val="00D16FDB"/>
    <w:rsid w:val="00D17421"/>
    <w:rsid w:val="00D176CE"/>
    <w:rsid w:val="00D17946"/>
    <w:rsid w:val="00D17D86"/>
    <w:rsid w:val="00D17D97"/>
    <w:rsid w:val="00D17E18"/>
    <w:rsid w:val="00D17EED"/>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B2D"/>
    <w:rsid w:val="00D21DCE"/>
    <w:rsid w:val="00D21E20"/>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71D"/>
    <w:rsid w:val="00D25818"/>
    <w:rsid w:val="00D25A60"/>
    <w:rsid w:val="00D25C70"/>
    <w:rsid w:val="00D25E97"/>
    <w:rsid w:val="00D25FFD"/>
    <w:rsid w:val="00D26042"/>
    <w:rsid w:val="00D2637B"/>
    <w:rsid w:val="00D263D1"/>
    <w:rsid w:val="00D26429"/>
    <w:rsid w:val="00D2675F"/>
    <w:rsid w:val="00D267AF"/>
    <w:rsid w:val="00D269AC"/>
    <w:rsid w:val="00D26AC0"/>
    <w:rsid w:val="00D26BB6"/>
    <w:rsid w:val="00D26D96"/>
    <w:rsid w:val="00D26E1C"/>
    <w:rsid w:val="00D2707F"/>
    <w:rsid w:val="00D271A9"/>
    <w:rsid w:val="00D2759F"/>
    <w:rsid w:val="00D2772F"/>
    <w:rsid w:val="00D2789F"/>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3"/>
    <w:rsid w:val="00D31491"/>
    <w:rsid w:val="00D31692"/>
    <w:rsid w:val="00D317A5"/>
    <w:rsid w:val="00D31808"/>
    <w:rsid w:val="00D31988"/>
    <w:rsid w:val="00D31BC5"/>
    <w:rsid w:val="00D32597"/>
    <w:rsid w:val="00D32790"/>
    <w:rsid w:val="00D329C0"/>
    <w:rsid w:val="00D329C6"/>
    <w:rsid w:val="00D32AE7"/>
    <w:rsid w:val="00D32BDF"/>
    <w:rsid w:val="00D32C00"/>
    <w:rsid w:val="00D33371"/>
    <w:rsid w:val="00D333CA"/>
    <w:rsid w:val="00D3345E"/>
    <w:rsid w:val="00D3349C"/>
    <w:rsid w:val="00D33803"/>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258"/>
    <w:rsid w:val="00D36363"/>
    <w:rsid w:val="00D364B2"/>
    <w:rsid w:val="00D367AD"/>
    <w:rsid w:val="00D36867"/>
    <w:rsid w:val="00D368D5"/>
    <w:rsid w:val="00D3694A"/>
    <w:rsid w:val="00D36AC4"/>
    <w:rsid w:val="00D36C84"/>
    <w:rsid w:val="00D36D18"/>
    <w:rsid w:val="00D36DC6"/>
    <w:rsid w:val="00D36FEB"/>
    <w:rsid w:val="00D37021"/>
    <w:rsid w:val="00D379EF"/>
    <w:rsid w:val="00D37BEF"/>
    <w:rsid w:val="00D402DC"/>
    <w:rsid w:val="00D405D5"/>
    <w:rsid w:val="00D4062E"/>
    <w:rsid w:val="00D407AB"/>
    <w:rsid w:val="00D407C5"/>
    <w:rsid w:val="00D4089D"/>
    <w:rsid w:val="00D409BA"/>
    <w:rsid w:val="00D40AB9"/>
    <w:rsid w:val="00D40AFB"/>
    <w:rsid w:val="00D40C27"/>
    <w:rsid w:val="00D41541"/>
    <w:rsid w:val="00D41668"/>
    <w:rsid w:val="00D4167F"/>
    <w:rsid w:val="00D41809"/>
    <w:rsid w:val="00D41A0A"/>
    <w:rsid w:val="00D41FBE"/>
    <w:rsid w:val="00D42290"/>
    <w:rsid w:val="00D429B7"/>
    <w:rsid w:val="00D42A2C"/>
    <w:rsid w:val="00D42A62"/>
    <w:rsid w:val="00D42AB4"/>
    <w:rsid w:val="00D42CF9"/>
    <w:rsid w:val="00D42F72"/>
    <w:rsid w:val="00D42FB3"/>
    <w:rsid w:val="00D435F2"/>
    <w:rsid w:val="00D43679"/>
    <w:rsid w:val="00D43922"/>
    <w:rsid w:val="00D43AFA"/>
    <w:rsid w:val="00D43E17"/>
    <w:rsid w:val="00D43E2F"/>
    <w:rsid w:val="00D44151"/>
    <w:rsid w:val="00D446AA"/>
    <w:rsid w:val="00D4475B"/>
    <w:rsid w:val="00D448B8"/>
    <w:rsid w:val="00D44D44"/>
    <w:rsid w:val="00D45496"/>
    <w:rsid w:val="00D454CA"/>
    <w:rsid w:val="00D454CF"/>
    <w:rsid w:val="00D4580A"/>
    <w:rsid w:val="00D459C2"/>
    <w:rsid w:val="00D45B4B"/>
    <w:rsid w:val="00D460A6"/>
    <w:rsid w:val="00D460F0"/>
    <w:rsid w:val="00D4620D"/>
    <w:rsid w:val="00D463E9"/>
    <w:rsid w:val="00D46423"/>
    <w:rsid w:val="00D468A2"/>
    <w:rsid w:val="00D46904"/>
    <w:rsid w:val="00D46933"/>
    <w:rsid w:val="00D469E7"/>
    <w:rsid w:val="00D46A66"/>
    <w:rsid w:val="00D46E09"/>
    <w:rsid w:val="00D46ED0"/>
    <w:rsid w:val="00D47031"/>
    <w:rsid w:val="00D470A6"/>
    <w:rsid w:val="00D471CE"/>
    <w:rsid w:val="00D472BB"/>
    <w:rsid w:val="00D47307"/>
    <w:rsid w:val="00D47430"/>
    <w:rsid w:val="00D47CF2"/>
    <w:rsid w:val="00D47D43"/>
    <w:rsid w:val="00D47F2E"/>
    <w:rsid w:val="00D47FEA"/>
    <w:rsid w:val="00D503F0"/>
    <w:rsid w:val="00D503FE"/>
    <w:rsid w:val="00D504C7"/>
    <w:rsid w:val="00D506F9"/>
    <w:rsid w:val="00D5075C"/>
    <w:rsid w:val="00D50A55"/>
    <w:rsid w:val="00D50DE0"/>
    <w:rsid w:val="00D50F05"/>
    <w:rsid w:val="00D5146C"/>
    <w:rsid w:val="00D515EF"/>
    <w:rsid w:val="00D5170F"/>
    <w:rsid w:val="00D51919"/>
    <w:rsid w:val="00D5197C"/>
    <w:rsid w:val="00D51F32"/>
    <w:rsid w:val="00D52206"/>
    <w:rsid w:val="00D522DF"/>
    <w:rsid w:val="00D523AF"/>
    <w:rsid w:val="00D52736"/>
    <w:rsid w:val="00D52769"/>
    <w:rsid w:val="00D5282F"/>
    <w:rsid w:val="00D52A86"/>
    <w:rsid w:val="00D52B77"/>
    <w:rsid w:val="00D52BCC"/>
    <w:rsid w:val="00D52C50"/>
    <w:rsid w:val="00D52CE9"/>
    <w:rsid w:val="00D5300B"/>
    <w:rsid w:val="00D53789"/>
    <w:rsid w:val="00D537E9"/>
    <w:rsid w:val="00D53876"/>
    <w:rsid w:val="00D53D46"/>
    <w:rsid w:val="00D53EF0"/>
    <w:rsid w:val="00D53FDD"/>
    <w:rsid w:val="00D54084"/>
    <w:rsid w:val="00D54269"/>
    <w:rsid w:val="00D543FC"/>
    <w:rsid w:val="00D54887"/>
    <w:rsid w:val="00D54AF0"/>
    <w:rsid w:val="00D54C61"/>
    <w:rsid w:val="00D55021"/>
    <w:rsid w:val="00D55295"/>
    <w:rsid w:val="00D55403"/>
    <w:rsid w:val="00D55738"/>
    <w:rsid w:val="00D5593C"/>
    <w:rsid w:val="00D55A3F"/>
    <w:rsid w:val="00D55DC1"/>
    <w:rsid w:val="00D55EAC"/>
    <w:rsid w:val="00D55F7D"/>
    <w:rsid w:val="00D55F94"/>
    <w:rsid w:val="00D560FA"/>
    <w:rsid w:val="00D562FA"/>
    <w:rsid w:val="00D56425"/>
    <w:rsid w:val="00D56784"/>
    <w:rsid w:val="00D567D4"/>
    <w:rsid w:val="00D56DF5"/>
    <w:rsid w:val="00D56EB9"/>
    <w:rsid w:val="00D57446"/>
    <w:rsid w:val="00D57915"/>
    <w:rsid w:val="00D57EDE"/>
    <w:rsid w:val="00D601C7"/>
    <w:rsid w:val="00D60219"/>
    <w:rsid w:val="00D602B8"/>
    <w:rsid w:val="00D60386"/>
    <w:rsid w:val="00D604A3"/>
    <w:rsid w:val="00D605D6"/>
    <w:rsid w:val="00D606DE"/>
    <w:rsid w:val="00D607F1"/>
    <w:rsid w:val="00D60CED"/>
    <w:rsid w:val="00D60E8C"/>
    <w:rsid w:val="00D60FE2"/>
    <w:rsid w:val="00D61051"/>
    <w:rsid w:val="00D610FB"/>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85A"/>
    <w:rsid w:val="00D628F2"/>
    <w:rsid w:val="00D62BD5"/>
    <w:rsid w:val="00D62CD4"/>
    <w:rsid w:val="00D6316C"/>
    <w:rsid w:val="00D631BB"/>
    <w:rsid w:val="00D633AB"/>
    <w:rsid w:val="00D633F8"/>
    <w:rsid w:val="00D634AC"/>
    <w:rsid w:val="00D634C3"/>
    <w:rsid w:val="00D63557"/>
    <w:rsid w:val="00D63898"/>
    <w:rsid w:val="00D63B3D"/>
    <w:rsid w:val="00D63C0C"/>
    <w:rsid w:val="00D63D88"/>
    <w:rsid w:val="00D64006"/>
    <w:rsid w:val="00D64290"/>
    <w:rsid w:val="00D64327"/>
    <w:rsid w:val="00D64441"/>
    <w:rsid w:val="00D648A3"/>
    <w:rsid w:val="00D64A0A"/>
    <w:rsid w:val="00D64D95"/>
    <w:rsid w:val="00D64E7B"/>
    <w:rsid w:val="00D64E8E"/>
    <w:rsid w:val="00D65325"/>
    <w:rsid w:val="00D65389"/>
    <w:rsid w:val="00D6553F"/>
    <w:rsid w:val="00D65B5C"/>
    <w:rsid w:val="00D65ED4"/>
    <w:rsid w:val="00D660EA"/>
    <w:rsid w:val="00D663E7"/>
    <w:rsid w:val="00D66420"/>
    <w:rsid w:val="00D664A4"/>
    <w:rsid w:val="00D66C58"/>
    <w:rsid w:val="00D6716C"/>
    <w:rsid w:val="00D67196"/>
    <w:rsid w:val="00D6735C"/>
    <w:rsid w:val="00D6751E"/>
    <w:rsid w:val="00D67828"/>
    <w:rsid w:val="00D67A4B"/>
    <w:rsid w:val="00D67A99"/>
    <w:rsid w:val="00D67C2D"/>
    <w:rsid w:val="00D67D8B"/>
    <w:rsid w:val="00D67DF1"/>
    <w:rsid w:val="00D67DFC"/>
    <w:rsid w:val="00D7004F"/>
    <w:rsid w:val="00D701A5"/>
    <w:rsid w:val="00D7040B"/>
    <w:rsid w:val="00D70AFD"/>
    <w:rsid w:val="00D71138"/>
    <w:rsid w:val="00D71305"/>
    <w:rsid w:val="00D71885"/>
    <w:rsid w:val="00D718CC"/>
    <w:rsid w:val="00D71D02"/>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A0B"/>
    <w:rsid w:val="00D74C26"/>
    <w:rsid w:val="00D74DA9"/>
    <w:rsid w:val="00D752E5"/>
    <w:rsid w:val="00D754B2"/>
    <w:rsid w:val="00D754CD"/>
    <w:rsid w:val="00D75AF8"/>
    <w:rsid w:val="00D75D09"/>
    <w:rsid w:val="00D75E10"/>
    <w:rsid w:val="00D762E6"/>
    <w:rsid w:val="00D76520"/>
    <w:rsid w:val="00D76780"/>
    <w:rsid w:val="00D76889"/>
    <w:rsid w:val="00D76C4D"/>
    <w:rsid w:val="00D76DDA"/>
    <w:rsid w:val="00D7712B"/>
    <w:rsid w:val="00D77270"/>
    <w:rsid w:val="00D7765C"/>
    <w:rsid w:val="00D77662"/>
    <w:rsid w:val="00D77668"/>
    <w:rsid w:val="00D778C1"/>
    <w:rsid w:val="00D77C5A"/>
    <w:rsid w:val="00D77C66"/>
    <w:rsid w:val="00D802BF"/>
    <w:rsid w:val="00D8034D"/>
    <w:rsid w:val="00D80484"/>
    <w:rsid w:val="00D8055F"/>
    <w:rsid w:val="00D80722"/>
    <w:rsid w:val="00D80970"/>
    <w:rsid w:val="00D80AB7"/>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DA"/>
    <w:rsid w:val="00D82A9E"/>
    <w:rsid w:val="00D82FDB"/>
    <w:rsid w:val="00D8309C"/>
    <w:rsid w:val="00D83149"/>
    <w:rsid w:val="00D833A0"/>
    <w:rsid w:val="00D8344A"/>
    <w:rsid w:val="00D835A4"/>
    <w:rsid w:val="00D837ED"/>
    <w:rsid w:val="00D83962"/>
    <w:rsid w:val="00D8435D"/>
    <w:rsid w:val="00D84466"/>
    <w:rsid w:val="00D8459E"/>
    <w:rsid w:val="00D8471D"/>
    <w:rsid w:val="00D8480E"/>
    <w:rsid w:val="00D84CE4"/>
    <w:rsid w:val="00D84D76"/>
    <w:rsid w:val="00D84E0D"/>
    <w:rsid w:val="00D850A3"/>
    <w:rsid w:val="00D854D9"/>
    <w:rsid w:val="00D8580E"/>
    <w:rsid w:val="00D85BC7"/>
    <w:rsid w:val="00D85CB6"/>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925"/>
    <w:rsid w:val="00D87B06"/>
    <w:rsid w:val="00D87DB8"/>
    <w:rsid w:val="00D87DFC"/>
    <w:rsid w:val="00D87F08"/>
    <w:rsid w:val="00D9007D"/>
    <w:rsid w:val="00D900E1"/>
    <w:rsid w:val="00D908A1"/>
    <w:rsid w:val="00D90AF5"/>
    <w:rsid w:val="00D90B68"/>
    <w:rsid w:val="00D90CD9"/>
    <w:rsid w:val="00D90D5D"/>
    <w:rsid w:val="00D90E8B"/>
    <w:rsid w:val="00D918B4"/>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96"/>
    <w:rsid w:val="00D939F1"/>
    <w:rsid w:val="00D93C02"/>
    <w:rsid w:val="00D93C97"/>
    <w:rsid w:val="00D93E2A"/>
    <w:rsid w:val="00D93E90"/>
    <w:rsid w:val="00D9429F"/>
    <w:rsid w:val="00D9445F"/>
    <w:rsid w:val="00D94879"/>
    <w:rsid w:val="00D94926"/>
    <w:rsid w:val="00D94C0A"/>
    <w:rsid w:val="00D94CAF"/>
    <w:rsid w:val="00D952E8"/>
    <w:rsid w:val="00D953EE"/>
    <w:rsid w:val="00D95561"/>
    <w:rsid w:val="00D95630"/>
    <w:rsid w:val="00D95912"/>
    <w:rsid w:val="00D95B34"/>
    <w:rsid w:val="00D95B4E"/>
    <w:rsid w:val="00D95E13"/>
    <w:rsid w:val="00D95E67"/>
    <w:rsid w:val="00D960D9"/>
    <w:rsid w:val="00D961EA"/>
    <w:rsid w:val="00D96A98"/>
    <w:rsid w:val="00D96DB6"/>
    <w:rsid w:val="00D9710C"/>
    <w:rsid w:val="00D97E54"/>
    <w:rsid w:val="00DA0576"/>
    <w:rsid w:val="00DA057F"/>
    <w:rsid w:val="00DA0C53"/>
    <w:rsid w:val="00DA0EF7"/>
    <w:rsid w:val="00DA1266"/>
    <w:rsid w:val="00DA1380"/>
    <w:rsid w:val="00DA156C"/>
    <w:rsid w:val="00DA1673"/>
    <w:rsid w:val="00DA176F"/>
    <w:rsid w:val="00DA1C03"/>
    <w:rsid w:val="00DA21E5"/>
    <w:rsid w:val="00DA21F1"/>
    <w:rsid w:val="00DA22B6"/>
    <w:rsid w:val="00DA25D8"/>
    <w:rsid w:val="00DA291B"/>
    <w:rsid w:val="00DA2D42"/>
    <w:rsid w:val="00DA2EAB"/>
    <w:rsid w:val="00DA3233"/>
    <w:rsid w:val="00DA33A5"/>
    <w:rsid w:val="00DA33D6"/>
    <w:rsid w:val="00DA34E1"/>
    <w:rsid w:val="00DA396D"/>
    <w:rsid w:val="00DA3BD2"/>
    <w:rsid w:val="00DA3DAA"/>
    <w:rsid w:val="00DA3E7E"/>
    <w:rsid w:val="00DA406A"/>
    <w:rsid w:val="00DA44A7"/>
    <w:rsid w:val="00DA4644"/>
    <w:rsid w:val="00DA4793"/>
    <w:rsid w:val="00DA49F4"/>
    <w:rsid w:val="00DA4A11"/>
    <w:rsid w:val="00DA4D30"/>
    <w:rsid w:val="00DA4DC0"/>
    <w:rsid w:val="00DA4E34"/>
    <w:rsid w:val="00DA52E0"/>
    <w:rsid w:val="00DA5409"/>
    <w:rsid w:val="00DA545A"/>
    <w:rsid w:val="00DA5678"/>
    <w:rsid w:val="00DA57B5"/>
    <w:rsid w:val="00DA5838"/>
    <w:rsid w:val="00DA5FFE"/>
    <w:rsid w:val="00DA68CD"/>
    <w:rsid w:val="00DA6928"/>
    <w:rsid w:val="00DA6C3B"/>
    <w:rsid w:val="00DA6CDA"/>
    <w:rsid w:val="00DA7169"/>
    <w:rsid w:val="00DA7629"/>
    <w:rsid w:val="00DA7A13"/>
    <w:rsid w:val="00DA7FA8"/>
    <w:rsid w:val="00DB02B1"/>
    <w:rsid w:val="00DB040D"/>
    <w:rsid w:val="00DB07CB"/>
    <w:rsid w:val="00DB07D5"/>
    <w:rsid w:val="00DB08DD"/>
    <w:rsid w:val="00DB0C3C"/>
    <w:rsid w:val="00DB0C6E"/>
    <w:rsid w:val="00DB10CC"/>
    <w:rsid w:val="00DB141D"/>
    <w:rsid w:val="00DB1610"/>
    <w:rsid w:val="00DB1680"/>
    <w:rsid w:val="00DB173F"/>
    <w:rsid w:val="00DB180B"/>
    <w:rsid w:val="00DB1862"/>
    <w:rsid w:val="00DB1EB9"/>
    <w:rsid w:val="00DB23A1"/>
    <w:rsid w:val="00DB25E7"/>
    <w:rsid w:val="00DB2755"/>
    <w:rsid w:val="00DB278C"/>
    <w:rsid w:val="00DB283E"/>
    <w:rsid w:val="00DB2855"/>
    <w:rsid w:val="00DB2BF2"/>
    <w:rsid w:val="00DB2CC3"/>
    <w:rsid w:val="00DB2F25"/>
    <w:rsid w:val="00DB2FC7"/>
    <w:rsid w:val="00DB3190"/>
    <w:rsid w:val="00DB3376"/>
    <w:rsid w:val="00DB3408"/>
    <w:rsid w:val="00DB3A8F"/>
    <w:rsid w:val="00DB3DCB"/>
    <w:rsid w:val="00DB3EA8"/>
    <w:rsid w:val="00DB3FC2"/>
    <w:rsid w:val="00DB42F0"/>
    <w:rsid w:val="00DB4485"/>
    <w:rsid w:val="00DB47D4"/>
    <w:rsid w:val="00DB482A"/>
    <w:rsid w:val="00DB4892"/>
    <w:rsid w:val="00DB4BC2"/>
    <w:rsid w:val="00DB4EEB"/>
    <w:rsid w:val="00DB5232"/>
    <w:rsid w:val="00DB5271"/>
    <w:rsid w:val="00DB541F"/>
    <w:rsid w:val="00DB555A"/>
    <w:rsid w:val="00DB569D"/>
    <w:rsid w:val="00DB56AD"/>
    <w:rsid w:val="00DB5AB3"/>
    <w:rsid w:val="00DB5B72"/>
    <w:rsid w:val="00DB5E1D"/>
    <w:rsid w:val="00DB5F5A"/>
    <w:rsid w:val="00DB5F67"/>
    <w:rsid w:val="00DB61D5"/>
    <w:rsid w:val="00DB65B2"/>
    <w:rsid w:val="00DB664C"/>
    <w:rsid w:val="00DB6C84"/>
    <w:rsid w:val="00DB6CE8"/>
    <w:rsid w:val="00DB6F65"/>
    <w:rsid w:val="00DB720D"/>
    <w:rsid w:val="00DB7586"/>
    <w:rsid w:val="00DB7670"/>
    <w:rsid w:val="00DB7A26"/>
    <w:rsid w:val="00DB7BAE"/>
    <w:rsid w:val="00DB7CB5"/>
    <w:rsid w:val="00DB7CFE"/>
    <w:rsid w:val="00DC058F"/>
    <w:rsid w:val="00DC062A"/>
    <w:rsid w:val="00DC08A6"/>
    <w:rsid w:val="00DC0C3D"/>
    <w:rsid w:val="00DC0CE0"/>
    <w:rsid w:val="00DC0E27"/>
    <w:rsid w:val="00DC0F3D"/>
    <w:rsid w:val="00DC148D"/>
    <w:rsid w:val="00DC1E4E"/>
    <w:rsid w:val="00DC2208"/>
    <w:rsid w:val="00DC250B"/>
    <w:rsid w:val="00DC2A15"/>
    <w:rsid w:val="00DC2B06"/>
    <w:rsid w:val="00DC2B4D"/>
    <w:rsid w:val="00DC2C89"/>
    <w:rsid w:val="00DC33AB"/>
    <w:rsid w:val="00DC38BD"/>
    <w:rsid w:val="00DC3AC9"/>
    <w:rsid w:val="00DC4120"/>
    <w:rsid w:val="00DC43B7"/>
    <w:rsid w:val="00DC44F5"/>
    <w:rsid w:val="00DC4567"/>
    <w:rsid w:val="00DC481A"/>
    <w:rsid w:val="00DC4856"/>
    <w:rsid w:val="00DC4B7D"/>
    <w:rsid w:val="00DC50E8"/>
    <w:rsid w:val="00DC5419"/>
    <w:rsid w:val="00DC545A"/>
    <w:rsid w:val="00DC55C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7483"/>
    <w:rsid w:val="00DC75AF"/>
    <w:rsid w:val="00DC7816"/>
    <w:rsid w:val="00DC78FB"/>
    <w:rsid w:val="00DC7924"/>
    <w:rsid w:val="00DC7C5E"/>
    <w:rsid w:val="00DC7CA9"/>
    <w:rsid w:val="00DC7CDE"/>
    <w:rsid w:val="00DC7E4C"/>
    <w:rsid w:val="00DC7EDD"/>
    <w:rsid w:val="00DC7F2B"/>
    <w:rsid w:val="00DD0034"/>
    <w:rsid w:val="00DD017B"/>
    <w:rsid w:val="00DD0B84"/>
    <w:rsid w:val="00DD1124"/>
    <w:rsid w:val="00DD11F5"/>
    <w:rsid w:val="00DD1AA4"/>
    <w:rsid w:val="00DD1B82"/>
    <w:rsid w:val="00DD1C6F"/>
    <w:rsid w:val="00DD1CAF"/>
    <w:rsid w:val="00DD1E0F"/>
    <w:rsid w:val="00DD1EAB"/>
    <w:rsid w:val="00DD1F45"/>
    <w:rsid w:val="00DD1FD4"/>
    <w:rsid w:val="00DD2066"/>
    <w:rsid w:val="00DD2269"/>
    <w:rsid w:val="00DD22C0"/>
    <w:rsid w:val="00DD2346"/>
    <w:rsid w:val="00DD25D5"/>
    <w:rsid w:val="00DD2655"/>
    <w:rsid w:val="00DD2A88"/>
    <w:rsid w:val="00DD2FF0"/>
    <w:rsid w:val="00DD3420"/>
    <w:rsid w:val="00DD3773"/>
    <w:rsid w:val="00DD3820"/>
    <w:rsid w:val="00DD3821"/>
    <w:rsid w:val="00DD3822"/>
    <w:rsid w:val="00DD3A59"/>
    <w:rsid w:val="00DD3AB4"/>
    <w:rsid w:val="00DD3C09"/>
    <w:rsid w:val="00DD3FCB"/>
    <w:rsid w:val="00DD405B"/>
    <w:rsid w:val="00DD4725"/>
    <w:rsid w:val="00DD477F"/>
    <w:rsid w:val="00DD48A9"/>
    <w:rsid w:val="00DD4993"/>
    <w:rsid w:val="00DD4B54"/>
    <w:rsid w:val="00DD4C4C"/>
    <w:rsid w:val="00DD4CD5"/>
    <w:rsid w:val="00DD501F"/>
    <w:rsid w:val="00DD5057"/>
    <w:rsid w:val="00DD5069"/>
    <w:rsid w:val="00DD52A4"/>
    <w:rsid w:val="00DD53CB"/>
    <w:rsid w:val="00DD549B"/>
    <w:rsid w:val="00DD54B0"/>
    <w:rsid w:val="00DD5576"/>
    <w:rsid w:val="00DD5681"/>
    <w:rsid w:val="00DD585A"/>
    <w:rsid w:val="00DD587C"/>
    <w:rsid w:val="00DD58E1"/>
    <w:rsid w:val="00DD5C23"/>
    <w:rsid w:val="00DD5CBD"/>
    <w:rsid w:val="00DD60B7"/>
    <w:rsid w:val="00DD6114"/>
    <w:rsid w:val="00DD622D"/>
    <w:rsid w:val="00DD683C"/>
    <w:rsid w:val="00DD69A2"/>
    <w:rsid w:val="00DD6A61"/>
    <w:rsid w:val="00DD6CEC"/>
    <w:rsid w:val="00DD6E8A"/>
    <w:rsid w:val="00DD70F7"/>
    <w:rsid w:val="00DD7305"/>
    <w:rsid w:val="00DD7502"/>
    <w:rsid w:val="00DD7967"/>
    <w:rsid w:val="00DD7C51"/>
    <w:rsid w:val="00DD7CC0"/>
    <w:rsid w:val="00DD7E28"/>
    <w:rsid w:val="00DE04FB"/>
    <w:rsid w:val="00DE0AA4"/>
    <w:rsid w:val="00DE1395"/>
    <w:rsid w:val="00DE1B57"/>
    <w:rsid w:val="00DE1B8D"/>
    <w:rsid w:val="00DE1D75"/>
    <w:rsid w:val="00DE1D8D"/>
    <w:rsid w:val="00DE23F8"/>
    <w:rsid w:val="00DE2410"/>
    <w:rsid w:val="00DE2541"/>
    <w:rsid w:val="00DE2925"/>
    <w:rsid w:val="00DE2B47"/>
    <w:rsid w:val="00DE2F24"/>
    <w:rsid w:val="00DE2F61"/>
    <w:rsid w:val="00DE2FDD"/>
    <w:rsid w:val="00DE3159"/>
    <w:rsid w:val="00DE3334"/>
    <w:rsid w:val="00DE3460"/>
    <w:rsid w:val="00DE3798"/>
    <w:rsid w:val="00DE37C7"/>
    <w:rsid w:val="00DE37F1"/>
    <w:rsid w:val="00DE3A0B"/>
    <w:rsid w:val="00DE3BF9"/>
    <w:rsid w:val="00DE3CEB"/>
    <w:rsid w:val="00DE407D"/>
    <w:rsid w:val="00DE4620"/>
    <w:rsid w:val="00DE48DB"/>
    <w:rsid w:val="00DE4D37"/>
    <w:rsid w:val="00DE4D47"/>
    <w:rsid w:val="00DE4DED"/>
    <w:rsid w:val="00DE4E4F"/>
    <w:rsid w:val="00DE4E9F"/>
    <w:rsid w:val="00DE4F2A"/>
    <w:rsid w:val="00DE51C9"/>
    <w:rsid w:val="00DE53DD"/>
    <w:rsid w:val="00DE556C"/>
    <w:rsid w:val="00DE5755"/>
    <w:rsid w:val="00DE576D"/>
    <w:rsid w:val="00DE57E8"/>
    <w:rsid w:val="00DE5BFB"/>
    <w:rsid w:val="00DE5D5E"/>
    <w:rsid w:val="00DE5D86"/>
    <w:rsid w:val="00DE5E1A"/>
    <w:rsid w:val="00DE62C9"/>
    <w:rsid w:val="00DE63A0"/>
    <w:rsid w:val="00DE694D"/>
    <w:rsid w:val="00DE69C2"/>
    <w:rsid w:val="00DE6D34"/>
    <w:rsid w:val="00DE71A5"/>
    <w:rsid w:val="00DE7972"/>
    <w:rsid w:val="00DE79B6"/>
    <w:rsid w:val="00DE7A2A"/>
    <w:rsid w:val="00DE7D30"/>
    <w:rsid w:val="00DF01BA"/>
    <w:rsid w:val="00DF053D"/>
    <w:rsid w:val="00DF05BA"/>
    <w:rsid w:val="00DF090F"/>
    <w:rsid w:val="00DF1063"/>
    <w:rsid w:val="00DF1117"/>
    <w:rsid w:val="00DF1262"/>
    <w:rsid w:val="00DF1684"/>
    <w:rsid w:val="00DF17DF"/>
    <w:rsid w:val="00DF1B1D"/>
    <w:rsid w:val="00DF1D3E"/>
    <w:rsid w:val="00DF1D40"/>
    <w:rsid w:val="00DF1F46"/>
    <w:rsid w:val="00DF210F"/>
    <w:rsid w:val="00DF2499"/>
    <w:rsid w:val="00DF249F"/>
    <w:rsid w:val="00DF269E"/>
    <w:rsid w:val="00DF2858"/>
    <w:rsid w:val="00DF2939"/>
    <w:rsid w:val="00DF2A23"/>
    <w:rsid w:val="00DF2B05"/>
    <w:rsid w:val="00DF2BA5"/>
    <w:rsid w:val="00DF2BD5"/>
    <w:rsid w:val="00DF2DC3"/>
    <w:rsid w:val="00DF32BA"/>
    <w:rsid w:val="00DF3533"/>
    <w:rsid w:val="00DF36A1"/>
    <w:rsid w:val="00DF37AD"/>
    <w:rsid w:val="00DF3850"/>
    <w:rsid w:val="00DF387D"/>
    <w:rsid w:val="00DF3C83"/>
    <w:rsid w:val="00DF3D45"/>
    <w:rsid w:val="00DF3D73"/>
    <w:rsid w:val="00DF40F6"/>
    <w:rsid w:val="00DF4570"/>
    <w:rsid w:val="00DF488F"/>
    <w:rsid w:val="00DF4D2B"/>
    <w:rsid w:val="00DF4D74"/>
    <w:rsid w:val="00DF4E5B"/>
    <w:rsid w:val="00DF534A"/>
    <w:rsid w:val="00DF53EB"/>
    <w:rsid w:val="00DF54EE"/>
    <w:rsid w:val="00DF55CE"/>
    <w:rsid w:val="00DF55FD"/>
    <w:rsid w:val="00DF5753"/>
    <w:rsid w:val="00DF5AD2"/>
    <w:rsid w:val="00DF5D7A"/>
    <w:rsid w:val="00DF600E"/>
    <w:rsid w:val="00DF60F2"/>
    <w:rsid w:val="00DF6476"/>
    <w:rsid w:val="00DF681B"/>
    <w:rsid w:val="00DF6DA5"/>
    <w:rsid w:val="00DF7010"/>
    <w:rsid w:val="00DF7031"/>
    <w:rsid w:val="00DF7267"/>
    <w:rsid w:val="00DF7685"/>
    <w:rsid w:val="00DF76B8"/>
    <w:rsid w:val="00DF7A4D"/>
    <w:rsid w:val="00DF7B11"/>
    <w:rsid w:val="00E00162"/>
    <w:rsid w:val="00E00A96"/>
    <w:rsid w:val="00E014FD"/>
    <w:rsid w:val="00E01679"/>
    <w:rsid w:val="00E016B2"/>
    <w:rsid w:val="00E01958"/>
    <w:rsid w:val="00E019DF"/>
    <w:rsid w:val="00E01B51"/>
    <w:rsid w:val="00E02054"/>
    <w:rsid w:val="00E02597"/>
    <w:rsid w:val="00E0290F"/>
    <w:rsid w:val="00E02ECC"/>
    <w:rsid w:val="00E02F48"/>
    <w:rsid w:val="00E030D7"/>
    <w:rsid w:val="00E03B78"/>
    <w:rsid w:val="00E03BC3"/>
    <w:rsid w:val="00E04099"/>
    <w:rsid w:val="00E043D5"/>
    <w:rsid w:val="00E04677"/>
    <w:rsid w:val="00E04885"/>
    <w:rsid w:val="00E04A5C"/>
    <w:rsid w:val="00E04B31"/>
    <w:rsid w:val="00E04F55"/>
    <w:rsid w:val="00E051DB"/>
    <w:rsid w:val="00E05484"/>
    <w:rsid w:val="00E055F5"/>
    <w:rsid w:val="00E05657"/>
    <w:rsid w:val="00E057F5"/>
    <w:rsid w:val="00E0587C"/>
    <w:rsid w:val="00E05892"/>
    <w:rsid w:val="00E058B3"/>
    <w:rsid w:val="00E05D9A"/>
    <w:rsid w:val="00E06290"/>
    <w:rsid w:val="00E064AD"/>
    <w:rsid w:val="00E0695F"/>
    <w:rsid w:val="00E06B61"/>
    <w:rsid w:val="00E06C05"/>
    <w:rsid w:val="00E06E5E"/>
    <w:rsid w:val="00E06F14"/>
    <w:rsid w:val="00E071EF"/>
    <w:rsid w:val="00E07224"/>
    <w:rsid w:val="00E07521"/>
    <w:rsid w:val="00E07522"/>
    <w:rsid w:val="00E0759B"/>
    <w:rsid w:val="00E07883"/>
    <w:rsid w:val="00E07918"/>
    <w:rsid w:val="00E079F1"/>
    <w:rsid w:val="00E07BFD"/>
    <w:rsid w:val="00E07C31"/>
    <w:rsid w:val="00E07C5B"/>
    <w:rsid w:val="00E100C9"/>
    <w:rsid w:val="00E100F3"/>
    <w:rsid w:val="00E10183"/>
    <w:rsid w:val="00E104C3"/>
    <w:rsid w:val="00E107F4"/>
    <w:rsid w:val="00E1092F"/>
    <w:rsid w:val="00E109A0"/>
    <w:rsid w:val="00E10B60"/>
    <w:rsid w:val="00E10C1F"/>
    <w:rsid w:val="00E10C59"/>
    <w:rsid w:val="00E1111F"/>
    <w:rsid w:val="00E112A0"/>
    <w:rsid w:val="00E114F2"/>
    <w:rsid w:val="00E1152A"/>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2E6"/>
    <w:rsid w:val="00E14399"/>
    <w:rsid w:val="00E14A05"/>
    <w:rsid w:val="00E14ACC"/>
    <w:rsid w:val="00E14C55"/>
    <w:rsid w:val="00E14D38"/>
    <w:rsid w:val="00E1535D"/>
    <w:rsid w:val="00E153CB"/>
    <w:rsid w:val="00E1547B"/>
    <w:rsid w:val="00E15492"/>
    <w:rsid w:val="00E1558B"/>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C02"/>
    <w:rsid w:val="00E20D32"/>
    <w:rsid w:val="00E20D97"/>
    <w:rsid w:val="00E20ED1"/>
    <w:rsid w:val="00E2116A"/>
    <w:rsid w:val="00E214D5"/>
    <w:rsid w:val="00E2170A"/>
    <w:rsid w:val="00E219A2"/>
    <w:rsid w:val="00E21C14"/>
    <w:rsid w:val="00E21C24"/>
    <w:rsid w:val="00E21C36"/>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310"/>
    <w:rsid w:val="00E244CA"/>
    <w:rsid w:val="00E247EE"/>
    <w:rsid w:val="00E24810"/>
    <w:rsid w:val="00E249E1"/>
    <w:rsid w:val="00E24D0C"/>
    <w:rsid w:val="00E2522F"/>
    <w:rsid w:val="00E25250"/>
    <w:rsid w:val="00E252DB"/>
    <w:rsid w:val="00E25719"/>
    <w:rsid w:val="00E259F1"/>
    <w:rsid w:val="00E25B14"/>
    <w:rsid w:val="00E25D28"/>
    <w:rsid w:val="00E25D9C"/>
    <w:rsid w:val="00E2609F"/>
    <w:rsid w:val="00E26664"/>
    <w:rsid w:val="00E26693"/>
    <w:rsid w:val="00E26712"/>
    <w:rsid w:val="00E267DE"/>
    <w:rsid w:val="00E2692B"/>
    <w:rsid w:val="00E26947"/>
    <w:rsid w:val="00E26BE2"/>
    <w:rsid w:val="00E26EB9"/>
    <w:rsid w:val="00E26F85"/>
    <w:rsid w:val="00E27294"/>
    <w:rsid w:val="00E27351"/>
    <w:rsid w:val="00E27636"/>
    <w:rsid w:val="00E2794C"/>
    <w:rsid w:val="00E27A33"/>
    <w:rsid w:val="00E27B6C"/>
    <w:rsid w:val="00E27BC8"/>
    <w:rsid w:val="00E27C39"/>
    <w:rsid w:val="00E27E13"/>
    <w:rsid w:val="00E30296"/>
    <w:rsid w:val="00E309FD"/>
    <w:rsid w:val="00E30C5D"/>
    <w:rsid w:val="00E3130F"/>
    <w:rsid w:val="00E31780"/>
    <w:rsid w:val="00E318F1"/>
    <w:rsid w:val="00E31AE4"/>
    <w:rsid w:val="00E31DE2"/>
    <w:rsid w:val="00E31E64"/>
    <w:rsid w:val="00E32381"/>
    <w:rsid w:val="00E3239E"/>
    <w:rsid w:val="00E324EA"/>
    <w:rsid w:val="00E3278A"/>
    <w:rsid w:val="00E32909"/>
    <w:rsid w:val="00E32C67"/>
    <w:rsid w:val="00E32C6C"/>
    <w:rsid w:val="00E32DB9"/>
    <w:rsid w:val="00E32EA7"/>
    <w:rsid w:val="00E32EBF"/>
    <w:rsid w:val="00E32FC6"/>
    <w:rsid w:val="00E33067"/>
    <w:rsid w:val="00E33168"/>
    <w:rsid w:val="00E331FD"/>
    <w:rsid w:val="00E33A08"/>
    <w:rsid w:val="00E33B58"/>
    <w:rsid w:val="00E33BCD"/>
    <w:rsid w:val="00E33E1A"/>
    <w:rsid w:val="00E341E2"/>
    <w:rsid w:val="00E3437D"/>
    <w:rsid w:val="00E34473"/>
    <w:rsid w:val="00E349F7"/>
    <w:rsid w:val="00E34AE2"/>
    <w:rsid w:val="00E34C39"/>
    <w:rsid w:val="00E34D32"/>
    <w:rsid w:val="00E34FA1"/>
    <w:rsid w:val="00E3508D"/>
    <w:rsid w:val="00E3530E"/>
    <w:rsid w:val="00E35472"/>
    <w:rsid w:val="00E35746"/>
    <w:rsid w:val="00E359FA"/>
    <w:rsid w:val="00E35BE9"/>
    <w:rsid w:val="00E35D9D"/>
    <w:rsid w:val="00E35F5A"/>
    <w:rsid w:val="00E36085"/>
    <w:rsid w:val="00E360BD"/>
    <w:rsid w:val="00E360F0"/>
    <w:rsid w:val="00E36988"/>
    <w:rsid w:val="00E36AE2"/>
    <w:rsid w:val="00E36AEC"/>
    <w:rsid w:val="00E36B9F"/>
    <w:rsid w:val="00E36CC6"/>
    <w:rsid w:val="00E36D34"/>
    <w:rsid w:val="00E36FB3"/>
    <w:rsid w:val="00E370DC"/>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607"/>
    <w:rsid w:val="00E4166B"/>
    <w:rsid w:val="00E41847"/>
    <w:rsid w:val="00E418A1"/>
    <w:rsid w:val="00E41BE6"/>
    <w:rsid w:val="00E41C4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1F"/>
    <w:rsid w:val="00E43E37"/>
    <w:rsid w:val="00E43EE6"/>
    <w:rsid w:val="00E4419F"/>
    <w:rsid w:val="00E442A0"/>
    <w:rsid w:val="00E44428"/>
    <w:rsid w:val="00E44546"/>
    <w:rsid w:val="00E445BB"/>
    <w:rsid w:val="00E452D0"/>
    <w:rsid w:val="00E453FD"/>
    <w:rsid w:val="00E4571D"/>
    <w:rsid w:val="00E457FB"/>
    <w:rsid w:val="00E458A2"/>
    <w:rsid w:val="00E4592A"/>
    <w:rsid w:val="00E45AE0"/>
    <w:rsid w:val="00E45C3D"/>
    <w:rsid w:val="00E45DEC"/>
    <w:rsid w:val="00E45E02"/>
    <w:rsid w:val="00E45FE6"/>
    <w:rsid w:val="00E4610B"/>
    <w:rsid w:val="00E4636F"/>
    <w:rsid w:val="00E467E2"/>
    <w:rsid w:val="00E46B3F"/>
    <w:rsid w:val="00E46E8C"/>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7AD"/>
    <w:rsid w:val="00E51931"/>
    <w:rsid w:val="00E51F6C"/>
    <w:rsid w:val="00E523F1"/>
    <w:rsid w:val="00E527F7"/>
    <w:rsid w:val="00E5290C"/>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72B"/>
    <w:rsid w:val="00E54AF7"/>
    <w:rsid w:val="00E54B52"/>
    <w:rsid w:val="00E54DAA"/>
    <w:rsid w:val="00E54DCF"/>
    <w:rsid w:val="00E55020"/>
    <w:rsid w:val="00E551BB"/>
    <w:rsid w:val="00E55404"/>
    <w:rsid w:val="00E55707"/>
    <w:rsid w:val="00E557B0"/>
    <w:rsid w:val="00E55877"/>
    <w:rsid w:val="00E55941"/>
    <w:rsid w:val="00E55A17"/>
    <w:rsid w:val="00E55B0F"/>
    <w:rsid w:val="00E55FF3"/>
    <w:rsid w:val="00E56115"/>
    <w:rsid w:val="00E565E6"/>
    <w:rsid w:val="00E568F6"/>
    <w:rsid w:val="00E5695C"/>
    <w:rsid w:val="00E56D18"/>
    <w:rsid w:val="00E56D31"/>
    <w:rsid w:val="00E57394"/>
    <w:rsid w:val="00E5740D"/>
    <w:rsid w:val="00E577E6"/>
    <w:rsid w:val="00E578C4"/>
    <w:rsid w:val="00E57A88"/>
    <w:rsid w:val="00E57AE9"/>
    <w:rsid w:val="00E57B84"/>
    <w:rsid w:val="00E57C4E"/>
    <w:rsid w:val="00E57DFD"/>
    <w:rsid w:val="00E57F17"/>
    <w:rsid w:val="00E601D2"/>
    <w:rsid w:val="00E60438"/>
    <w:rsid w:val="00E604C1"/>
    <w:rsid w:val="00E606B1"/>
    <w:rsid w:val="00E60B81"/>
    <w:rsid w:val="00E60D1D"/>
    <w:rsid w:val="00E60E30"/>
    <w:rsid w:val="00E60E4B"/>
    <w:rsid w:val="00E60E69"/>
    <w:rsid w:val="00E60F03"/>
    <w:rsid w:val="00E612B7"/>
    <w:rsid w:val="00E61A6B"/>
    <w:rsid w:val="00E61BAD"/>
    <w:rsid w:val="00E61BEE"/>
    <w:rsid w:val="00E61CD8"/>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2DC"/>
    <w:rsid w:val="00E64301"/>
    <w:rsid w:val="00E64746"/>
    <w:rsid w:val="00E64758"/>
    <w:rsid w:val="00E64D53"/>
    <w:rsid w:val="00E64F4E"/>
    <w:rsid w:val="00E65B31"/>
    <w:rsid w:val="00E65B43"/>
    <w:rsid w:val="00E65B60"/>
    <w:rsid w:val="00E65FAF"/>
    <w:rsid w:val="00E66024"/>
    <w:rsid w:val="00E662D9"/>
    <w:rsid w:val="00E66477"/>
    <w:rsid w:val="00E66540"/>
    <w:rsid w:val="00E666BA"/>
    <w:rsid w:val="00E66A73"/>
    <w:rsid w:val="00E66A79"/>
    <w:rsid w:val="00E6703E"/>
    <w:rsid w:val="00E670DA"/>
    <w:rsid w:val="00E6761C"/>
    <w:rsid w:val="00E67725"/>
    <w:rsid w:val="00E67911"/>
    <w:rsid w:val="00E67AD6"/>
    <w:rsid w:val="00E67FC7"/>
    <w:rsid w:val="00E70261"/>
    <w:rsid w:val="00E7075D"/>
    <w:rsid w:val="00E7079B"/>
    <w:rsid w:val="00E707BF"/>
    <w:rsid w:val="00E70847"/>
    <w:rsid w:val="00E709F6"/>
    <w:rsid w:val="00E70BB8"/>
    <w:rsid w:val="00E70C22"/>
    <w:rsid w:val="00E70EB5"/>
    <w:rsid w:val="00E70FD7"/>
    <w:rsid w:val="00E7110B"/>
    <w:rsid w:val="00E7132E"/>
    <w:rsid w:val="00E71500"/>
    <w:rsid w:val="00E7158C"/>
    <w:rsid w:val="00E718C4"/>
    <w:rsid w:val="00E71930"/>
    <w:rsid w:val="00E71A62"/>
    <w:rsid w:val="00E72193"/>
    <w:rsid w:val="00E7234F"/>
    <w:rsid w:val="00E72632"/>
    <w:rsid w:val="00E729E1"/>
    <w:rsid w:val="00E72A1B"/>
    <w:rsid w:val="00E72C87"/>
    <w:rsid w:val="00E72D6D"/>
    <w:rsid w:val="00E72ED1"/>
    <w:rsid w:val="00E7329A"/>
    <w:rsid w:val="00E73542"/>
    <w:rsid w:val="00E739DE"/>
    <w:rsid w:val="00E73A84"/>
    <w:rsid w:val="00E73AE4"/>
    <w:rsid w:val="00E7417F"/>
    <w:rsid w:val="00E74407"/>
    <w:rsid w:val="00E74861"/>
    <w:rsid w:val="00E749B7"/>
    <w:rsid w:val="00E75008"/>
    <w:rsid w:val="00E75185"/>
    <w:rsid w:val="00E751EB"/>
    <w:rsid w:val="00E7537F"/>
    <w:rsid w:val="00E753D4"/>
    <w:rsid w:val="00E755D9"/>
    <w:rsid w:val="00E75B04"/>
    <w:rsid w:val="00E75E28"/>
    <w:rsid w:val="00E76452"/>
    <w:rsid w:val="00E76971"/>
    <w:rsid w:val="00E76AEB"/>
    <w:rsid w:val="00E76B8B"/>
    <w:rsid w:val="00E76E0F"/>
    <w:rsid w:val="00E771EE"/>
    <w:rsid w:val="00E77241"/>
    <w:rsid w:val="00E77448"/>
    <w:rsid w:val="00E778F6"/>
    <w:rsid w:val="00E77A27"/>
    <w:rsid w:val="00E77B0C"/>
    <w:rsid w:val="00E800BD"/>
    <w:rsid w:val="00E801B0"/>
    <w:rsid w:val="00E8035A"/>
    <w:rsid w:val="00E80373"/>
    <w:rsid w:val="00E80A61"/>
    <w:rsid w:val="00E80BA8"/>
    <w:rsid w:val="00E80BE9"/>
    <w:rsid w:val="00E80DAB"/>
    <w:rsid w:val="00E80DD1"/>
    <w:rsid w:val="00E8118C"/>
    <w:rsid w:val="00E813A0"/>
    <w:rsid w:val="00E81468"/>
    <w:rsid w:val="00E815CE"/>
    <w:rsid w:val="00E81797"/>
    <w:rsid w:val="00E81D3E"/>
    <w:rsid w:val="00E81DDA"/>
    <w:rsid w:val="00E82213"/>
    <w:rsid w:val="00E82307"/>
    <w:rsid w:val="00E82E6C"/>
    <w:rsid w:val="00E82ECB"/>
    <w:rsid w:val="00E83418"/>
    <w:rsid w:val="00E837FA"/>
    <w:rsid w:val="00E83FF7"/>
    <w:rsid w:val="00E84348"/>
    <w:rsid w:val="00E8441A"/>
    <w:rsid w:val="00E848C3"/>
    <w:rsid w:val="00E84CA7"/>
    <w:rsid w:val="00E85155"/>
    <w:rsid w:val="00E85308"/>
    <w:rsid w:val="00E854B3"/>
    <w:rsid w:val="00E858B9"/>
    <w:rsid w:val="00E85D4A"/>
    <w:rsid w:val="00E85DDD"/>
    <w:rsid w:val="00E85E87"/>
    <w:rsid w:val="00E861C1"/>
    <w:rsid w:val="00E86292"/>
    <w:rsid w:val="00E8667F"/>
    <w:rsid w:val="00E86916"/>
    <w:rsid w:val="00E86AAF"/>
    <w:rsid w:val="00E86BDD"/>
    <w:rsid w:val="00E86C89"/>
    <w:rsid w:val="00E86ECA"/>
    <w:rsid w:val="00E86F98"/>
    <w:rsid w:val="00E871A1"/>
    <w:rsid w:val="00E871CD"/>
    <w:rsid w:val="00E87320"/>
    <w:rsid w:val="00E87A15"/>
    <w:rsid w:val="00E87A5C"/>
    <w:rsid w:val="00E87A8C"/>
    <w:rsid w:val="00E87BC5"/>
    <w:rsid w:val="00E87ED8"/>
    <w:rsid w:val="00E87F97"/>
    <w:rsid w:val="00E87FD6"/>
    <w:rsid w:val="00E87FD8"/>
    <w:rsid w:val="00E90346"/>
    <w:rsid w:val="00E90AF8"/>
    <w:rsid w:val="00E90C13"/>
    <w:rsid w:val="00E90DCB"/>
    <w:rsid w:val="00E9111B"/>
    <w:rsid w:val="00E9133B"/>
    <w:rsid w:val="00E914F1"/>
    <w:rsid w:val="00E9153F"/>
    <w:rsid w:val="00E91875"/>
    <w:rsid w:val="00E91C00"/>
    <w:rsid w:val="00E91CE5"/>
    <w:rsid w:val="00E9209C"/>
    <w:rsid w:val="00E9225B"/>
    <w:rsid w:val="00E92272"/>
    <w:rsid w:val="00E9237F"/>
    <w:rsid w:val="00E924F8"/>
    <w:rsid w:val="00E9265A"/>
    <w:rsid w:val="00E9298E"/>
    <w:rsid w:val="00E92B62"/>
    <w:rsid w:val="00E92BB2"/>
    <w:rsid w:val="00E92FA3"/>
    <w:rsid w:val="00E9389C"/>
    <w:rsid w:val="00E93A31"/>
    <w:rsid w:val="00E93F66"/>
    <w:rsid w:val="00E943F8"/>
    <w:rsid w:val="00E94511"/>
    <w:rsid w:val="00E9453E"/>
    <w:rsid w:val="00E94591"/>
    <w:rsid w:val="00E945A4"/>
    <w:rsid w:val="00E946C4"/>
    <w:rsid w:val="00E94965"/>
    <w:rsid w:val="00E94CFF"/>
    <w:rsid w:val="00E95003"/>
    <w:rsid w:val="00E95225"/>
    <w:rsid w:val="00E954C1"/>
    <w:rsid w:val="00E9567D"/>
    <w:rsid w:val="00E95A3F"/>
    <w:rsid w:val="00E95A9E"/>
    <w:rsid w:val="00E9637E"/>
    <w:rsid w:val="00E96AC1"/>
    <w:rsid w:val="00E96CAC"/>
    <w:rsid w:val="00E96CEB"/>
    <w:rsid w:val="00E96D1F"/>
    <w:rsid w:val="00E96F07"/>
    <w:rsid w:val="00E96F0B"/>
    <w:rsid w:val="00E9719E"/>
    <w:rsid w:val="00E9768E"/>
    <w:rsid w:val="00E97962"/>
    <w:rsid w:val="00E97ACC"/>
    <w:rsid w:val="00E97BD7"/>
    <w:rsid w:val="00E97C0A"/>
    <w:rsid w:val="00E97D66"/>
    <w:rsid w:val="00E97EF4"/>
    <w:rsid w:val="00EA01F6"/>
    <w:rsid w:val="00EA04BF"/>
    <w:rsid w:val="00EA05E0"/>
    <w:rsid w:val="00EA06D1"/>
    <w:rsid w:val="00EA08CE"/>
    <w:rsid w:val="00EA10FA"/>
    <w:rsid w:val="00EA1432"/>
    <w:rsid w:val="00EA1A4C"/>
    <w:rsid w:val="00EA1A8A"/>
    <w:rsid w:val="00EA1B5D"/>
    <w:rsid w:val="00EA2358"/>
    <w:rsid w:val="00EA2497"/>
    <w:rsid w:val="00EA2A03"/>
    <w:rsid w:val="00EA2ABC"/>
    <w:rsid w:val="00EA327C"/>
    <w:rsid w:val="00EA3385"/>
    <w:rsid w:val="00EA3826"/>
    <w:rsid w:val="00EA38EA"/>
    <w:rsid w:val="00EA3929"/>
    <w:rsid w:val="00EA3943"/>
    <w:rsid w:val="00EA39B0"/>
    <w:rsid w:val="00EA3AFF"/>
    <w:rsid w:val="00EA3B88"/>
    <w:rsid w:val="00EA3CF0"/>
    <w:rsid w:val="00EA3E89"/>
    <w:rsid w:val="00EA3EBE"/>
    <w:rsid w:val="00EA40E0"/>
    <w:rsid w:val="00EA4624"/>
    <w:rsid w:val="00EA4638"/>
    <w:rsid w:val="00EA4921"/>
    <w:rsid w:val="00EA4A25"/>
    <w:rsid w:val="00EA4AC6"/>
    <w:rsid w:val="00EA4D6D"/>
    <w:rsid w:val="00EA4E8D"/>
    <w:rsid w:val="00EA51A6"/>
    <w:rsid w:val="00EA51C6"/>
    <w:rsid w:val="00EA5516"/>
    <w:rsid w:val="00EA56B2"/>
    <w:rsid w:val="00EA5728"/>
    <w:rsid w:val="00EA58E4"/>
    <w:rsid w:val="00EA5900"/>
    <w:rsid w:val="00EA5C77"/>
    <w:rsid w:val="00EA5CCA"/>
    <w:rsid w:val="00EA6050"/>
    <w:rsid w:val="00EA6157"/>
    <w:rsid w:val="00EA6446"/>
    <w:rsid w:val="00EA652D"/>
    <w:rsid w:val="00EA655B"/>
    <w:rsid w:val="00EA68CD"/>
    <w:rsid w:val="00EA6C8F"/>
    <w:rsid w:val="00EA6E8E"/>
    <w:rsid w:val="00EA70FC"/>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D59"/>
    <w:rsid w:val="00EB1DAE"/>
    <w:rsid w:val="00EB25F0"/>
    <w:rsid w:val="00EB290F"/>
    <w:rsid w:val="00EB29A4"/>
    <w:rsid w:val="00EB2AB1"/>
    <w:rsid w:val="00EB2B8F"/>
    <w:rsid w:val="00EB2C70"/>
    <w:rsid w:val="00EB31D2"/>
    <w:rsid w:val="00EB3420"/>
    <w:rsid w:val="00EB3829"/>
    <w:rsid w:val="00EB3C90"/>
    <w:rsid w:val="00EB3D1F"/>
    <w:rsid w:val="00EB3D6A"/>
    <w:rsid w:val="00EB3ECD"/>
    <w:rsid w:val="00EB481C"/>
    <w:rsid w:val="00EB4846"/>
    <w:rsid w:val="00EB4AEF"/>
    <w:rsid w:val="00EB4B2C"/>
    <w:rsid w:val="00EB4C20"/>
    <w:rsid w:val="00EB4E46"/>
    <w:rsid w:val="00EB50F5"/>
    <w:rsid w:val="00EB5380"/>
    <w:rsid w:val="00EB549E"/>
    <w:rsid w:val="00EB5637"/>
    <w:rsid w:val="00EB5A1C"/>
    <w:rsid w:val="00EB6282"/>
    <w:rsid w:val="00EB6294"/>
    <w:rsid w:val="00EB633F"/>
    <w:rsid w:val="00EB6407"/>
    <w:rsid w:val="00EB6682"/>
    <w:rsid w:val="00EB6EC9"/>
    <w:rsid w:val="00EB7460"/>
    <w:rsid w:val="00EB7466"/>
    <w:rsid w:val="00EB758E"/>
    <w:rsid w:val="00EB75E6"/>
    <w:rsid w:val="00EB7A96"/>
    <w:rsid w:val="00EB7C52"/>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3EB0"/>
    <w:rsid w:val="00EC4316"/>
    <w:rsid w:val="00EC4510"/>
    <w:rsid w:val="00EC4591"/>
    <w:rsid w:val="00EC483C"/>
    <w:rsid w:val="00EC48FA"/>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70E9"/>
    <w:rsid w:val="00EC7496"/>
    <w:rsid w:val="00EC7646"/>
    <w:rsid w:val="00EC7B44"/>
    <w:rsid w:val="00EC7DAE"/>
    <w:rsid w:val="00EC7DBA"/>
    <w:rsid w:val="00EC7F29"/>
    <w:rsid w:val="00ED0211"/>
    <w:rsid w:val="00ED056A"/>
    <w:rsid w:val="00ED09AA"/>
    <w:rsid w:val="00ED0BAD"/>
    <w:rsid w:val="00ED0D16"/>
    <w:rsid w:val="00ED0D2F"/>
    <w:rsid w:val="00ED11C5"/>
    <w:rsid w:val="00ED126A"/>
    <w:rsid w:val="00ED1357"/>
    <w:rsid w:val="00ED18EC"/>
    <w:rsid w:val="00ED1B56"/>
    <w:rsid w:val="00ED1C68"/>
    <w:rsid w:val="00ED1F00"/>
    <w:rsid w:val="00ED2087"/>
    <w:rsid w:val="00ED2501"/>
    <w:rsid w:val="00ED27F0"/>
    <w:rsid w:val="00ED284E"/>
    <w:rsid w:val="00ED2D3E"/>
    <w:rsid w:val="00ED2D6D"/>
    <w:rsid w:val="00ED2E59"/>
    <w:rsid w:val="00ED2F1F"/>
    <w:rsid w:val="00ED3165"/>
    <w:rsid w:val="00ED3363"/>
    <w:rsid w:val="00ED3702"/>
    <w:rsid w:val="00ED37DA"/>
    <w:rsid w:val="00ED3B7B"/>
    <w:rsid w:val="00ED3B9B"/>
    <w:rsid w:val="00ED3CD8"/>
    <w:rsid w:val="00ED4116"/>
    <w:rsid w:val="00ED44F9"/>
    <w:rsid w:val="00ED48E3"/>
    <w:rsid w:val="00ED4C1A"/>
    <w:rsid w:val="00ED4EAC"/>
    <w:rsid w:val="00ED5455"/>
    <w:rsid w:val="00ED549D"/>
    <w:rsid w:val="00ED5643"/>
    <w:rsid w:val="00ED56A3"/>
    <w:rsid w:val="00ED5AF5"/>
    <w:rsid w:val="00ED5B0E"/>
    <w:rsid w:val="00ED612B"/>
    <w:rsid w:val="00ED616B"/>
    <w:rsid w:val="00ED6267"/>
    <w:rsid w:val="00ED657C"/>
    <w:rsid w:val="00ED67B4"/>
    <w:rsid w:val="00ED68ED"/>
    <w:rsid w:val="00ED6C85"/>
    <w:rsid w:val="00ED75DC"/>
    <w:rsid w:val="00ED7AA7"/>
    <w:rsid w:val="00ED7B8E"/>
    <w:rsid w:val="00ED7BE5"/>
    <w:rsid w:val="00ED7FCE"/>
    <w:rsid w:val="00EE04ED"/>
    <w:rsid w:val="00EE0533"/>
    <w:rsid w:val="00EE079C"/>
    <w:rsid w:val="00EE0816"/>
    <w:rsid w:val="00EE0877"/>
    <w:rsid w:val="00EE0E1B"/>
    <w:rsid w:val="00EE0ED6"/>
    <w:rsid w:val="00EE0F31"/>
    <w:rsid w:val="00EE1047"/>
    <w:rsid w:val="00EE11F4"/>
    <w:rsid w:val="00EE125D"/>
    <w:rsid w:val="00EE16D2"/>
    <w:rsid w:val="00EE1DFA"/>
    <w:rsid w:val="00EE1E3D"/>
    <w:rsid w:val="00EE22AD"/>
    <w:rsid w:val="00EE23A9"/>
    <w:rsid w:val="00EE2D39"/>
    <w:rsid w:val="00EE33E1"/>
    <w:rsid w:val="00EE35A5"/>
    <w:rsid w:val="00EE367D"/>
    <w:rsid w:val="00EE3783"/>
    <w:rsid w:val="00EE37E6"/>
    <w:rsid w:val="00EE3A86"/>
    <w:rsid w:val="00EE3FCE"/>
    <w:rsid w:val="00EE4296"/>
    <w:rsid w:val="00EE4563"/>
    <w:rsid w:val="00EE4693"/>
    <w:rsid w:val="00EE4BE9"/>
    <w:rsid w:val="00EE52B1"/>
    <w:rsid w:val="00EE580A"/>
    <w:rsid w:val="00EE59E5"/>
    <w:rsid w:val="00EE5B6D"/>
    <w:rsid w:val="00EE60AC"/>
    <w:rsid w:val="00EE62C5"/>
    <w:rsid w:val="00EE635C"/>
    <w:rsid w:val="00EE64C1"/>
    <w:rsid w:val="00EE67C5"/>
    <w:rsid w:val="00EE6819"/>
    <w:rsid w:val="00EE6A4D"/>
    <w:rsid w:val="00EE6B1C"/>
    <w:rsid w:val="00EE7094"/>
    <w:rsid w:val="00EE7419"/>
    <w:rsid w:val="00EE7456"/>
    <w:rsid w:val="00EE748F"/>
    <w:rsid w:val="00EE74A0"/>
    <w:rsid w:val="00EF0705"/>
    <w:rsid w:val="00EF08D3"/>
    <w:rsid w:val="00EF08D4"/>
    <w:rsid w:val="00EF09D2"/>
    <w:rsid w:val="00EF0A1D"/>
    <w:rsid w:val="00EF0BCF"/>
    <w:rsid w:val="00EF0DBC"/>
    <w:rsid w:val="00EF1272"/>
    <w:rsid w:val="00EF12BC"/>
    <w:rsid w:val="00EF1332"/>
    <w:rsid w:val="00EF19F6"/>
    <w:rsid w:val="00EF1A7D"/>
    <w:rsid w:val="00EF1D84"/>
    <w:rsid w:val="00EF21AE"/>
    <w:rsid w:val="00EF2422"/>
    <w:rsid w:val="00EF2713"/>
    <w:rsid w:val="00EF299B"/>
    <w:rsid w:val="00EF2AF9"/>
    <w:rsid w:val="00EF2C1D"/>
    <w:rsid w:val="00EF3215"/>
    <w:rsid w:val="00EF322D"/>
    <w:rsid w:val="00EF32AA"/>
    <w:rsid w:val="00EF389C"/>
    <w:rsid w:val="00EF3C7E"/>
    <w:rsid w:val="00EF3CBE"/>
    <w:rsid w:val="00EF3CCF"/>
    <w:rsid w:val="00EF3E58"/>
    <w:rsid w:val="00EF3E7D"/>
    <w:rsid w:val="00EF3F99"/>
    <w:rsid w:val="00EF44C5"/>
    <w:rsid w:val="00EF45CE"/>
    <w:rsid w:val="00EF4694"/>
    <w:rsid w:val="00EF4762"/>
    <w:rsid w:val="00EF4E13"/>
    <w:rsid w:val="00EF53E3"/>
    <w:rsid w:val="00EF54DA"/>
    <w:rsid w:val="00EF5D1F"/>
    <w:rsid w:val="00EF5F31"/>
    <w:rsid w:val="00EF6096"/>
    <w:rsid w:val="00EF6122"/>
    <w:rsid w:val="00EF6161"/>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BC8"/>
    <w:rsid w:val="00F01E20"/>
    <w:rsid w:val="00F02359"/>
    <w:rsid w:val="00F0254E"/>
    <w:rsid w:val="00F026B5"/>
    <w:rsid w:val="00F02758"/>
    <w:rsid w:val="00F0296D"/>
    <w:rsid w:val="00F03317"/>
    <w:rsid w:val="00F03806"/>
    <w:rsid w:val="00F03C72"/>
    <w:rsid w:val="00F03CB9"/>
    <w:rsid w:val="00F03CC4"/>
    <w:rsid w:val="00F03CF4"/>
    <w:rsid w:val="00F03FC4"/>
    <w:rsid w:val="00F04044"/>
    <w:rsid w:val="00F04486"/>
    <w:rsid w:val="00F04776"/>
    <w:rsid w:val="00F04C21"/>
    <w:rsid w:val="00F04CE9"/>
    <w:rsid w:val="00F04EB3"/>
    <w:rsid w:val="00F04EB9"/>
    <w:rsid w:val="00F05123"/>
    <w:rsid w:val="00F054E1"/>
    <w:rsid w:val="00F054F3"/>
    <w:rsid w:val="00F05559"/>
    <w:rsid w:val="00F057CF"/>
    <w:rsid w:val="00F05BBD"/>
    <w:rsid w:val="00F05F6D"/>
    <w:rsid w:val="00F0622B"/>
    <w:rsid w:val="00F063A3"/>
    <w:rsid w:val="00F06901"/>
    <w:rsid w:val="00F06D4A"/>
    <w:rsid w:val="00F06E36"/>
    <w:rsid w:val="00F07096"/>
    <w:rsid w:val="00F07782"/>
    <w:rsid w:val="00F07B5A"/>
    <w:rsid w:val="00F07F6A"/>
    <w:rsid w:val="00F10006"/>
    <w:rsid w:val="00F10309"/>
    <w:rsid w:val="00F10332"/>
    <w:rsid w:val="00F10361"/>
    <w:rsid w:val="00F107A3"/>
    <w:rsid w:val="00F11040"/>
    <w:rsid w:val="00F115E8"/>
    <w:rsid w:val="00F116A9"/>
    <w:rsid w:val="00F117C3"/>
    <w:rsid w:val="00F11F26"/>
    <w:rsid w:val="00F1201F"/>
    <w:rsid w:val="00F12461"/>
    <w:rsid w:val="00F12546"/>
    <w:rsid w:val="00F1257D"/>
    <w:rsid w:val="00F12701"/>
    <w:rsid w:val="00F12710"/>
    <w:rsid w:val="00F12873"/>
    <w:rsid w:val="00F12A0B"/>
    <w:rsid w:val="00F12C9D"/>
    <w:rsid w:val="00F12D0F"/>
    <w:rsid w:val="00F13022"/>
    <w:rsid w:val="00F135D2"/>
    <w:rsid w:val="00F13707"/>
    <w:rsid w:val="00F13A4A"/>
    <w:rsid w:val="00F13D4F"/>
    <w:rsid w:val="00F13E6D"/>
    <w:rsid w:val="00F13F52"/>
    <w:rsid w:val="00F141B5"/>
    <w:rsid w:val="00F144C2"/>
    <w:rsid w:val="00F144C9"/>
    <w:rsid w:val="00F14926"/>
    <w:rsid w:val="00F14973"/>
    <w:rsid w:val="00F14A28"/>
    <w:rsid w:val="00F14AFB"/>
    <w:rsid w:val="00F14CFC"/>
    <w:rsid w:val="00F15825"/>
    <w:rsid w:val="00F15831"/>
    <w:rsid w:val="00F15835"/>
    <w:rsid w:val="00F158AA"/>
    <w:rsid w:val="00F158AD"/>
    <w:rsid w:val="00F15A11"/>
    <w:rsid w:val="00F15ED4"/>
    <w:rsid w:val="00F15F52"/>
    <w:rsid w:val="00F160AE"/>
    <w:rsid w:val="00F16172"/>
    <w:rsid w:val="00F168F1"/>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2004D"/>
    <w:rsid w:val="00F200FD"/>
    <w:rsid w:val="00F2013C"/>
    <w:rsid w:val="00F20158"/>
    <w:rsid w:val="00F20591"/>
    <w:rsid w:val="00F205D0"/>
    <w:rsid w:val="00F206DF"/>
    <w:rsid w:val="00F20AA5"/>
    <w:rsid w:val="00F20AB1"/>
    <w:rsid w:val="00F20C65"/>
    <w:rsid w:val="00F2108E"/>
    <w:rsid w:val="00F217C5"/>
    <w:rsid w:val="00F21BB3"/>
    <w:rsid w:val="00F22255"/>
    <w:rsid w:val="00F222A8"/>
    <w:rsid w:val="00F22334"/>
    <w:rsid w:val="00F2286D"/>
    <w:rsid w:val="00F228A1"/>
    <w:rsid w:val="00F22A8A"/>
    <w:rsid w:val="00F22BEE"/>
    <w:rsid w:val="00F22CA8"/>
    <w:rsid w:val="00F22F63"/>
    <w:rsid w:val="00F23303"/>
    <w:rsid w:val="00F23557"/>
    <w:rsid w:val="00F2395F"/>
    <w:rsid w:val="00F23C09"/>
    <w:rsid w:val="00F23D53"/>
    <w:rsid w:val="00F23E1F"/>
    <w:rsid w:val="00F23EDF"/>
    <w:rsid w:val="00F2438F"/>
    <w:rsid w:val="00F24494"/>
    <w:rsid w:val="00F24F68"/>
    <w:rsid w:val="00F251C2"/>
    <w:rsid w:val="00F2593A"/>
    <w:rsid w:val="00F25B77"/>
    <w:rsid w:val="00F25D56"/>
    <w:rsid w:val="00F25F1E"/>
    <w:rsid w:val="00F262DC"/>
    <w:rsid w:val="00F2699A"/>
    <w:rsid w:val="00F26A46"/>
    <w:rsid w:val="00F26E2B"/>
    <w:rsid w:val="00F2710D"/>
    <w:rsid w:val="00F2727E"/>
    <w:rsid w:val="00F274C5"/>
    <w:rsid w:val="00F2750D"/>
    <w:rsid w:val="00F27638"/>
    <w:rsid w:val="00F27742"/>
    <w:rsid w:val="00F27876"/>
    <w:rsid w:val="00F27A27"/>
    <w:rsid w:val="00F27AA3"/>
    <w:rsid w:val="00F27AF7"/>
    <w:rsid w:val="00F30768"/>
    <w:rsid w:val="00F309A6"/>
    <w:rsid w:val="00F30AC0"/>
    <w:rsid w:val="00F30D53"/>
    <w:rsid w:val="00F310CC"/>
    <w:rsid w:val="00F311E2"/>
    <w:rsid w:val="00F311ED"/>
    <w:rsid w:val="00F313D0"/>
    <w:rsid w:val="00F31572"/>
    <w:rsid w:val="00F3164F"/>
    <w:rsid w:val="00F317DA"/>
    <w:rsid w:val="00F31A97"/>
    <w:rsid w:val="00F31CE9"/>
    <w:rsid w:val="00F31F08"/>
    <w:rsid w:val="00F32266"/>
    <w:rsid w:val="00F323DC"/>
    <w:rsid w:val="00F32450"/>
    <w:rsid w:val="00F32772"/>
    <w:rsid w:val="00F32857"/>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1F80"/>
    <w:rsid w:val="00F42036"/>
    <w:rsid w:val="00F42300"/>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E48"/>
    <w:rsid w:val="00F44F39"/>
    <w:rsid w:val="00F44F73"/>
    <w:rsid w:val="00F44F84"/>
    <w:rsid w:val="00F45719"/>
    <w:rsid w:val="00F459D2"/>
    <w:rsid w:val="00F45A4B"/>
    <w:rsid w:val="00F45E5E"/>
    <w:rsid w:val="00F4613E"/>
    <w:rsid w:val="00F46343"/>
    <w:rsid w:val="00F463AD"/>
    <w:rsid w:val="00F46B29"/>
    <w:rsid w:val="00F46B42"/>
    <w:rsid w:val="00F46BCF"/>
    <w:rsid w:val="00F46DB9"/>
    <w:rsid w:val="00F46FED"/>
    <w:rsid w:val="00F47097"/>
    <w:rsid w:val="00F470FC"/>
    <w:rsid w:val="00F47568"/>
    <w:rsid w:val="00F47594"/>
    <w:rsid w:val="00F477A6"/>
    <w:rsid w:val="00F47A49"/>
    <w:rsid w:val="00F47D34"/>
    <w:rsid w:val="00F47E9E"/>
    <w:rsid w:val="00F500A7"/>
    <w:rsid w:val="00F5034A"/>
    <w:rsid w:val="00F504AF"/>
    <w:rsid w:val="00F506AF"/>
    <w:rsid w:val="00F50C5E"/>
    <w:rsid w:val="00F50F4F"/>
    <w:rsid w:val="00F510FF"/>
    <w:rsid w:val="00F5120A"/>
    <w:rsid w:val="00F5139B"/>
    <w:rsid w:val="00F51AF7"/>
    <w:rsid w:val="00F51BBD"/>
    <w:rsid w:val="00F51FF2"/>
    <w:rsid w:val="00F5223F"/>
    <w:rsid w:val="00F526BB"/>
    <w:rsid w:val="00F52ADB"/>
    <w:rsid w:val="00F52ED8"/>
    <w:rsid w:val="00F531A3"/>
    <w:rsid w:val="00F53285"/>
    <w:rsid w:val="00F53322"/>
    <w:rsid w:val="00F5363B"/>
    <w:rsid w:val="00F539B8"/>
    <w:rsid w:val="00F53DEF"/>
    <w:rsid w:val="00F53E14"/>
    <w:rsid w:val="00F53E72"/>
    <w:rsid w:val="00F5412E"/>
    <w:rsid w:val="00F544BB"/>
    <w:rsid w:val="00F547B2"/>
    <w:rsid w:val="00F54DBB"/>
    <w:rsid w:val="00F550E6"/>
    <w:rsid w:val="00F55318"/>
    <w:rsid w:val="00F553B7"/>
    <w:rsid w:val="00F554A2"/>
    <w:rsid w:val="00F55B8B"/>
    <w:rsid w:val="00F55DD1"/>
    <w:rsid w:val="00F562D1"/>
    <w:rsid w:val="00F5637E"/>
    <w:rsid w:val="00F56498"/>
    <w:rsid w:val="00F5653A"/>
    <w:rsid w:val="00F56745"/>
    <w:rsid w:val="00F56747"/>
    <w:rsid w:val="00F568B0"/>
    <w:rsid w:val="00F56AA3"/>
    <w:rsid w:val="00F56E2C"/>
    <w:rsid w:val="00F57281"/>
    <w:rsid w:val="00F57369"/>
    <w:rsid w:val="00F57452"/>
    <w:rsid w:val="00F57472"/>
    <w:rsid w:val="00F57549"/>
    <w:rsid w:val="00F57ACB"/>
    <w:rsid w:val="00F57AFE"/>
    <w:rsid w:val="00F57BBB"/>
    <w:rsid w:val="00F57DF1"/>
    <w:rsid w:val="00F60070"/>
    <w:rsid w:val="00F60474"/>
    <w:rsid w:val="00F60533"/>
    <w:rsid w:val="00F605B5"/>
    <w:rsid w:val="00F60685"/>
    <w:rsid w:val="00F60690"/>
    <w:rsid w:val="00F608CE"/>
    <w:rsid w:val="00F60BC3"/>
    <w:rsid w:val="00F60DC6"/>
    <w:rsid w:val="00F60F44"/>
    <w:rsid w:val="00F6102B"/>
    <w:rsid w:val="00F6177A"/>
    <w:rsid w:val="00F61AFE"/>
    <w:rsid w:val="00F61B07"/>
    <w:rsid w:val="00F61CF0"/>
    <w:rsid w:val="00F61F22"/>
    <w:rsid w:val="00F623AA"/>
    <w:rsid w:val="00F62601"/>
    <w:rsid w:val="00F62658"/>
    <w:rsid w:val="00F62A55"/>
    <w:rsid w:val="00F62A5B"/>
    <w:rsid w:val="00F62EC2"/>
    <w:rsid w:val="00F63025"/>
    <w:rsid w:val="00F631EB"/>
    <w:rsid w:val="00F6325F"/>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6B4"/>
    <w:rsid w:val="00F658E6"/>
    <w:rsid w:val="00F659F7"/>
    <w:rsid w:val="00F65A15"/>
    <w:rsid w:val="00F65A24"/>
    <w:rsid w:val="00F65B51"/>
    <w:rsid w:val="00F65C84"/>
    <w:rsid w:val="00F66062"/>
    <w:rsid w:val="00F66074"/>
    <w:rsid w:val="00F66208"/>
    <w:rsid w:val="00F6624F"/>
    <w:rsid w:val="00F6636D"/>
    <w:rsid w:val="00F66504"/>
    <w:rsid w:val="00F666F6"/>
    <w:rsid w:val="00F66A3B"/>
    <w:rsid w:val="00F66D49"/>
    <w:rsid w:val="00F66E73"/>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A1"/>
    <w:rsid w:val="00F71D59"/>
    <w:rsid w:val="00F71D70"/>
    <w:rsid w:val="00F71EC0"/>
    <w:rsid w:val="00F71FC4"/>
    <w:rsid w:val="00F720EC"/>
    <w:rsid w:val="00F72177"/>
    <w:rsid w:val="00F72266"/>
    <w:rsid w:val="00F7242D"/>
    <w:rsid w:val="00F72748"/>
    <w:rsid w:val="00F72896"/>
    <w:rsid w:val="00F72968"/>
    <w:rsid w:val="00F72B72"/>
    <w:rsid w:val="00F72FBF"/>
    <w:rsid w:val="00F73175"/>
    <w:rsid w:val="00F73228"/>
    <w:rsid w:val="00F73421"/>
    <w:rsid w:val="00F736B2"/>
    <w:rsid w:val="00F73AD6"/>
    <w:rsid w:val="00F73FF4"/>
    <w:rsid w:val="00F748A4"/>
    <w:rsid w:val="00F74A9C"/>
    <w:rsid w:val="00F74EC3"/>
    <w:rsid w:val="00F752E0"/>
    <w:rsid w:val="00F7543E"/>
    <w:rsid w:val="00F758BB"/>
    <w:rsid w:val="00F75C48"/>
    <w:rsid w:val="00F75C62"/>
    <w:rsid w:val="00F760C2"/>
    <w:rsid w:val="00F764C4"/>
    <w:rsid w:val="00F765C7"/>
    <w:rsid w:val="00F76611"/>
    <w:rsid w:val="00F76A5E"/>
    <w:rsid w:val="00F76ABD"/>
    <w:rsid w:val="00F76FBD"/>
    <w:rsid w:val="00F7719E"/>
    <w:rsid w:val="00F772E8"/>
    <w:rsid w:val="00F7738D"/>
    <w:rsid w:val="00F77841"/>
    <w:rsid w:val="00F77892"/>
    <w:rsid w:val="00F778F4"/>
    <w:rsid w:val="00F77A18"/>
    <w:rsid w:val="00F77A7D"/>
    <w:rsid w:val="00F77DC7"/>
    <w:rsid w:val="00F80088"/>
    <w:rsid w:val="00F80375"/>
    <w:rsid w:val="00F8038B"/>
    <w:rsid w:val="00F805CC"/>
    <w:rsid w:val="00F806EA"/>
    <w:rsid w:val="00F8073E"/>
    <w:rsid w:val="00F808E7"/>
    <w:rsid w:val="00F8092A"/>
    <w:rsid w:val="00F80987"/>
    <w:rsid w:val="00F80A06"/>
    <w:rsid w:val="00F8117D"/>
    <w:rsid w:val="00F81553"/>
    <w:rsid w:val="00F81953"/>
    <w:rsid w:val="00F81AE8"/>
    <w:rsid w:val="00F81DB1"/>
    <w:rsid w:val="00F81E09"/>
    <w:rsid w:val="00F81EA4"/>
    <w:rsid w:val="00F8253E"/>
    <w:rsid w:val="00F827C2"/>
    <w:rsid w:val="00F82877"/>
    <w:rsid w:val="00F82BCE"/>
    <w:rsid w:val="00F83289"/>
    <w:rsid w:val="00F8391F"/>
    <w:rsid w:val="00F83AC8"/>
    <w:rsid w:val="00F83C28"/>
    <w:rsid w:val="00F83F1C"/>
    <w:rsid w:val="00F84112"/>
    <w:rsid w:val="00F8476E"/>
    <w:rsid w:val="00F84824"/>
    <w:rsid w:val="00F848CC"/>
    <w:rsid w:val="00F84922"/>
    <w:rsid w:val="00F84A1C"/>
    <w:rsid w:val="00F84A23"/>
    <w:rsid w:val="00F84A67"/>
    <w:rsid w:val="00F84B73"/>
    <w:rsid w:val="00F84D8D"/>
    <w:rsid w:val="00F84E9B"/>
    <w:rsid w:val="00F853F2"/>
    <w:rsid w:val="00F8578E"/>
    <w:rsid w:val="00F8592E"/>
    <w:rsid w:val="00F85ACE"/>
    <w:rsid w:val="00F85D69"/>
    <w:rsid w:val="00F85E20"/>
    <w:rsid w:val="00F862A8"/>
    <w:rsid w:val="00F8645F"/>
    <w:rsid w:val="00F86652"/>
    <w:rsid w:val="00F86C91"/>
    <w:rsid w:val="00F86E6F"/>
    <w:rsid w:val="00F86EDA"/>
    <w:rsid w:val="00F87115"/>
    <w:rsid w:val="00F87251"/>
    <w:rsid w:val="00F8726D"/>
    <w:rsid w:val="00F8736E"/>
    <w:rsid w:val="00F875EF"/>
    <w:rsid w:val="00F87689"/>
    <w:rsid w:val="00F87843"/>
    <w:rsid w:val="00F87B0E"/>
    <w:rsid w:val="00F87CEF"/>
    <w:rsid w:val="00F87D08"/>
    <w:rsid w:val="00F87DAE"/>
    <w:rsid w:val="00F9007A"/>
    <w:rsid w:val="00F904FF"/>
    <w:rsid w:val="00F90800"/>
    <w:rsid w:val="00F908B8"/>
    <w:rsid w:val="00F90AE4"/>
    <w:rsid w:val="00F90B5A"/>
    <w:rsid w:val="00F90C41"/>
    <w:rsid w:val="00F90DEE"/>
    <w:rsid w:val="00F90E9F"/>
    <w:rsid w:val="00F91219"/>
    <w:rsid w:val="00F91262"/>
    <w:rsid w:val="00F91272"/>
    <w:rsid w:val="00F9164B"/>
    <w:rsid w:val="00F91913"/>
    <w:rsid w:val="00F91B5E"/>
    <w:rsid w:val="00F91B95"/>
    <w:rsid w:val="00F91E99"/>
    <w:rsid w:val="00F91F1A"/>
    <w:rsid w:val="00F9208E"/>
    <w:rsid w:val="00F920E5"/>
    <w:rsid w:val="00F921E4"/>
    <w:rsid w:val="00F924DB"/>
    <w:rsid w:val="00F92629"/>
    <w:rsid w:val="00F92A91"/>
    <w:rsid w:val="00F92F4C"/>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3BA"/>
    <w:rsid w:val="00F956DE"/>
    <w:rsid w:val="00F9574F"/>
    <w:rsid w:val="00F95847"/>
    <w:rsid w:val="00F95C18"/>
    <w:rsid w:val="00F95C44"/>
    <w:rsid w:val="00F95C48"/>
    <w:rsid w:val="00F961DE"/>
    <w:rsid w:val="00F9650B"/>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413"/>
    <w:rsid w:val="00FA1446"/>
    <w:rsid w:val="00FA1511"/>
    <w:rsid w:val="00FA15AE"/>
    <w:rsid w:val="00FA15C4"/>
    <w:rsid w:val="00FA168A"/>
    <w:rsid w:val="00FA16B0"/>
    <w:rsid w:val="00FA1942"/>
    <w:rsid w:val="00FA1F39"/>
    <w:rsid w:val="00FA1F5F"/>
    <w:rsid w:val="00FA260E"/>
    <w:rsid w:val="00FA2875"/>
    <w:rsid w:val="00FA28D2"/>
    <w:rsid w:val="00FA2C73"/>
    <w:rsid w:val="00FA2FC5"/>
    <w:rsid w:val="00FA2FE0"/>
    <w:rsid w:val="00FA3378"/>
    <w:rsid w:val="00FA36F8"/>
    <w:rsid w:val="00FA37AA"/>
    <w:rsid w:val="00FA3956"/>
    <w:rsid w:val="00FA3AE2"/>
    <w:rsid w:val="00FA3C1D"/>
    <w:rsid w:val="00FA3CC3"/>
    <w:rsid w:val="00FA3F36"/>
    <w:rsid w:val="00FA417C"/>
    <w:rsid w:val="00FA43D5"/>
    <w:rsid w:val="00FA466E"/>
    <w:rsid w:val="00FA4BC3"/>
    <w:rsid w:val="00FA4FED"/>
    <w:rsid w:val="00FA52BE"/>
    <w:rsid w:val="00FA5851"/>
    <w:rsid w:val="00FA5963"/>
    <w:rsid w:val="00FA68DD"/>
    <w:rsid w:val="00FA6E0B"/>
    <w:rsid w:val="00FA771E"/>
    <w:rsid w:val="00FA77D4"/>
    <w:rsid w:val="00FA78BD"/>
    <w:rsid w:val="00FA7DE3"/>
    <w:rsid w:val="00FB00D5"/>
    <w:rsid w:val="00FB01FF"/>
    <w:rsid w:val="00FB0460"/>
    <w:rsid w:val="00FB05E6"/>
    <w:rsid w:val="00FB063E"/>
    <w:rsid w:val="00FB06BF"/>
    <w:rsid w:val="00FB0D26"/>
    <w:rsid w:val="00FB0D73"/>
    <w:rsid w:val="00FB0DD0"/>
    <w:rsid w:val="00FB1338"/>
    <w:rsid w:val="00FB13B3"/>
    <w:rsid w:val="00FB1AD7"/>
    <w:rsid w:val="00FB1C99"/>
    <w:rsid w:val="00FB1CE7"/>
    <w:rsid w:val="00FB1E54"/>
    <w:rsid w:val="00FB20E1"/>
    <w:rsid w:val="00FB269C"/>
    <w:rsid w:val="00FB26F6"/>
    <w:rsid w:val="00FB2860"/>
    <w:rsid w:val="00FB28CC"/>
    <w:rsid w:val="00FB29C2"/>
    <w:rsid w:val="00FB30B5"/>
    <w:rsid w:val="00FB31E9"/>
    <w:rsid w:val="00FB32DD"/>
    <w:rsid w:val="00FB354C"/>
    <w:rsid w:val="00FB3FB0"/>
    <w:rsid w:val="00FB3FEA"/>
    <w:rsid w:val="00FB4523"/>
    <w:rsid w:val="00FB45EC"/>
    <w:rsid w:val="00FB4703"/>
    <w:rsid w:val="00FB4A4F"/>
    <w:rsid w:val="00FB4D53"/>
    <w:rsid w:val="00FB5240"/>
    <w:rsid w:val="00FB56E1"/>
    <w:rsid w:val="00FB577B"/>
    <w:rsid w:val="00FB57C8"/>
    <w:rsid w:val="00FB594C"/>
    <w:rsid w:val="00FB5B58"/>
    <w:rsid w:val="00FB5E2B"/>
    <w:rsid w:val="00FB60D1"/>
    <w:rsid w:val="00FB6164"/>
    <w:rsid w:val="00FB632A"/>
    <w:rsid w:val="00FB6459"/>
    <w:rsid w:val="00FB6885"/>
    <w:rsid w:val="00FB6B3C"/>
    <w:rsid w:val="00FB6CC0"/>
    <w:rsid w:val="00FB6D41"/>
    <w:rsid w:val="00FB6F14"/>
    <w:rsid w:val="00FB7426"/>
    <w:rsid w:val="00FB792B"/>
    <w:rsid w:val="00FB79D5"/>
    <w:rsid w:val="00FB7C90"/>
    <w:rsid w:val="00FB7D68"/>
    <w:rsid w:val="00FB7F34"/>
    <w:rsid w:val="00FC0042"/>
    <w:rsid w:val="00FC009A"/>
    <w:rsid w:val="00FC0400"/>
    <w:rsid w:val="00FC05A1"/>
    <w:rsid w:val="00FC060B"/>
    <w:rsid w:val="00FC0998"/>
    <w:rsid w:val="00FC0AA6"/>
    <w:rsid w:val="00FC0F00"/>
    <w:rsid w:val="00FC1185"/>
    <w:rsid w:val="00FC1678"/>
    <w:rsid w:val="00FC1685"/>
    <w:rsid w:val="00FC1A71"/>
    <w:rsid w:val="00FC1C37"/>
    <w:rsid w:val="00FC1D5A"/>
    <w:rsid w:val="00FC2399"/>
    <w:rsid w:val="00FC25DF"/>
    <w:rsid w:val="00FC295C"/>
    <w:rsid w:val="00FC298E"/>
    <w:rsid w:val="00FC2A58"/>
    <w:rsid w:val="00FC3407"/>
    <w:rsid w:val="00FC389A"/>
    <w:rsid w:val="00FC38DE"/>
    <w:rsid w:val="00FC39BB"/>
    <w:rsid w:val="00FC4036"/>
    <w:rsid w:val="00FC4055"/>
    <w:rsid w:val="00FC4279"/>
    <w:rsid w:val="00FC4363"/>
    <w:rsid w:val="00FC43BD"/>
    <w:rsid w:val="00FC490A"/>
    <w:rsid w:val="00FC4D8B"/>
    <w:rsid w:val="00FC565A"/>
    <w:rsid w:val="00FC57FF"/>
    <w:rsid w:val="00FC5808"/>
    <w:rsid w:val="00FC5A06"/>
    <w:rsid w:val="00FC5A3E"/>
    <w:rsid w:val="00FC5A74"/>
    <w:rsid w:val="00FC5C9B"/>
    <w:rsid w:val="00FC5CB8"/>
    <w:rsid w:val="00FC5E4E"/>
    <w:rsid w:val="00FC6135"/>
    <w:rsid w:val="00FC622D"/>
    <w:rsid w:val="00FC6280"/>
    <w:rsid w:val="00FC6349"/>
    <w:rsid w:val="00FC657D"/>
    <w:rsid w:val="00FC67A3"/>
    <w:rsid w:val="00FC7207"/>
    <w:rsid w:val="00FC7B41"/>
    <w:rsid w:val="00FC7B96"/>
    <w:rsid w:val="00FD003B"/>
    <w:rsid w:val="00FD041A"/>
    <w:rsid w:val="00FD0423"/>
    <w:rsid w:val="00FD06B6"/>
    <w:rsid w:val="00FD09FB"/>
    <w:rsid w:val="00FD0A08"/>
    <w:rsid w:val="00FD0B85"/>
    <w:rsid w:val="00FD1248"/>
    <w:rsid w:val="00FD1357"/>
    <w:rsid w:val="00FD1506"/>
    <w:rsid w:val="00FD154C"/>
    <w:rsid w:val="00FD18A6"/>
    <w:rsid w:val="00FD21B4"/>
    <w:rsid w:val="00FD225D"/>
    <w:rsid w:val="00FD22BC"/>
    <w:rsid w:val="00FD2387"/>
    <w:rsid w:val="00FD2758"/>
    <w:rsid w:val="00FD27E9"/>
    <w:rsid w:val="00FD2BC0"/>
    <w:rsid w:val="00FD2BC7"/>
    <w:rsid w:val="00FD2BFA"/>
    <w:rsid w:val="00FD3087"/>
    <w:rsid w:val="00FD342D"/>
    <w:rsid w:val="00FD364D"/>
    <w:rsid w:val="00FD37E7"/>
    <w:rsid w:val="00FD38FD"/>
    <w:rsid w:val="00FD392B"/>
    <w:rsid w:val="00FD398A"/>
    <w:rsid w:val="00FD39DD"/>
    <w:rsid w:val="00FD3F45"/>
    <w:rsid w:val="00FD3F56"/>
    <w:rsid w:val="00FD3F5C"/>
    <w:rsid w:val="00FD4002"/>
    <w:rsid w:val="00FD4017"/>
    <w:rsid w:val="00FD4179"/>
    <w:rsid w:val="00FD4614"/>
    <w:rsid w:val="00FD488B"/>
    <w:rsid w:val="00FD4932"/>
    <w:rsid w:val="00FD4AD1"/>
    <w:rsid w:val="00FD4F25"/>
    <w:rsid w:val="00FD4F41"/>
    <w:rsid w:val="00FD5016"/>
    <w:rsid w:val="00FD5257"/>
    <w:rsid w:val="00FD587E"/>
    <w:rsid w:val="00FD5C78"/>
    <w:rsid w:val="00FD678E"/>
    <w:rsid w:val="00FD6828"/>
    <w:rsid w:val="00FD6DDF"/>
    <w:rsid w:val="00FD6E3F"/>
    <w:rsid w:val="00FD6E6F"/>
    <w:rsid w:val="00FD71C7"/>
    <w:rsid w:val="00FD7242"/>
    <w:rsid w:val="00FD72D2"/>
    <w:rsid w:val="00FD752A"/>
    <w:rsid w:val="00FD78A3"/>
    <w:rsid w:val="00FD7BC9"/>
    <w:rsid w:val="00FD7E04"/>
    <w:rsid w:val="00FD7EB4"/>
    <w:rsid w:val="00FE02E2"/>
    <w:rsid w:val="00FE065D"/>
    <w:rsid w:val="00FE0736"/>
    <w:rsid w:val="00FE0DB7"/>
    <w:rsid w:val="00FE0F72"/>
    <w:rsid w:val="00FE11A7"/>
    <w:rsid w:val="00FE16AF"/>
    <w:rsid w:val="00FE16C0"/>
    <w:rsid w:val="00FE1E61"/>
    <w:rsid w:val="00FE1F20"/>
    <w:rsid w:val="00FE1F49"/>
    <w:rsid w:val="00FE26FA"/>
    <w:rsid w:val="00FE27CE"/>
    <w:rsid w:val="00FE27F6"/>
    <w:rsid w:val="00FE281B"/>
    <w:rsid w:val="00FE2872"/>
    <w:rsid w:val="00FE2DD5"/>
    <w:rsid w:val="00FE2F31"/>
    <w:rsid w:val="00FE2FD0"/>
    <w:rsid w:val="00FE317B"/>
    <w:rsid w:val="00FE31C3"/>
    <w:rsid w:val="00FE3264"/>
    <w:rsid w:val="00FE3337"/>
    <w:rsid w:val="00FE3BC5"/>
    <w:rsid w:val="00FE3C37"/>
    <w:rsid w:val="00FE432A"/>
    <w:rsid w:val="00FE4653"/>
    <w:rsid w:val="00FE465C"/>
    <w:rsid w:val="00FE47E6"/>
    <w:rsid w:val="00FE4A92"/>
    <w:rsid w:val="00FE4A9C"/>
    <w:rsid w:val="00FE4D83"/>
    <w:rsid w:val="00FE5041"/>
    <w:rsid w:val="00FE519B"/>
    <w:rsid w:val="00FE5355"/>
    <w:rsid w:val="00FE5383"/>
    <w:rsid w:val="00FE5809"/>
    <w:rsid w:val="00FE59BB"/>
    <w:rsid w:val="00FE5B22"/>
    <w:rsid w:val="00FE6445"/>
    <w:rsid w:val="00FE6489"/>
    <w:rsid w:val="00FE64CE"/>
    <w:rsid w:val="00FE653F"/>
    <w:rsid w:val="00FE658C"/>
    <w:rsid w:val="00FE6791"/>
    <w:rsid w:val="00FE6835"/>
    <w:rsid w:val="00FE68A6"/>
    <w:rsid w:val="00FE68DD"/>
    <w:rsid w:val="00FE69AB"/>
    <w:rsid w:val="00FE6DD7"/>
    <w:rsid w:val="00FE70F1"/>
    <w:rsid w:val="00FE718C"/>
    <w:rsid w:val="00FE7277"/>
    <w:rsid w:val="00FE754A"/>
    <w:rsid w:val="00FE7A11"/>
    <w:rsid w:val="00FF013D"/>
    <w:rsid w:val="00FF0808"/>
    <w:rsid w:val="00FF0E57"/>
    <w:rsid w:val="00FF100D"/>
    <w:rsid w:val="00FF109B"/>
    <w:rsid w:val="00FF120E"/>
    <w:rsid w:val="00FF1337"/>
    <w:rsid w:val="00FF13C4"/>
    <w:rsid w:val="00FF140E"/>
    <w:rsid w:val="00FF144C"/>
    <w:rsid w:val="00FF1827"/>
    <w:rsid w:val="00FF18D7"/>
    <w:rsid w:val="00FF1A21"/>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8A8"/>
    <w:rsid w:val="00FF3AB7"/>
    <w:rsid w:val="00FF3F29"/>
    <w:rsid w:val="00FF3FD5"/>
    <w:rsid w:val="00FF45FF"/>
    <w:rsid w:val="00FF4730"/>
    <w:rsid w:val="00FF4980"/>
    <w:rsid w:val="00FF4A8C"/>
    <w:rsid w:val="00FF4B79"/>
    <w:rsid w:val="00FF595A"/>
    <w:rsid w:val="00FF5995"/>
    <w:rsid w:val="00FF5E35"/>
    <w:rsid w:val="00FF5F86"/>
    <w:rsid w:val="00FF611D"/>
    <w:rsid w:val="00FF63AC"/>
    <w:rsid w:val="00FF66F3"/>
    <w:rsid w:val="00FF6DBF"/>
    <w:rsid w:val="00FF6E01"/>
    <w:rsid w:val="00FF7006"/>
    <w:rsid w:val="00FF71CF"/>
    <w:rsid w:val="00FF759F"/>
    <w:rsid w:val="00FF798A"/>
    <w:rsid w:val="00FF7D4A"/>
    <w:rsid w:val="00FF7E92"/>
    <w:rsid w:val="00FF7ED8"/>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3175236B-7FD1-40C5-AE88-09665DD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2DBC-7EAC-4C9B-BA09-6EF4A570F2EE}">
  <ds:schemaRefs>
    <ds:schemaRef ds:uri="http://schemas.microsoft.com/office/infopath/2007/PartnerControls"/>
    <ds:schemaRef ds:uri="48ff08bb-c0af-463c-abc9-a845ad53222e"/>
    <ds:schemaRef ds:uri="http://schemas.microsoft.com/office/2006/documentManagement/types"/>
    <ds:schemaRef ds:uri="a128cbc3-ba33-4159-99cf-c937717b8b4f"/>
    <ds:schemaRef ds:uri="http://purl.org/dc/elements/1.1/"/>
    <ds:schemaRef ds:uri="http://schemas.openxmlformats.org/package/2006/metadata/core-properties"/>
    <ds:schemaRef ds:uri="http://purl.org/dc/dcmityp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3.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4.xml><?xml version="1.0" encoding="utf-8"?>
<ds:datastoreItem xmlns:ds="http://schemas.openxmlformats.org/officeDocument/2006/customXml" ds:itemID="{E16DA0A3-FBBC-473B-BA74-762F48174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3824</TotalTime>
  <Pages>29</Pages>
  <Words>7914</Words>
  <Characters>45116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Juksomsuk</cp:lastModifiedBy>
  <cp:revision>3406</cp:revision>
  <cp:lastPrinted>2024-05-05T01:02:00Z</cp:lastPrinted>
  <dcterms:created xsi:type="dcterms:W3CDTF">2023-05-27T05:49:00Z</dcterms:created>
  <dcterms:modified xsi:type="dcterms:W3CDTF">2024-11-07T06:53:00Z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