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25FD8" w14:textId="77777777" w:rsidR="008946E9" w:rsidRPr="0079420D" w:rsidRDefault="008946E9" w:rsidP="008946E9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79420D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79420D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79420D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2333D6E2" w14:textId="77777777" w:rsidR="008946E9" w:rsidRPr="0079420D" w:rsidRDefault="008946E9" w:rsidP="008946E9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</w:p>
    <w:p w14:paraId="16C767DB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เกณฑ์การจัดทำงบการเงินระหว่างกาล</w:t>
      </w:r>
    </w:p>
    <w:p w14:paraId="7AE80888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การซื้อบริษัทย่อยและ</w:t>
      </w:r>
      <w:r w:rsidRPr="0079420D">
        <w:rPr>
          <w:rFonts w:asciiTheme="majorBidi" w:hAnsiTheme="majorBidi" w:cstheme="majorBidi" w:hint="cs"/>
          <w:sz w:val="28"/>
          <w:szCs w:val="28"/>
          <w:cs/>
          <w:lang w:bidi="th-TH"/>
        </w:rPr>
        <w:t>การรวมธุรกิจภายใต้การควบคุมเดียวกัน</w:t>
      </w:r>
    </w:p>
    <w:p w14:paraId="329C50A7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31CEEB43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เงินลงทุนในบริษัทร่วมและการร่วมค้า</w:t>
      </w:r>
    </w:p>
    <w:p w14:paraId="6A2445F3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0C9C689A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67658FF2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="Angsana New" w:hint="cs"/>
          <w:sz w:val="28"/>
          <w:szCs w:val="28"/>
          <w:cs/>
        </w:rPr>
        <w:t>สินทรัพย์ไม่มีตัวตนอื่นนอกจากค่าความนิยม</w:t>
      </w:r>
    </w:p>
    <w:p w14:paraId="3E501300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0F5C9E8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ส่วนงานดำเนินงานและการจำแนกรายได้</w:t>
      </w:r>
    </w:p>
    <w:p w14:paraId="104F9A22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="Angsana New" w:hAnsi="Angsana New" w:cs="Angsana New"/>
          <w:sz w:val="28"/>
          <w:szCs w:val="28"/>
        </w:rPr>
      </w:pPr>
      <w:r w:rsidRPr="0079420D">
        <w:rPr>
          <w:rFonts w:ascii="Angsana New" w:hAnsi="Angsana New" w:cs="Angsana New"/>
          <w:sz w:val="28"/>
          <w:szCs w:val="28"/>
          <w:cs/>
          <w:lang w:bidi="th-TH"/>
        </w:rPr>
        <w:t>เงินปันผล</w:t>
      </w:r>
    </w:p>
    <w:p w14:paraId="58D8BD74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0DE8E056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11CBE4F3" w14:textId="77777777" w:rsidR="00E96A97" w:rsidRPr="0079420D" w:rsidRDefault="00E96A97" w:rsidP="00E96A97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</w:p>
    <w:p w14:paraId="39F30AE0" w14:textId="77777777" w:rsidR="008946E9" w:rsidRPr="0079420D" w:rsidRDefault="008946E9" w:rsidP="008946E9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>การจัดประเภทรายการใหม่</w:t>
      </w:r>
    </w:p>
    <w:p w14:paraId="3BF4FFBA" w14:textId="77777777" w:rsidR="008946E9" w:rsidRPr="0079420D" w:rsidRDefault="008946E9" w:rsidP="008946E9">
      <w:pPr>
        <w:pStyle w:val="index"/>
        <w:tabs>
          <w:tab w:val="clear" w:pos="1134"/>
        </w:tabs>
        <w:spacing w:after="0" w:line="240" w:lineRule="auto"/>
        <w:ind w:left="0" w:firstLine="0"/>
        <w:outlineLvl w:val="0"/>
        <w:rPr>
          <w:rFonts w:asciiTheme="majorBidi" w:hAnsiTheme="majorBidi" w:cstheme="majorBidi"/>
          <w:spacing w:val="-4"/>
          <w:sz w:val="32"/>
          <w:szCs w:val="32"/>
          <w:rtl/>
        </w:rPr>
      </w:pPr>
      <w:r w:rsidRPr="0079420D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41035FE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หมายเหตุประกอบงบการเงินเป็นส่วนหนึ่งของงบการเงินระหว่างกาลนี้</w:t>
      </w:r>
    </w:p>
    <w:p w14:paraId="398413B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1AF6112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งบการเงินระหว่างกาลนี้ได้รับอนุมัติให้ออกงบการเงินจากคณะกรรมการเมื่อวันที่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12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พฤศจิกายน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</w:p>
    <w:p w14:paraId="6CFDCB2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5F6889C3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เกณฑ์การจัดทำงบการเงินระหว่างกาล </w:t>
      </w:r>
    </w:p>
    <w:p w14:paraId="4879E6F7" w14:textId="77777777" w:rsidR="008946E9" w:rsidRPr="0079420D" w:rsidRDefault="008946E9" w:rsidP="008946E9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079E658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Pr="0079420D">
        <w:rPr>
          <w:rFonts w:asciiTheme="majorBidi" w:hAnsiTheme="majorBidi" w:cstheme="majorBidi"/>
          <w:sz w:val="28"/>
          <w:szCs w:val="28"/>
        </w:rPr>
        <w:t>34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 </w:t>
      </w:r>
      <w:r w:rsidRPr="0079420D">
        <w:rPr>
          <w:rFonts w:asciiTheme="majorBidi" w:hAnsiTheme="majorBidi" w:cstheme="majorBidi"/>
          <w:sz w:val="28"/>
          <w:szCs w:val="28"/>
        </w:rPr>
        <w:br/>
        <w:t xml:space="preserve">31 </w:t>
      </w:r>
      <w:r w:rsidRPr="0079420D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Pr="0079420D">
        <w:rPr>
          <w:rFonts w:asciiTheme="majorBidi" w:hAnsiTheme="majorBidi" w:cstheme="majorBidi"/>
          <w:sz w:val="28"/>
          <w:szCs w:val="28"/>
        </w:rPr>
        <w:t xml:space="preserve"> 2566</w:t>
      </w:r>
    </w:p>
    <w:p w14:paraId="62A8BC2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E484B5C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ไม่แตกต่างจากที่ได้อธิบายไว้ในงบการเงินสำหรับ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 xml:space="preserve">ปีสิ้นสุดวันที่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>31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sz w:val="28"/>
          <w:szCs w:val="28"/>
        </w:rPr>
        <w:t>2566</w:t>
      </w:r>
    </w:p>
    <w:p w14:paraId="3680050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684DBA14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5"/>
        <w:jc w:val="thaiDistribute"/>
        <w:rPr>
          <w:rFonts w:asciiTheme="majorBidi" w:hAnsiTheme="majorBidi" w:cstheme="majorBidi"/>
          <w:sz w:val="28"/>
          <w:szCs w:val="28"/>
          <w:u w:val="none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การซื้อบริษัทย่อ</w:t>
      </w:r>
      <w:r w:rsidRPr="0079420D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>ยและการรวมธุรกิจภายใต้การควบคุมเดียวกัน</w:t>
      </w:r>
    </w:p>
    <w:p w14:paraId="08E8779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</w:tabs>
        <w:spacing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5941C6E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(ก)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ab/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การซื้อบริษัทย่อย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“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บริษัท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เอสซีจี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โลจิสติกส์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แมเนจเม้นท์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จำกัด</w:t>
      </w:r>
      <w:r w:rsidRPr="0079420D">
        <w:rPr>
          <w:rFonts w:asciiTheme="majorBidi" w:hAnsiTheme="majorBidi" w:cs="Angsana New" w:hint="eastAsia"/>
          <w:i/>
          <w:iCs/>
          <w:sz w:val="28"/>
          <w:szCs w:val="28"/>
          <w:cs/>
        </w:rPr>
        <w:t>”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โดยการแลกหุ้น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และการรับโอนกิจการทั้งหมด</w:t>
      </w:r>
    </w:p>
    <w:p w14:paraId="4B77A7D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486DBCFD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ab/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ในระหว่างไตรมาสที่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ปี </w:t>
      </w:r>
      <w:r w:rsidRPr="0079420D">
        <w:rPr>
          <w:rFonts w:asciiTheme="majorBidi" w:hAnsiTheme="majorBidi" w:cstheme="majorBidi"/>
          <w:sz w:val="28"/>
          <w:szCs w:val="28"/>
        </w:rPr>
        <w:t>2566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บริษัทได้เข้าทำธุรกรรมตามที่ประชุมวิสามัญผู้ถือหุ้นครั้งที่ </w:t>
      </w:r>
      <w:r w:rsidRPr="0079420D">
        <w:rPr>
          <w:rFonts w:asciiTheme="majorBidi" w:hAnsiTheme="majorBidi" w:cstheme="majorBidi"/>
          <w:sz w:val="28"/>
          <w:szCs w:val="28"/>
        </w:rPr>
        <w:t>1/2565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ของบริษัท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br/>
        <w:t>8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2565 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ได้มีมติอนุมัติการรวมกิจการกับบริษัท เอสซีจี โลจิสติกส์ แมเนจเม้นท์ จำกัดโดยการแลกหุ้นสามัญเพิ่มทุนในบริษัทกับหุ้นสามัญทั้งหมดในบริษัท เอสซีจี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โลจิสติกส์ แมเนจเม้นท์ จำกัด</w:t>
      </w:r>
      <w:r w:rsidRPr="0079420D">
        <w:rPr>
          <w:rFonts w:asciiTheme="majorBidi" w:hAnsiTheme="majorBidi" w:cstheme="majorBidi"/>
          <w:sz w:val="28"/>
          <w:szCs w:val="28"/>
        </w:rPr>
        <w:t> </w:t>
      </w:r>
      <w:r w:rsidRPr="0079420D">
        <w:rPr>
          <w:rFonts w:asciiTheme="majorBidi" w:hAnsiTheme="majorBidi" w:cstheme="majorBidi"/>
          <w:sz w:val="28"/>
          <w:szCs w:val="28"/>
          <w:cs/>
        </w:rPr>
        <w:t>(“</w:t>
      </w:r>
      <w:r w:rsidRPr="0079420D">
        <w:rPr>
          <w:rFonts w:asciiTheme="majorBidi" w:hAnsiTheme="majorBidi" w:cstheme="majorBidi"/>
          <w:sz w:val="28"/>
          <w:szCs w:val="28"/>
        </w:rPr>
        <w:t>SCGL</w:t>
      </w:r>
      <w:r w:rsidRPr="0079420D">
        <w:rPr>
          <w:rFonts w:asciiTheme="majorBidi" w:hAnsiTheme="majorBidi" w:cstheme="majorBidi"/>
          <w:sz w:val="28"/>
          <w:szCs w:val="28"/>
          <w:cs/>
        </w:rPr>
        <w:t>”) จากกลุ่มผู้ถือหุ้นเดิม โดยบริษัทได้ดำเนินการจัดสรรหุ้นสามัญเพิ่มทุนจำนวนไม่เกิน</w:t>
      </w:r>
      <w:r w:rsidRPr="0079420D">
        <w:rPr>
          <w:rFonts w:asciiTheme="majorBidi" w:hAnsiTheme="majorBidi" w:cstheme="majorBidi"/>
          <w:sz w:val="28"/>
          <w:szCs w:val="28"/>
        </w:rPr>
        <w:t xml:space="preserve"> 791,020,363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หุ้น มูลค่าที่ตราไว้หุ้นละ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0.50 </w:t>
      </w:r>
      <w:r w:rsidRPr="0079420D">
        <w:rPr>
          <w:rFonts w:asciiTheme="majorBidi" w:hAnsiTheme="majorBidi" w:cstheme="majorBidi"/>
          <w:sz w:val="28"/>
          <w:szCs w:val="28"/>
          <w:cs/>
        </w:rPr>
        <w:t>บาท ในราคาเสนอขาย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หุ้นละ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24.02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บาท เพื่อเป็นค่าตอบแทนสำหรับหุ้นของ </w:t>
      </w:r>
      <w:r w:rsidRPr="0079420D">
        <w:rPr>
          <w:rFonts w:asciiTheme="majorBidi" w:hAnsiTheme="majorBidi" w:cstheme="majorBidi"/>
          <w:sz w:val="28"/>
          <w:szCs w:val="28"/>
        </w:rPr>
        <w:t xml:space="preserve">SCGL </w:t>
      </w:r>
      <w:r w:rsidRPr="0079420D">
        <w:rPr>
          <w:rFonts w:asciiTheme="majorBidi" w:hAnsiTheme="majorBidi" w:cstheme="majorBidi"/>
          <w:sz w:val="28"/>
          <w:szCs w:val="28"/>
          <w:cs/>
        </w:rPr>
        <w:t>แทนการชำระด้วยเงินสดเสร็จสิ้นแล้ว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ซึ่งภายหลังจากธุรกรรมการรวมธุรกิจดังกล่าวบริษัทจะมีอำนาจการควบคุมใน </w:t>
      </w:r>
      <w:r w:rsidRPr="0079420D">
        <w:rPr>
          <w:rFonts w:asciiTheme="majorBidi" w:hAnsiTheme="majorBidi" w:cstheme="majorBidi"/>
          <w:sz w:val="28"/>
          <w:szCs w:val="28"/>
        </w:rPr>
        <w:t>SCGL</w:t>
      </w:r>
    </w:p>
    <w:p w14:paraId="34F81B5D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tab/>
      </w:r>
    </w:p>
    <w:p w14:paraId="2D3E9661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การมีอำนาจควบคุมใน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SCGL </w:t>
      </w:r>
      <w:r w:rsidRPr="0079420D">
        <w:rPr>
          <w:rFonts w:asciiTheme="majorBidi" w:hAnsiTheme="majorBidi" w:cstheme="majorBidi"/>
          <w:sz w:val="28"/>
          <w:szCs w:val="28"/>
          <w:cs/>
        </w:rPr>
        <w:t>จะทำให้กลุ่มบริษัทพัฒนาการให้บริการโลจิสติกส์ครบวงจร เพื่อให้บริษัทก้าวเข้าสู่การเป็นผู้นำและผู้เชี่ยวชาญด้านโลจิสติกส์และซัพพลายเชนระดับอาเซียน (</w:t>
      </w:r>
      <w:r w:rsidRPr="0079420D">
        <w:rPr>
          <w:rFonts w:asciiTheme="majorBidi" w:hAnsiTheme="majorBidi" w:cstheme="majorBidi"/>
          <w:sz w:val="28"/>
          <w:szCs w:val="28"/>
        </w:rPr>
        <w:t>ASEAN Leading Logistics and Supply Chain Provider)</w:t>
      </w:r>
    </w:p>
    <w:p w14:paraId="551BC7A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br w:type="page"/>
      </w:r>
    </w:p>
    <w:p w14:paraId="25C819C8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lastRenderedPageBreak/>
        <w:t xml:space="preserve">ในระหว่างไตรมาสที่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ปี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การประเมินมูลค่ายุติธรรมโดยผู้ประเมินราคาอิสระได้แล้วเสร็จ และมีการบันทึกรายการสินทรัพย์ที่ได้มาและหนี้สินที่รับมาเป็นมูลค่ายุติธรรมเรียบร้อยแล้ว ส่งผลให้ ณ วันที่ซื้อธุรกิจ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กลุ่มบริษัทปรับปรุงสินทรัพย์ไม่มีตัวตนเพิ่มขึ้น </w:t>
      </w:r>
      <w:r w:rsidRPr="0079420D">
        <w:rPr>
          <w:rFonts w:asciiTheme="majorBidi" w:hAnsiTheme="majorBidi" w:cstheme="majorBidi"/>
          <w:sz w:val="28"/>
          <w:szCs w:val="28"/>
        </w:rPr>
        <w:t xml:space="preserve">100.2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ค่าความนิยมลดลง </w:t>
      </w:r>
      <w:r w:rsidRPr="0079420D">
        <w:rPr>
          <w:rFonts w:asciiTheme="majorBidi" w:hAnsiTheme="majorBidi" w:cstheme="majorBidi"/>
          <w:sz w:val="28"/>
          <w:szCs w:val="28"/>
        </w:rPr>
        <w:t xml:space="preserve">57.9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หนี้สินภาษีเงินได้รอการตัดบัญชีเพิ่มขึ้น</w:t>
      </w:r>
      <w:r w:rsidRPr="0079420D">
        <w:rPr>
          <w:rFonts w:asciiTheme="majorBidi" w:hAnsiTheme="majorBidi" w:cstheme="majorBidi"/>
          <w:sz w:val="28"/>
          <w:szCs w:val="28"/>
        </w:rPr>
        <w:t xml:space="preserve"> 20.0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และส่วนได้เสียไม่มีอำนาจควบคุมเพิ่มขึ้น </w:t>
      </w:r>
      <w:r w:rsidRPr="0079420D">
        <w:rPr>
          <w:rFonts w:asciiTheme="majorBidi" w:hAnsiTheme="majorBidi" w:cstheme="majorBidi"/>
          <w:sz w:val="28"/>
          <w:szCs w:val="28"/>
        </w:rPr>
        <w:t xml:space="preserve">22.2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ในงบการเงินรวม ซึ่งการปรับปรุงดังกล่าวเป็นไปตามเงื่อนไขการปรับปรุงบัญชีเกี่ยวกับการซื้อธุรกิจ และต่อมาเมื่อวันที่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ตุลาคม </w:t>
      </w:r>
      <w:r w:rsidRPr="0079420D">
        <w:rPr>
          <w:rFonts w:asciiTheme="majorBidi" w:hAnsiTheme="majorBidi" w:cstheme="majorBidi"/>
          <w:sz w:val="28"/>
          <w:szCs w:val="28"/>
        </w:rPr>
        <w:t>2566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ซึ่งเป็นวันที่รับโอนกิจการทั้งหมดจาก </w:t>
      </w:r>
      <w:r w:rsidRPr="0079420D">
        <w:rPr>
          <w:rFonts w:asciiTheme="majorBidi" w:hAnsiTheme="majorBidi" w:cstheme="majorBidi"/>
          <w:sz w:val="28"/>
          <w:szCs w:val="28"/>
        </w:rPr>
        <w:t>SCGL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ส่งผลให้บริษัทปรับปรุงสินทรัพย์ไม่มีตัวตนเพิ่มขึ้น </w:t>
      </w:r>
      <w:r w:rsidRPr="0079420D">
        <w:rPr>
          <w:rFonts w:asciiTheme="majorBidi" w:hAnsiTheme="majorBidi" w:cstheme="majorBidi"/>
          <w:sz w:val="28"/>
          <w:szCs w:val="28"/>
        </w:rPr>
        <w:t xml:space="preserve">51.7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ค่าความนิยมลดลง </w:t>
      </w:r>
      <w:r w:rsidRPr="0079420D">
        <w:rPr>
          <w:rFonts w:asciiTheme="majorBidi" w:hAnsiTheme="majorBidi" w:cstheme="majorBidi"/>
          <w:sz w:val="28"/>
          <w:szCs w:val="28"/>
        </w:rPr>
        <w:t xml:space="preserve">41.3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และหนี้สินภาษีเงินได้รอการตัดบัญชีเพิ่มขึ้น</w:t>
      </w:r>
      <w:r w:rsidRPr="0079420D">
        <w:rPr>
          <w:rFonts w:asciiTheme="majorBidi" w:hAnsiTheme="majorBidi" w:cstheme="majorBidi"/>
          <w:sz w:val="28"/>
          <w:szCs w:val="28"/>
        </w:rPr>
        <w:t xml:space="preserve"> 10.3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ในงบการเงินเฉพาะกิจการ</w:t>
      </w:r>
    </w:p>
    <w:p w14:paraId="0891D0A5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</w:rPr>
      </w:pPr>
    </w:p>
    <w:p w14:paraId="5CFE0C40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จากการปรับปรุงข้างต้น ส่งผลให้งบฐานะการเงิน 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2566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มีการจัดประเภทใหม่ ดังนี้</w:t>
      </w:r>
    </w:p>
    <w:p w14:paraId="1928E9F0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206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0"/>
        <w:gridCol w:w="1883"/>
        <w:gridCol w:w="1990"/>
        <w:gridCol w:w="2003"/>
      </w:tblGrid>
      <w:tr w:rsidR="008946E9" w:rsidRPr="0079420D" w14:paraId="47ECD31D" w14:textId="77777777" w:rsidTr="00A402C8">
        <w:tc>
          <w:tcPr>
            <w:tcW w:w="3330" w:type="dxa"/>
          </w:tcPr>
          <w:p w14:paraId="51A36B3C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876" w:type="dxa"/>
            <w:gridSpan w:val="3"/>
            <w:tcBorders>
              <w:bottom w:val="single" w:sz="4" w:space="0" w:color="auto"/>
            </w:tcBorders>
          </w:tcPr>
          <w:p w14:paraId="0555CED7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งบการเงินรวม</w:t>
            </w:r>
          </w:p>
        </w:tc>
      </w:tr>
      <w:tr w:rsidR="008946E9" w:rsidRPr="0079420D" w14:paraId="6773C00D" w14:textId="77777777" w:rsidTr="00A402C8">
        <w:tc>
          <w:tcPr>
            <w:tcW w:w="3330" w:type="dxa"/>
          </w:tcPr>
          <w:p w14:paraId="636BE489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83" w:type="dxa"/>
            <w:tcBorders>
              <w:top w:val="single" w:sz="4" w:space="0" w:color="auto"/>
            </w:tcBorders>
          </w:tcPr>
          <w:p w14:paraId="3D2B5647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1990" w:type="dxa"/>
            <w:tcBorders>
              <w:top w:val="single" w:sz="4" w:space="0" w:color="auto"/>
            </w:tcBorders>
          </w:tcPr>
          <w:p w14:paraId="4299BAF5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2003" w:type="dxa"/>
            <w:tcBorders>
              <w:top w:val="single" w:sz="4" w:space="0" w:color="auto"/>
            </w:tcBorders>
          </w:tcPr>
          <w:p w14:paraId="1EA628B1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หลังจัดประเภท</w:t>
            </w:r>
          </w:p>
        </w:tc>
      </w:tr>
      <w:tr w:rsidR="008946E9" w:rsidRPr="0079420D" w14:paraId="09FD47D4" w14:textId="77777777" w:rsidTr="00A402C8">
        <w:tc>
          <w:tcPr>
            <w:tcW w:w="3330" w:type="dxa"/>
          </w:tcPr>
          <w:p w14:paraId="5E9BA3F0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876" w:type="dxa"/>
            <w:gridSpan w:val="3"/>
          </w:tcPr>
          <w:p w14:paraId="13ED19A3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DD0F68" w:rsidRPr="0079420D" w14:paraId="370B5931" w14:textId="77777777" w:rsidTr="00A402C8">
        <w:tc>
          <w:tcPr>
            <w:tcW w:w="3330" w:type="dxa"/>
          </w:tcPr>
          <w:p w14:paraId="54B939AD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สินทรัพย์ไม่มีตัวตนอื่นนอกจาก</w:t>
            </w:r>
          </w:p>
          <w:p w14:paraId="60E67B63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 ค่าความนิยม</w:t>
            </w:r>
          </w:p>
        </w:tc>
        <w:tc>
          <w:tcPr>
            <w:tcW w:w="1883" w:type="dxa"/>
          </w:tcPr>
          <w:p w14:paraId="35274964" w14:textId="77777777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1352F280" w14:textId="3F376429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744,337</w:t>
            </w:r>
          </w:p>
        </w:tc>
        <w:tc>
          <w:tcPr>
            <w:tcW w:w="1990" w:type="dxa"/>
          </w:tcPr>
          <w:p w14:paraId="63B08383" w14:textId="77777777" w:rsidR="00DD0F68" w:rsidRPr="0079420D" w:rsidRDefault="00DD0F68" w:rsidP="00DD0F68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BFBBE9" w14:textId="05B233C7" w:rsidR="00DD0F68" w:rsidRPr="0079420D" w:rsidRDefault="00DD0F68" w:rsidP="00DD0F68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100,190</w:t>
            </w:r>
          </w:p>
        </w:tc>
        <w:tc>
          <w:tcPr>
            <w:tcW w:w="2003" w:type="dxa"/>
          </w:tcPr>
          <w:p w14:paraId="5CB84C96" w14:textId="77777777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7CF3FBAF" w14:textId="255EF1FB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844,527</w:t>
            </w:r>
          </w:p>
        </w:tc>
      </w:tr>
      <w:tr w:rsidR="00DD0F68" w:rsidRPr="0079420D" w14:paraId="25AD73F0" w14:textId="77777777" w:rsidTr="00A402C8">
        <w:tc>
          <w:tcPr>
            <w:tcW w:w="3330" w:type="dxa"/>
          </w:tcPr>
          <w:p w14:paraId="496986F0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ค่าความนิยม</w:t>
            </w:r>
          </w:p>
        </w:tc>
        <w:tc>
          <w:tcPr>
            <w:tcW w:w="1883" w:type="dxa"/>
            <w:shd w:val="clear" w:color="auto" w:fill="auto"/>
          </w:tcPr>
          <w:p w14:paraId="706A92BB" w14:textId="37461A35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14,820,972</w:t>
            </w:r>
          </w:p>
        </w:tc>
        <w:tc>
          <w:tcPr>
            <w:tcW w:w="1990" w:type="dxa"/>
            <w:shd w:val="clear" w:color="auto" w:fill="auto"/>
          </w:tcPr>
          <w:p w14:paraId="438BFF34" w14:textId="147B3937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(57,944)</w:t>
            </w:r>
          </w:p>
        </w:tc>
        <w:tc>
          <w:tcPr>
            <w:tcW w:w="2003" w:type="dxa"/>
            <w:shd w:val="clear" w:color="auto" w:fill="auto"/>
          </w:tcPr>
          <w:p w14:paraId="6CCA3DB0" w14:textId="214F13F2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14,763,028</w:t>
            </w:r>
          </w:p>
        </w:tc>
      </w:tr>
      <w:tr w:rsidR="00DD0F68" w:rsidRPr="0079420D" w14:paraId="012664D0" w14:textId="77777777" w:rsidTr="00A402C8">
        <w:tc>
          <w:tcPr>
            <w:tcW w:w="3330" w:type="dxa"/>
          </w:tcPr>
          <w:p w14:paraId="0A45805A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883" w:type="dxa"/>
            <w:shd w:val="clear" w:color="auto" w:fill="auto"/>
          </w:tcPr>
          <w:p w14:paraId="2759BF15" w14:textId="7A10616E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(114,532)</w:t>
            </w:r>
          </w:p>
        </w:tc>
        <w:tc>
          <w:tcPr>
            <w:tcW w:w="1990" w:type="dxa"/>
            <w:shd w:val="clear" w:color="auto" w:fill="auto"/>
          </w:tcPr>
          <w:p w14:paraId="39045FEC" w14:textId="229912C8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(20,038)</w:t>
            </w:r>
          </w:p>
        </w:tc>
        <w:tc>
          <w:tcPr>
            <w:tcW w:w="2003" w:type="dxa"/>
            <w:shd w:val="clear" w:color="auto" w:fill="auto"/>
          </w:tcPr>
          <w:p w14:paraId="77E0ABA9" w14:textId="6E423218" w:rsidR="00DD0F68" w:rsidRPr="0079420D" w:rsidRDefault="00DD0F68" w:rsidP="00DD0F68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(134,570)</w:t>
            </w:r>
          </w:p>
        </w:tc>
      </w:tr>
      <w:tr w:rsidR="00DD0F68" w:rsidRPr="0079420D" w14:paraId="4C507281" w14:textId="77777777" w:rsidTr="00A402C8">
        <w:tc>
          <w:tcPr>
            <w:tcW w:w="3330" w:type="dxa"/>
          </w:tcPr>
          <w:p w14:paraId="38F64120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ส่วนได้เสียที่ไม่มีอำนาจควบคุม</w:t>
            </w:r>
          </w:p>
        </w:tc>
        <w:tc>
          <w:tcPr>
            <w:tcW w:w="1883" w:type="dxa"/>
            <w:shd w:val="clear" w:color="auto" w:fill="auto"/>
          </w:tcPr>
          <w:p w14:paraId="5A2D3FFE" w14:textId="21077EF8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(975,488)</w:t>
            </w:r>
          </w:p>
        </w:tc>
        <w:tc>
          <w:tcPr>
            <w:tcW w:w="1990" w:type="dxa"/>
            <w:shd w:val="clear" w:color="auto" w:fill="auto"/>
          </w:tcPr>
          <w:p w14:paraId="14FCD0A3" w14:textId="6017BA1E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(22,208)</w:t>
            </w:r>
          </w:p>
        </w:tc>
        <w:tc>
          <w:tcPr>
            <w:tcW w:w="2003" w:type="dxa"/>
            <w:shd w:val="clear" w:color="auto" w:fill="auto"/>
          </w:tcPr>
          <w:p w14:paraId="41DCBD21" w14:textId="4319C812" w:rsidR="00DD0F68" w:rsidRPr="0079420D" w:rsidRDefault="00DD0F68" w:rsidP="00DD0F68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(997,696)</w:t>
            </w:r>
          </w:p>
        </w:tc>
      </w:tr>
    </w:tbl>
    <w:p w14:paraId="45459EB2" w14:textId="77777777" w:rsidR="008946E9" w:rsidRPr="0079420D" w:rsidRDefault="008946E9" w:rsidP="008946E9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206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0"/>
        <w:gridCol w:w="1884"/>
        <w:gridCol w:w="1995"/>
        <w:gridCol w:w="1997"/>
      </w:tblGrid>
      <w:tr w:rsidR="008946E9" w:rsidRPr="0079420D" w14:paraId="640AE756" w14:textId="77777777" w:rsidTr="00A402C8">
        <w:tc>
          <w:tcPr>
            <w:tcW w:w="3330" w:type="dxa"/>
          </w:tcPr>
          <w:p w14:paraId="1AE5F8B8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876" w:type="dxa"/>
            <w:gridSpan w:val="3"/>
            <w:tcBorders>
              <w:bottom w:val="single" w:sz="4" w:space="0" w:color="auto"/>
            </w:tcBorders>
          </w:tcPr>
          <w:p w14:paraId="03836D76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8946E9" w:rsidRPr="0079420D" w14:paraId="37437D74" w14:textId="77777777" w:rsidTr="00A402C8">
        <w:tc>
          <w:tcPr>
            <w:tcW w:w="3330" w:type="dxa"/>
          </w:tcPr>
          <w:p w14:paraId="1159B32C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84" w:type="dxa"/>
            <w:tcBorders>
              <w:top w:val="single" w:sz="4" w:space="0" w:color="auto"/>
            </w:tcBorders>
          </w:tcPr>
          <w:p w14:paraId="393B6C29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1995" w:type="dxa"/>
            <w:tcBorders>
              <w:top w:val="single" w:sz="4" w:space="0" w:color="auto"/>
            </w:tcBorders>
          </w:tcPr>
          <w:p w14:paraId="37B13E2E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1997" w:type="dxa"/>
            <w:tcBorders>
              <w:top w:val="single" w:sz="4" w:space="0" w:color="auto"/>
            </w:tcBorders>
          </w:tcPr>
          <w:p w14:paraId="25AB4A06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หลังจัดประเภท</w:t>
            </w:r>
          </w:p>
        </w:tc>
      </w:tr>
      <w:tr w:rsidR="008946E9" w:rsidRPr="0079420D" w14:paraId="3DB96AC0" w14:textId="77777777" w:rsidTr="00A402C8">
        <w:tc>
          <w:tcPr>
            <w:tcW w:w="3330" w:type="dxa"/>
          </w:tcPr>
          <w:p w14:paraId="3330AA9A" w14:textId="77777777" w:rsidR="008946E9" w:rsidRPr="0079420D" w:rsidRDefault="008946E9" w:rsidP="00A402C8">
            <w:pPr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876" w:type="dxa"/>
            <w:gridSpan w:val="3"/>
          </w:tcPr>
          <w:p w14:paraId="6D0D9927" w14:textId="77777777" w:rsidR="008946E9" w:rsidRPr="0079420D" w:rsidRDefault="008946E9" w:rsidP="00A402C8">
            <w:pPr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DD0F68" w:rsidRPr="0079420D" w14:paraId="682D7FA0" w14:textId="77777777" w:rsidTr="00A402C8">
        <w:tc>
          <w:tcPr>
            <w:tcW w:w="3330" w:type="dxa"/>
          </w:tcPr>
          <w:p w14:paraId="0D410BB7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สินทรัพย์ไม่มีตัวตนอื่นนอกจาก</w:t>
            </w:r>
          </w:p>
          <w:p w14:paraId="136B154B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  ค่าความนิยม</w:t>
            </w:r>
          </w:p>
        </w:tc>
        <w:tc>
          <w:tcPr>
            <w:tcW w:w="1884" w:type="dxa"/>
          </w:tcPr>
          <w:p w14:paraId="1A1E30CA" w14:textId="77777777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7B1A6057" w14:textId="13426C75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537,258</w:t>
            </w:r>
          </w:p>
        </w:tc>
        <w:tc>
          <w:tcPr>
            <w:tcW w:w="1995" w:type="dxa"/>
          </w:tcPr>
          <w:p w14:paraId="31BB285C" w14:textId="77777777" w:rsidR="00DD0F68" w:rsidRPr="0079420D" w:rsidRDefault="00DD0F68" w:rsidP="00DD0F68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E50A132" w14:textId="740831B4" w:rsidR="00DD0F68" w:rsidRPr="0079420D" w:rsidRDefault="00DD0F68" w:rsidP="00DD0F68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51,650</w:t>
            </w:r>
          </w:p>
        </w:tc>
        <w:tc>
          <w:tcPr>
            <w:tcW w:w="1997" w:type="dxa"/>
          </w:tcPr>
          <w:p w14:paraId="19D38E14" w14:textId="77777777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548AB423" w14:textId="63FE5D6B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588,908</w:t>
            </w:r>
          </w:p>
        </w:tc>
      </w:tr>
      <w:tr w:rsidR="00DD0F68" w:rsidRPr="0079420D" w14:paraId="05D543A2" w14:textId="77777777" w:rsidTr="00A402C8">
        <w:tc>
          <w:tcPr>
            <w:tcW w:w="3330" w:type="dxa"/>
          </w:tcPr>
          <w:p w14:paraId="3485FFF5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ค่าความนิยม</w:t>
            </w:r>
          </w:p>
        </w:tc>
        <w:tc>
          <w:tcPr>
            <w:tcW w:w="1884" w:type="dxa"/>
          </w:tcPr>
          <w:p w14:paraId="13B923E3" w14:textId="73DC19E0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11,414,192</w:t>
            </w:r>
          </w:p>
        </w:tc>
        <w:tc>
          <w:tcPr>
            <w:tcW w:w="1995" w:type="dxa"/>
          </w:tcPr>
          <w:p w14:paraId="40A272B0" w14:textId="7E5A55A8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(41,320)</w:t>
            </w:r>
          </w:p>
        </w:tc>
        <w:tc>
          <w:tcPr>
            <w:tcW w:w="1997" w:type="dxa"/>
          </w:tcPr>
          <w:p w14:paraId="33169EC2" w14:textId="6FD7AD94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11,372,872</w:t>
            </w:r>
          </w:p>
        </w:tc>
      </w:tr>
      <w:tr w:rsidR="00DD0F68" w:rsidRPr="0079420D" w14:paraId="0E8C8959" w14:textId="77777777" w:rsidTr="00A402C8">
        <w:tc>
          <w:tcPr>
            <w:tcW w:w="3330" w:type="dxa"/>
          </w:tcPr>
          <w:p w14:paraId="61905872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สินทรัพย์ (หนี้สิน) </w:t>
            </w:r>
          </w:p>
          <w:p w14:paraId="799DE8E6" w14:textId="77777777" w:rsidR="00DD0F68" w:rsidRPr="0079420D" w:rsidRDefault="00DD0F68" w:rsidP="00DD0F68">
            <w:pPr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 xml:space="preserve">   </w:t>
            </w:r>
            <w:r w:rsidRPr="0079420D">
              <w:rPr>
                <w:rFonts w:ascii="Angsana New" w:hAnsi="Angsana New" w:cs="Angsana New" w:hint="cs"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884" w:type="dxa"/>
          </w:tcPr>
          <w:p w14:paraId="4B19680C" w14:textId="77777777" w:rsidR="00DD0F68" w:rsidRPr="0079420D" w:rsidRDefault="00DD0F68" w:rsidP="00DD0F68">
            <w:pPr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2F163581" w14:textId="28B97CD0" w:rsidR="00DD0F68" w:rsidRPr="0079420D" w:rsidRDefault="00DD0F68" w:rsidP="00DD0F68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3,796</w:t>
            </w:r>
          </w:p>
        </w:tc>
        <w:tc>
          <w:tcPr>
            <w:tcW w:w="1995" w:type="dxa"/>
          </w:tcPr>
          <w:p w14:paraId="6C776298" w14:textId="77777777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24BBC3E2" w14:textId="3B0E5223" w:rsidR="00DD0F68" w:rsidRPr="0079420D" w:rsidRDefault="00DD0F68" w:rsidP="00DD0F68">
            <w:pPr>
              <w:ind w:right="-26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(10,330)</w:t>
            </w:r>
          </w:p>
        </w:tc>
        <w:tc>
          <w:tcPr>
            <w:tcW w:w="1997" w:type="dxa"/>
          </w:tcPr>
          <w:p w14:paraId="3D8644D9" w14:textId="77777777" w:rsidR="00DD0F68" w:rsidRPr="0079420D" w:rsidRDefault="00DD0F68" w:rsidP="00DD0F68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  <w:p w14:paraId="5CB107FE" w14:textId="630C033C" w:rsidR="00DD0F68" w:rsidRPr="0079420D" w:rsidRDefault="00DD0F68" w:rsidP="00DD0F68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9420D">
              <w:rPr>
                <w:rFonts w:ascii="Angsana New" w:hAnsi="Angsana New" w:cs="Angsana New"/>
                <w:sz w:val="28"/>
                <w:szCs w:val="28"/>
              </w:rPr>
              <w:t>(6,534)</w:t>
            </w:r>
          </w:p>
        </w:tc>
      </w:tr>
    </w:tbl>
    <w:p w14:paraId="407DC84A" w14:textId="77777777" w:rsidR="008946E9" w:rsidRPr="0079420D" w:rsidRDefault="008946E9" w:rsidP="008946E9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p w14:paraId="3479982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ข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)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ab/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การซื้อบริษัทย่อย</w:t>
      </w:r>
      <w:r w:rsidRPr="0079420D">
        <w:rPr>
          <w:rFonts w:asciiTheme="majorBidi" w:hAnsiTheme="majorBidi" w:cs="Angsana New"/>
          <w:i/>
          <w:iCs/>
          <w:sz w:val="28"/>
          <w:szCs w:val="28"/>
          <w:cs/>
        </w:rPr>
        <w:t xml:space="preserve"> “</w:t>
      </w:r>
      <w:r w:rsidRPr="0079420D">
        <w:rPr>
          <w:rFonts w:asciiTheme="majorBidi" w:hAnsiTheme="majorBidi" w:cs="Angsana New"/>
          <w:i/>
          <w:iCs/>
          <w:sz w:val="28"/>
          <w:szCs w:val="28"/>
        </w:rPr>
        <w:t>SCG International Vietnam Co., Ltd. (“SCG Inter VN”)</w:t>
      </w:r>
    </w:p>
    <w:p w14:paraId="37CDC3EA" w14:textId="77777777" w:rsidR="008946E9" w:rsidRPr="0079420D" w:rsidRDefault="008946E9" w:rsidP="008946E9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6BE1BC00" w14:textId="77777777" w:rsidR="008946E9" w:rsidRPr="0079420D" w:rsidRDefault="008946E9" w:rsidP="008946E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eastAsia="Calibri" w:hAnsi="Angsana New" w:cs="Angsana New"/>
          <w:sz w:val="28"/>
          <w:szCs w:val="28"/>
          <w:cs/>
        </w:rPr>
      </w:pPr>
      <w:r w:rsidRPr="0079420D">
        <w:rPr>
          <w:rFonts w:ascii="Angsana New" w:hAnsi="Angsana New" w:cs="Angsana New"/>
          <w:sz w:val="28"/>
          <w:szCs w:val="28"/>
          <w:cs/>
        </w:rPr>
        <w:t>เมื่อวันที่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79420D">
        <w:rPr>
          <w:rFonts w:ascii="Angsana New" w:eastAsia="Calibri" w:hAnsi="Angsana New" w:cs="Angsana New"/>
          <w:sz w:val="28"/>
          <w:szCs w:val="28"/>
        </w:rPr>
        <w:t xml:space="preserve">20 </w:t>
      </w:r>
      <w:r w:rsidRPr="0079420D">
        <w:rPr>
          <w:rFonts w:ascii="Angsana New" w:eastAsia="Calibri" w:hAnsi="Angsana New" w:cs="Angsana New" w:hint="cs"/>
          <w:sz w:val="28"/>
          <w:szCs w:val="28"/>
          <w:cs/>
        </w:rPr>
        <w:t xml:space="preserve">พฤษภาคม </w:t>
      </w:r>
      <w:r w:rsidRPr="0079420D">
        <w:rPr>
          <w:rFonts w:ascii="Angsana New" w:eastAsia="Calibri" w:hAnsi="Angsana New" w:cs="Angsana New"/>
          <w:sz w:val="28"/>
          <w:szCs w:val="28"/>
        </w:rPr>
        <w:t xml:space="preserve">2567 </w:t>
      </w:r>
      <w:r w:rsidRPr="0079420D">
        <w:rPr>
          <w:rFonts w:ascii="Angsana New" w:hAnsi="Angsana New" w:cs="Angsana New"/>
          <w:sz w:val="28"/>
          <w:szCs w:val="28"/>
          <w:cs/>
        </w:rPr>
        <w:t>บริษัท</w:t>
      </w:r>
      <w:r w:rsidRPr="0079420D">
        <w:rPr>
          <w:rFonts w:cs="Angsana New"/>
          <w:sz w:val="28"/>
          <w:szCs w:val="28"/>
          <w:cs/>
        </w:rPr>
        <w:t>ได้มาซึ่งอำนาจ</w:t>
      </w:r>
      <w:r w:rsidRPr="0079420D">
        <w:rPr>
          <w:rFonts w:ascii="Angsana New" w:hAnsi="Angsana New" w:cs="Angsana New"/>
          <w:sz w:val="28"/>
          <w:szCs w:val="28"/>
          <w:cs/>
        </w:rPr>
        <w:t>ควบคุมใน</w:t>
      </w:r>
      <w:r w:rsidRPr="0079420D">
        <w:rPr>
          <w:rFonts w:asciiTheme="majorBidi" w:hAnsiTheme="majorBidi" w:cs="Angsana New"/>
          <w:sz w:val="28"/>
          <w:szCs w:val="28"/>
        </w:rPr>
        <w:t xml:space="preserve"> SCG International Vietnam Co., Ltd. (“SCG Inter VN”)</w:t>
      </w:r>
      <w:r w:rsidRPr="0079420D">
        <w:rPr>
          <w:rFonts w:cs="Angsana New"/>
          <w:sz w:val="28"/>
          <w:szCs w:val="28"/>
          <w:cs/>
        </w:rPr>
        <w:br/>
        <w:t>ซึ่งเป็น</w:t>
      </w:r>
      <w:r w:rsidRPr="0079420D">
        <w:rPr>
          <w:rFonts w:cs="Angsana New" w:hint="cs"/>
          <w:sz w:val="28"/>
          <w:szCs w:val="28"/>
          <w:cs/>
        </w:rPr>
        <w:t>บริษัทจดทะเบียนใน</w:t>
      </w:r>
      <w:r w:rsidRPr="0079420D">
        <w:rPr>
          <w:rFonts w:ascii="Angsana New" w:eastAsia="Calibri" w:hAnsi="Angsana New" w:cs="Angsana New" w:hint="cs"/>
          <w:sz w:val="28"/>
          <w:szCs w:val="28"/>
          <w:cs/>
        </w:rPr>
        <w:t>ประเทศเวียดนาม</w:t>
      </w:r>
      <w:r w:rsidRPr="0079420D">
        <w:rPr>
          <w:rFonts w:ascii="Angsana New" w:eastAsia="Calibri" w:hAnsi="Angsana New" w:cs="Angsana New"/>
          <w:sz w:val="28"/>
          <w:szCs w:val="28"/>
          <w:cs/>
        </w:rPr>
        <w:t xml:space="preserve"> </w:t>
      </w:r>
      <w:r w:rsidRPr="0079420D">
        <w:rPr>
          <w:rFonts w:ascii="Angsana New" w:eastAsia="Calibri" w:hAnsi="Angsana New" w:cs="Angsana New" w:hint="cs"/>
          <w:sz w:val="28"/>
          <w:szCs w:val="28"/>
          <w:cs/>
        </w:rPr>
        <w:t xml:space="preserve">ประกอบธุรกิจให้บริการโลจิสติกส์แบบ </w:t>
      </w:r>
      <w:r w:rsidRPr="0079420D">
        <w:rPr>
          <w:rFonts w:ascii="Angsana New" w:eastAsia="Calibri" w:hAnsi="Angsana New" w:cs="Angsana New"/>
          <w:sz w:val="28"/>
          <w:szCs w:val="28"/>
        </w:rPr>
        <w:t>Third Party Logistics Provider</w:t>
      </w:r>
      <w:r w:rsidRPr="0079420D">
        <w:rPr>
          <w:rFonts w:ascii="Angsana New" w:eastAsia="Calibri" w:hAnsi="Angsana New" w:cs="Angsana New"/>
          <w:sz w:val="28"/>
          <w:szCs w:val="28"/>
          <w:cs/>
        </w:rPr>
        <w:br/>
      </w:r>
      <w:r w:rsidRPr="0079420D">
        <w:rPr>
          <w:rFonts w:ascii="Angsana New" w:hAnsi="Angsana New" w:cs="Angsana New"/>
          <w:sz w:val="28"/>
          <w:szCs w:val="28"/>
          <w:cs/>
        </w:rPr>
        <w:t>โดย</w:t>
      </w:r>
      <w:r w:rsidRPr="0079420D">
        <w:rPr>
          <w:rFonts w:ascii="Angsana New" w:hAnsi="Angsana New" w:cs="Angsana New" w:hint="cs"/>
          <w:sz w:val="28"/>
          <w:szCs w:val="28"/>
          <w:cs/>
        </w:rPr>
        <w:t>เข้า</w:t>
      </w:r>
      <w:r w:rsidRPr="0079420D">
        <w:rPr>
          <w:rFonts w:ascii="Angsana New" w:hAnsi="Angsana New" w:cs="Angsana New"/>
          <w:sz w:val="28"/>
          <w:szCs w:val="28"/>
          <w:cs/>
        </w:rPr>
        <w:t>ซื้อหุ้นทุนและสิทธิออกเสียงในบริษัทร้อย</w:t>
      </w:r>
      <w:r w:rsidRPr="0079420D">
        <w:rPr>
          <w:rFonts w:asciiTheme="majorBidi" w:hAnsiTheme="majorBidi" w:cstheme="majorBidi"/>
          <w:sz w:val="28"/>
          <w:szCs w:val="28"/>
          <w:cs/>
        </w:rPr>
        <w:t>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 </w:t>
      </w:r>
      <w:r w:rsidRPr="0079420D">
        <w:rPr>
          <w:rFonts w:asciiTheme="majorBidi" w:hAnsiTheme="majorBidi" w:cstheme="majorBidi"/>
          <w:sz w:val="28"/>
          <w:szCs w:val="28"/>
          <w:cs/>
        </w:rPr>
        <w:t>ทำ</w:t>
      </w:r>
      <w:r w:rsidRPr="0079420D">
        <w:rPr>
          <w:rFonts w:ascii="Angsana New" w:hAnsi="Angsana New" w:cs="Angsana New"/>
          <w:sz w:val="28"/>
          <w:szCs w:val="28"/>
          <w:cs/>
        </w:rPr>
        <w:t>ให้บริษัทมีส่วนได้เสียใน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79420D">
        <w:rPr>
          <w:rFonts w:ascii="Angsana New" w:hAnsi="Angsana New" w:cs="Angsana New"/>
          <w:sz w:val="28"/>
          <w:szCs w:val="28"/>
        </w:rPr>
        <w:t>SCG Inter VN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 ร้อยละ</w:t>
      </w:r>
      <w:r w:rsidRPr="0079420D">
        <w:rPr>
          <w:rFonts w:ascii="Angsana New" w:hAnsi="Angsana New" w:cs="Angsana New"/>
          <w:sz w:val="28"/>
          <w:szCs w:val="28"/>
        </w:rPr>
        <w:t xml:space="preserve"> 100</w:t>
      </w:r>
      <w:r w:rsidRPr="0079420D">
        <w:rPr>
          <w:rFonts w:ascii="Angsana New" w:hAnsi="Angsana New" w:cs="Angsana New"/>
          <w:sz w:val="28"/>
          <w:szCs w:val="28"/>
          <w:cs/>
        </w:rPr>
        <w:br/>
      </w:r>
      <w:r w:rsidRPr="0079420D">
        <w:rPr>
          <w:rFonts w:asciiTheme="majorBidi" w:hAnsiTheme="majorBidi" w:cstheme="majorBidi"/>
          <w:sz w:val="28"/>
          <w:szCs w:val="28"/>
          <w:cs/>
        </w:rPr>
        <w:t>สิ่งตอบแทนที่จ่าย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เป็น</w:t>
      </w:r>
      <w:r w:rsidRPr="0079420D">
        <w:rPr>
          <w:rFonts w:asciiTheme="majorBidi" w:hAnsiTheme="majorBidi" w:cstheme="majorBidi"/>
          <w:sz w:val="28"/>
          <w:szCs w:val="28"/>
          <w:cs/>
        </w:rPr>
        <w:t>เงินสด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รวมทั้งสิ้น </w:t>
      </w:r>
      <w:r w:rsidRPr="0079420D">
        <w:rPr>
          <w:rFonts w:asciiTheme="majorBidi" w:hAnsiTheme="majorBidi" w:cstheme="majorBidi"/>
          <w:sz w:val="28"/>
          <w:szCs w:val="28"/>
        </w:rPr>
        <w:t xml:space="preserve">193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4DF63D97" w14:textId="77777777" w:rsidR="008946E9" w:rsidRPr="0079420D" w:rsidRDefault="008946E9" w:rsidP="008946E9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 w:cs="Angsana New"/>
          <w:color w:val="000000"/>
          <w:sz w:val="20"/>
          <w:szCs w:val="20"/>
          <w:cs/>
        </w:rPr>
      </w:pPr>
    </w:p>
    <w:p w14:paraId="7AA5B1C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eastAsia="Calibri" w:hAnsi="Angsana New" w:cs="Angsana New"/>
          <w:sz w:val="28"/>
          <w:szCs w:val="28"/>
        </w:rPr>
      </w:pPr>
      <w:r w:rsidRPr="0079420D">
        <w:rPr>
          <w:rFonts w:ascii="Angsana New" w:eastAsia="Calibri" w:hAnsi="Angsana New" w:cs="Angsana New"/>
          <w:sz w:val="28"/>
          <w:szCs w:val="28"/>
          <w:cs/>
        </w:rPr>
        <w:lastRenderedPageBreak/>
        <w:t xml:space="preserve">การมีอำนาจควบคุมใน </w:t>
      </w:r>
      <w:r w:rsidRPr="0079420D">
        <w:rPr>
          <w:rFonts w:ascii="Angsana New" w:eastAsia="Calibri" w:hAnsi="Angsana New" w:cs="Angsana New"/>
          <w:sz w:val="28"/>
          <w:szCs w:val="28"/>
        </w:rPr>
        <w:t xml:space="preserve">SCG Inter VN </w:t>
      </w:r>
      <w:r w:rsidRPr="0079420D">
        <w:rPr>
          <w:rFonts w:ascii="Angsana New" w:eastAsia="Calibri" w:hAnsi="Angsana New" w:cs="Angsana New"/>
          <w:sz w:val="28"/>
          <w:szCs w:val="28"/>
          <w:cs/>
        </w:rPr>
        <w:t>จะเป็นการขยายธุรกิจบริการ</w:t>
      </w:r>
      <w:r w:rsidRPr="0079420D">
        <w:rPr>
          <w:rFonts w:ascii="Angsana New" w:eastAsia="Calibri" w:hAnsi="Angsana New" w:cs="Angsana New" w:hint="cs"/>
          <w:sz w:val="28"/>
          <w:szCs w:val="28"/>
          <w:cs/>
        </w:rPr>
        <w:t>โลจิสติกส์</w:t>
      </w:r>
      <w:r w:rsidRPr="0079420D">
        <w:rPr>
          <w:rFonts w:ascii="Angsana New" w:eastAsia="Calibri" w:hAnsi="Angsana New" w:cs="Angsana New"/>
          <w:sz w:val="28"/>
          <w:szCs w:val="28"/>
          <w:cs/>
        </w:rPr>
        <w:t>และบริการขนส่งในต่างประเทศของ</w:t>
      </w:r>
      <w:r w:rsidRPr="0079420D">
        <w:rPr>
          <w:rFonts w:ascii="Angsana New" w:eastAsia="Calibri" w:hAnsi="Angsana New" w:cs="Angsana New"/>
          <w:sz w:val="28"/>
          <w:szCs w:val="28"/>
        </w:rPr>
        <w:br/>
      </w:r>
      <w:r w:rsidRPr="0079420D">
        <w:rPr>
          <w:rFonts w:ascii="Angsana New" w:eastAsia="Calibri" w:hAnsi="Angsana New" w:cs="Angsana New"/>
          <w:sz w:val="28"/>
          <w:szCs w:val="28"/>
          <w:cs/>
        </w:rPr>
        <w:t>กลุ่มบริษัท</w:t>
      </w:r>
    </w:p>
    <w:p w14:paraId="41A21D06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 w:cs="Angsana New"/>
          <w:color w:val="000000"/>
          <w:cs/>
        </w:rPr>
      </w:pPr>
    </w:p>
    <w:p w14:paraId="0340413B" w14:textId="3C94A6A4" w:rsidR="008946E9" w:rsidRPr="0079420D" w:rsidRDefault="00DD0F68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="Angsana New" w:hAnsi="Angsana New" w:cs="Angsana New"/>
          <w:sz w:val="28"/>
          <w:szCs w:val="28"/>
          <w:cs/>
        </w:rPr>
        <w:t xml:space="preserve">ในระหว่างงวดนับตั้งแต่วันที่ซื้อกิจการจนถึงวันที่ </w:t>
      </w:r>
      <w:r w:rsidRPr="0079420D">
        <w:rPr>
          <w:rFonts w:ascii="Angsana New" w:hAnsi="Angsana New" w:cs="Angsana New"/>
          <w:sz w:val="28"/>
          <w:szCs w:val="28"/>
        </w:rPr>
        <w:t xml:space="preserve">30 </w:t>
      </w:r>
      <w:r w:rsidRPr="0079420D">
        <w:rPr>
          <w:rFonts w:ascii="Angsana New" w:hAnsi="Angsana New" w:cs="Angsana New" w:hint="cs"/>
          <w:sz w:val="28"/>
          <w:szCs w:val="28"/>
          <w:cs/>
        </w:rPr>
        <w:t>กันยายน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 </w:t>
      </w:r>
      <w:r w:rsidRPr="0079420D">
        <w:rPr>
          <w:rFonts w:ascii="Angsana New" w:hAnsi="Angsana New" w:cs="Angsana New"/>
          <w:sz w:val="28"/>
          <w:szCs w:val="28"/>
        </w:rPr>
        <w:t xml:space="preserve">2567 </w:t>
      </w:r>
      <w:r w:rsidRPr="0079420D">
        <w:rPr>
          <w:rFonts w:asciiTheme="majorBidi" w:hAnsiTheme="majorBidi" w:cs="Angsana New"/>
          <w:sz w:val="28"/>
          <w:szCs w:val="28"/>
        </w:rPr>
        <w:t xml:space="preserve">SCG Inter VN </w:t>
      </w:r>
      <w:r w:rsidRPr="0079420D">
        <w:rPr>
          <w:rFonts w:ascii="Angsana New" w:hAnsi="Angsana New" w:cs="Angsana New"/>
          <w:sz w:val="28"/>
          <w:szCs w:val="28"/>
          <w:cs/>
        </w:rPr>
        <w:t>มีรายได้เป็นจำนวน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เงิน </w:t>
      </w:r>
      <w:r w:rsidRPr="0079420D">
        <w:rPr>
          <w:rFonts w:asciiTheme="majorBidi" w:hAnsiTheme="majorBidi" w:cstheme="majorBidi"/>
          <w:sz w:val="28"/>
          <w:szCs w:val="28"/>
        </w:rPr>
        <w:t>267.73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บาท และกำไรจำนวนเงิน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4.46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 ล้านบาท ซึ่งรวมเป็นส่วนหนึ่งของผลการดำเนินงานของกลุ่มบริษัท ฝ่ายบริหารคาดว่าหากกลุ่มบริษัทได้มีการซื้อธุรกิจตั้งแต่วันที่ </w:t>
      </w:r>
      <w:r w:rsidRPr="0079420D">
        <w:rPr>
          <w:rFonts w:ascii="Angsana New" w:hAnsi="Angsana New" w:cs="Angsana New"/>
          <w:sz w:val="28"/>
          <w:szCs w:val="28"/>
        </w:rPr>
        <w:t xml:space="preserve">1 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มกราคม </w:t>
      </w:r>
      <w:r w:rsidRPr="0079420D">
        <w:rPr>
          <w:rFonts w:ascii="Angsana New" w:hAnsi="Angsana New" w:cs="Angsana New"/>
          <w:sz w:val="28"/>
          <w:szCs w:val="28"/>
        </w:rPr>
        <w:t>2567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 จะมีรายได้รวมเพิ่มขึ้นจำนวนเงิน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690.33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</w:t>
      </w:r>
      <w:r w:rsidRPr="0079420D">
        <w:rPr>
          <w:rFonts w:ascii="Angsana New" w:hAnsi="Angsana New" w:cs="Angsana New"/>
          <w:sz w:val="28"/>
          <w:szCs w:val="28"/>
          <w:cs/>
        </w:rPr>
        <w:t>บาท และกำไรรวมสำหรับงวด</w:t>
      </w:r>
      <w:r w:rsidRPr="0079420D">
        <w:rPr>
          <w:rFonts w:ascii="Angsana New" w:hAnsi="Angsana New" w:cs="Angsana New" w:hint="cs"/>
          <w:sz w:val="28"/>
          <w:szCs w:val="28"/>
          <w:cs/>
        </w:rPr>
        <w:t>เ</w:t>
      </w:r>
      <w:r w:rsidRPr="0079420D">
        <w:rPr>
          <w:rFonts w:ascii="Angsana New" w:hAnsi="Angsana New" w:cs="Angsana New"/>
          <w:sz w:val="28"/>
          <w:szCs w:val="28"/>
          <w:cs/>
        </w:rPr>
        <w:t>ก</w:t>
      </w:r>
      <w:r w:rsidRPr="0079420D">
        <w:rPr>
          <w:rFonts w:ascii="Angsana New" w:hAnsi="Angsana New" w:cs="Angsana New" w:hint="cs"/>
          <w:sz w:val="28"/>
          <w:szCs w:val="28"/>
          <w:cs/>
        </w:rPr>
        <w:t>้า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เดือนสิ้นสุดวันที่ </w:t>
      </w:r>
      <w:r w:rsidRPr="0079420D">
        <w:rPr>
          <w:rFonts w:ascii="Angsana New" w:hAnsi="Angsana New" w:cs="Angsana New"/>
          <w:sz w:val="28"/>
          <w:szCs w:val="28"/>
        </w:rPr>
        <w:t xml:space="preserve">30 </w:t>
      </w:r>
      <w:r w:rsidRPr="0079420D">
        <w:rPr>
          <w:rFonts w:ascii="Angsana New" w:hAnsi="Angsana New" w:cs="Angsana New" w:hint="cs"/>
          <w:sz w:val="28"/>
          <w:szCs w:val="28"/>
          <w:cs/>
        </w:rPr>
        <w:t>กันยา</w:t>
      </w:r>
      <w:r w:rsidRPr="0079420D">
        <w:rPr>
          <w:rFonts w:ascii="Angsana New" w:hAnsi="Angsana New" w:cs="Angsana New"/>
          <w:sz w:val="28"/>
          <w:szCs w:val="28"/>
          <w:cs/>
        </w:rPr>
        <w:t xml:space="preserve">ยน </w:t>
      </w:r>
      <w:r w:rsidRPr="0079420D">
        <w:rPr>
          <w:rFonts w:ascii="Angsana New" w:hAnsi="Angsana New" w:cs="Angsana New"/>
          <w:sz w:val="28"/>
          <w:szCs w:val="28"/>
        </w:rPr>
        <w:t xml:space="preserve">2567 </w:t>
      </w:r>
      <w:r w:rsidRPr="0079420D">
        <w:rPr>
          <w:rFonts w:ascii="Angsana New" w:hAnsi="Angsana New" w:cs="Angsana New"/>
          <w:sz w:val="28"/>
          <w:szCs w:val="28"/>
          <w:cs/>
        </w:rPr>
        <w:t>เพิ่มขึ้นจำนวน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7.28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</w:t>
      </w:r>
      <w:r w:rsidRPr="0079420D">
        <w:rPr>
          <w:rFonts w:ascii="Angsana New" w:hAnsi="Angsana New" w:cs="Angsana New"/>
          <w:sz w:val="28"/>
          <w:szCs w:val="28"/>
          <w:cs/>
        </w:rPr>
        <w:t>บาท ในการกำหนดมูลค่าดังกล่าว ฝ่ายบริหารใช้ข้อสมมติในการปรับปรุงมูลค่ายุติธรรม โดยถือเสมือนว่าการรวมกิจการที่เกิดขึ้นในระหว่างงวดนั้นได้เกิดขึ้นตั้งแต่วันที่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79420D">
        <w:rPr>
          <w:rFonts w:ascii="Angsana New" w:hAnsi="Angsana New" w:cs="Angsana New"/>
          <w:sz w:val="28"/>
          <w:szCs w:val="28"/>
        </w:rPr>
        <w:t xml:space="preserve">1 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มิถุนายน </w:t>
      </w:r>
      <w:r w:rsidRPr="0079420D">
        <w:rPr>
          <w:rFonts w:ascii="Angsana New" w:hAnsi="Angsana New" w:cs="Angsana New"/>
          <w:sz w:val="28"/>
          <w:szCs w:val="28"/>
        </w:rPr>
        <w:t>2567</w:t>
      </w:r>
    </w:p>
    <w:p w14:paraId="531323F0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4"/>
          <w:szCs w:val="24"/>
        </w:rPr>
      </w:pPr>
    </w:p>
    <w:p w14:paraId="20568E2D" w14:textId="77777777" w:rsidR="008946E9" w:rsidRPr="0079420D" w:rsidRDefault="008946E9" w:rsidP="008946E9">
      <w:pPr>
        <w:tabs>
          <w:tab w:val="left" w:pos="540"/>
        </w:tabs>
        <w:spacing w:line="240" w:lineRule="auto"/>
        <w:ind w:left="547" w:hanging="7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ข้อมูลของสิ่งตอบแทนทั้งหมดที่โอนให้และมูลค่าที่รับรู้ ณ วันที่ซื้อสำหรับสินทรัพย์ที่ได้มาและหนี้ที่รับมาแต่ละ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ประเภทที่สำคัญ ดังนี้</w:t>
      </w:r>
    </w:p>
    <w:p w14:paraId="3399129D" w14:textId="77777777" w:rsidR="008946E9" w:rsidRPr="0079420D" w:rsidRDefault="008946E9" w:rsidP="008946E9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W w:w="9211" w:type="dxa"/>
        <w:tblInd w:w="450" w:type="dxa"/>
        <w:tblLook w:val="01E0" w:firstRow="1" w:lastRow="1" w:firstColumn="1" w:lastColumn="1" w:noHBand="0" w:noVBand="0"/>
      </w:tblPr>
      <w:tblGrid>
        <w:gridCol w:w="6300"/>
        <w:gridCol w:w="255"/>
        <w:gridCol w:w="1013"/>
        <w:gridCol w:w="254"/>
        <w:gridCol w:w="1389"/>
      </w:tblGrid>
      <w:tr w:rsidR="008946E9" w:rsidRPr="0079420D" w14:paraId="7C6B5217" w14:textId="77777777" w:rsidTr="00A402C8">
        <w:trPr>
          <w:tblHeader/>
        </w:trPr>
        <w:tc>
          <w:tcPr>
            <w:tcW w:w="6300" w:type="dxa"/>
          </w:tcPr>
          <w:p w14:paraId="126BE8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255" w:type="dxa"/>
          </w:tcPr>
          <w:p w14:paraId="50CB08C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81D57E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8C2BC1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89" w:type="dxa"/>
          </w:tcPr>
          <w:p w14:paraId="21B6C9E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</w:tr>
      <w:tr w:rsidR="008946E9" w:rsidRPr="0079420D" w14:paraId="5407C34E" w14:textId="77777777" w:rsidTr="00A402C8">
        <w:trPr>
          <w:tblHeader/>
        </w:trPr>
        <w:tc>
          <w:tcPr>
            <w:tcW w:w="6300" w:type="dxa"/>
          </w:tcPr>
          <w:p w14:paraId="3C3933A4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5" w:type="dxa"/>
          </w:tcPr>
          <w:p w14:paraId="797EFB0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770732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254" w:type="dxa"/>
          </w:tcPr>
          <w:p w14:paraId="4FFEDA6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F0DEB4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</w:t>
            </w: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DD0F68" w:rsidRPr="0079420D" w14:paraId="4305C2C4" w14:textId="77777777" w:rsidTr="00A402C8">
        <w:trPr>
          <w:trHeight w:val="80"/>
        </w:trPr>
        <w:tc>
          <w:tcPr>
            <w:tcW w:w="6300" w:type="dxa"/>
          </w:tcPr>
          <w:p w14:paraId="48DC704F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55" w:type="dxa"/>
          </w:tcPr>
          <w:p w14:paraId="4BCD72E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3BDA01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CB4927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662AFF8" w14:textId="1BC7714C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30,279</w:t>
            </w:r>
          </w:p>
        </w:tc>
      </w:tr>
      <w:tr w:rsidR="00DD0F68" w:rsidRPr="0079420D" w14:paraId="62971004" w14:textId="77777777" w:rsidTr="00A402C8">
        <w:tc>
          <w:tcPr>
            <w:tcW w:w="6300" w:type="dxa"/>
          </w:tcPr>
          <w:p w14:paraId="4F0DB4D7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ลูกหนี้การค้า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และ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ลูกหนี้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หมุนเวียน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อื่น</w:t>
            </w:r>
          </w:p>
        </w:tc>
        <w:tc>
          <w:tcPr>
            <w:tcW w:w="255" w:type="dxa"/>
          </w:tcPr>
          <w:p w14:paraId="5BDF7B9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7942CE3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7A8AD7A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3B811889" w14:textId="67C87D6A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191,621</w:t>
            </w:r>
          </w:p>
        </w:tc>
      </w:tr>
      <w:tr w:rsidR="00DD0F68" w:rsidRPr="0079420D" w14:paraId="250F34B6" w14:textId="77777777" w:rsidTr="00A402C8">
        <w:tc>
          <w:tcPr>
            <w:tcW w:w="6300" w:type="dxa"/>
          </w:tcPr>
          <w:p w14:paraId="584E57E5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255" w:type="dxa"/>
          </w:tcPr>
          <w:p w14:paraId="508EE25A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48E81B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A124BD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6AF3C666" w14:textId="7F89B1F2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52,426</w:t>
            </w:r>
          </w:p>
        </w:tc>
      </w:tr>
      <w:tr w:rsidR="00DD0F68" w:rsidRPr="0079420D" w14:paraId="6423CB58" w14:textId="77777777" w:rsidTr="00A402C8">
        <w:tc>
          <w:tcPr>
            <w:tcW w:w="6300" w:type="dxa"/>
          </w:tcPr>
          <w:p w14:paraId="5365F51F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255" w:type="dxa"/>
          </w:tcPr>
          <w:p w14:paraId="0979794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42EA2E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6</w:t>
            </w:r>
          </w:p>
        </w:tc>
        <w:tc>
          <w:tcPr>
            <w:tcW w:w="254" w:type="dxa"/>
          </w:tcPr>
          <w:p w14:paraId="5C2BAF3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12EE89A9" w14:textId="233D1BA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912</w:t>
            </w:r>
          </w:p>
        </w:tc>
      </w:tr>
      <w:tr w:rsidR="00DD0F68" w:rsidRPr="0079420D" w14:paraId="4A40E004" w14:textId="77777777" w:rsidTr="00A402C8">
        <w:tc>
          <w:tcPr>
            <w:tcW w:w="6300" w:type="dxa"/>
          </w:tcPr>
          <w:p w14:paraId="4C3CDC97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 xml:space="preserve">สินทรัพย์สิทธิการใช้ </w:t>
            </w:r>
          </w:p>
        </w:tc>
        <w:tc>
          <w:tcPr>
            <w:tcW w:w="255" w:type="dxa"/>
          </w:tcPr>
          <w:p w14:paraId="55E75CBA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7DD3D8A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D8E952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11FDA21D" w14:textId="7ED33C08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57,572</w:t>
            </w:r>
          </w:p>
        </w:tc>
      </w:tr>
      <w:tr w:rsidR="00DD0F68" w:rsidRPr="0079420D" w14:paraId="141EE22F" w14:textId="77777777" w:rsidTr="00A402C8">
        <w:tc>
          <w:tcPr>
            <w:tcW w:w="6300" w:type="dxa"/>
          </w:tcPr>
          <w:p w14:paraId="35DEDD1C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55" w:type="dxa"/>
          </w:tcPr>
          <w:p w14:paraId="41D544FA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DC4017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254" w:type="dxa"/>
          </w:tcPr>
          <w:p w14:paraId="5377FEA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3D703144" w14:textId="559B6ACC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3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8,557</w:t>
            </w:r>
          </w:p>
        </w:tc>
      </w:tr>
      <w:tr w:rsidR="00DD0F68" w:rsidRPr="0079420D" w14:paraId="39FCEAF5" w14:textId="77777777" w:rsidTr="00A402C8">
        <w:tc>
          <w:tcPr>
            <w:tcW w:w="6300" w:type="dxa"/>
          </w:tcPr>
          <w:p w14:paraId="7FD7EECD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255" w:type="dxa"/>
          </w:tcPr>
          <w:p w14:paraId="19F1247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311862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2558A7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06AD1B4C" w14:textId="78631AF4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8,402</w:t>
            </w:r>
          </w:p>
        </w:tc>
      </w:tr>
      <w:tr w:rsidR="00DD0F68" w:rsidRPr="0079420D" w14:paraId="222A2A70" w14:textId="77777777" w:rsidTr="00A402C8">
        <w:tc>
          <w:tcPr>
            <w:tcW w:w="6300" w:type="dxa"/>
          </w:tcPr>
          <w:p w14:paraId="36CE8342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55" w:type="dxa"/>
          </w:tcPr>
          <w:p w14:paraId="2B8E550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0E61473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254" w:type="dxa"/>
          </w:tcPr>
          <w:p w14:paraId="44F5AFA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20601C4B" w14:textId="6A17B240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(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55,411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)</w:t>
            </w:r>
          </w:p>
        </w:tc>
      </w:tr>
      <w:tr w:rsidR="00DD0F68" w:rsidRPr="0079420D" w14:paraId="0D3882A8" w14:textId="77777777" w:rsidTr="00A402C8">
        <w:tc>
          <w:tcPr>
            <w:tcW w:w="6300" w:type="dxa"/>
          </w:tcPr>
          <w:p w14:paraId="46AABF36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เจ้าหนี้การค้าและเจ้าหนี้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หมุนเวียน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อื่น</w:t>
            </w:r>
          </w:p>
        </w:tc>
        <w:tc>
          <w:tcPr>
            <w:tcW w:w="255" w:type="dxa"/>
          </w:tcPr>
          <w:p w14:paraId="1F76611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B78A85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7EDE254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2B483C28" w14:textId="63240EF2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(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178,325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)</w:t>
            </w:r>
          </w:p>
        </w:tc>
      </w:tr>
      <w:tr w:rsidR="00DD0F68" w:rsidRPr="0079420D" w14:paraId="3ACC5FE3" w14:textId="77777777" w:rsidTr="00A402C8">
        <w:tc>
          <w:tcPr>
            <w:tcW w:w="6300" w:type="dxa"/>
          </w:tcPr>
          <w:p w14:paraId="4BF91C61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255" w:type="dxa"/>
          </w:tcPr>
          <w:p w14:paraId="2EC29BA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7ADAAE3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25A253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47524921" w14:textId="2E0E239F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(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57,572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)</w:t>
            </w:r>
          </w:p>
        </w:tc>
      </w:tr>
      <w:tr w:rsidR="00DD0F68" w:rsidRPr="0079420D" w14:paraId="7CE20C11" w14:textId="77777777" w:rsidTr="00A402C8">
        <w:tc>
          <w:tcPr>
            <w:tcW w:w="6300" w:type="dxa"/>
          </w:tcPr>
          <w:p w14:paraId="4D876CB1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255" w:type="dxa"/>
          </w:tcPr>
          <w:p w14:paraId="5F61AB5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40F7687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E70B0F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4410176" w14:textId="1F37B811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(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407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)</w:t>
            </w:r>
          </w:p>
        </w:tc>
      </w:tr>
      <w:tr w:rsidR="00DD0F68" w:rsidRPr="0079420D" w14:paraId="7415F047" w14:textId="77777777" w:rsidTr="00A402C8">
        <w:tc>
          <w:tcPr>
            <w:tcW w:w="6300" w:type="dxa"/>
          </w:tcPr>
          <w:p w14:paraId="06F5E04A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หนี้สิน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255" w:type="dxa"/>
          </w:tcPr>
          <w:p w14:paraId="21AA30F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924D1B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48E217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4BA7813D" w14:textId="24AC04C9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(</w:t>
            </w: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7,129</w:t>
            </w:r>
            <w:r w:rsidRPr="0079420D">
              <w:rPr>
                <w:rFonts w:ascii="Angsana New" w:eastAsia="Calibri" w:hAnsi="Angsana New" w:cs="Angsana New" w:hint="cs"/>
                <w:sz w:val="28"/>
                <w:szCs w:val="28"/>
                <w:cs/>
              </w:rPr>
              <w:t>)</w:t>
            </w:r>
          </w:p>
        </w:tc>
      </w:tr>
      <w:tr w:rsidR="00DD0F68" w:rsidRPr="0079420D" w14:paraId="232C45DA" w14:textId="77777777" w:rsidTr="00A402C8">
        <w:tc>
          <w:tcPr>
            <w:tcW w:w="6300" w:type="dxa"/>
          </w:tcPr>
          <w:p w14:paraId="08AFBBF2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="Angsana New" w:eastAsia="Calibri" w:hAnsi="Angsana New" w:cs="Angsana New"/>
                <w:b/>
                <w:bCs/>
                <w:sz w:val="28"/>
                <w:szCs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55" w:type="dxa"/>
          </w:tcPr>
          <w:p w14:paraId="58C9F8F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7613BE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4844DA4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14768DD8" w14:textId="1CAEF2DC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80,925</w:t>
            </w:r>
          </w:p>
        </w:tc>
      </w:tr>
      <w:tr w:rsidR="00DD0F68" w:rsidRPr="0079420D" w14:paraId="33460BCB" w14:textId="77777777" w:rsidTr="00A402C8">
        <w:tc>
          <w:tcPr>
            <w:tcW w:w="6300" w:type="dxa"/>
          </w:tcPr>
          <w:p w14:paraId="74808061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ค่าความนิยมจากการซื้อธุรกิจ</w:t>
            </w:r>
          </w:p>
        </w:tc>
        <w:tc>
          <w:tcPr>
            <w:tcW w:w="255" w:type="dxa"/>
          </w:tcPr>
          <w:p w14:paraId="00C9EE5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DC8749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4" w:type="dxa"/>
          </w:tcPr>
          <w:p w14:paraId="6E2E870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09FFBEC4" w14:textId="017994EF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112,075</w:t>
            </w:r>
          </w:p>
        </w:tc>
      </w:tr>
      <w:tr w:rsidR="00DD0F68" w:rsidRPr="0079420D" w14:paraId="6A2DB6D2" w14:textId="77777777" w:rsidTr="00A402C8">
        <w:tc>
          <w:tcPr>
            <w:tcW w:w="6300" w:type="dxa"/>
          </w:tcPr>
          <w:p w14:paraId="213F3321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10993E4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61F7C41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4" w:type="dxa"/>
          </w:tcPr>
          <w:p w14:paraId="792BC34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1EEFA22F" w14:textId="04B0932B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193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,000</w:t>
            </w:r>
          </w:p>
        </w:tc>
      </w:tr>
      <w:tr w:rsidR="00DD0F68" w:rsidRPr="0079420D" w14:paraId="61CC7682" w14:textId="77777777" w:rsidTr="00A402C8">
        <w:trPr>
          <w:trHeight w:val="21"/>
        </w:trPr>
        <w:tc>
          <w:tcPr>
            <w:tcW w:w="6300" w:type="dxa"/>
          </w:tcPr>
          <w:p w14:paraId="76CB76A5" w14:textId="77777777" w:rsidR="00DD0F68" w:rsidRPr="0079420D" w:rsidRDefault="00DD0F68" w:rsidP="00DD0F68">
            <w:pPr>
              <w:pStyle w:val="NoSpacing"/>
              <w:rPr>
                <w:rFonts w:asciiTheme="majorBidi" w:hAnsiTheme="majorBidi" w:cstheme="majorBidi"/>
                <w:sz w:val="10"/>
                <w:szCs w:val="10"/>
                <w:cs/>
              </w:rPr>
            </w:pPr>
          </w:p>
        </w:tc>
        <w:tc>
          <w:tcPr>
            <w:tcW w:w="255" w:type="dxa"/>
          </w:tcPr>
          <w:p w14:paraId="76938868" w14:textId="77777777" w:rsidR="00DD0F68" w:rsidRPr="0079420D" w:rsidRDefault="00DD0F68" w:rsidP="00DD0F68">
            <w:pPr>
              <w:pStyle w:val="NoSpacing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13" w:type="dxa"/>
          </w:tcPr>
          <w:p w14:paraId="14E4F059" w14:textId="77777777" w:rsidR="00DD0F68" w:rsidRPr="0079420D" w:rsidRDefault="00DD0F68" w:rsidP="00DD0F68">
            <w:pPr>
              <w:pStyle w:val="NoSpacing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254" w:type="dxa"/>
          </w:tcPr>
          <w:p w14:paraId="2DE555D5" w14:textId="77777777" w:rsidR="00DD0F68" w:rsidRPr="0079420D" w:rsidRDefault="00DD0F68" w:rsidP="00DD0F68">
            <w:pPr>
              <w:pStyle w:val="NoSpacing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389" w:type="dxa"/>
          </w:tcPr>
          <w:p w14:paraId="521A9B81" w14:textId="77777777" w:rsidR="00DD0F68" w:rsidRPr="0079420D" w:rsidRDefault="00DD0F68" w:rsidP="00DD0F68">
            <w:pPr>
              <w:pStyle w:val="NoSpacing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</w:tr>
      <w:tr w:rsidR="00DD0F68" w:rsidRPr="0079420D" w14:paraId="78F5D032" w14:textId="77777777" w:rsidTr="00A402C8">
        <w:tc>
          <w:tcPr>
            <w:tcW w:w="6300" w:type="dxa"/>
          </w:tcPr>
          <w:p w14:paraId="7BEB4079" w14:textId="77777777" w:rsidR="00DD0F68" w:rsidRPr="0079420D" w:rsidRDefault="00DD0F68" w:rsidP="00DD0F68">
            <w:pPr>
              <w:tabs>
                <w:tab w:val="decimal" w:pos="51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เงินสดสุทธิที่ได้มาจากการซื้อบริษัทย่อย</w:t>
            </w:r>
          </w:p>
        </w:tc>
        <w:tc>
          <w:tcPr>
            <w:tcW w:w="255" w:type="dxa"/>
          </w:tcPr>
          <w:p w14:paraId="0B156DB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01E3CB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4" w:type="dxa"/>
          </w:tcPr>
          <w:p w14:paraId="330C771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0041D786" w14:textId="01B470ED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="Angsana New" w:eastAsia="Calibri" w:hAnsi="Angsana New" w:cs="Angsana New"/>
                <w:sz w:val="28"/>
                <w:szCs w:val="28"/>
              </w:rPr>
              <w:t>30,279</w:t>
            </w:r>
          </w:p>
        </w:tc>
      </w:tr>
      <w:tr w:rsidR="00DD0F68" w:rsidRPr="0079420D" w14:paraId="03EF2E4B" w14:textId="77777777" w:rsidTr="00A402C8">
        <w:tc>
          <w:tcPr>
            <w:tcW w:w="6300" w:type="dxa"/>
          </w:tcPr>
          <w:p w14:paraId="094107ED" w14:textId="77777777" w:rsidR="00DD0F68" w:rsidRPr="0079420D" w:rsidRDefault="00DD0F68" w:rsidP="00DD0F68">
            <w:pPr>
              <w:tabs>
                <w:tab w:val="decimal" w:pos="51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เงินสดที่จ่าย</w:t>
            </w:r>
          </w:p>
        </w:tc>
        <w:tc>
          <w:tcPr>
            <w:tcW w:w="255" w:type="dxa"/>
          </w:tcPr>
          <w:p w14:paraId="1ED9D76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6296F2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254" w:type="dxa"/>
          </w:tcPr>
          <w:p w14:paraId="1E98D6E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6878F8D7" w14:textId="3F372AA5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193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,000</w:t>
            </w:r>
          </w:p>
        </w:tc>
      </w:tr>
      <w:tr w:rsidR="00DD0F68" w:rsidRPr="0079420D" w14:paraId="67BE523E" w14:textId="77777777" w:rsidTr="00A402C8">
        <w:tc>
          <w:tcPr>
            <w:tcW w:w="6300" w:type="dxa"/>
          </w:tcPr>
          <w:p w14:paraId="09CFB317" w14:textId="77777777" w:rsidR="00DD0F68" w:rsidRPr="0079420D" w:rsidRDefault="00DD0F68" w:rsidP="00DD0F6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กระแสเงินสดจ่ายสุทธิ</w:t>
            </w:r>
          </w:p>
        </w:tc>
        <w:tc>
          <w:tcPr>
            <w:tcW w:w="255" w:type="dxa"/>
          </w:tcPr>
          <w:p w14:paraId="0016238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6C5E491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4" w:type="dxa"/>
          </w:tcPr>
          <w:p w14:paraId="7826B6A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003AB855" w14:textId="3CFF386B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162,721</w:t>
            </w:r>
          </w:p>
        </w:tc>
      </w:tr>
      <w:tr w:rsidR="008946E9" w:rsidRPr="0079420D" w14:paraId="72CDA45D" w14:textId="77777777" w:rsidTr="00A402C8">
        <w:tc>
          <w:tcPr>
            <w:tcW w:w="6300" w:type="dxa"/>
          </w:tcPr>
          <w:p w14:paraId="0B660BAA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55" w:type="dxa"/>
          </w:tcPr>
          <w:p w14:paraId="64DA334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1EDFF5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4" w:type="dxa"/>
          </w:tcPr>
          <w:p w14:paraId="426875B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double" w:sz="4" w:space="0" w:color="auto"/>
            </w:tcBorders>
          </w:tcPr>
          <w:p w14:paraId="3C786BD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</w:tbl>
    <w:p w14:paraId="562789C2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บุคคลหรือกิจการที่เกี่ยวข้องกัน</w:t>
      </w:r>
    </w:p>
    <w:p w14:paraId="45DCA8A0" w14:textId="77777777" w:rsidR="008946E9" w:rsidRPr="0079420D" w:rsidRDefault="008946E9" w:rsidP="008946E9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sz w:val="16"/>
          <w:szCs w:val="16"/>
          <w:cs/>
          <w:lang w:val="th-TH"/>
        </w:rPr>
      </w:pPr>
    </w:p>
    <w:p w14:paraId="3D3DD11A" w14:textId="77777777" w:rsidR="008946E9" w:rsidRPr="0079420D" w:rsidRDefault="008946E9" w:rsidP="008946E9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</w:rPr>
      </w:pPr>
      <w:r w:rsidRPr="0079420D">
        <w:rPr>
          <w:rFonts w:asciiTheme="majorBidi" w:hAnsiTheme="majorBidi" w:cstheme="majorBidi"/>
          <w:b/>
          <w:sz w:val="28"/>
          <w:szCs w:val="28"/>
          <w:cs/>
        </w:rPr>
        <w:t>ความสัมพันธ์ที่มีกับบริษัทร่วม การร่วมค้าและบริษัทย่อย</w:t>
      </w:r>
      <w:r w:rsidRPr="0079420D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Pr="0079420D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Pr="0079420D">
        <w:rPr>
          <w:rFonts w:asciiTheme="majorBidi" w:hAnsiTheme="majorBidi" w:cstheme="majorBidi"/>
          <w:sz w:val="28"/>
          <w:szCs w:val="28"/>
        </w:rPr>
        <w:t>4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Pr="0079420D">
        <w:rPr>
          <w:rFonts w:asciiTheme="majorBidi" w:hAnsiTheme="majorBidi" w:cstheme="majorBidi"/>
          <w:sz w:val="28"/>
          <w:szCs w:val="28"/>
        </w:rPr>
        <w:t>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สำหรับ</w:t>
      </w:r>
      <w:r w:rsidRPr="0079420D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Pr="0079420D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ที่มีรายการระหว่างกันที่มีนัยสำคัญในระหว่างงวดมีดังต่อไปนี้</w:t>
      </w:r>
    </w:p>
    <w:p w14:paraId="078B9729" w14:textId="77777777" w:rsidR="008946E9" w:rsidRPr="0079420D" w:rsidRDefault="008946E9" w:rsidP="008946E9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14"/>
          <w:szCs w:val="14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8946E9" w:rsidRPr="0079420D" w14:paraId="3420173D" w14:textId="77777777" w:rsidTr="00A402C8">
        <w:trPr>
          <w:trHeight w:val="20"/>
          <w:tblHeader/>
        </w:trPr>
        <w:tc>
          <w:tcPr>
            <w:tcW w:w="1941" w:type="pct"/>
          </w:tcPr>
          <w:p w14:paraId="1132A2AA" w14:textId="77777777" w:rsidR="008946E9" w:rsidRPr="0079420D" w:rsidRDefault="008946E9" w:rsidP="00A402C8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5E971206" w14:textId="77777777" w:rsidR="008946E9" w:rsidRPr="0079420D" w:rsidRDefault="008946E9" w:rsidP="00A402C8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649B47D8" w14:textId="77777777" w:rsidR="008946E9" w:rsidRPr="0079420D" w:rsidRDefault="008946E9" w:rsidP="00A402C8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8946E9" w:rsidRPr="0079420D" w14:paraId="6C4B937F" w14:textId="77777777" w:rsidTr="00A402C8">
        <w:trPr>
          <w:trHeight w:val="20"/>
        </w:trPr>
        <w:tc>
          <w:tcPr>
            <w:tcW w:w="1941" w:type="pct"/>
            <w:vAlign w:val="bottom"/>
          </w:tcPr>
          <w:p w14:paraId="4E285CF8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7D837FD0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8CB5A1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8946E9" w:rsidRPr="0079420D" w14:paraId="2AC3C9DA" w14:textId="77777777" w:rsidTr="00A402C8">
        <w:trPr>
          <w:trHeight w:val="20"/>
        </w:trPr>
        <w:tc>
          <w:tcPr>
            <w:tcW w:w="1941" w:type="pct"/>
          </w:tcPr>
          <w:p w14:paraId="2A664DFF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31CB07FA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4FDE19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8946E9" w:rsidRPr="0079420D" w14:paraId="071D1213" w14:textId="77777777" w:rsidTr="00A402C8">
        <w:trPr>
          <w:trHeight w:val="20"/>
        </w:trPr>
        <w:tc>
          <w:tcPr>
            <w:tcW w:w="1941" w:type="pct"/>
          </w:tcPr>
          <w:p w14:paraId="342376EE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4F964DEB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43818D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79420D">
              <w:rPr>
                <w:rFonts w:asciiTheme="majorBidi" w:hAnsiTheme="majorBidi" w:cs="Angsana New"/>
                <w:sz w:val="28"/>
                <w:szCs w:val="28"/>
              </w:rPr>
              <w:br/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ของบริษัท</w:t>
            </w:r>
          </w:p>
        </w:tc>
      </w:tr>
      <w:tr w:rsidR="008946E9" w:rsidRPr="0079420D" w14:paraId="062C1201" w14:textId="77777777" w:rsidTr="00A402C8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014B17F5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  <w:p w14:paraId="38E2B632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16" w:type="pct"/>
            <w:shd w:val="clear" w:color="auto" w:fill="auto"/>
          </w:tcPr>
          <w:p w14:paraId="6C746BBD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956133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71DD349A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63BB6EDA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right="-108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  <w:shd w:val="clear" w:color="auto" w:fill="auto"/>
          </w:tcPr>
          <w:p w14:paraId="28988DC5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7F83799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4231BCD5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4E37FD8B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แก่งคอย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5506923D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782518B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4DE4F558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09261292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ทุ่งสง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14A320B1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129DBE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347A079E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63A50A0E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4D7FBA2A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3815B97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14B33029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48830101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4CA5D93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274C4E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32BC2319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394B3EA1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 เอสซีจี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เซรามิกส์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จำกัด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(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มหาชน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  <w:shd w:val="clear" w:color="auto" w:fill="auto"/>
          </w:tcPr>
          <w:p w14:paraId="16AE8700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07DBCA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10FC9E33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769B3F49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3CD7BF1E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3BCBB57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4DA3E0BA" w14:textId="77777777" w:rsidTr="00A402C8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464DBE74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szCs w:val="28"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 เอสซีจี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อินเตอร์เนชั่นแนล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</w:p>
          <w:p w14:paraId="2F903D43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   คอร์ปอเรชั่น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4B8AF401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2CBF9AD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8946E9" w:rsidRPr="0079420D" w14:paraId="65D67E04" w14:textId="77777777" w:rsidTr="00A402C8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22F1295F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  <w:p w14:paraId="18CCE746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6" w:type="pct"/>
            <w:shd w:val="clear" w:color="auto" w:fill="auto"/>
          </w:tcPr>
          <w:p w14:paraId="07D12008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  <w:shd w:val="clear" w:color="auto" w:fill="auto"/>
          </w:tcPr>
          <w:p w14:paraId="7CC67DD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1E9F09FE" w14:textId="77777777" w:rsidTr="00A402C8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70AD4248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  <w:p w14:paraId="41D4B466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6" w:type="pct"/>
            <w:shd w:val="clear" w:color="auto" w:fill="auto"/>
          </w:tcPr>
          <w:p w14:paraId="18198ACB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26EE4A2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8946E9" w:rsidRPr="0079420D" w14:paraId="551B4CA4" w14:textId="77777777" w:rsidTr="00A402C8">
        <w:trPr>
          <w:trHeight w:val="20"/>
        </w:trPr>
        <w:tc>
          <w:tcPr>
            <w:tcW w:w="1941" w:type="pct"/>
            <w:shd w:val="clear" w:color="auto" w:fill="auto"/>
          </w:tcPr>
          <w:p w14:paraId="564F109E" w14:textId="77777777" w:rsidR="008946E9" w:rsidRPr="0079420D" w:rsidRDefault="008946E9" w:rsidP="00A402C8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PT Chandra Asri Pacific Tbk.</w:t>
            </w:r>
          </w:p>
        </w:tc>
        <w:tc>
          <w:tcPr>
            <w:tcW w:w="616" w:type="pct"/>
            <w:shd w:val="clear" w:color="auto" w:fill="auto"/>
          </w:tcPr>
          <w:p w14:paraId="323D51D8" w14:textId="77777777" w:rsidR="008946E9" w:rsidRPr="0079420D" w:rsidRDefault="008946E9" w:rsidP="00A402C8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75799A2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13580945" w14:textId="77777777" w:rsidR="008946E9" w:rsidRPr="0079420D" w:rsidRDefault="008946E9" w:rsidP="008946E9">
      <w:pPr>
        <w:tabs>
          <w:tab w:val="clear" w:pos="454"/>
        </w:tabs>
        <w:spacing w:line="240" w:lineRule="auto"/>
        <w:ind w:right="45"/>
        <w:jc w:val="thaiDistribute"/>
        <w:rPr>
          <w:rFonts w:asciiTheme="majorBidi" w:hAnsiTheme="majorBidi" w:cstheme="majorBidi"/>
          <w:b/>
          <w:sz w:val="2"/>
          <w:szCs w:val="2"/>
          <w:cs/>
        </w:rPr>
      </w:pPr>
    </w:p>
    <w:tbl>
      <w:tblPr>
        <w:tblW w:w="920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2"/>
        <w:gridCol w:w="1084"/>
        <w:gridCol w:w="274"/>
        <w:gridCol w:w="1088"/>
        <w:gridCol w:w="269"/>
        <w:gridCol w:w="1089"/>
        <w:gridCol w:w="278"/>
        <w:gridCol w:w="1067"/>
      </w:tblGrid>
      <w:tr w:rsidR="008946E9" w:rsidRPr="0079420D" w14:paraId="6DB4BB3F" w14:textId="77777777" w:rsidTr="00A402C8">
        <w:trPr>
          <w:tblHeader/>
        </w:trPr>
        <w:tc>
          <w:tcPr>
            <w:tcW w:w="2202" w:type="pct"/>
            <w:shd w:val="clear" w:color="auto" w:fill="auto"/>
          </w:tcPr>
          <w:p w14:paraId="33685FC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29" w:type="pct"/>
            <w:gridSpan w:val="3"/>
          </w:tcPr>
          <w:p w14:paraId="46301D1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6" w:type="pct"/>
          </w:tcPr>
          <w:p w14:paraId="3ED9624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23" w:type="pct"/>
            <w:gridSpan w:val="3"/>
          </w:tcPr>
          <w:p w14:paraId="349C5D5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8946E9" w:rsidRPr="0079420D" w14:paraId="2B819E4A" w14:textId="77777777" w:rsidTr="00A402C8">
        <w:trPr>
          <w:tblHeader/>
        </w:trPr>
        <w:tc>
          <w:tcPr>
            <w:tcW w:w="2202" w:type="pct"/>
          </w:tcPr>
          <w:p w14:paraId="4980636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สำหรับงวดเก้าดือนสิ้นสุดวันที่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</w:p>
        </w:tc>
        <w:tc>
          <w:tcPr>
            <w:tcW w:w="589" w:type="pct"/>
          </w:tcPr>
          <w:p w14:paraId="5D719E6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9" w:type="pct"/>
          </w:tcPr>
          <w:p w14:paraId="6AD70CF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71A46D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146" w:type="pct"/>
          </w:tcPr>
          <w:p w14:paraId="261D56F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4E9F056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51" w:type="pct"/>
          </w:tcPr>
          <w:p w14:paraId="459FCE1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EB1F14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8946E9" w:rsidRPr="0079420D" w14:paraId="027EFB91" w14:textId="77777777" w:rsidTr="00A402C8">
        <w:trPr>
          <w:tblHeader/>
        </w:trPr>
        <w:tc>
          <w:tcPr>
            <w:tcW w:w="2202" w:type="pct"/>
          </w:tcPr>
          <w:p w14:paraId="26A2358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98" w:type="pct"/>
            <w:gridSpan w:val="7"/>
          </w:tcPr>
          <w:p w14:paraId="37EC622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946E9" w:rsidRPr="0079420D" w14:paraId="6BB05653" w14:textId="77777777" w:rsidTr="00A402C8">
        <w:tc>
          <w:tcPr>
            <w:tcW w:w="2202" w:type="pct"/>
          </w:tcPr>
          <w:p w14:paraId="5C85AB6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589" w:type="pct"/>
          </w:tcPr>
          <w:p w14:paraId="0F0CDA4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9" w:type="pct"/>
          </w:tcPr>
          <w:p w14:paraId="7B1E69B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8CAC42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75D5212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0C65CC7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38615E9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0A75FE7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6E57BF36" w14:textId="77777777" w:rsidTr="00A402C8">
        <w:tc>
          <w:tcPr>
            <w:tcW w:w="2202" w:type="pct"/>
          </w:tcPr>
          <w:p w14:paraId="66EC9D5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589" w:type="pct"/>
          </w:tcPr>
          <w:p w14:paraId="1E5D281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76D7BC2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D599D5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01F64B4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60B3BF5C" w14:textId="2698E2C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125,156</w:t>
            </w:r>
          </w:p>
        </w:tc>
        <w:tc>
          <w:tcPr>
            <w:tcW w:w="151" w:type="pct"/>
          </w:tcPr>
          <w:p w14:paraId="6AC105F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0A0EA189" w14:textId="167FE03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55,591</w:t>
            </w:r>
          </w:p>
        </w:tc>
      </w:tr>
      <w:tr w:rsidR="00DD0F68" w:rsidRPr="0079420D" w14:paraId="16499848" w14:textId="77777777" w:rsidTr="00A402C8">
        <w:tc>
          <w:tcPr>
            <w:tcW w:w="2202" w:type="pct"/>
            <w:vAlign w:val="bottom"/>
          </w:tcPr>
          <w:p w14:paraId="374F6E8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589" w:type="pct"/>
          </w:tcPr>
          <w:p w14:paraId="7D50313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087E0F9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6727BA7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7A2A299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3E89AFEA" w14:textId="708C3B3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93,763</w:t>
            </w:r>
          </w:p>
        </w:tc>
        <w:tc>
          <w:tcPr>
            <w:tcW w:w="151" w:type="pct"/>
          </w:tcPr>
          <w:p w14:paraId="432E70C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7AA9601" w14:textId="6DB5129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73,863</w:t>
            </w:r>
          </w:p>
        </w:tc>
      </w:tr>
      <w:tr w:rsidR="00DD0F68" w:rsidRPr="0079420D" w14:paraId="18F5C983" w14:textId="77777777" w:rsidTr="00A402C8">
        <w:tc>
          <w:tcPr>
            <w:tcW w:w="2202" w:type="pct"/>
            <w:vAlign w:val="bottom"/>
          </w:tcPr>
          <w:p w14:paraId="2063B58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เงินปันผล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รับ</w:t>
            </w:r>
          </w:p>
        </w:tc>
        <w:tc>
          <w:tcPr>
            <w:tcW w:w="589" w:type="pct"/>
          </w:tcPr>
          <w:p w14:paraId="2C38F9A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20CE592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2740079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5E6EEE9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60C3D113" w14:textId="6959D94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52,230</w:t>
            </w:r>
          </w:p>
        </w:tc>
        <w:tc>
          <w:tcPr>
            <w:tcW w:w="151" w:type="pct"/>
          </w:tcPr>
          <w:p w14:paraId="5338A4E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3F1B64C6" w14:textId="48E0AF3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178,360</w:t>
            </w:r>
          </w:p>
        </w:tc>
      </w:tr>
      <w:tr w:rsidR="00DD0F68" w:rsidRPr="0079420D" w14:paraId="7E5D4EB3" w14:textId="77777777" w:rsidTr="00A402C8">
        <w:tc>
          <w:tcPr>
            <w:tcW w:w="2202" w:type="pct"/>
            <w:vAlign w:val="bottom"/>
          </w:tcPr>
          <w:p w14:paraId="2840684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589" w:type="pct"/>
          </w:tcPr>
          <w:p w14:paraId="49EE374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52CB687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6072CC7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2F1A85B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27877AF8" w14:textId="30E4015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27,299</w:t>
            </w:r>
          </w:p>
        </w:tc>
        <w:tc>
          <w:tcPr>
            <w:tcW w:w="151" w:type="pct"/>
          </w:tcPr>
          <w:p w14:paraId="1385414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A252730" w14:textId="36D5A76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22,578</w:t>
            </w:r>
          </w:p>
        </w:tc>
      </w:tr>
      <w:tr w:rsidR="00DD0F68" w:rsidRPr="0079420D" w14:paraId="0EC25CF1" w14:textId="77777777" w:rsidTr="00A402C8">
        <w:tc>
          <w:tcPr>
            <w:tcW w:w="2202" w:type="pct"/>
            <w:vAlign w:val="bottom"/>
          </w:tcPr>
          <w:p w14:paraId="5CA1296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ค่าบริการ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จ่าย</w:t>
            </w:r>
          </w:p>
        </w:tc>
        <w:tc>
          <w:tcPr>
            <w:tcW w:w="589" w:type="pct"/>
          </w:tcPr>
          <w:p w14:paraId="2DBD4DE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52632ED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2092C0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74EBB3C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115DD1D0" w14:textId="652AC4A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635,465</w:t>
            </w:r>
          </w:p>
        </w:tc>
        <w:tc>
          <w:tcPr>
            <w:tcW w:w="151" w:type="pct"/>
          </w:tcPr>
          <w:p w14:paraId="5746C24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5098BE1E" w14:textId="00A8135C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134,550</w:t>
            </w:r>
          </w:p>
        </w:tc>
      </w:tr>
      <w:tr w:rsidR="00DD0F68" w:rsidRPr="0079420D" w14:paraId="238AA38E" w14:textId="77777777" w:rsidTr="00A402C8">
        <w:tc>
          <w:tcPr>
            <w:tcW w:w="2202" w:type="pct"/>
            <w:vAlign w:val="bottom"/>
          </w:tcPr>
          <w:p w14:paraId="51744D6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ค่าเช่า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จ่าย</w:t>
            </w:r>
          </w:p>
        </w:tc>
        <w:tc>
          <w:tcPr>
            <w:tcW w:w="589" w:type="pct"/>
          </w:tcPr>
          <w:p w14:paraId="75CB8AE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1C9C386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302D812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5CC0303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406D4FF" w14:textId="27BE910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93,199</w:t>
            </w:r>
          </w:p>
        </w:tc>
        <w:tc>
          <w:tcPr>
            <w:tcW w:w="151" w:type="pct"/>
          </w:tcPr>
          <w:p w14:paraId="25260FC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40374624" w14:textId="26AAF0F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92,319</w:t>
            </w:r>
          </w:p>
        </w:tc>
      </w:tr>
      <w:tr w:rsidR="00DD0F68" w:rsidRPr="0079420D" w14:paraId="4E8673FF" w14:textId="77777777" w:rsidTr="00A402C8">
        <w:tc>
          <w:tcPr>
            <w:tcW w:w="2202" w:type="pct"/>
            <w:vAlign w:val="bottom"/>
          </w:tcPr>
          <w:p w14:paraId="18B1353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589" w:type="pct"/>
          </w:tcPr>
          <w:p w14:paraId="61531C0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4C680AD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E74DE6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7485F34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1D207E3" w14:textId="66764E1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15,917</w:t>
            </w:r>
          </w:p>
        </w:tc>
        <w:tc>
          <w:tcPr>
            <w:tcW w:w="151" w:type="pct"/>
          </w:tcPr>
          <w:p w14:paraId="0185724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77E977C" w14:textId="048B85F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99,075</w:t>
            </w:r>
          </w:p>
        </w:tc>
      </w:tr>
      <w:tr w:rsidR="00DD0F68" w:rsidRPr="0079420D" w14:paraId="38E30A24" w14:textId="77777777" w:rsidTr="00A402C8">
        <w:tc>
          <w:tcPr>
            <w:tcW w:w="2202" w:type="pct"/>
            <w:vAlign w:val="bottom"/>
          </w:tcPr>
          <w:p w14:paraId="171CDE1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589" w:type="pct"/>
          </w:tcPr>
          <w:p w14:paraId="4980299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9" w:type="pct"/>
          </w:tcPr>
          <w:p w14:paraId="54C9340A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5DE52D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  </w:t>
            </w:r>
          </w:p>
        </w:tc>
        <w:tc>
          <w:tcPr>
            <w:tcW w:w="146" w:type="pct"/>
          </w:tcPr>
          <w:p w14:paraId="7D1C57C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436008B8" w14:textId="22512F6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6,720</w:t>
            </w:r>
          </w:p>
        </w:tc>
        <w:tc>
          <w:tcPr>
            <w:tcW w:w="151" w:type="pct"/>
          </w:tcPr>
          <w:p w14:paraId="563B40E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3A35B164" w14:textId="27C43EF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3,846</w:t>
            </w:r>
          </w:p>
        </w:tc>
      </w:tr>
      <w:tr w:rsidR="008946E9" w:rsidRPr="0079420D" w14:paraId="7A510209" w14:textId="77777777" w:rsidTr="00A402C8">
        <w:tc>
          <w:tcPr>
            <w:tcW w:w="2202" w:type="pct"/>
            <w:vAlign w:val="bottom"/>
          </w:tcPr>
          <w:p w14:paraId="7908E57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89" w:type="pct"/>
          </w:tcPr>
          <w:p w14:paraId="6558C12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18F6DFC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1F4346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208C36F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3E25040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2D198FF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48B59CE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07B6F683" w14:textId="77777777" w:rsidTr="00A402C8">
        <w:tc>
          <w:tcPr>
            <w:tcW w:w="2202" w:type="pct"/>
            <w:vAlign w:val="bottom"/>
          </w:tcPr>
          <w:p w14:paraId="10C8155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589" w:type="pct"/>
          </w:tcPr>
          <w:p w14:paraId="66E7B76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6273832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047AFA0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7CD6EBB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C1D60A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6E1302F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A66E04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46CA5481" w14:textId="77777777" w:rsidTr="00A402C8">
        <w:tc>
          <w:tcPr>
            <w:tcW w:w="2202" w:type="pct"/>
          </w:tcPr>
          <w:p w14:paraId="111BB69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589" w:type="pct"/>
          </w:tcPr>
          <w:p w14:paraId="6F387EC4" w14:textId="48A18C2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489,601</w:t>
            </w:r>
          </w:p>
        </w:tc>
        <w:tc>
          <w:tcPr>
            <w:tcW w:w="149" w:type="pct"/>
          </w:tcPr>
          <w:p w14:paraId="6564231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DA2BC76" w14:textId="575C5AA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363,929</w:t>
            </w:r>
          </w:p>
        </w:tc>
        <w:tc>
          <w:tcPr>
            <w:tcW w:w="146" w:type="pct"/>
          </w:tcPr>
          <w:p w14:paraId="7724E0EB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CD58058" w14:textId="63BDBFF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104,613</w:t>
            </w:r>
          </w:p>
        </w:tc>
        <w:tc>
          <w:tcPr>
            <w:tcW w:w="151" w:type="pct"/>
          </w:tcPr>
          <w:p w14:paraId="05A99C3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56DBBC0E" w14:textId="5AC6F20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118,702</w:t>
            </w:r>
          </w:p>
        </w:tc>
      </w:tr>
      <w:tr w:rsidR="00DD0F68" w:rsidRPr="0079420D" w14:paraId="5670CF64" w14:textId="77777777" w:rsidTr="00A402C8">
        <w:tc>
          <w:tcPr>
            <w:tcW w:w="2202" w:type="pct"/>
          </w:tcPr>
          <w:p w14:paraId="5B18B68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589" w:type="pct"/>
          </w:tcPr>
          <w:p w14:paraId="5E1F0E77" w14:textId="2283680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9,942</w:t>
            </w:r>
          </w:p>
        </w:tc>
        <w:tc>
          <w:tcPr>
            <w:tcW w:w="149" w:type="pct"/>
          </w:tcPr>
          <w:p w14:paraId="687AD8A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BD55375" w14:textId="269735E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853723" w:rsidRPr="0079420D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53723" w:rsidRPr="0079420D">
              <w:rPr>
                <w:rFonts w:asciiTheme="majorBidi" w:hAnsiTheme="majorBidi" w:cstheme="majorBidi"/>
                <w:sz w:val="28"/>
                <w:szCs w:val="28"/>
              </w:rPr>
              <w:t>065</w:t>
            </w:r>
          </w:p>
        </w:tc>
        <w:tc>
          <w:tcPr>
            <w:tcW w:w="146" w:type="pct"/>
          </w:tcPr>
          <w:p w14:paraId="51EF877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6D2CE9DF" w14:textId="3541B64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72</w:t>
            </w:r>
          </w:p>
        </w:tc>
        <w:tc>
          <w:tcPr>
            <w:tcW w:w="151" w:type="pct"/>
          </w:tcPr>
          <w:p w14:paraId="6F1503B3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43BD541" w14:textId="779F7FF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12EA8809" w14:textId="77777777" w:rsidTr="00A402C8">
        <w:tc>
          <w:tcPr>
            <w:tcW w:w="2202" w:type="pct"/>
          </w:tcPr>
          <w:p w14:paraId="40D112A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589" w:type="pct"/>
          </w:tcPr>
          <w:p w14:paraId="2FC697DF" w14:textId="4789004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13,730</w:t>
            </w:r>
          </w:p>
        </w:tc>
        <w:tc>
          <w:tcPr>
            <w:tcW w:w="149" w:type="pct"/>
          </w:tcPr>
          <w:p w14:paraId="70BD06B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1EB8CB32" w14:textId="1668F2B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4,950</w:t>
            </w:r>
          </w:p>
        </w:tc>
        <w:tc>
          <w:tcPr>
            <w:tcW w:w="146" w:type="pct"/>
          </w:tcPr>
          <w:p w14:paraId="3257EFB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729516CD" w14:textId="0AE8364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9,982</w:t>
            </w:r>
          </w:p>
        </w:tc>
        <w:tc>
          <w:tcPr>
            <w:tcW w:w="151" w:type="pct"/>
          </w:tcPr>
          <w:p w14:paraId="5C989AF3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57D4C71" w14:textId="434D75B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697</w:t>
            </w:r>
          </w:p>
        </w:tc>
      </w:tr>
      <w:tr w:rsidR="00DD0F68" w:rsidRPr="0079420D" w14:paraId="555E959E" w14:textId="77777777" w:rsidTr="00A402C8">
        <w:tc>
          <w:tcPr>
            <w:tcW w:w="2202" w:type="pct"/>
            <w:vAlign w:val="bottom"/>
          </w:tcPr>
          <w:p w14:paraId="4A7173D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ค่าบริการ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จ่าย</w:t>
            </w:r>
          </w:p>
        </w:tc>
        <w:tc>
          <w:tcPr>
            <w:tcW w:w="589" w:type="pct"/>
          </w:tcPr>
          <w:p w14:paraId="7D76169B" w14:textId="47F1083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1,832</w:t>
            </w:r>
          </w:p>
        </w:tc>
        <w:tc>
          <w:tcPr>
            <w:tcW w:w="149" w:type="pct"/>
          </w:tcPr>
          <w:p w14:paraId="364E432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7372F8F8" w14:textId="628D7FA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922</w:t>
            </w:r>
          </w:p>
        </w:tc>
        <w:tc>
          <w:tcPr>
            <w:tcW w:w="146" w:type="pct"/>
          </w:tcPr>
          <w:p w14:paraId="1CC63F1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7C6E94D7" w14:textId="2B1EDC0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</w:t>
            </w:r>
          </w:p>
        </w:tc>
        <w:tc>
          <w:tcPr>
            <w:tcW w:w="151" w:type="pct"/>
          </w:tcPr>
          <w:p w14:paraId="3950ED3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0AA6E83" w14:textId="44B3E52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6FE8498D" w14:textId="77777777" w:rsidTr="00A402C8">
        <w:tc>
          <w:tcPr>
            <w:tcW w:w="2202" w:type="pct"/>
            <w:vAlign w:val="bottom"/>
          </w:tcPr>
          <w:p w14:paraId="289EBC5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ค่าเช่า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จ่าย</w:t>
            </w:r>
          </w:p>
        </w:tc>
        <w:tc>
          <w:tcPr>
            <w:tcW w:w="589" w:type="pct"/>
          </w:tcPr>
          <w:p w14:paraId="6CAB5B2C" w14:textId="3F4C3EF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49,331</w:t>
            </w:r>
          </w:p>
        </w:tc>
        <w:tc>
          <w:tcPr>
            <w:tcW w:w="149" w:type="pct"/>
          </w:tcPr>
          <w:p w14:paraId="04D5887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0EE12336" w14:textId="1BE56C7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18,945</w:t>
            </w:r>
          </w:p>
        </w:tc>
        <w:tc>
          <w:tcPr>
            <w:tcW w:w="146" w:type="pct"/>
          </w:tcPr>
          <w:p w14:paraId="6E108A4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0B94F64C" w14:textId="3EFB549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423</w:t>
            </w:r>
          </w:p>
        </w:tc>
        <w:tc>
          <w:tcPr>
            <w:tcW w:w="151" w:type="pct"/>
          </w:tcPr>
          <w:p w14:paraId="6CB97FD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236B8C0B" w14:textId="43C51FD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8946E9" w:rsidRPr="0079420D" w14:paraId="2A6CB217" w14:textId="77777777" w:rsidTr="00A402C8">
        <w:tc>
          <w:tcPr>
            <w:tcW w:w="2202" w:type="pct"/>
            <w:vAlign w:val="bottom"/>
          </w:tcPr>
          <w:p w14:paraId="3D5A91F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89" w:type="pct"/>
          </w:tcPr>
          <w:p w14:paraId="569EB8B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2221850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7AF9F02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617EFD5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FCA693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7332748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1AD8FA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4C5B74EB" w14:textId="77777777" w:rsidTr="00A402C8">
        <w:tc>
          <w:tcPr>
            <w:tcW w:w="2202" w:type="pct"/>
          </w:tcPr>
          <w:p w14:paraId="26F8EDA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589" w:type="pct"/>
          </w:tcPr>
          <w:p w14:paraId="36C1FC9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4B039C9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649B637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3843837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1116CDF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32E8218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0E5ACC4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17E5E822" w14:textId="77777777" w:rsidTr="00A402C8">
        <w:tc>
          <w:tcPr>
            <w:tcW w:w="2202" w:type="pct"/>
            <w:vAlign w:val="bottom"/>
          </w:tcPr>
          <w:p w14:paraId="6BA12CE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589" w:type="pct"/>
          </w:tcPr>
          <w:p w14:paraId="214418A5" w14:textId="13DEC9B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41,352</w:t>
            </w:r>
          </w:p>
        </w:tc>
        <w:tc>
          <w:tcPr>
            <w:tcW w:w="149" w:type="pct"/>
          </w:tcPr>
          <w:p w14:paraId="4C72487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7538F04" w14:textId="7007606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36,020</w:t>
            </w:r>
          </w:p>
        </w:tc>
        <w:tc>
          <w:tcPr>
            <w:tcW w:w="146" w:type="pct"/>
          </w:tcPr>
          <w:p w14:paraId="3BA281B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64572D95" w14:textId="16C7D03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4,943</w:t>
            </w:r>
          </w:p>
        </w:tc>
        <w:tc>
          <w:tcPr>
            <w:tcW w:w="151" w:type="pct"/>
          </w:tcPr>
          <w:p w14:paraId="7F7CA0B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B2F7D46" w14:textId="18226AB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703</w:t>
            </w:r>
          </w:p>
        </w:tc>
      </w:tr>
      <w:tr w:rsidR="00DD0F68" w:rsidRPr="0079420D" w14:paraId="379B5149" w14:textId="77777777" w:rsidTr="00A402C8">
        <w:tc>
          <w:tcPr>
            <w:tcW w:w="2202" w:type="pct"/>
            <w:vAlign w:val="bottom"/>
          </w:tcPr>
          <w:p w14:paraId="6A07240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เงินปันผล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รับ</w:t>
            </w:r>
          </w:p>
        </w:tc>
        <w:tc>
          <w:tcPr>
            <w:tcW w:w="589" w:type="pct"/>
          </w:tcPr>
          <w:p w14:paraId="2EFD61C1" w14:textId="0457B388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9" w:type="pct"/>
          </w:tcPr>
          <w:p w14:paraId="499BFAB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7FEDEA89" w14:textId="165565F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6" w:type="pct"/>
          </w:tcPr>
          <w:p w14:paraId="654B827A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1CD97424" w14:textId="32437DF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18,590</w:t>
            </w:r>
          </w:p>
        </w:tc>
        <w:tc>
          <w:tcPr>
            <w:tcW w:w="151" w:type="pct"/>
          </w:tcPr>
          <w:p w14:paraId="5D49392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5D238B13" w14:textId="53A0EB4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0F1C8662" w14:textId="77777777" w:rsidTr="00A402C8">
        <w:tc>
          <w:tcPr>
            <w:tcW w:w="2202" w:type="pct"/>
            <w:vAlign w:val="bottom"/>
          </w:tcPr>
          <w:p w14:paraId="5C8A413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รายได้อื่น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</w:rPr>
              <w:t xml:space="preserve"> </w:t>
            </w:r>
          </w:p>
        </w:tc>
        <w:tc>
          <w:tcPr>
            <w:tcW w:w="589" w:type="pct"/>
          </w:tcPr>
          <w:p w14:paraId="3EF60506" w14:textId="2D09E62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3,489</w:t>
            </w:r>
          </w:p>
        </w:tc>
        <w:tc>
          <w:tcPr>
            <w:tcW w:w="149" w:type="pct"/>
          </w:tcPr>
          <w:p w14:paraId="7F2B89A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44D8B2A" w14:textId="269C7D4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3,787</w:t>
            </w:r>
          </w:p>
        </w:tc>
        <w:tc>
          <w:tcPr>
            <w:tcW w:w="146" w:type="pct"/>
          </w:tcPr>
          <w:p w14:paraId="6DE09183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B3B44D3" w14:textId="35D43DAC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3,374</w:t>
            </w:r>
          </w:p>
        </w:tc>
        <w:tc>
          <w:tcPr>
            <w:tcW w:w="151" w:type="pct"/>
          </w:tcPr>
          <w:p w14:paraId="0BCC44C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3677058B" w14:textId="2B2C8B3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</w:tr>
      <w:tr w:rsidR="00DD0F68" w:rsidRPr="0079420D" w14:paraId="02FBA2CB" w14:textId="77777777" w:rsidTr="00A402C8">
        <w:tc>
          <w:tcPr>
            <w:tcW w:w="2202" w:type="pct"/>
            <w:vAlign w:val="bottom"/>
          </w:tcPr>
          <w:p w14:paraId="545C0BC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589" w:type="pct"/>
          </w:tcPr>
          <w:p w14:paraId="6A3BE71E" w14:textId="1A465B5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12,121</w:t>
            </w:r>
          </w:p>
        </w:tc>
        <w:tc>
          <w:tcPr>
            <w:tcW w:w="149" w:type="pct"/>
          </w:tcPr>
          <w:p w14:paraId="171E5B5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02A2F299" w14:textId="2FFA680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25,245</w:t>
            </w:r>
          </w:p>
        </w:tc>
        <w:tc>
          <w:tcPr>
            <w:tcW w:w="146" w:type="pct"/>
          </w:tcPr>
          <w:p w14:paraId="404190D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2E5DE62B" w14:textId="1EF256D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8,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385</w:t>
            </w:r>
          </w:p>
        </w:tc>
        <w:tc>
          <w:tcPr>
            <w:tcW w:w="151" w:type="pct"/>
          </w:tcPr>
          <w:p w14:paraId="6353BF3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EDC42CE" w14:textId="7ABFC20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8946E9" w:rsidRPr="0079420D" w14:paraId="669E74AB" w14:textId="77777777" w:rsidTr="00A402C8">
        <w:trPr>
          <w:trHeight w:val="245"/>
        </w:trPr>
        <w:tc>
          <w:tcPr>
            <w:tcW w:w="2202" w:type="pct"/>
            <w:vAlign w:val="bottom"/>
          </w:tcPr>
          <w:p w14:paraId="0AA103F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89" w:type="pct"/>
          </w:tcPr>
          <w:p w14:paraId="5E20DEE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2E138CF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3F148AF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12251E4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350626E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51" w:type="pct"/>
          </w:tcPr>
          <w:p w14:paraId="480F922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867F13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6DD7E53E" w14:textId="77777777" w:rsidTr="00A402C8">
        <w:tc>
          <w:tcPr>
            <w:tcW w:w="2202" w:type="pct"/>
            <w:vAlign w:val="bottom"/>
          </w:tcPr>
          <w:p w14:paraId="67EEB73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th-TH"/>
              </w:rPr>
              <w:t>บุคคลหรือ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t>กิจการอื่นที่เกี่ยวข้องกัน</w:t>
            </w:r>
          </w:p>
        </w:tc>
        <w:tc>
          <w:tcPr>
            <w:tcW w:w="589" w:type="pct"/>
          </w:tcPr>
          <w:p w14:paraId="4BF76C7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6E08962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A7615B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7F2CC1F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7319CD1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51" w:type="pct"/>
          </w:tcPr>
          <w:p w14:paraId="3FDDB33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3730FFF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3F26B35D" w14:textId="77777777" w:rsidTr="00A402C8">
        <w:tc>
          <w:tcPr>
            <w:tcW w:w="2202" w:type="pct"/>
            <w:vAlign w:val="bottom"/>
          </w:tcPr>
          <w:p w14:paraId="0E825ECF" w14:textId="55BD1929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ขายสินค้า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หรือ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การให้บริการ</w:t>
            </w:r>
          </w:p>
        </w:tc>
        <w:tc>
          <w:tcPr>
            <w:tcW w:w="589" w:type="pct"/>
          </w:tcPr>
          <w:p w14:paraId="3A7BD23D" w14:textId="7C6BB92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8,</w:t>
            </w:r>
            <w:r w:rsidR="001279FC" w:rsidRPr="0079420D">
              <w:rPr>
                <w:rFonts w:asciiTheme="majorBidi" w:hAnsiTheme="majorBidi" w:cstheme="majorBidi"/>
                <w:sz w:val="28"/>
                <w:szCs w:val="28"/>
              </w:rPr>
              <w:t>834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1279FC" w:rsidRPr="0079420D">
              <w:rPr>
                <w:rFonts w:asciiTheme="majorBidi" w:hAnsiTheme="majorBidi" w:cstheme="majorBidi"/>
                <w:sz w:val="28"/>
                <w:szCs w:val="28"/>
              </w:rPr>
              <w:t>854</w:t>
            </w:r>
          </w:p>
        </w:tc>
        <w:tc>
          <w:tcPr>
            <w:tcW w:w="149" w:type="pct"/>
          </w:tcPr>
          <w:p w14:paraId="3B3D39F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36E671DB" w14:textId="3878070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9,426,970</w:t>
            </w:r>
          </w:p>
        </w:tc>
        <w:tc>
          <w:tcPr>
            <w:tcW w:w="146" w:type="pct"/>
          </w:tcPr>
          <w:p w14:paraId="41AABB5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4DE10DAF" w14:textId="2234BBA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6,802,974</w:t>
            </w:r>
          </w:p>
        </w:tc>
        <w:tc>
          <w:tcPr>
            <w:tcW w:w="151" w:type="pct"/>
          </w:tcPr>
          <w:p w14:paraId="4DD6C4B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4344BD80" w14:textId="12D2F6F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4,511</w:t>
            </w:r>
          </w:p>
        </w:tc>
      </w:tr>
      <w:tr w:rsidR="00DD0F68" w:rsidRPr="0079420D" w14:paraId="497E4168" w14:textId="77777777" w:rsidTr="00A402C8">
        <w:tc>
          <w:tcPr>
            <w:tcW w:w="2202" w:type="pct"/>
            <w:vAlign w:val="bottom"/>
          </w:tcPr>
          <w:p w14:paraId="4ABBC4C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589" w:type="pct"/>
          </w:tcPr>
          <w:p w14:paraId="2079303C" w14:textId="017DC9E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4,143</w:t>
            </w:r>
          </w:p>
        </w:tc>
        <w:tc>
          <w:tcPr>
            <w:tcW w:w="149" w:type="pct"/>
          </w:tcPr>
          <w:p w14:paraId="643C1FC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719BCEAF" w14:textId="69C3438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2,871</w:t>
            </w:r>
          </w:p>
        </w:tc>
        <w:tc>
          <w:tcPr>
            <w:tcW w:w="146" w:type="pct"/>
          </w:tcPr>
          <w:p w14:paraId="0155150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38144DFD" w14:textId="67A1F38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51" w:type="pct"/>
          </w:tcPr>
          <w:p w14:paraId="7E00AF5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B536608" w14:textId="3223282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0C6CD70D" w14:textId="77777777" w:rsidTr="00A402C8">
        <w:tc>
          <w:tcPr>
            <w:tcW w:w="2202" w:type="pct"/>
            <w:vAlign w:val="bottom"/>
          </w:tcPr>
          <w:p w14:paraId="0BA0206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589" w:type="pct"/>
          </w:tcPr>
          <w:p w14:paraId="1907DF4B" w14:textId="435FCA3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911</w:t>
            </w:r>
          </w:p>
        </w:tc>
        <w:tc>
          <w:tcPr>
            <w:tcW w:w="149" w:type="pct"/>
          </w:tcPr>
          <w:p w14:paraId="5E0E0BD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BE9683C" w14:textId="68F02F7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24,861</w:t>
            </w:r>
          </w:p>
        </w:tc>
        <w:tc>
          <w:tcPr>
            <w:tcW w:w="146" w:type="pct"/>
          </w:tcPr>
          <w:p w14:paraId="2450AEE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46536781" w14:textId="2988450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911</w:t>
            </w:r>
          </w:p>
        </w:tc>
        <w:tc>
          <w:tcPr>
            <w:tcW w:w="151" w:type="pct"/>
          </w:tcPr>
          <w:p w14:paraId="08B69C8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0A09B25" w14:textId="3A87513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494</w:t>
            </w:r>
          </w:p>
        </w:tc>
      </w:tr>
      <w:tr w:rsidR="00DD0F68" w:rsidRPr="0079420D" w14:paraId="4FA4DFFE" w14:textId="77777777" w:rsidTr="00A402C8">
        <w:tc>
          <w:tcPr>
            <w:tcW w:w="2202" w:type="pct"/>
            <w:vAlign w:val="bottom"/>
          </w:tcPr>
          <w:p w14:paraId="4682C3D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ต้นทุนขาย</w:t>
            </w:r>
          </w:p>
        </w:tc>
        <w:tc>
          <w:tcPr>
            <w:tcW w:w="589" w:type="pct"/>
          </w:tcPr>
          <w:p w14:paraId="219F2EAD" w14:textId="3B11C82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1,420</w:t>
            </w:r>
          </w:p>
        </w:tc>
        <w:tc>
          <w:tcPr>
            <w:tcW w:w="149" w:type="pct"/>
          </w:tcPr>
          <w:p w14:paraId="72CE5F1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7222D0B1" w14:textId="67C3B96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16,201</w:t>
            </w:r>
          </w:p>
        </w:tc>
        <w:tc>
          <w:tcPr>
            <w:tcW w:w="146" w:type="pct"/>
          </w:tcPr>
          <w:p w14:paraId="3CAD0053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53F24AE4" w14:textId="333028F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-</w:t>
            </w:r>
          </w:p>
        </w:tc>
        <w:tc>
          <w:tcPr>
            <w:tcW w:w="151" w:type="pct"/>
          </w:tcPr>
          <w:p w14:paraId="112FE56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758021FD" w14:textId="22A088D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37ECC0F3" w14:textId="77777777" w:rsidTr="00A402C8">
        <w:tc>
          <w:tcPr>
            <w:tcW w:w="2202" w:type="pct"/>
            <w:vAlign w:val="bottom"/>
          </w:tcPr>
          <w:p w14:paraId="0332017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ค่าเช่า</w:t>
            </w: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589" w:type="pct"/>
          </w:tcPr>
          <w:p w14:paraId="30702008" w14:textId="439DB00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51,574</w:t>
            </w:r>
          </w:p>
        </w:tc>
        <w:tc>
          <w:tcPr>
            <w:tcW w:w="149" w:type="pct"/>
          </w:tcPr>
          <w:p w14:paraId="5889A3E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3361D353" w14:textId="377CE59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77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254</w:t>
            </w:r>
          </w:p>
        </w:tc>
        <w:tc>
          <w:tcPr>
            <w:tcW w:w="146" w:type="pct"/>
          </w:tcPr>
          <w:p w14:paraId="4AF4DB0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2E83D7D7" w14:textId="0748EE0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11,787</w:t>
            </w:r>
          </w:p>
        </w:tc>
        <w:tc>
          <w:tcPr>
            <w:tcW w:w="151" w:type="pct"/>
          </w:tcPr>
          <w:p w14:paraId="12FC1858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C3E9526" w14:textId="13418EA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50C0E99E" w14:textId="77777777" w:rsidTr="00A402C8">
        <w:tc>
          <w:tcPr>
            <w:tcW w:w="2202" w:type="pct"/>
            <w:vAlign w:val="bottom"/>
          </w:tcPr>
          <w:p w14:paraId="10B304B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589" w:type="pct"/>
          </w:tcPr>
          <w:p w14:paraId="3EC8C389" w14:textId="2A7A9C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136,028</w:t>
            </w:r>
          </w:p>
        </w:tc>
        <w:tc>
          <w:tcPr>
            <w:tcW w:w="149" w:type="pct"/>
          </w:tcPr>
          <w:p w14:paraId="37023D8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6C0041CE" w14:textId="41FF487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182,120</w:t>
            </w:r>
          </w:p>
        </w:tc>
        <w:tc>
          <w:tcPr>
            <w:tcW w:w="146" w:type="pct"/>
          </w:tcPr>
          <w:p w14:paraId="60E9782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77B2E41A" w14:textId="2E6EFF6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120,218</w:t>
            </w:r>
          </w:p>
        </w:tc>
        <w:tc>
          <w:tcPr>
            <w:tcW w:w="151" w:type="pct"/>
          </w:tcPr>
          <w:p w14:paraId="24E5B04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AA8974B" w14:textId="5DB6CF3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357E57D9" w14:textId="77777777" w:rsidTr="00A402C8">
        <w:tc>
          <w:tcPr>
            <w:tcW w:w="2202" w:type="pct"/>
            <w:vAlign w:val="bottom"/>
          </w:tcPr>
          <w:p w14:paraId="13CF364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589" w:type="pct"/>
          </w:tcPr>
          <w:p w14:paraId="0F622081" w14:textId="1002A74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3,423</w:t>
            </w:r>
          </w:p>
        </w:tc>
        <w:tc>
          <w:tcPr>
            <w:tcW w:w="149" w:type="pct"/>
          </w:tcPr>
          <w:p w14:paraId="4285BF1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2001BBF7" w14:textId="388C090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20,396</w:t>
            </w:r>
          </w:p>
        </w:tc>
        <w:tc>
          <w:tcPr>
            <w:tcW w:w="146" w:type="pct"/>
          </w:tcPr>
          <w:p w14:paraId="7D94B2F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4CA1BAF1" w14:textId="5888DA0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51" w:type="pct"/>
          </w:tcPr>
          <w:p w14:paraId="738D7EE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164A251C" w14:textId="53DF2F9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8946E9" w:rsidRPr="0079420D" w14:paraId="4040D2B5" w14:textId="77777777" w:rsidTr="00A402C8">
        <w:tc>
          <w:tcPr>
            <w:tcW w:w="2202" w:type="pct"/>
            <w:vAlign w:val="bottom"/>
          </w:tcPr>
          <w:p w14:paraId="4AFCED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  <w:lastRenderedPageBreak/>
              <w:t>ผู้บริหารสำคัญ</w:t>
            </w:r>
          </w:p>
        </w:tc>
        <w:tc>
          <w:tcPr>
            <w:tcW w:w="589" w:type="pct"/>
          </w:tcPr>
          <w:p w14:paraId="643FC17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7CEDA01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43234C2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3C2C434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091D40C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1" w:type="pct"/>
          </w:tcPr>
          <w:p w14:paraId="424BBBA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E6BFFC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1E8580C5" w14:textId="77777777" w:rsidTr="00A402C8">
        <w:tc>
          <w:tcPr>
            <w:tcW w:w="2202" w:type="pct"/>
            <w:vAlign w:val="bottom"/>
          </w:tcPr>
          <w:p w14:paraId="11E03A0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589" w:type="pct"/>
          </w:tcPr>
          <w:p w14:paraId="621E0071" w14:textId="293ED43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1,485</w:t>
            </w:r>
          </w:p>
        </w:tc>
        <w:tc>
          <w:tcPr>
            <w:tcW w:w="149" w:type="pct"/>
          </w:tcPr>
          <w:p w14:paraId="3403E53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147D339E" w14:textId="6F3B493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1,670</w:t>
            </w:r>
          </w:p>
        </w:tc>
        <w:tc>
          <w:tcPr>
            <w:tcW w:w="146" w:type="pct"/>
          </w:tcPr>
          <w:p w14:paraId="2231F69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71CCB4B2" w14:textId="5601BE0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51" w:type="pct"/>
          </w:tcPr>
          <w:p w14:paraId="553D0E5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225B2ACB" w14:textId="1F94C02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5B4525EE" w14:textId="77777777" w:rsidTr="00A402C8">
        <w:tc>
          <w:tcPr>
            <w:tcW w:w="2202" w:type="pct"/>
            <w:vAlign w:val="bottom"/>
          </w:tcPr>
          <w:p w14:paraId="02A9C2F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</w:p>
        </w:tc>
        <w:tc>
          <w:tcPr>
            <w:tcW w:w="589" w:type="pct"/>
          </w:tcPr>
          <w:p w14:paraId="45A81B9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9" w:type="pct"/>
          </w:tcPr>
          <w:p w14:paraId="5D378F1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3778E29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6" w:type="pct"/>
          </w:tcPr>
          <w:p w14:paraId="339952A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1C05D44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51" w:type="pct"/>
          </w:tcPr>
          <w:p w14:paraId="26AD4CF6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616E307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494847AC" w14:textId="77777777" w:rsidTr="00A402C8">
        <w:tc>
          <w:tcPr>
            <w:tcW w:w="2202" w:type="pct"/>
            <w:vAlign w:val="bottom"/>
          </w:tcPr>
          <w:p w14:paraId="06CD153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 xml:space="preserve">   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589" w:type="pct"/>
          </w:tcPr>
          <w:p w14:paraId="04B3E58E" w14:textId="06440FE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eastAsia="Cordia New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75,716</w:t>
            </w:r>
          </w:p>
        </w:tc>
        <w:tc>
          <w:tcPr>
            <w:tcW w:w="149" w:type="pct"/>
          </w:tcPr>
          <w:p w14:paraId="047A34C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</w:tcPr>
          <w:p w14:paraId="5F46A47B" w14:textId="3AE94F0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40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  <w:lang w:val="en-GB"/>
              </w:rPr>
              <w:t>,087</w:t>
            </w:r>
          </w:p>
        </w:tc>
        <w:tc>
          <w:tcPr>
            <w:tcW w:w="146" w:type="pct"/>
          </w:tcPr>
          <w:p w14:paraId="3420F0C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</w:tcPr>
          <w:p w14:paraId="6EC0EF6E" w14:textId="1BFD64E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51,336</w:t>
            </w:r>
          </w:p>
        </w:tc>
        <w:tc>
          <w:tcPr>
            <w:tcW w:w="151" w:type="pct"/>
          </w:tcPr>
          <w:p w14:paraId="7AAE4E9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</w:tcPr>
          <w:p w14:paraId="0C08D10B" w14:textId="17F4B65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25,052</w:t>
            </w:r>
          </w:p>
        </w:tc>
      </w:tr>
      <w:tr w:rsidR="00DD0F68" w:rsidRPr="0079420D" w14:paraId="6C051D84" w14:textId="77777777" w:rsidTr="00A402C8">
        <w:tc>
          <w:tcPr>
            <w:tcW w:w="2202" w:type="pct"/>
            <w:vAlign w:val="bottom"/>
          </w:tcPr>
          <w:p w14:paraId="74F25F8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 w:hint="cs"/>
                <w:sz w:val="28"/>
                <w:szCs w:val="28"/>
                <w:cs/>
              </w:rPr>
              <w:t xml:space="preserve">   </w:t>
            </w:r>
            <w:r w:rsidRPr="0079420D">
              <w:rPr>
                <w:rFonts w:asciiTheme="majorBidi" w:eastAsia="Cordia New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589" w:type="pct"/>
            <w:tcBorders>
              <w:bottom w:val="single" w:sz="4" w:space="0" w:color="auto"/>
            </w:tcBorders>
          </w:tcPr>
          <w:p w14:paraId="1148D522" w14:textId="235016E8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4,193</w:t>
            </w:r>
          </w:p>
        </w:tc>
        <w:tc>
          <w:tcPr>
            <w:tcW w:w="149" w:type="pct"/>
          </w:tcPr>
          <w:p w14:paraId="3225274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5660DC42" w14:textId="4B0EE6B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867</w:t>
            </w:r>
          </w:p>
        </w:tc>
        <w:tc>
          <w:tcPr>
            <w:tcW w:w="146" w:type="pct"/>
          </w:tcPr>
          <w:p w14:paraId="5CEEA76B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A998CBC" w14:textId="663855F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3,011</w:t>
            </w:r>
          </w:p>
        </w:tc>
        <w:tc>
          <w:tcPr>
            <w:tcW w:w="151" w:type="pct"/>
          </w:tcPr>
          <w:p w14:paraId="7FB8F27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</w:tcPr>
          <w:p w14:paraId="753ACE31" w14:textId="1A034EB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444</w:t>
            </w:r>
          </w:p>
        </w:tc>
      </w:tr>
      <w:tr w:rsidR="00DD0F68" w:rsidRPr="0079420D" w14:paraId="464A3D4B" w14:textId="77777777" w:rsidTr="00A402C8">
        <w:tc>
          <w:tcPr>
            <w:tcW w:w="2202" w:type="pct"/>
            <w:vAlign w:val="bottom"/>
          </w:tcPr>
          <w:p w14:paraId="1B4A4A9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/>
              <w:jc w:val="thaiDistribute"/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eastAsia="Cordia New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589" w:type="pct"/>
            <w:tcBorders>
              <w:top w:val="single" w:sz="4" w:space="0" w:color="auto"/>
              <w:bottom w:val="double" w:sz="4" w:space="0" w:color="auto"/>
            </w:tcBorders>
          </w:tcPr>
          <w:p w14:paraId="0C1B48AA" w14:textId="16FB993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79,909</w:t>
            </w:r>
          </w:p>
        </w:tc>
        <w:tc>
          <w:tcPr>
            <w:tcW w:w="149" w:type="pct"/>
          </w:tcPr>
          <w:p w14:paraId="0DBF46C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7E0AE96D" w14:textId="2EAA6EB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40,954</w:t>
            </w:r>
          </w:p>
        </w:tc>
        <w:tc>
          <w:tcPr>
            <w:tcW w:w="146" w:type="pct"/>
          </w:tcPr>
          <w:p w14:paraId="03A9F01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296C4EA4" w14:textId="62854E9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54,347</w:t>
            </w:r>
          </w:p>
        </w:tc>
        <w:tc>
          <w:tcPr>
            <w:tcW w:w="151" w:type="pct"/>
          </w:tcPr>
          <w:p w14:paraId="3B11AA77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2FC57C9C" w14:textId="279F8A7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 w:line="240" w:lineRule="auto"/>
              <w:ind w:left="-108" w:right="-2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25,496</w:t>
            </w:r>
          </w:p>
        </w:tc>
      </w:tr>
    </w:tbl>
    <w:p w14:paraId="291E512C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8946E9" w:rsidRPr="0079420D" w14:paraId="4575080A" w14:textId="77777777" w:rsidTr="00A402C8">
        <w:trPr>
          <w:tblHeader/>
        </w:trPr>
        <w:tc>
          <w:tcPr>
            <w:tcW w:w="2160" w:type="pct"/>
            <w:shd w:val="clear" w:color="auto" w:fill="auto"/>
          </w:tcPr>
          <w:p w14:paraId="0B1CC02E" w14:textId="77777777" w:rsidR="008946E9" w:rsidRPr="0079420D" w:rsidRDefault="008946E9" w:rsidP="00A402C8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80" w:lineRule="exact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ยอดคงเหลือกับบุคคลหรือกิจการที่เกี่ยวข้องกัน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  <w:shd w:val="clear" w:color="auto" w:fill="auto"/>
          </w:tcPr>
          <w:p w14:paraId="69056B3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  <w:shd w:val="clear" w:color="auto" w:fill="auto"/>
          </w:tcPr>
          <w:p w14:paraId="0FEF1A4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  <w:shd w:val="clear" w:color="auto" w:fill="auto"/>
          </w:tcPr>
          <w:p w14:paraId="62CF4AC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8946E9" w:rsidRPr="0079420D" w14:paraId="48558F0C" w14:textId="77777777" w:rsidTr="00A402C8">
        <w:trPr>
          <w:tblHeader/>
        </w:trPr>
        <w:tc>
          <w:tcPr>
            <w:tcW w:w="2160" w:type="pct"/>
            <w:shd w:val="clear" w:color="auto" w:fill="auto"/>
          </w:tcPr>
          <w:p w14:paraId="35C24D9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shd w:val="clear" w:color="auto" w:fill="auto"/>
            <w:vAlign w:val="center"/>
          </w:tcPr>
          <w:p w14:paraId="7A283BA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ยน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74864C2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5F24CBE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  <w:shd w:val="clear" w:color="auto" w:fill="auto"/>
          </w:tcPr>
          <w:p w14:paraId="21AE9B3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  <w:vAlign w:val="center"/>
          </w:tcPr>
          <w:p w14:paraId="42850EA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ยน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058F102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5C6C787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8946E9" w:rsidRPr="0079420D" w14:paraId="7633B401" w14:textId="77777777" w:rsidTr="00A402C8">
        <w:trPr>
          <w:tblHeader/>
        </w:trPr>
        <w:tc>
          <w:tcPr>
            <w:tcW w:w="2160" w:type="pct"/>
            <w:shd w:val="clear" w:color="auto" w:fill="auto"/>
          </w:tcPr>
          <w:p w14:paraId="155D8CD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shd w:val="clear" w:color="auto" w:fill="auto"/>
            <w:vAlign w:val="center"/>
          </w:tcPr>
          <w:p w14:paraId="40F0C08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6F173CF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698A602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144" w:type="pct"/>
            <w:shd w:val="clear" w:color="auto" w:fill="auto"/>
          </w:tcPr>
          <w:p w14:paraId="7C97168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  <w:vAlign w:val="center"/>
          </w:tcPr>
          <w:p w14:paraId="4B47FD8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23D5FEC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639C173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8946E9" w:rsidRPr="0079420D" w14:paraId="07511A1D" w14:textId="77777777" w:rsidTr="00A402C8">
        <w:trPr>
          <w:tblHeader/>
        </w:trPr>
        <w:tc>
          <w:tcPr>
            <w:tcW w:w="2160" w:type="pct"/>
            <w:shd w:val="clear" w:color="auto" w:fill="auto"/>
          </w:tcPr>
          <w:p w14:paraId="388D8373" w14:textId="77777777" w:rsidR="008946E9" w:rsidRPr="0079420D" w:rsidRDefault="008946E9" w:rsidP="00A402C8">
            <w:pPr>
              <w:spacing w:line="380" w:lineRule="exact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  <w:shd w:val="clear" w:color="auto" w:fill="auto"/>
          </w:tcPr>
          <w:p w14:paraId="27F89AA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946E9" w:rsidRPr="0079420D" w14:paraId="458EE313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4D63752B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  <w:shd w:val="clear" w:color="auto" w:fill="auto"/>
          </w:tcPr>
          <w:p w14:paraId="7B92DA0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BC2E52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EDD11D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5200FE7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0B2F64B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437848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0E3931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28BC969E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15AA2433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3B3B7944" w14:textId="2493335B" w:rsidR="00DD0F68" w:rsidRPr="0079420D" w:rsidRDefault="00DD0F68" w:rsidP="00DD0F68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3A7FD2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EA74D4F" w14:textId="5211B001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34D93A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2268A92" w14:textId="2C2AC65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30,500</w:t>
            </w:r>
          </w:p>
        </w:tc>
        <w:tc>
          <w:tcPr>
            <w:tcW w:w="144" w:type="pct"/>
            <w:shd w:val="clear" w:color="auto" w:fill="auto"/>
          </w:tcPr>
          <w:p w14:paraId="6B9EC42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4D7E016" w14:textId="5D02965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34,170</w:t>
            </w:r>
          </w:p>
        </w:tc>
      </w:tr>
      <w:tr w:rsidR="00DD0F68" w:rsidRPr="0079420D" w14:paraId="0DB6D227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65EAF114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012F89A0" w14:textId="31CA1E4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215,277</w:t>
            </w:r>
          </w:p>
        </w:tc>
        <w:tc>
          <w:tcPr>
            <w:tcW w:w="144" w:type="pct"/>
            <w:shd w:val="clear" w:color="auto" w:fill="auto"/>
          </w:tcPr>
          <w:p w14:paraId="17BF6E2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5F2B740" w14:textId="35B0A21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284,871</w:t>
            </w:r>
          </w:p>
        </w:tc>
        <w:tc>
          <w:tcPr>
            <w:tcW w:w="144" w:type="pct"/>
            <w:shd w:val="clear" w:color="auto" w:fill="auto"/>
          </w:tcPr>
          <w:p w14:paraId="6B6CDDB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A8388CB" w14:textId="3BB2F20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45,143</w:t>
            </w:r>
          </w:p>
        </w:tc>
        <w:tc>
          <w:tcPr>
            <w:tcW w:w="144" w:type="pct"/>
            <w:shd w:val="clear" w:color="auto" w:fill="auto"/>
          </w:tcPr>
          <w:p w14:paraId="3323AFF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B232106" w14:textId="20FF023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126,995</w:t>
            </w:r>
          </w:p>
        </w:tc>
      </w:tr>
      <w:tr w:rsidR="00DD0F68" w:rsidRPr="0079420D" w14:paraId="06486AB9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39A8D618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shd w:val="clear" w:color="auto" w:fill="auto"/>
          </w:tcPr>
          <w:p w14:paraId="1D2A2BD7" w14:textId="317B868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1,246,799</w:t>
            </w:r>
          </w:p>
        </w:tc>
        <w:tc>
          <w:tcPr>
            <w:tcW w:w="144" w:type="pct"/>
            <w:shd w:val="clear" w:color="auto" w:fill="auto"/>
          </w:tcPr>
          <w:p w14:paraId="75E097C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42B310A" w14:textId="4F63A3A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1,142,079</w:t>
            </w:r>
          </w:p>
        </w:tc>
        <w:tc>
          <w:tcPr>
            <w:tcW w:w="144" w:type="pct"/>
            <w:shd w:val="clear" w:color="auto" w:fill="auto"/>
          </w:tcPr>
          <w:p w14:paraId="480529C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09203BF1" w14:textId="7944120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799,977</w:t>
            </w:r>
          </w:p>
        </w:tc>
        <w:tc>
          <w:tcPr>
            <w:tcW w:w="144" w:type="pct"/>
            <w:shd w:val="clear" w:color="auto" w:fill="auto"/>
          </w:tcPr>
          <w:p w14:paraId="34A84A1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72E4CE3" w14:textId="4CB60978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848,001</w:t>
            </w:r>
          </w:p>
        </w:tc>
      </w:tr>
      <w:tr w:rsidR="00DD0F68" w:rsidRPr="0079420D" w14:paraId="7F6439DF" w14:textId="77777777" w:rsidTr="00A402C8">
        <w:tc>
          <w:tcPr>
            <w:tcW w:w="2160" w:type="pct"/>
            <w:shd w:val="clear" w:color="auto" w:fill="auto"/>
          </w:tcPr>
          <w:p w14:paraId="2332EEE9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40420DB" w14:textId="5E9DD03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1,462,076</w:t>
            </w:r>
          </w:p>
        </w:tc>
        <w:tc>
          <w:tcPr>
            <w:tcW w:w="144" w:type="pct"/>
            <w:shd w:val="clear" w:color="auto" w:fill="auto"/>
          </w:tcPr>
          <w:p w14:paraId="5D6D64F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8C68DA0" w14:textId="0CB597A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1,426,950</w:t>
            </w:r>
          </w:p>
        </w:tc>
        <w:tc>
          <w:tcPr>
            <w:tcW w:w="144" w:type="pct"/>
            <w:shd w:val="clear" w:color="auto" w:fill="auto"/>
          </w:tcPr>
          <w:p w14:paraId="04341AA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DF039BC" w14:textId="1BEB9C5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875,620</w:t>
            </w:r>
          </w:p>
        </w:tc>
        <w:tc>
          <w:tcPr>
            <w:tcW w:w="144" w:type="pct"/>
            <w:shd w:val="clear" w:color="auto" w:fill="auto"/>
          </w:tcPr>
          <w:p w14:paraId="63E3C7C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74C988" w14:textId="2B787F7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1,009,166</w:t>
            </w:r>
          </w:p>
        </w:tc>
      </w:tr>
      <w:tr w:rsidR="008946E9" w:rsidRPr="0079420D" w14:paraId="4AE1BB52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430D2D8D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1" w:type="pct"/>
            <w:shd w:val="clear" w:color="auto" w:fill="auto"/>
          </w:tcPr>
          <w:p w14:paraId="6B9958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74ECF37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14502A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0F83CC9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E4B688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3DF525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0BC179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8946E9" w:rsidRPr="0079420D" w14:paraId="79908E7A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50DC0CDC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24E6319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2E08FCE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9DB8A6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665972B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09407B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19F8DAC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AED382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DD0F68" w:rsidRPr="0079420D" w14:paraId="7A6322E5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39B6DBD3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371C1115" w14:textId="54AAE2BE" w:rsidR="00DD0F68" w:rsidRPr="0079420D" w:rsidRDefault="00DD0F68" w:rsidP="00DD0F68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AC82DE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C9566CE" w14:textId="5EE32F1E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A95EB0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465CDCC" w14:textId="4EC9E12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86,681</w:t>
            </w:r>
          </w:p>
        </w:tc>
        <w:tc>
          <w:tcPr>
            <w:tcW w:w="144" w:type="pct"/>
            <w:shd w:val="clear" w:color="auto" w:fill="auto"/>
          </w:tcPr>
          <w:p w14:paraId="4094E0A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A7C3753" w14:textId="621251B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373,302</w:t>
            </w:r>
          </w:p>
        </w:tc>
      </w:tr>
      <w:tr w:rsidR="00DD0F68" w:rsidRPr="0079420D" w14:paraId="345F1550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483EB0CA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28110A21" w14:textId="0B35F06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20,443</w:t>
            </w:r>
          </w:p>
        </w:tc>
        <w:tc>
          <w:tcPr>
            <w:tcW w:w="144" w:type="pct"/>
            <w:shd w:val="clear" w:color="auto" w:fill="auto"/>
          </w:tcPr>
          <w:p w14:paraId="30BE582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1497511" w14:textId="3FD4B27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12,822</w:t>
            </w:r>
          </w:p>
        </w:tc>
        <w:tc>
          <w:tcPr>
            <w:tcW w:w="144" w:type="pct"/>
            <w:shd w:val="clear" w:color="auto" w:fill="auto"/>
          </w:tcPr>
          <w:p w14:paraId="4A1CC1E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C487624" w14:textId="02D60C4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7,592</w:t>
            </w:r>
          </w:p>
        </w:tc>
        <w:tc>
          <w:tcPr>
            <w:tcW w:w="144" w:type="pct"/>
            <w:shd w:val="clear" w:color="auto" w:fill="auto"/>
          </w:tcPr>
          <w:p w14:paraId="12E92324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4F5CA50" w14:textId="759385F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26,848</w:t>
            </w:r>
          </w:p>
        </w:tc>
      </w:tr>
      <w:tr w:rsidR="00DD0F68" w:rsidRPr="0079420D" w14:paraId="4FC1BF85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3EC16505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1C4D4B2F" w14:textId="5ED1FAFC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174,167</w:t>
            </w:r>
          </w:p>
        </w:tc>
        <w:tc>
          <w:tcPr>
            <w:tcW w:w="144" w:type="pct"/>
            <w:shd w:val="clear" w:color="auto" w:fill="auto"/>
          </w:tcPr>
          <w:p w14:paraId="5C49FFCC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1DE71804" w14:textId="00B17E5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199,635</w:t>
            </w:r>
          </w:p>
        </w:tc>
        <w:tc>
          <w:tcPr>
            <w:tcW w:w="144" w:type="pct"/>
            <w:shd w:val="clear" w:color="auto" w:fill="auto"/>
          </w:tcPr>
          <w:p w14:paraId="4591224D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6BDDBD6F" w14:textId="3D045CF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164,092</w:t>
            </w:r>
          </w:p>
        </w:tc>
        <w:tc>
          <w:tcPr>
            <w:tcW w:w="144" w:type="pct"/>
            <w:shd w:val="clear" w:color="auto" w:fill="auto"/>
          </w:tcPr>
          <w:p w14:paraId="34B946E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2E113CF" w14:textId="03EC4048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09F3BD1C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56DD2A8E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DB6703C" w14:textId="30AEADD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194,610</w:t>
            </w:r>
          </w:p>
        </w:tc>
        <w:tc>
          <w:tcPr>
            <w:tcW w:w="144" w:type="pct"/>
            <w:shd w:val="clear" w:color="auto" w:fill="auto"/>
          </w:tcPr>
          <w:p w14:paraId="5AFCA82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CBD1D6" w14:textId="133F1E9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212,457</w:t>
            </w:r>
          </w:p>
        </w:tc>
        <w:tc>
          <w:tcPr>
            <w:tcW w:w="144" w:type="pct"/>
            <w:shd w:val="clear" w:color="auto" w:fill="auto"/>
          </w:tcPr>
          <w:p w14:paraId="0B3DC74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C129BAC" w14:textId="4B4435C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258,365</w:t>
            </w:r>
          </w:p>
        </w:tc>
        <w:tc>
          <w:tcPr>
            <w:tcW w:w="144" w:type="pct"/>
            <w:shd w:val="clear" w:color="auto" w:fill="auto"/>
          </w:tcPr>
          <w:p w14:paraId="50EB0E1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4897FAB" w14:textId="348B25C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400,150</w:t>
            </w:r>
          </w:p>
        </w:tc>
      </w:tr>
      <w:tr w:rsidR="008946E9" w:rsidRPr="0079420D" w14:paraId="60388487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66AA838E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  <w:shd w:val="clear" w:color="auto" w:fill="auto"/>
          </w:tcPr>
          <w:p w14:paraId="3685DB1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833E36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09A756D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3BB0B9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</w:tcPr>
          <w:p w14:paraId="69B93E8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2A0BFC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6BE8E22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946E9" w:rsidRPr="0079420D" w14:paraId="2A56888F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73410CC7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621" w:type="pct"/>
            <w:shd w:val="clear" w:color="auto" w:fill="auto"/>
          </w:tcPr>
          <w:p w14:paraId="2194110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485EE2C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B2F024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5578102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A115DD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74A1C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145B5A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297D66FE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54C194F7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217C985B" w14:textId="2AF21975" w:rsidR="00DD0F68" w:rsidRPr="0079420D" w:rsidRDefault="00DD0F68" w:rsidP="00DD0F68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3ED9F9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E1151F5" w14:textId="1359DB39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981EA83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80E7A82" w14:textId="051EC28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820,940</w:t>
            </w:r>
          </w:p>
        </w:tc>
        <w:tc>
          <w:tcPr>
            <w:tcW w:w="144" w:type="pct"/>
            <w:shd w:val="clear" w:color="auto" w:fill="auto"/>
          </w:tcPr>
          <w:p w14:paraId="7E7E9BA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A271C81" w14:textId="77E1D15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760,040</w:t>
            </w:r>
          </w:p>
        </w:tc>
      </w:tr>
      <w:tr w:rsidR="00DD0F68" w:rsidRPr="0079420D" w14:paraId="57B97C88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4AE4E7DA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4A9F7E45" w14:textId="6D19DE0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41,128</w:t>
            </w:r>
          </w:p>
        </w:tc>
        <w:tc>
          <w:tcPr>
            <w:tcW w:w="144" w:type="pct"/>
            <w:shd w:val="clear" w:color="auto" w:fill="auto"/>
          </w:tcPr>
          <w:p w14:paraId="63BC025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EB3C02B" w14:textId="0E4650A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221,098</w:t>
            </w:r>
          </w:p>
        </w:tc>
        <w:tc>
          <w:tcPr>
            <w:tcW w:w="144" w:type="pct"/>
            <w:shd w:val="clear" w:color="auto" w:fill="auto"/>
          </w:tcPr>
          <w:p w14:paraId="10DFFA4E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B923D27" w14:textId="011ADDD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3,500</w:t>
            </w:r>
          </w:p>
        </w:tc>
        <w:tc>
          <w:tcPr>
            <w:tcW w:w="144" w:type="pct"/>
            <w:shd w:val="clear" w:color="auto" w:fill="auto"/>
          </w:tcPr>
          <w:p w14:paraId="3440F19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A7FE679" w14:textId="5276625D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8,500</w:t>
            </w:r>
          </w:p>
        </w:tc>
      </w:tr>
      <w:tr w:rsidR="00DD0F68" w:rsidRPr="0079420D" w14:paraId="65F5997D" w14:textId="77777777" w:rsidTr="00A402C8">
        <w:tc>
          <w:tcPr>
            <w:tcW w:w="2160" w:type="pct"/>
            <w:shd w:val="clear" w:color="auto" w:fill="auto"/>
          </w:tcPr>
          <w:p w14:paraId="01EB5FAD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DC22366" w14:textId="33BA638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41,128</w:t>
            </w:r>
          </w:p>
        </w:tc>
        <w:tc>
          <w:tcPr>
            <w:tcW w:w="144" w:type="pct"/>
            <w:shd w:val="clear" w:color="auto" w:fill="auto"/>
          </w:tcPr>
          <w:p w14:paraId="5BD4D8B2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F8A10F0" w14:textId="4C4FFEC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221,098</w:t>
            </w:r>
          </w:p>
        </w:tc>
        <w:tc>
          <w:tcPr>
            <w:tcW w:w="144" w:type="pct"/>
            <w:shd w:val="clear" w:color="auto" w:fill="auto"/>
          </w:tcPr>
          <w:p w14:paraId="3EB88CB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8FB5E43" w14:textId="63D4EF7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824,440</w:t>
            </w:r>
          </w:p>
        </w:tc>
        <w:tc>
          <w:tcPr>
            <w:tcW w:w="144" w:type="pct"/>
            <w:shd w:val="clear" w:color="auto" w:fill="auto"/>
          </w:tcPr>
          <w:p w14:paraId="6E5C0DF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C91F1C9" w14:textId="0D5030E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768,540</w:t>
            </w:r>
          </w:p>
        </w:tc>
      </w:tr>
      <w:tr w:rsidR="008946E9" w:rsidRPr="0079420D" w14:paraId="150A7CE7" w14:textId="77777777" w:rsidTr="00C14823">
        <w:tc>
          <w:tcPr>
            <w:tcW w:w="2160" w:type="pct"/>
            <w:shd w:val="clear" w:color="auto" w:fill="auto"/>
          </w:tcPr>
          <w:p w14:paraId="1A0E38B7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  <w:shd w:val="clear" w:color="auto" w:fill="auto"/>
          </w:tcPr>
          <w:p w14:paraId="2EA271F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8FACE0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38BE85F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026EB2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</w:tcPr>
          <w:p w14:paraId="7018833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76E064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52F4D13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A7A17" w:rsidRPr="0079420D" w14:paraId="0A2B20C3" w14:textId="77777777" w:rsidTr="00C14823">
        <w:tc>
          <w:tcPr>
            <w:tcW w:w="2160" w:type="pct"/>
            <w:shd w:val="clear" w:color="auto" w:fill="auto"/>
          </w:tcPr>
          <w:p w14:paraId="7B9278AF" w14:textId="77777777" w:rsidR="008A7A17" w:rsidRPr="0079420D" w:rsidRDefault="008A7A17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3D2CDA9E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CCBC1C7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FD5DC17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A692E4E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02238E8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BEDFC90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3FF09E3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A7A17" w:rsidRPr="0079420D" w14:paraId="00800746" w14:textId="77777777" w:rsidTr="00C14823">
        <w:tc>
          <w:tcPr>
            <w:tcW w:w="2160" w:type="pct"/>
            <w:shd w:val="clear" w:color="auto" w:fill="auto"/>
          </w:tcPr>
          <w:p w14:paraId="5C059CE9" w14:textId="77777777" w:rsidR="008A7A17" w:rsidRPr="0079420D" w:rsidRDefault="008A7A17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5E616DDC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AC07B3E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544F010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0BA56EC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7A59604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6790213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B517EF2" w14:textId="77777777" w:rsidR="008A7A17" w:rsidRPr="0079420D" w:rsidRDefault="008A7A17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946E9" w:rsidRPr="0079420D" w14:paraId="7C6778D1" w14:textId="77777777" w:rsidTr="00A402C8">
        <w:tc>
          <w:tcPr>
            <w:tcW w:w="2160" w:type="pct"/>
            <w:shd w:val="clear" w:color="auto" w:fill="auto"/>
          </w:tcPr>
          <w:p w14:paraId="4E66688F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49C60A1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D7E13E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8CDA4C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4378B2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1E1889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4410E2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EC7A73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946E9" w:rsidRPr="0079420D" w14:paraId="3610F0E9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2892E9D5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เงินให้กู้ยืมระยะยาว</w:t>
            </w:r>
          </w:p>
        </w:tc>
        <w:tc>
          <w:tcPr>
            <w:tcW w:w="621" w:type="pct"/>
            <w:shd w:val="clear" w:color="auto" w:fill="auto"/>
          </w:tcPr>
          <w:p w14:paraId="2721464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290F61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E3DBF5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31E1AD5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9C4BD4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B9EF7C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C939D9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00966F0C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42F6F2AF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16C90DD3" w14:textId="361B526E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3A2420D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70D5D29" w14:textId="2297625B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6BB9B13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639160D" w14:textId="6A27A159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2,653,978</w:t>
            </w:r>
          </w:p>
        </w:tc>
        <w:tc>
          <w:tcPr>
            <w:tcW w:w="144" w:type="pct"/>
            <w:shd w:val="clear" w:color="auto" w:fill="auto"/>
          </w:tcPr>
          <w:p w14:paraId="270FA4C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E32092B" w14:textId="14A5152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1,767,554</w:t>
            </w:r>
          </w:p>
        </w:tc>
      </w:tr>
      <w:tr w:rsidR="00DD0F68" w:rsidRPr="0079420D" w14:paraId="29310B80" w14:textId="77777777" w:rsidTr="00A402C8">
        <w:trPr>
          <w:trHeight w:val="144"/>
        </w:trPr>
        <w:tc>
          <w:tcPr>
            <w:tcW w:w="2160" w:type="pct"/>
            <w:shd w:val="clear" w:color="auto" w:fill="auto"/>
          </w:tcPr>
          <w:p w14:paraId="262ECA38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6C109C49" w14:textId="5CA644D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29,329</w:t>
            </w:r>
          </w:p>
        </w:tc>
        <w:tc>
          <w:tcPr>
            <w:tcW w:w="144" w:type="pct"/>
            <w:shd w:val="clear" w:color="auto" w:fill="auto"/>
          </w:tcPr>
          <w:p w14:paraId="54488EF9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shd w:val="clear" w:color="auto" w:fill="auto"/>
          </w:tcPr>
          <w:p w14:paraId="7EA1BEA5" w14:textId="5C2D95C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30,519</w:t>
            </w:r>
          </w:p>
        </w:tc>
        <w:tc>
          <w:tcPr>
            <w:tcW w:w="144" w:type="pct"/>
            <w:shd w:val="clear" w:color="auto" w:fill="auto"/>
          </w:tcPr>
          <w:p w14:paraId="1E1BB821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28738AF4" w14:textId="2B4B7AB1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3A6789F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46E5EA0" w14:textId="0A4BCAEA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6D057756" w14:textId="77777777" w:rsidTr="00A402C8">
        <w:tc>
          <w:tcPr>
            <w:tcW w:w="2160" w:type="pct"/>
            <w:shd w:val="clear" w:color="auto" w:fill="auto"/>
          </w:tcPr>
          <w:p w14:paraId="5992EC24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479F538" w14:textId="5240B43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29,329</w:t>
            </w:r>
          </w:p>
        </w:tc>
        <w:tc>
          <w:tcPr>
            <w:tcW w:w="144" w:type="pct"/>
            <w:shd w:val="clear" w:color="auto" w:fill="auto"/>
          </w:tcPr>
          <w:p w14:paraId="05C164E0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479ED8" w14:textId="25281CD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30,519</w:t>
            </w:r>
          </w:p>
        </w:tc>
        <w:tc>
          <w:tcPr>
            <w:tcW w:w="144" w:type="pct"/>
            <w:shd w:val="clear" w:color="auto" w:fill="auto"/>
          </w:tcPr>
          <w:p w14:paraId="41A5AA8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8B994B" w14:textId="4E47B16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2,653,978</w:t>
            </w:r>
          </w:p>
        </w:tc>
        <w:tc>
          <w:tcPr>
            <w:tcW w:w="144" w:type="pct"/>
            <w:shd w:val="clear" w:color="auto" w:fill="auto"/>
          </w:tcPr>
          <w:p w14:paraId="05849815" w14:textId="77777777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ACB1C32" w14:textId="3ED64D45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1,767,554</w:t>
            </w:r>
          </w:p>
        </w:tc>
      </w:tr>
      <w:tr w:rsidR="008946E9" w:rsidRPr="0079420D" w14:paraId="5ACEB722" w14:textId="77777777" w:rsidTr="00A402C8">
        <w:tc>
          <w:tcPr>
            <w:tcW w:w="2160" w:type="pct"/>
            <w:shd w:val="clear" w:color="auto" w:fill="auto"/>
          </w:tcPr>
          <w:p w14:paraId="05C021E5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  <w:shd w:val="clear" w:color="auto" w:fill="auto"/>
          </w:tcPr>
          <w:p w14:paraId="36E1073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71DE853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00A9B70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09E00B0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</w:tcPr>
          <w:p w14:paraId="7313997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51F3E0C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140339D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8946E9" w:rsidRPr="0079420D" w14:paraId="60F1A087" w14:textId="77777777" w:rsidTr="00A402C8">
        <w:tc>
          <w:tcPr>
            <w:tcW w:w="2160" w:type="pct"/>
            <w:shd w:val="clear" w:color="auto" w:fill="auto"/>
          </w:tcPr>
          <w:p w14:paraId="47547EE0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0F9423F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134138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5DE956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716B5C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D48B54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95FA67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582AB4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08338881" w14:textId="77777777" w:rsidTr="00A402C8">
        <w:tc>
          <w:tcPr>
            <w:tcW w:w="2160" w:type="pct"/>
            <w:shd w:val="clear" w:color="auto" w:fill="auto"/>
          </w:tcPr>
          <w:p w14:paraId="30A83DCD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4157A462" w14:textId="7841B587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5A4A254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9861C24" w14:textId="5AFB130C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58F2861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B0FFC18" w14:textId="184A2BA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38,820</w:t>
            </w:r>
          </w:p>
        </w:tc>
        <w:tc>
          <w:tcPr>
            <w:tcW w:w="144" w:type="pct"/>
            <w:shd w:val="clear" w:color="auto" w:fill="auto"/>
          </w:tcPr>
          <w:p w14:paraId="5F4724B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757A3CB" w14:textId="65F3DD3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38,988</w:t>
            </w:r>
          </w:p>
        </w:tc>
      </w:tr>
      <w:tr w:rsidR="00DD0F68" w:rsidRPr="0079420D" w14:paraId="217FD308" w14:textId="77777777" w:rsidTr="00A402C8">
        <w:tc>
          <w:tcPr>
            <w:tcW w:w="2160" w:type="pct"/>
            <w:shd w:val="clear" w:color="auto" w:fill="auto"/>
          </w:tcPr>
          <w:p w14:paraId="3C08639A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28E1E144" w14:textId="1FBE50B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3,930</w:t>
            </w:r>
          </w:p>
        </w:tc>
        <w:tc>
          <w:tcPr>
            <w:tcW w:w="144" w:type="pct"/>
            <w:shd w:val="clear" w:color="auto" w:fill="auto"/>
          </w:tcPr>
          <w:p w14:paraId="7C8BAAC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152322D5" w14:textId="71198459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5,674</w:t>
            </w:r>
          </w:p>
        </w:tc>
        <w:tc>
          <w:tcPr>
            <w:tcW w:w="144" w:type="pct"/>
            <w:shd w:val="clear" w:color="auto" w:fill="auto"/>
          </w:tcPr>
          <w:p w14:paraId="7FFC022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01EB2B33" w14:textId="7894E250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2,653</w:t>
            </w:r>
          </w:p>
        </w:tc>
        <w:tc>
          <w:tcPr>
            <w:tcW w:w="144" w:type="pct"/>
            <w:shd w:val="clear" w:color="auto" w:fill="auto"/>
          </w:tcPr>
          <w:p w14:paraId="35E4EA6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2A01C8C4" w14:textId="5B030548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</w:tr>
      <w:tr w:rsidR="00DD0F68" w:rsidRPr="0079420D" w14:paraId="2C586226" w14:textId="77777777" w:rsidTr="00A402C8">
        <w:tc>
          <w:tcPr>
            <w:tcW w:w="2160" w:type="pct"/>
            <w:shd w:val="clear" w:color="auto" w:fill="auto"/>
          </w:tcPr>
          <w:p w14:paraId="3FCFACDA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D2703F6" w14:textId="6183D25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3,930</w:t>
            </w:r>
          </w:p>
        </w:tc>
        <w:tc>
          <w:tcPr>
            <w:tcW w:w="144" w:type="pct"/>
            <w:shd w:val="clear" w:color="auto" w:fill="auto"/>
          </w:tcPr>
          <w:p w14:paraId="7CCFA2E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4A923AD" w14:textId="07E7C395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5,674</w:t>
            </w:r>
          </w:p>
        </w:tc>
        <w:tc>
          <w:tcPr>
            <w:tcW w:w="144" w:type="pct"/>
            <w:shd w:val="clear" w:color="auto" w:fill="auto"/>
          </w:tcPr>
          <w:p w14:paraId="27CA80B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EB79570" w14:textId="74920C1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41,473</w:t>
            </w:r>
          </w:p>
        </w:tc>
        <w:tc>
          <w:tcPr>
            <w:tcW w:w="144" w:type="pct"/>
            <w:shd w:val="clear" w:color="auto" w:fill="auto"/>
          </w:tcPr>
          <w:p w14:paraId="03ECB7B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4FB826" w14:textId="3E0263B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38,988</w:t>
            </w:r>
          </w:p>
        </w:tc>
      </w:tr>
      <w:tr w:rsidR="008946E9" w:rsidRPr="0079420D" w14:paraId="441BFABC" w14:textId="77777777" w:rsidTr="00A402C8">
        <w:tc>
          <w:tcPr>
            <w:tcW w:w="2160" w:type="pct"/>
            <w:shd w:val="clear" w:color="auto" w:fill="auto"/>
          </w:tcPr>
          <w:p w14:paraId="55BA0533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5C66549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44" w:type="pct"/>
            <w:shd w:val="clear" w:color="auto" w:fill="auto"/>
          </w:tcPr>
          <w:p w14:paraId="5CC8D1C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581" w:type="pct"/>
            <w:shd w:val="clear" w:color="auto" w:fill="auto"/>
          </w:tcPr>
          <w:p w14:paraId="1F24380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44" w:type="pct"/>
            <w:shd w:val="clear" w:color="auto" w:fill="auto"/>
          </w:tcPr>
          <w:p w14:paraId="4B8626A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25" w:type="pct"/>
            <w:shd w:val="clear" w:color="auto" w:fill="auto"/>
          </w:tcPr>
          <w:p w14:paraId="7484D04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44" w:type="pct"/>
            <w:shd w:val="clear" w:color="auto" w:fill="auto"/>
          </w:tcPr>
          <w:p w14:paraId="2636C27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581" w:type="pct"/>
            <w:shd w:val="clear" w:color="auto" w:fill="auto"/>
          </w:tcPr>
          <w:p w14:paraId="1DCFB33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8946E9" w:rsidRPr="0079420D" w14:paraId="1E42553B" w14:textId="77777777" w:rsidTr="00A402C8">
        <w:tc>
          <w:tcPr>
            <w:tcW w:w="2160" w:type="pct"/>
            <w:shd w:val="clear" w:color="auto" w:fill="auto"/>
          </w:tcPr>
          <w:p w14:paraId="006ED465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621" w:type="pct"/>
            <w:shd w:val="clear" w:color="auto" w:fill="auto"/>
          </w:tcPr>
          <w:p w14:paraId="36D6CED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9CA68D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5242D9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7F6940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999F95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2FFFA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14BA69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7D78594E" w14:textId="77777777" w:rsidTr="00A402C8">
        <w:tc>
          <w:tcPr>
            <w:tcW w:w="2160" w:type="pct"/>
            <w:shd w:val="clear" w:color="auto" w:fill="auto"/>
          </w:tcPr>
          <w:p w14:paraId="71CC8DA0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4F62211E" w14:textId="0262893B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29D6E9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CA95A65" w14:textId="7A0CEECC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37FDBAF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BFAAA9E" w14:textId="645E8C4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91,631</w:t>
            </w:r>
          </w:p>
        </w:tc>
        <w:tc>
          <w:tcPr>
            <w:tcW w:w="144" w:type="pct"/>
            <w:shd w:val="clear" w:color="auto" w:fill="auto"/>
          </w:tcPr>
          <w:p w14:paraId="7A701FC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A80E25A" w14:textId="63BB459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135,547</w:t>
            </w:r>
          </w:p>
        </w:tc>
      </w:tr>
      <w:tr w:rsidR="00DD0F68" w:rsidRPr="0079420D" w14:paraId="46380431" w14:textId="77777777" w:rsidTr="00A402C8">
        <w:tc>
          <w:tcPr>
            <w:tcW w:w="2160" w:type="pct"/>
            <w:shd w:val="clear" w:color="auto" w:fill="auto"/>
          </w:tcPr>
          <w:p w14:paraId="0D06F189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5E6CD355" w14:textId="4183927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19,604</w:t>
            </w:r>
          </w:p>
        </w:tc>
        <w:tc>
          <w:tcPr>
            <w:tcW w:w="144" w:type="pct"/>
            <w:shd w:val="clear" w:color="auto" w:fill="auto"/>
          </w:tcPr>
          <w:p w14:paraId="0FF4576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BCA8129" w14:textId="279142B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13,787</w:t>
            </w:r>
          </w:p>
        </w:tc>
        <w:tc>
          <w:tcPr>
            <w:tcW w:w="144" w:type="pct"/>
            <w:shd w:val="clear" w:color="auto" w:fill="auto"/>
          </w:tcPr>
          <w:p w14:paraId="12C9BAD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011A5BE" w14:textId="247A761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4,858</w:t>
            </w:r>
          </w:p>
        </w:tc>
        <w:tc>
          <w:tcPr>
            <w:tcW w:w="144" w:type="pct"/>
            <w:shd w:val="clear" w:color="auto" w:fill="auto"/>
          </w:tcPr>
          <w:p w14:paraId="2010497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BDFDD42" w14:textId="1AD641D1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1,153</w:t>
            </w:r>
          </w:p>
        </w:tc>
      </w:tr>
      <w:tr w:rsidR="00DD0F68" w:rsidRPr="0079420D" w14:paraId="0DB0B6E1" w14:textId="77777777" w:rsidTr="00A402C8">
        <w:tc>
          <w:tcPr>
            <w:tcW w:w="2160" w:type="pct"/>
            <w:shd w:val="clear" w:color="auto" w:fill="auto"/>
          </w:tcPr>
          <w:p w14:paraId="6E05B61F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6C28B9CC" w14:textId="4544361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20,375</w:t>
            </w:r>
          </w:p>
        </w:tc>
        <w:tc>
          <w:tcPr>
            <w:tcW w:w="144" w:type="pct"/>
            <w:shd w:val="clear" w:color="auto" w:fill="auto"/>
          </w:tcPr>
          <w:p w14:paraId="716CAEB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7178443A" w14:textId="767A799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26,755</w:t>
            </w:r>
          </w:p>
        </w:tc>
        <w:tc>
          <w:tcPr>
            <w:tcW w:w="144" w:type="pct"/>
            <w:shd w:val="clear" w:color="auto" w:fill="auto"/>
          </w:tcPr>
          <w:p w14:paraId="2DDE4E7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4476277E" w14:textId="0711B1A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18,933</w:t>
            </w:r>
          </w:p>
        </w:tc>
        <w:tc>
          <w:tcPr>
            <w:tcW w:w="144" w:type="pct"/>
            <w:shd w:val="clear" w:color="auto" w:fill="auto"/>
          </w:tcPr>
          <w:p w14:paraId="03D5DFF3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3EFD1238" w14:textId="6717E2C0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15,608</w:t>
            </w:r>
          </w:p>
        </w:tc>
      </w:tr>
      <w:tr w:rsidR="00DD0F68" w:rsidRPr="0079420D" w14:paraId="3087CA02" w14:textId="77777777" w:rsidTr="00A402C8">
        <w:tc>
          <w:tcPr>
            <w:tcW w:w="2160" w:type="pct"/>
            <w:shd w:val="clear" w:color="auto" w:fill="auto"/>
          </w:tcPr>
          <w:p w14:paraId="4F64829F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DF3E008" w14:textId="5D42104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39,979</w:t>
            </w:r>
          </w:p>
        </w:tc>
        <w:tc>
          <w:tcPr>
            <w:tcW w:w="144" w:type="pct"/>
            <w:shd w:val="clear" w:color="auto" w:fill="auto"/>
          </w:tcPr>
          <w:p w14:paraId="6FE67DAD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8704FD4" w14:textId="06D79A2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40,542</w:t>
            </w:r>
          </w:p>
        </w:tc>
        <w:tc>
          <w:tcPr>
            <w:tcW w:w="144" w:type="pct"/>
            <w:shd w:val="clear" w:color="auto" w:fill="auto"/>
          </w:tcPr>
          <w:p w14:paraId="07B36D2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96E613C" w14:textId="094042D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115,422</w:t>
            </w:r>
          </w:p>
        </w:tc>
        <w:tc>
          <w:tcPr>
            <w:tcW w:w="144" w:type="pct"/>
            <w:shd w:val="clear" w:color="auto" w:fill="auto"/>
          </w:tcPr>
          <w:p w14:paraId="6A94F0E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EA6093" w14:textId="28F46DF6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152,308</w:t>
            </w:r>
          </w:p>
        </w:tc>
      </w:tr>
      <w:tr w:rsidR="008946E9" w:rsidRPr="0079420D" w14:paraId="3129367B" w14:textId="77777777" w:rsidTr="00A402C8">
        <w:tc>
          <w:tcPr>
            <w:tcW w:w="2160" w:type="pct"/>
            <w:shd w:val="clear" w:color="auto" w:fill="auto"/>
          </w:tcPr>
          <w:p w14:paraId="645D8A10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738671C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7C7198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7C2B728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9D6D75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320F834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182B81B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581B7A2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09806D7A" w14:textId="77777777" w:rsidTr="00A402C8">
        <w:tc>
          <w:tcPr>
            <w:tcW w:w="2160" w:type="pct"/>
            <w:shd w:val="clear" w:color="auto" w:fill="auto"/>
          </w:tcPr>
          <w:p w14:paraId="151BD524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67CC925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E17837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71ABD2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7D83E7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DE224C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7A9477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428BA5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39A76E78" w14:textId="77777777" w:rsidTr="00A402C8">
        <w:tc>
          <w:tcPr>
            <w:tcW w:w="2160" w:type="pct"/>
            <w:shd w:val="clear" w:color="auto" w:fill="auto"/>
          </w:tcPr>
          <w:p w14:paraId="1EF48FB4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2739B094" w14:textId="61F9E296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6B37DC7A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91235CC" w14:textId="407E55FE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2AA6A82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68DC03A" w14:textId="600F944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12,284</w:t>
            </w:r>
          </w:p>
        </w:tc>
        <w:tc>
          <w:tcPr>
            <w:tcW w:w="144" w:type="pct"/>
            <w:shd w:val="clear" w:color="auto" w:fill="auto"/>
          </w:tcPr>
          <w:p w14:paraId="171445A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FC1675E" w14:textId="289A9C04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7A79CE98" w14:textId="77777777" w:rsidTr="00A402C8">
        <w:tc>
          <w:tcPr>
            <w:tcW w:w="2160" w:type="pct"/>
            <w:shd w:val="clear" w:color="auto" w:fill="auto"/>
          </w:tcPr>
          <w:p w14:paraId="6745CC08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7BB131F5" w14:textId="573EA1B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15,338</w:t>
            </w:r>
          </w:p>
        </w:tc>
        <w:tc>
          <w:tcPr>
            <w:tcW w:w="144" w:type="pct"/>
            <w:shd w:val="clear" w:color="auto" w:fill="auto"/>
          </w:tcPr>
          <w:p w14:paraId="57D68926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C586E77" w14:textId="32F33754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16,432</w:t>
            </w:r>
          </w:p>
        </w:tc>
        <w:tc>
          <w:tcPr>
            <w:tcW w:w="144" w:type="pct"/>
            <w:shd w:val="clear" w:color="auto" w:fill="auto"/>
          </w:tcPr>
          <w:p w14:paraId="4792A82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0494FE8" w14:textId="52921EDA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78B6785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A0F5D44" w14:textId="54827AF0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4B64478A" w14:textId="77777777" w:rsidTr="00A402C8">
        <w:tc>
          <w:tcPr>
            <w:tcW w:w="2160" w:type="pct"/>
            <w:shd w:val="clear" w:color="auto" w:fill="auto"/>
          </w:tcPr>
          <w:p w14:paraId="2DF795B4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0E36F73B" w14:textId="725BB24B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113,047</w:t>
            </w:r>
          </w:p>
        </w:tc>
        <w:tc>
          <w:tcPr>
            <w:tcW w:w="144" w:type="pct"/>
            <w:shd w:val="clear" w:color="auto" w:fill="auto"/>
          </w:tcPr>
          <w:p w14:paraId="6DB747EE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2B4F69D3" w14:textId="564BF98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166,040</w:t>
            </w:r>
          </w:p>
        </w:tc>
        <w:tc>
          <w:tcPr>
            <w:tcW w:w="144" w:type="pct"/>
            <w:shd w:val="clear" w:color="auto" w:fill="auto"/>
          </w:tcPr>
          <w:p w14:paraId="209BA0F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0D79F680" w14:textId="2CCF811E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44,571</w:t>
            </w:r>
          </w:p>
        </w:tc>
        <w:tc>
          <w:tcPr>
            <w:tcW w:w="144" w:type="pct"/>
            <w:shd w:val="clear" w:color="auto" w:fill="auto"/>
          </w:tcPr>
          <w:p w14:paraId="1AF241C7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5AD22863" w14:textId="201A6E97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0E787778" w14:textId="77777777" w:rsidTr="00A402C8">
        <w:tc>
          <w:tcPr>
            <w:tcW w:w="2160" w:type="pct"/>
            <w:shd w:val="clear" w:color="auto" w:fill="auto"/>
          </w:tcPr>
          <w:p w14:paraId="61195059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2C50A8" w14:textId="00D5FF9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128,385</w:t>
            </w:r>
          </w:p>
        </w:tc>
        <w:tc>
          <w:tcPr>
            <w:tcW w:w="144" w:type="pct"/>
            <w:shd w:val="clear" w:color="auto" w:fill="auto"/>
          </w:tcPr>
          <w:p w14:paraId="761F0D3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4A6B5E" w14:textId="3DB221D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182,472</w:t>
            </w:r>
          </w:p>
        </w:tc>
        <w:tc>
          <w:tcPr>
            <w:tcW w:w="144" w:type="pct"/>
            <w:shd w:val="clear" w:color="auto" w:fill="auto"/>
          </w:tcPr>
          <w:p w14:paraId="6205C92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3025BAC" w14:textId="25C7AA8D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56,855</w:t>
            </w:r>
          </w:p>
        </w:tc>
        <w:tc>
          <w:tcPr>
            <w:tcW w:w="144" w:type="pct"/>
            <w:shd w:val="clear" w:color="auto" w:fill="auto"/>
          </w:tcPr>
          <w:p w14:paraId="5C83970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467EBA" w14:textId="69EFE07B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</w:tr>
      <w:tr w:rsidR="008946E9" w:rsidRPr="0079420D" w14:paraId="5ADB388D" w14:textId="77777777" w:rsidTr="00A402C8">
        <w:tc>
          <w:tcPr>
            <w:tcW w:w="2160" w:type="pct"/>
            <w:shd w:val="clear" w:color="auto" w:fill="auto"/>
          </w:tcPr>
          <w:p w14:paraId="3E8BFE86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1BB042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54038B2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26FE654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0881512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6412392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  <w:shd w:val="clear" w:color="auto" w:fill="auto"/>
          </w:tcPr>
          <w:p w14:paraId="2A266E2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1F5D56E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8946E9" w:rsidRPr="0079420D" w14:paraId="0AD9D8E7" w14:textId="77777777" w:rsidTr="00A402C8">
        <w:tc>
          <w:tcPr>
            <w:tcW w:w="2160" w:type="pct"/>
            <w:shd w:val="clear" w:color="auto" w:fill="auto"/>
          </w:tcPr>
          <w:p w14:paraId="27155D41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621" w:type="pct"/>
            <w:shd w:val="clear" w:color="auto" w:fill="auto"/>
          </w:tcPr>
          <w:p w14:paraId="79A74CE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23DD59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936F69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C9DD8D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E938FF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1E078A0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246A2A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680BB857" w14:textId="77777777" w:rsidTr="00A402C8">
        <w:tc>
          <w:tcPr>
            <w:tcW w:w="2160" w:type="pct"/>
            <w:shd w:val="clear" w:color="auto" w:fill="auto"/>
          </w:tcPr>
          <w:p w14:paraId="6262C44C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02118229" w14:textId="69EDEFC0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4BB1D9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96BC4C9" w14:textId="4FAF3F0A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6693F2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EA8260A" w14:textId="0680DEC9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23C81EEF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F576D5F" w14:textId="34398578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80,000</w:t>
            </w:r>
          </w:p>
        </w:tc>
      </w:tr>
      <w:tr w:rsidR="00DD0F68" w:rsidRPr="0079420D" w14:paraId="51563CAB" w14:textId="77777777" w:rsidTr="00A402C8">
        <w:tc>
          <w:tcPr>
            <w:tcW w:w="2160" w:type="pct"/>
            <w:shd w:val="clear" w:color="auto" w:fill="auto"/>
          </w:tcPr>
          <w:p w14:paraId="24ABD1DA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6E9E4F6A" w14:textId="385B2F43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16,836</w:t>
            </w:r>
          </w:p>
        </w:tc>
        <w:tc>
          <w:tcPr>
            <w:tcW w:w="144" w:type="pct"/>
            <w:shd w:val="clear" w:color="auto" w:fill="auto"/>
          </w:tcPr>
          <w:p w14:paraId="4A5990B1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6910A174" w14:textId="78260CCC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3E0EC01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56EC5A92" w14:textId="50F59496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45B649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012DB3C5" w14:textId="02119452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</w:tr>
      <w:tr w:rsidR="00DD0F68" w:rsidRPr="0079420D" w14:paraId="2AEAB443" w14:textId="77777777" w:rsidTr="00A402C8">
        <w:tc>
          <w:tcPr>
            <w:tcW w:w="2160" w:type="pct"/>
            <w:shd w:val="clear" w:color="auto" w:fill="auto"/>
          </w:tcPr>
          <w:p w14:paraId="74625D7C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CA962E4" w14:textId="2DE429BA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16,836</w:t>
            </w:r>
          </w:p>
        </w:tc>
        <w:tc>
          <w:tcPr>
            <w:tcW w:w="144" w:type="pct"/>
            <w:shd w:val="clear" w:color="auto" w:fill="auto"/>
          </w:tcPr>
          <w:p w14:paraId="0943C6FB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35524B" w14:textId="111569E1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00A2C930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00CE3EC" w14:textId="6D8766E4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9909208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3EEBDA" w14:textId="0B3B3924" w:rsidR="00DD0F68" w:rsidRPr="0079420D" w:rsidRDefault="00DD0F68" w:rsidP="00DD0F68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80,000</w:t>
            </w:r>
          </w:p>
        </w:tc>
      </w:tr>
      <w:tr w:rsidR="008946E9" w:rsidRPr="0079420D" w14:paraId="6AB53BBC" w14:textId="77777777" w:rsidTr="00A402C8">
        <w:tc>
          <w:tcPr>
            <w:tcW w:w="2160" w:type="pct"/>
            <w:shd w:val="clear" w:color="auto" w:fill="auto"/>
          </w:tcPr>
          <w:p w14:paraId="09122568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1831BE6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762D07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34E479A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C1AD22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6BFE0D7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C58925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3CF3A95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7865DFFF" w14:textId="77777777" w:rsidTr="00A402C8">
        <w:tc>
          <w:tcPr>
            <w:tcW w:w="2160" w:type="pct"/>
            <w:shd w:val="clear" w:color="auto" w:fill="auto"/>
          </w:tcPr>
          <w:p w14:paraId="45C18B2A" w14:textId="77777777" w:rsidR="008946E9" w:rsidRPr="0079420D" w:rsidRDefault="008946E9" w:rsidP="00A402C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เงินกู้ยืมระยะยาว</w:t>
            </w:r>
          </w:p>
        </w:tc>
        <w:tc>
          <w:tcPr>
            <w:tcW w:w="621" w:type="pct"/>
            <w:shd w:val="clear" w:color="auto" w:fill="auto"/>
          </w:tcPr>
          <w:p w14:paraId="2D04AB5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72EF83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FF4F8E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3FD5BC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29B5F0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3E7961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6752DA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D0F68" w:rsidRPr="0079420D" w14:paraId="56A7018A" w14:textId="77777777" w:rsidTr="00A402C8">
        <w:tc>
          <w:tcPr>
            <w:tcW w:w="2160" w:type="pct"/>
            <w:shd w:val="clear" w:color="auto" w:fill="auto"/>
          </w:tcPr>
          <w:p w14:paraId="774F2289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31ECC700" w14:textId="0E7F2B58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43,485</w:t>
            </w:r>
          </w:p>
        </w:tc>
        <w:tc>
          <w:tcPr>
            <w:tcW w:w="144" w:type="pct"/>
            <w:shd w:val="clear" w:color="auto" w:fill="auto"/>
          </w:tcPr>
          <w:p w14:paraId="639B0DC2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E6BC59C" w14:textId="279DC0C2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47,235</w:t>
            </w:r>
          </w:p>
        </w:tc>
        <w:tc>
          <w:tcPr>
            <w:tcW w:w="144" w:type="pct"/>
            <w:shd w:val="clear" w:color="auto" w:fill="auto"/>
          </w:tcPr>
          <w:p w14:paraId="1788CE5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76616D58" w14:textId="7EFB2A84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12ACC59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092474F1" w14:textId="490FC73B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D0F68" w:rsidRPr="0079420D" w14:paraId="5F12645B" w14:textId="77777777" w:rsidTr="00A402C8">
        <w:tc>
          <w:tcPr>
            <w:tcW w:w="2160" w:type="pct"/>
            <w:shd w:val="clear" w:color="auto" w:fill="auto"/>
          </w:tcPr>
          <w:p w14:paraId="5FF2E99E" w14:textId="77777777" w:rsidR="00DD0F68" w:rsidRPr="0079420D" w:rsidRDefault="00DD0F68" w:rsidP="00DD0F68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F92E1D" w14:textId="2417576D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43,485</w:t>
            </w:r>
          </w:p>
        </w:tc>
        <w:tc>
          <w:tcPr>
            <w:tcW w:w="144" w:type="pct"/>
            <w:shd w:val="clear" w:color="auto" w:fill="auto"/>
          </w:tcPr>
          <w:p w14:paraId="666ACE99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84A909" w14:textId="41771C6F" w:rsidR="00DD0F68" w:rsidRPr="0079420D" w:rsidRDefault="00DD0F68" w:rsidP="00DD0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47,235</w:t>
            </w:r>
          </w:p>
        </w:tc>
        <w:tc>
          <w:tcPr>
            <w:tcW w:w="144" w:type="pct"/>
            <w:shd w:val="clear" w:color="auto" w:fill="auto"/>
          </w:tcPr>
          <w:p w14:paraId="3E5595DC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462FFB8" w14:textId="0D3FFD81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14F93E24" w14:textId="77777777" w:rsidR="00DD0F68" w:rsidRPr="0079420D" w:rsidRDefault="00DD0F68" w:rsidP="00DD0F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D1AE24" w14:textId="213DCDE6" w:rsidR="00DD0F68" w:rsidRPr="0079420D" w:rsidRDefault="00DD0F68" w:rsidP="00DD0F68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5FA0E99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 w:type="column"/>
      </w: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สัญญาสำคัญที่ทำกับบุคคลหรือกิจการที่เกี่ยวข้องกัน</w:t>
      </w: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 </w:t>
      </w:r>
    </w:p>
    <w:p w14:paraId="3B2F6E8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7"/>
          <w:szCs w:val="27"/>
        </w:rPr>
      </w:pPr>
    </w:p>
    <w:p w14:paraId="25B0DF6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0D76630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7"/>
          <w:szCs w:val="27"/>
        </w:rPr>
      </w:pPr>
    </w:p>
    <w:p w14:paraId="11C1043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ในระหว่างงวดเก้าเดือนสิ้นสุดวันที่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บริษัทมีการให้เงินกู้ยืมระยะสั้นแก่บริษัทย่อยหลายแห่งเป็นตั๋วสัญญา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ใช้เงินหลายฉบับ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>373.88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4.60 - 5.00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ปี</w:t>
      </w:r>
    </w:p>
    <w:p w14:paraId="34CC811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7"/>
          <w:szCs w:val="27"/>
          <w:cs/>
        </w:rPr>
      </w:pPr>
    </w:p>
    <w:p w14:paraId="248001A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เงินให้กู้ยืมระยะยาว</w:t>
      </w:r>
    </w:p>
    <w:p w14:paraId="5DCD32E5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24266E5C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ในระหว่างงวดเก้าเดือนสิ้นสุดวันที่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บริษัทมีการให้เงินกู้ยืมระยะยาวแก่บริษัทย่อยแห่งหนึ่ง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cstheme="majorBidi"/>
          <w:sz w:val="28"/>
          <w:szCs w:val="28"/>
        </w:rPr>
        <w:t>“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เจดับเบิ้ลยูดี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เอเชีย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 w:cstheme="majorBidi"/>
          <w:sz w:val="28"/>
          <w:szCs w:val="28"/>
        </w:rPr>
        <w:t>”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869.30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5.00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กุมภาพันธ์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2570</w:t>
      </w:r>
    </w:p>
    <w:p w14:paraId="716479D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  <w:cs/>
        </w:rPr>
      </w:pPr>
    </w:p>
    <w:p w14:paraId="36A40733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ในระหว่างงวดเก้าเดือนสิ้นสุดวันที่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บริษัทมีการให้เงินกู้ยืมระยะยาวแก่บริษัทย่อยแห่งหนึ่ง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cstheme="majorBidi"/>
          <w:sz w:val="28"/>
          <w:szCs w:val="28"/>
        </w:rPr>
        <w:t>“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เบญจพรแลนด์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 w:cstheme="majorBidi"/>
          <w:sz w:val="28"/>
          <w:szCs w:val="28"/>
        </w:rPr>
        <w:t>”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เป็นตั๋วสัญญาใช้เงินหลายฉบับ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317.13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4.60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16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พฤศจิกายน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2573</w:t>
      </w:r>
    </w:p>
    <w:p w14:paraId="4DB5095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  <w:cs/>
        </w:rPr>
      </w:pPr>
    </w:p>
    <w:p w14:paraId="35352CD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ในระหว่างงวดเก้าเดือนสิ้นสุดวันที่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บริษัทมีการให้เงินกู้ยืมระยะยาวแก่บริษัทย่อยแห่งหนึ่ง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cstheme="majorBidi"/>
          <w:sz w:val="28"/>
          <w:szCs w:val="28"/>
        </w:rPr>
        <w:t>“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เจดับเบิ้ลยูดี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ทรานสปอร์ต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ประเทศไทย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 w:cstheme="majorBidi"/>
          <w:sz w:val="28"/>
          <w:szCs w:val="28"/>
        </w:rPr>
        <w:t>”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เป็นตั๋วสัญญาใช้เงินหลายฉบับ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>46.25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4.60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16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มกราคม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2570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ถึง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>16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2570</w:t>
      </w:r>
    </w:p>
    <w:p w14:paraId="54054DA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7"/>
          <w:szCs w:val="27"/>
        </w:rPr>
      </w:pPr>
    </w:p>
    <w:p w14:paraId="6A81DA6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สัญญาเช่าพื้นที่จอดรถ</w:t>
      </w:r>
    </w:p>
    <w:p w14:paraId="12A5C67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7"/>
          <w:szCs w:val="27"/>
        </w:rPr>
      </w:pPr>
    </w:p>
    <w:p w14:paraId="7CBAA906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Pr="0079420D">
        <w:rPr>
          <w:rFonts w:asciiTheme="majorBidi" w:hAnsiTheme="majorBidi" w:cstheme="majorBidi"/>
          <w:sz w:val="28"/>
          <w:szCs w:val="28"/>
        </w:rPr>
        <w:t xml:space="preserve"> 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0</w:t>
      </w:r>
      <w:r w:rsidRPr="0079420D">
        <w:rPr>
          <w:rFonts w:asciiTheme="majorBidi" w:hAnsiTheme="majorBidi" w:cstheme="majorBidi"/>
          <w:sz w:val="28"/>
          <w:szCs w:val="28"/>
          <w:cs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1FF3526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7"/>
          <w:szCs w:val="27"/>
        </w:rPr>
      </w:pPr>
    </w:p>
    <w:p w14:paraId="54ADF43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79420D">
        <w:rPr>
          <w:rFonts w:asciiTheme="majorBidi" w:hAnsiTheme="majorBidi" w:cstheme="majorBidi"/>
          <w:sz w:val="28"/>
          <w:szCs w:val="28"/>
        </w:rPr>
        <w:t xml:space="preserve"> 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0</w:t>
      </w:r>
      <w:r w:rsidRPr="0079420D">
        <w:rPr>
          <w:rFonts w:asciiTheme="majorBidi" w:hAnsiTheme="majorBidi" w:cstheme="majorBidi"/>
          <w:sz w:val="28"/>
          <w:szCs w:val="28"/>
          <w:cs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ล้านบาท</w:t>
      </w:r>
    </w:p>
    <w:p w14:paraId="58E4AC98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7"/>
          <w:szCs w:val="27"/>
        </w:rPr>
      </w:pPr>
    </w:p>
    <w:p w14:paraId="7AFED95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สัญญาเช่าสำนักงาน คลังสินค้าและการให้บริการ </w:t>
      </w:r>
    </w:p>
    <w:p w14:paraId="1DE5EAFB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Theme="majorBidi" w:hAnsiTheme="majorBidi" w:cstheme="majorBidi"/>
          <w:sz w:val="27"/>
          <w:szCs w:val="27"/>
        </w:rPr>
      </w:pPr>
    </w:p>
    <w:p w14:paraId="42C39D87" w14:textId="77777777" w:rsidR="003B1F1C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  <w:sectPr w:rsidR="003B1F1C" w:rsidRPr="0079420D" w:rsidSect="008946E9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7"/>
          <w:cols w:space="720"/>
          <w:docGrid w:linePitch="360"/>
        </w:sect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>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มกราคม</w:t>
      </w:r>
      <w:r w:rsidRPr="0079420D">
        <w:rPr>
          <w:rFonts w:asciiTheme="majorBidi" w:hAnsiTheme="majorBidi" w:cstheme="majorBidi"/>
          <w:sz w:val="28"/>
          <w:szCs w:val="28"/>
        </w:rPr>
        <w:t xml:space="preserve"> 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 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Pr="0079420D">
        <w:rPr>
          <w:rFonts w:asciiTheme="majorBidi" w:hAnsiTheme="majorBidi" w:cstheme="majorBidi"/>
          <w:sz w:val="28"/>
          <w:szCs w:val="28"/>
        </w:rPr>
        <w:t>0</w:t>
      </w:r>
      <w:r w:rsidRPr="0079420D">
        <w:rPr>
          <w:rFonts w:asciiTheme="majorBidi" w:hAnsiTheme="majorBidi" w:cstheme="majorBidi"/>
          <w:sz w:val="28"/>
          <w:szCs w:val="28"/>
          <w:cs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 xml:space="preserve">01 </w:t>
      </w:r>
      <w:r w:rsidRPr="0079420D">
        <w:rPr>
          <w:rFonts w:asciiTheme="majorBidi" w:hAnsiTheme="majorBidi" w:cstheme="majorBidi"/>
          <w:sz w:val="28"/>
          <w:szCs w:val="28"/>
          <w:cs/>
        </w:rPr>
        <w:t>-</w:t>
      </w:r>
      <w:r w:rsidRPr="0079420D">
        <w:rPr>
          <w:rFonts w:asciiTheme="majorBidi" w:hAnsiTheme="majorBidi" w:cstheme="majorBidi"/>
          <w:sz w:val="28"/>
          <w:szCs w:val="28"/>
        </w:rPr>
        <w:t xml:space="preserve"> 3</w:t>
      </w:r>
      <w:r w:rsidRPr="0079420D">
        <w:rPr>
          <w:rFonts w:asciiTheme="majorBidi" w:hAnsiTheme="majorBidi" w:cstheme="majorBidi"/>
          <w:sz w:val="28"/>
          <w:szCs w:val="28"/>
          <w:cs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 xml:space="preserve">50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มีกำหนดระยะเวลาเช่า </w:t>
      </w:r>
      <w:r w:rsidRPr="0079420D">
        <w:rPr>
          <w:rFonts w:asciiTheme="majorBidi" w:hAnsiTheme="majorBidi" w:cstheme="majorBidi"/>
          <w:sz w:val="28"/>
          <w:szCs w:val="28"/>
        </w:rPr>
        <w:t>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2FA56F41" w14:textId="68AB9762" w:rsidR="00CE53D6" w:rsidRPr="0079420D" w:rsidRDefault="002B1981" w:rsidP="00E96A97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spacing w:line="240" w:lineRule="auto"/>
        <w:ind w:left="1080" w:right="-45" w:hanging="540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>
        <w:rPr>
          <w:rFonts w:cstheme="minorBidi"/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504CDB1C" wp14:editId="33017851">
            <wp:simplePos x="0" y="0"/>
            <wp:positionH relativeFrom="margin">
              <wp:posOffset>465455</wp:posOffset>
            </wp:positionH>
            <wp:positionV relativeFrom="paragraph">
              <wp:posOffset>110490</wp:posOffset>
            </wp:positionV>
            <wp:extent cx="9022478" cy="5535295"/>
            <wp:effectExtent l="0" t="0" r="7620" b="0"/>
            <wp:wrapNone/>
            <wp:docPr id="1847468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2478" cy="553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53D6"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เงินลงทุนในบริษัทร่วมและการร่วมค้า</w:t>
      </w:r>
    </w:p>
    <w:p w14:paraId="78A9E282" w14:textId="736444AD" w:rsidR="00CE53D6" w:rsidRPr="0079420D" w:rsidRDefault="00CE53D6" w:rsidP="00391161">
      <w:pPr>
        <w:ind w:left="540"/>
        <w:rPr>
          <w:rFonts w:cstheme="minorBidi"/>
        </w:rPr>
      </w:pPr>
    </w:p>
    <w:p w14:paraId="543E4E2E" w14:textId="44FEDD23" w:rsidR="003B1F1C" w:rsidRPr="0079420D" w:rsidRDefault="003B1F1C" w:rsidP="00391161">
      <w:pPr>
        <w:ind w:left="540"/>
      </w:pPr>
    </w:p>
    <w:p w14:paraId="657F2167" w14:textId="77777777" w:rsidR="003B1F1C" w:rsidRPr="0079420D" w:rsidRDefault="003B1F1C" w:rsidP="00CE53D6">
      <w:pPr>
        <w:sectPr w:rsidR="003B1F1C" w:rsidRPr="0079420D" w:rsidSect="00A631CE">
          <w:headerReference w:type="default" r:id="rId14"/>
          <w:footerReference w:type="default" r:id="rId15"/>
          <w:pgSz w:w="16834" w:h="11909" w:orient="landscape" w:code="9"/>
          <w:pgMar w:top="1152" w:right="691" w:bottom="1152" w:left="576" w:header="720" w:footer="720" w:gutter="0"/>
          <w:pgNumType w:start="26"/>
          <w:cols w:space="720"/>
          <w:docGrid w:linePitch="360"/>
        </w:sectPr>
      </w:pPr>
    </w:p>
    <w:tbl>
      <w:tblPr>
        <w:tblStyle w:val="TableGrid"/>
        <w:tblW w:w="9369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600" w:firstRow="0" w:lastRow="0" w:firstColumn="0" w:lastColumn="0" w:noHBand="1" w:noVBand="1"/>
      </w:tblPr>
      <w:tblGrid>
        <w:gridCol w:w="2439"/>
        <w:gridCol w:w="630"/>
        <w:gridCol w:w="178"/>
        <w:gridCol w:w="1172"/>
        <w:gridCol w:w="180"/>
        <w:gridCol w:w="1170"/>
        <w:gridCol w:w="184"/>
        <w:gridCol w:w="716"/>
        <w:gridCol w:w="184"/>
        <w:gridCol w:w="716"/>
        <w:gridCol w:w="180"/>
        <w:gridCol w:w="720"/>
        <w:gridCol w:w="183"/>
        <w:gridCol w:w="717"/>
      </w:tblGrid>
      <w:tr w:rsidR="00CE53D6" w:rsidRPr="0079420D" w14:paraId="68BC9B12" w14:textId="77777777" w:rsidTr="00B25966">
        <w:trPr>
          <w:cantSplit/>
          <w:trHeight w:val="365"/>
          <w:tblHeader/>
        </w:trPr>
        <w:tc>
          <w:tcPr>
            <w:tcW w:w="2439" w:type="dxa"/>
          </w:tcPr>
          <w:p w14:paraId="28638386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0" w:type="dxa"/>
          </w:tcPr>
          <w:p w14:paraId="0CB96D8C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40AC3A5F" w14:textId="77777777" w:rsidR="00CE53D6" w:rsidRPr="0079420D" w:rsidRDefault="00CE53D6" w:rsidP="00384BD0">
            <w:pPr>
              <w:spacing w:line="240" w:lineRule="exact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522" w:type="dxa"/>
            <w:gridSpan w:val="3"/>
          </w:tcPr>
          <w:p w14:paraId="2A48364A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4" w:type="dxa"/>
          </w:tcPr>
          <w:p w14:paraId="2F577E50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3416" w:type="dxa"/>
            <w:gridSpan w:val="7"/>
          </w:tcPr>
          <w:p w14:paraId="4A959D33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left" w:pos="720"/>
              </w:tabs>
              <w:spacing w:line="358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  <w:t>งบการเงินรวม</w:t>
            </w:r>
          </w:p>
        </w:tc>
      </w:tr>
      <w:tr w:rsidR="00CE53D6" w:rsidRPr="0079420D" w14:paraId="5FDC2AB3" w14:textId="77777777" w:rsidTr="00B25966">
        <w:trPr>
          <w:cantSplit/>
          <w:trHeight w:val="539"/>
          <w:tblHeader/>
        </w:trPr>
        <w:tc>
          <w:tcPr>
            <w:tcW w:w="2439" w:type="dxa"/>
          </w:tcPr>
          <w:p w14:paraId="2695F0CF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0" w:type="dxa"/>
            <w:vMerge w:val="restart"/>
          </w:tcPr>
          <w:p w14:paraId="614404EC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97DB5C4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 xml:space="preserve">ประเทศที่ 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br/>
              <w:t>ดำเนินธุรกิจ</w:t>
            </w:r>
          </w:p>
        </w:tc>
        <w:tc>
          <w:tcPr>
            <w:tcW w:w="178" w:type="dxa"/>
          </w:tcPr>
          <w:p w14:paraId="36B2E67D" w14:textId="77777777" w:rsidR="00CE53D6" w:rsidRPr="0079420D" w:rsidRDefault="00CE53D6" w:rsidP="00384BD0">
            <w:pPr>
              <w:spacing w:line="240" w:lineRule="exact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522" w:type="dxa"/>
            <w:gridSpan w:val="3"/>
          </w:tcPr>
          <w:p w14:paraId="08410B6D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260090C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76"/>
              <w:rPr>
                <w:rFonts w:asciiTheme="majorBidi" w:hAnsiTheme="majorBidi" w:cstheme="majorBidi"/>
                <w:b w:val="0"/>
                <w:bCs/>
                <w:sz w:val="20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ทุนชำระแล้ว</w:t>
            </w:r>
            <w:r w:rsidRPr="0079420D">
              <w:rPr>
                <w:rFonts w:asciiTheme="majorBidi" w:hAnsiTheme="majorBidi" w:cstheme="majorBidi"/>
                <w:b w:val="0"/>
                <w:bCs/>
                <w:sz w:val="20"/>
                <w:cs/>
                <w:lang w:bidi="th-TH"/>
              </w:rPr>
              <w:t xml:space="preserve"> </w:t>
            </w:r>
          </w:p>
        </w:tc>
        <w:tc>
          <w:tcPr>
            <w:tcW w:w="184" w:type="dxa"/>
          </w:tcPr>
          <w:p w14:paraId="7947F0E4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1616" w:type="dxa"/>
            <w:gridSpan w:val="3"/>
          </w:tcPr>
          <w:p w14:paraId="57F14B5F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EE54EC1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76"/>
              <w:rPr>
                <w:rFonts w:asciiTheme="majorBidi" w:hAnsiTheme="majorBidi" w:cstheme="majorBidi"/>
                <w:b w:val="0"/>
                <w:bCs/>
                <w:sz w:val="20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0" w:type="dxa"/>
          </w:tcPr>
          <w:p w14:paraId="1E0B3AC0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620" w:type="dxa"/>
            <w:gridSpan w:val="3"/>
          </w:tcPr>
          <w:p w14:paraId="2FD99C29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มูลค่าตาม</w:t>
            </w:r>
          </w:p>
          <w:p w14:paraId="4A48A484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76"/>
              <w:rPr>
                <w:rFonts w:asciiTheme="majorBidi" w:hAnsiTheme="majorBidi" w:cstheme="majorBidi"/>
                <w:b w:val="0"/>
                <w:bCs/>
                <w:sz w:val="20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วิธีส่วนได้เสีย</w:t>
            </w:r>
            <w:r w:rsidRPr="0079420D">
              <w:rPr>
                <w:rFonts w:asciiTheme="majorBidi" w:hAnsiTheme="majorBidi" w:cstheme="majorBidi"/>
                <w:b w:val="0"/>
                <w:bCs/>
                <w:sz w:val="20"/>
                <w:cs/>
                <w:lang w:bidi="th-TH"/>
              </w:rPr>
              <w:t xml:space="preserve"> </w:t>
            </w:r>
          </w:p>
        </w:tc>
      </w:tr>
      <w:tr w:rsidR="00CE53D6" w:rsidRPr="0079420D" w14:paraId="04EA5410" w14:textId="77777777" w:rsidTr="00B25966">
        <w:trPr>
          <w:cantSplit/>
          <w:trHeight w:val="304"/>
          <w:tblHeader/>
        </w:trPr>
        <w:tc>
          <w:tcPr>
            <w:tcW w:w="2439" w:type="dxa"/>
          </w:tcPr>
          <w:p w14:paraId="1C5F1190" w14:textId="77777777" w:rsidR="00CE53D6" w:rsidRPr="0079420D" w:rsidRDefault="00CE53D6" w:rsidP="00384BD0">
            <w:pPr>
              <w:pStyle w:val="acctfourfigures"/>
              <w:spacing w:line="240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630" w:type="dxa"/>
            <w:vMerge/>
          </w:tcPr>
          <w:p w14:paraId="06317072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78" w:type="dxa"/>
            <w:vAlign w:val="bottom"/>
          </w:tcPr>
          <w:p w14:paraId="31B3828F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1172" w:type="dxa"/>
            <w:vAlign w:val="bottom"/>
          </w:tcPr>
          <w:p w14:paraId="4EA463D1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80" w:type="dxa"/>
            <w:vAlign w:val="bottom"/>
          </w:tcPr>
          <w:p w14:paraId="139627CA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2812237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ธันวาคม</w:t>
            </w:r>
          </w:p>
        </w:tc>
        <w:tc>
          <w:tcPr>
            <w:tcW w:w="184" w:type="dxa"/>
            <w:vAlign w:val="bottom"/>
          </w:tcPr>
          <w:p w14:paraId="2F0A4371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37CA0704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84" w:type="dxa"/>
            <w:vAlign w:val="bottom"/>
          </w:tcPr>
          <w:p w14:paraId="5C7C0170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1C500F7D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ธันวาคม</w:t>
            </w:r>
          </w:p>
        </w:tc>
        <w:tc>
          <w:tcPr>
            <w:tcW w:w="180" w:type="dxa"/>
            <w:vAlign w:val="bottom"/>
          </w:tcPr>
          <w:p w14:paraId="466EF42B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999F395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83" w:type="dxa"/>
            <w:vAlign w:val="bottom"/>
          </w:tcPr>
          <w:p w14:paraId="12226C6E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4DA66E82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ธันวาคม</w:t>
            </w:r>
          </w:p>
        </w:tc>
      </w:tr>
      <w:tr w:rsidR="00CE53D6" w:rsidRPr="0079420D" w14:paraId="0A9B726B" w14:textId="77777777" w:rsidTr="00B25966">
        <w:trPr>
          <w:cantSplit/>
          <w:trHeight w:val="304"/>
          <w:tblHeader/>
        </w:trPr>
        <w:tc>
          <w:tcPr>
            <w:tcW w:w="2439" w:type="dxa"/>
          </w:tcPr>
          <w:p w14:paraId="2CA78D54" w14:textId="77777777" w:rsidR="00CE53D6" w:rsidRPr="0079420D" w:rsidRDefault="00CE53D6" w:rsidP="00384BD0">
            <w:pPr>
              <w:pStyle w:val="acctfourfigures"/>
              <w:spacing w:line="240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630" w:type="dxa"/>
            <w:vMerge/>
          </w:tcPr>
          <w:p w14:paraId="32E5AD1A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78" w:type="dxa"/>
            <w:vAlign w:val="bottom"/>
          </w:tcPr>
          <w:p w14:paraId="302E9344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1172" w:type="dxa"/>
            <w:vAlign w:val="bottom"/>
          </w:tcPr>
          <w:p w14:paraId="05D462DC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3FE14C84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41413F71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4" w:type="dxa"/>
            <w:vAlign w:val="bottom"/>
          </w:tcPr>
          <w:p w14:paraId="7F2BA392" w14:textId="77777777" w:rsidR="00CE53D6" w:rsidRPr="0079420D" w:rsidRDefault="00CE53D6" w:rsidP="00384BD0">
            <w:pPr>
              <w:pStyle w:val="acctmergecolhdg"/>
              <w:spacing w:line="240" w:lineRule="exact"/>
              <w:ind w:left="-110" w:right="-50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482F09DB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4" w:type="dxa"/>
            <w:vAlign w:val="bottom"/>
          </w:tcPr>
          <w:p w14:paraId="4F99ED1A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5F29D06A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  <w:tc>
          <w:tcPr>
            <w:tcW w:w="180" w:type="dxa"/>
            <w:vAlign w:val="bottom"/>
          </w:tcPr>
          <w:p w14:paraId="622D67C5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2F2D4AD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3" w:type="dxa"/>
            <w:vAlign w:val="bottom"/>
          </w:tcPr>
          <w:p w14:paraId="38D597BC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752AEB8D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left="-110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</w:tr>
      <w:tr w:rsidR="00CE53D6" w:rsidRPr="0079420D" w14:paraId="0C62E8AD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08811F75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630" w:type="dxa"/>
          </w:tcPr>
          <w:p w14:paraId="5CA081E7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78" w:type="dxa"/>
          </w:tcPr>
          <w:p w14:paraId="14A44FD1" w14:textId="77777777" w:rsidR="00CE53D6" w:rsidRPr="0079420D" w:rsidRDefault="00CE53D6" w:rsidP="00384BD0">
            <w:pPr>
              <w:spacing w:line="240" w:lineRule="exact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522" w:type="dxa"/>
            <w:gridSpan w:val="3"/>
          </w:tcPr>
          <w:p w14:paraId="7E96B0AE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240" w:lineRule="exact"/>
              <w:ind w:right="100"/>
              <w:jc w:val="center"/>
              <w:rPr>
                <w:rFonts w:asciiTheme="majorBidi" w:hAnsiTheme="majorBidi" w:cstheme="majorBidi"/>
                <w:sz w:val="20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พัน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)</w:t>
            </w:r>
          </w:p>
        </w:tc>
        <w:tc>
          <w:tcPr>
            <w:tcW w:w="184" w:type="dxa"/>
          </w:tcPr>
          <w:p w14:paraId="76050668" w14:textId="77777777" w:rsidR="00CE53D6" w:rsidRPr="0079420D" w:rsidRDefault="00CE53D6" w:rsidP="00384BD0">
            <w:pPr>
              <w:pStyle w:val="acctfourfigures"/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3416" w:type="dxa"/>
            <w:gridSpan w:val="7"/>
          </w:tcPr>
          <w:p w14:paraId="39D3C615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590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พัน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บาท)</w:t>
            </w:r>
          </w:p>
        </w:tc>
      </w:tr>
      <w:tr w:rsidR="00CE53D6" w:rsidRPr="0079420D" w14:paraId="0F7B26F2" w14:textId="77777777" w:rsidTr="00B25966">
        <w:trPr>
          <w:cantSplit/>
          <w:trHeight w:val="245"/>
          <w:tblHeader/>
        </w:trPr>
        <w:tc>
          <w:tcPr>
            <w:tcW w:w="2439" w:type="dxa"/>
          </w:tcPr>
          <w:p w14:paraId="4984EE8B" w14:textId="77777777" w:rsidR="00CE53D6" w:rsidRPr="0079420D" w:rsidRDefault="00CE53D6" w:rsidP="00384BD0">
            <w:pPr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630" w:type="dxa"/>
          </w:tcPr>
          <w:p w14:paraId="0BC01F18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78" w:type="dxa"/>
          </w:tcPr>
          <w:p w14:paraId="647591F7" w14:textId="77777777" w:rsidR="00CE53D6" w:rsidRPr="0079420D" w:rsidRDefault="00CE53D6" w:rsidP="00384BD0">
            <w:pPr>
              <w:spacing w:line="240" w:lineRule="exac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172" w:type="dxa"/>
          </w:tcPr>
          <w:p w14:paraId="0D6D9E0E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731"/>
              </w:tabs>
              <w:spacing w:line="240" w:lineRule="exact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41553316" w14:textId="77777777" w:rsidR="00CE53D6" w:rsidRPr="0079420D" w:rsidRDefault="00CE53D6" w:rsidP="00384BD0">
            <w:pPr>
              <w:pStyle w:val="acctfourfigures"/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</w:tcPr>
          <w:p w14:paraId="7C95AF13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4" w:type="dxa"/>
          </w:tcPr>
          <w:p w14:paraId="156A752D" w14:textId="77777777" w:rsidR="00CE53D6" w:rsidRPr="0079420D" w:rsidRDefault="00CE53D6" w:rsidP="00384BD0">
            <w:pPr>
              <w:pStyle w:val="acctfourfigures"/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</w:tcPr>
          <w:p w14:paraId="301DE9D5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4" w:type="dxa"/>
          </w:tcPr>
          <w:p w14:paraId="06A069D9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</w:tcPr>
          <w:p w14:paraId="530958A9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289B3964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65F57DAE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3" w:type="dxa"/>
          </w:tcPr>
          <w:p w14:paraId="15E35993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</w:tcPr>
          <w:p w14:paraId="4DF01C51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</w:tr>
      <w:tr w:rsidR="00F86F15" w:rsidRPr="0079420D" w14:paraId="0DEBFEF3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0291CB63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Naga Movers Ltd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</w:p>
        </w:tc>
        <w:tc>
          <w:tcPr>
            <w:tcW w:w="630" w:type="dxa"/>
          </w:tcPr>
          <w:p w14:paraId="2E3454A8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78" w:type="dxa"/>
          </w:tcPr>
          <w:p w14:paraId="28A073A6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2E815DC7" w14:textId="79A5BC7A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33F77728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37A30788" w14:textId="3DE9A11E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4" w:type="dxa"/>
          </w:tcPr>
          <w:p w14:paraId="0464C99F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29978ABE" w14:textId="3793CAB5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1,001</w:t>
            </w:r>
          </w:p>
        </w:tc>
        <w:tc>
          <w:tcPr>
            <w:tcW w:w="184" w:type="dxa"/>
          </w:tcPr>
          <w:p w14:paraId="35B2546B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162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155D6BF5" w14:textId="5CFB85B1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1,001</w:t>
            </w:r>
          </w:p>
        </w:tc>
        <w:tc>
          <w:tcPr>
            <w:tcW w:w="180" w:type="dxa"/>
          </w:tcPr>
          <w:p w14:paraId="3C035CB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6809841E" w14:textId="3F3B1904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3,842</w:t>
            </w:r>
          </w:p>
        </w:tc>
        <w:tc>
          <w:tcPr>
            <w:tcW w:w="183" w:type="dxa"/>
          </w:tcPr>
          <w:p w14:paraId="501E5B59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37A3471D" w14:textId="5C52D222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4,</w:t>
            </w: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200</w:t>
            </w:r>
          </w:p>
        </w:tc>
      </w:tr>
      <w:tr w:rsidR="00F86F15" w:rsidRPr="0079420D" w14:paraId="5774F5AA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1BC8B7B4" w14:textId="77777777" w:rsidR="0079484F" w:rsidRPr="0079420D" w:rsidRDefault="0079484F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1A07AD5" w14:textId="564E7AC5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Naga Movers, LDA </w:t>
            </w:r>
          </w:p>
        </w:tc>
        <w:tc>
          <w:tcPr>
            <w:tcW w:w="630" w:type="dxa"/>
          </w:tcPr>
          <w:p w14:paraId="74950CF3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ติมอร์ตะวันออก</w:t>
            </w:r>
          </w:p>
        </w:tc>
        <w:tc>
          <w:tcPr>
            <w:tcW w:w="178" w:type="dxa"/>
          </w:tcPr>
          <w:p w14:paraId="151EC2BC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582174E5" w14:textId="6AAA1491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168E63CA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6F96F3C1" w14:textId="5654C1D9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4" w:type="dxa"/>
          </w:tcPr>
          <w:p w14:paraId="0D1215DF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09DDCF14" w14:textId="0FF1CEEB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800</w:t>
            </w:r>
          </w:p>
        </w:tc>
        <w:tc>
          <w:tcPr>
            <w:tcW w:w="184" w:type="dxa"/>
          </w:tcPr>
          <w:p w14:paraId="1D5DD52F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 w:hanging="84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16" w:type="dxa"/>
            <w:vAlign w:val="bottom"/>
          </w:tcPr>
          <w:p w14:paraId="33C83847" w14:textId="56C039CB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800</w:t>
            </w:r>
          </w:p>
        </w:tc>
        <w:tc>
          <w:tcPr>
            <w:tcW w:w="180" w:type="dxa"/>
          </w:tcPr>
          <w:p w14:paraId="2323CB38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left="-766" w:right="-27" w:firstLine="226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F37EB80" w14:textId="74EA14DA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8,033</w:t>
            </w:r>
          </w:p>
        </w:tc>
        <w:tc>
          <w:tcPr>
            <w:tcW w:w="183" w:type="dxa"/>
          </w:tcPr>
          <w:p w14:paraId="0F52644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717" w:type="dxa"/>
            <w:vAlign w:val="bottom"/>
          </w:tcPr>
          <w:p w14:paraId="66DD6B94" w14:textId="4658DF34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8,185</w:t>
            </w:r>
          </w:p>
        </w:tc>
      </w:tr>
      <w:tr w:rsidR="00F86F15" w:rsidRPr="0079420D" w14:paraId="6B5762C2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3D015FFD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Royal Group Phnom Penh SEZ Plc. </w:t>
            </w:r>
          </w:p>
          <w:p w14:paraId="78CC2F98" w14:textId="77777777" w:rsidR="00F86F15" w:rsidRPr="0079420D" w:rsidRDefault="00F86F15" w:rsidP="00F86F15">
            <w:pPr>
              <w:spacing w:line="240" w:lineRule="exact"/>
              <w:ind w:right="-75"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(“PPSP”)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เดิมชื่อ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“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Phnom Penh SEZ Plc.”</w:t>
            </w:r>
          </w:p>
        </w:tc>
        <w:tc>
          <w:tcPr>
            <w:tcW w:w="630" w:type="dxa"/>
          </w:tcPr>
          <w:p w14:paraId="4C4ACD62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CB6097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78" w:type="dxa"/>
          </w:tcPr>
          <w:p w14:paraId="1E96AE91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15B3C652" w14:textId="3C98550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2CCC02DE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2996D8A4" w14:textId="72FB7F8A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35,938</w:t>
            </w:r>
          </w:p>
        </w:tc>
        <w:tc>
          <w:tcPr>
            <w:tcW w:w="184" w:type="dxa"/>
          </w:tcPr>
          <w:p w14:paraId="1B01C4D3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</w:tcPr>
          <w:p w14:paraId="2B5B024E" w14:textId="77777777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0E0BE72" w14:textId="5D7429B9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235,515</w:t>
            </w:r>
          </w:p>
        </w:tc>
        <w:tc>
          <w:tcPr>
            <w:tcW w:w="184" w:type="dxa"/>
          </w:tcPr>
          <w:p w14:paraId="58F7067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</w:tcPr>
          <w:p w14:paraId="3BEE49CD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68E3CC3" w14:textId="3F9220E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235,515</w:t>
            </w:r>
          </w:p>
        </w:tc>
        <w:tc>
          <w:tcPr>
            <w:tcW w:w="180" w:type="dxa"/>
          </w:tcPr>
          <w:p w14:paraId="29BDDC8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32A3DCB1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526DAA9" w14:textId="57FB2B1F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  <w:tab w:val="decimal" w:pos="1107"/>
              </w:tabs>
              <w:spacing w:line="240" w:lineRule="exact"/>
              <w:ind w:left="-99" w:right="-29" w:hanging="9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="005C6D33" w:rsidRPr="0079420D">
              <w:rPr>
                <w:rFonts w:asciiTheme="majorBidi" w:hAnsiTheme="majorBidi" w:cstheme="majorBidi"/>
                <w:sz w:val="20"/>
                <w:lang w:val="en-US" w:bidi="th-TH"/>
              </w:rPr>
              <w:t>26,383</w:t>
            </w:r>
          </w:p>
        </w:tc>
        <w:tc>
          <w:tcPr>
            <w:tcW w:w="183" w:type="dxa"/>
          </w:tcPr>
          <w:p w14:paraId="4E9F6F1E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17" w:type="dxa"/>
          </w:tcPr>
          <w:p w14:paraId="5C3BBE17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6594FCE" w14:textId="7AF862D3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321,659</w:t>
            </w:r>
          </w:p>
        </w:tc>
      </w:tr>
      <w:tr w:rsidR="00F86F15" w:rsidRPr="0079420D" w14:paraId="38AC69B1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12748CEA" w14:textId="77777777" w:rsidR="00F86F15" w:rsidRPr="0079420D" w:rsidRDefault="00F86F15" w:rsidP="00F86F15">
            <w:pPr>
              <w:spacing w:line="240" w:lineRule="exact"/>
              <w:rPr>
                <w:rFonts w:asciiTheme="majorBidi" w:hAnsiTheme="majorBidi" w:cstheme="majorBidi"/>
                <w:spacing w:val="-6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</w:rPr>
              <w:t>Bok Seng PPSEZ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</w:rPr>
              <w:t>Dry Port Co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</w:rPr>
              <w:t>,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</w:rPr>
              <w:t>Ltd</w:t>
            </w:r>
            <w:r w:rsidRPr="0079420D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</w:p>
        </w:tc>
        <w:tc>
          <w:tcPr>
            <w:tcW w:w="630" w:type="dxa"/>
          </w:tcPr>
          <w:p w14:paraId="1C4E97C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78" w:type="dxa"/>
          </w:tcPr>
          <w:p w14:paraId="0E2215B9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4CA81EEA" w14:textId="25D9D3DC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USD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68B6E680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4BB5A121" w14:textId="3CDC4B70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USD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10,500</w:t>
            </w:r>
          </w:p>
        </w:tc>
        <w:tc>
          <w:tcPr>
            <w:tcW w:w="184" w:type="dxa"/>
          </w:tcPr>
          <w:p w14:paraId="11F346A8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3CEA6270" w14:textId="38D4516B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152,736</w:t>
            </w:r>
          </w:p>
        </w:tc>
        <w:tc>
          <w:tcPr>
            <w:tcW w:w="184" w:type="dxa"/>
          </w:tcPr>
          <w:p w14:paraId="06CF4080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vAlign w:val="bottom"/>
          </w:tcPr>
          <w:p w14:paraId="57EA31DC" w14:textId="0B81ECFE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152,736</w:t>
            </w:r>
          </w:p>
        </w:tc>
        <w:tc>
          <w:tcPr>
            <w:tcW w:w="180" w:type="dxa"/>
          </w:tcPr>
          <w:p w14:paraId="4E87AA1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45947CFC" w14:textId="00DF46F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167,44</w:t>
            </w:r>
            <w:r w:rsidR="005C6D33" w:rsidRPr="0079420D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</w:p>
        </w:tc>
        <w:tc>
          <w:tcPr>
            <w:tcW w:w="183" w:type="dxa"/>
          </w:tcPr>
          <w:p w14:paraId="6C8BA078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</w:tcPr>
          <w:p w14:paraId="4397FC07" w14:textId="500CF716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168,811</w:t>
            </w:r>
          </w:p>
        </w:tc>
      </w:tr>
      <w:tr w:rsidR="00F86F15" w:rsidRPr="0079420D" w14:paraId="747B50DA" w14:textId="77777777" w:rsidTr="00B25966">
        <w:trPr>
          <w:cantSplit/>
          <w:trHeight w:val="443"/>
          <w:tblHeader/>
        </w:trPr>
        <w:tc>
          <w:tcPr>
            <w:tcW w:w="2439" w:type="dxa"/>
          </w:tcPr>
          <w:p w14:paraId="495F7A46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6EE2BA80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(ประเทศไทย) จำกัด</w:t>
            </w:r>
          </w:p>
        </w:tc>
        <w:tc>
          <w:tcPr>
            <w:tcW w:w="630" w:type="dxa"/>
          </w:tcPr>
          <w:p w14:paraId="0B19AFFF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38187E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4B478095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</w:tcPr>
          <w:p w14:paraId="0D1965A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174D321C" w14:textId="225D3353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THB 2,000</w:t>
            </w:r>
          </w:p>
        </w:tc>
        <w:tc>
          <w:tcPr>
            <w:tcW w:w="180" w:type="dxa"/>
          </w:tcPr>
          <w:p w14:paraId="0788174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0" w:type="dxa"/>
          </w:tcPr>
          <w:p w14:paraId="07F8D56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0E1E9510" w14:textId="701ED442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THB 2,000</w:t>
            </w:r>
          </w:p>
        </w:tc>
        <w:tc>
          <w:tcPr>
            <w:tcW w:w="184" w:type="dxa"/>
          </w:tcPr>
          <w:p w14:paraId="46492E86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008AAEDD" w14:textId="4F149D1C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980</w:t>
            </w:r>
          </w:p>
        </w:tc>
        <w:tc>
          <w:tcPr>
            <w:tcW w:w="184" w:type="dxa"/>
          </w:tcPr>
          <w:p w14:paraId="63630224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vAlign w:val="bottom"/>
          </w:tcPr>
          <w:p w14:paraId="6855FF36" w14:textId="6B18FA82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980</w:t>
            </w:r>
          </w:p>
        </w:tc>
        <w:tc>
          <w:tcPr>
            <w:tcW w:w="180" w:type="dxa"/>
          </w:tcPr>
          <w:p w14:paraId="462CA1A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942076A" w14:textId="534C3E4C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7,178</w:t>
            </w:r>
          </w:p>
        </w:tc>
        <w:tc>
          <w:tcPr>
            <w:tcW w:w="183" w:type="dxa"/>
          </w:tcPr>
          <w:p w14:paraId="35234A7F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025459A5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A28A62A" w14:textId="78FFD2F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6,899</w:t>
            </w:r>
          </w:p>
        </w:tc>
      </w:tr>
      <w:tr w:rsidR="00F86F15" w:rsidRPr="0079420D" w14:paraId="4D771A50" w14:textId="77777777" w:rsidTr="001A5661">
        <w:trPr>
          <w:cantSplit/>
          <w:trHeight w:val="227"/>
          <w:tblHeader/>
        </w:trPr>
        <w:tc>
          <w:tcPr>
            <w:tcW w:w="2439" w:type="dxa"/>
          </w:tcPr>
          <w:p w14:paraId="39D9B2DB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Transimex Corporation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TMS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</w:p>
        </w:tc>
        <w:tc>
          <w:tcPr>
            <w:tcW w:w="630" w:type="dxa"/>
          </w:tcPr>
          <w:p w14:paraId="6FAF588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78" w:type="dxa"/>
          </w:tcPr>
          <w:p w14:paraId="34E4B64C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4532475E" w14:textId="00CBB2BB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 w:hanging="168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VND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 1,693,479,540</w:t>
            </w:r>
          </w:p>
        </w:tc>
        <w:tc>
          <w:tcPr>
            <w:tcW w:w="180" w:type="dxa"/>
          </w:tcPr>
          <w:p w14:paraId="34E8BF1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5FF86678" w14:textId="5285FE09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 w:hanging="168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VND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 1,582,705,280</w:t>
            </w:r>
          </w:p>
        </w:tc>
        <w:tc>
          <w:tcPr>
            <w:tcW w:w="184" w:type="dxa"/>
          </w:tcPr>
          <w:p w14:paraId="577FE681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vAlign w:val="bottom"/>
          </w:tcPr>
          <w:p w14:paraId="60BAC5B1" w14:textId="45E05939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840,610</w:t>
            </w:r>
          </w:p>
        </w:tc>
        <w:tc>
          <w:tcPr>
            <w:tcW w:w="184" w:type="dxa"/>
          </w:tcPr>
          <w:p w14:paraId="783F078A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vAlign w:val="bottom"/>
          </w:tcPr>
          <w:p w14:paraId="25113D15" w14:textId="045504A4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810,167</w:t>
            </w:r>
          </w:p>
        </w:tc>
        <w:tc>
          <w:tcPr>
            <w:tcW w:w="180" w:type="dxa"/>
          </w:tcPr>
          <w:p w14:paraId="2161238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69C9DCE" w14:textId="2764D73E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1,337,78</w:t>
            </w:r>
            <w:r w:rsidR="005C6D33" w:rsidRPr="0079420D">
              <w:rPr>
                <w:rFonts w:asciiTheme="majorBidi" w:hAnsiTheme="majorBidi" w:cstheme="majorBidi"/>
                <w:sz w:val="20"/>
                <w:lang w:val="en-US" w:bidi="th-TH"/>
              </w:rPr>
              <w:t>8</w:t>
            </w:r>
          </w:p>
        </w:tc>
        <w:tc>
          <w:tcPr>
            <w:tcW w:w="183" w:type="dxa"/>
          </w:tcPr>
          <w:p w14:paraId="615E9E4F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17" w:type="dxa"/>
            <w:vAlign w:val="bottom"/>
          </w:tcPr>
          <w:p w14:paraId="05EC1891" w14:textId="17CB45DD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1,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406</w:t>
            </w: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,012</w:t>
            </w:r>
          </w:p>
        </w:tc>
      </w:tr>
      <w:tr w:rsidR="00F86F15" w:rsidRPr="0079420D" w14:paraId="6CAF533D" w14:textId="77777777" w:rsidTr="00B25966">
        <w:trPr>
          <w:cantSplit/>
          <w:trHeight w:val="58"/>
          <w:tblHeader/>
        </w:trPr>
        <w:tc>
          <w:tcPr>
            <w:tcW w:w="2439" w:type="dxa"/>
          </w:tcPr>
          <w:p w14:paraId="6D394C45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สมายซัน จำกัด</w:t>
            </w:r>
          </w:p>
        </w:tc>
        <w:tc>
          <w:tcPr>
            <w:tcW w:w="630" w:type="dxa"/>
          </w:tcPr>
          <w:p w14:paraId="4A2FF1C5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  <w:shd w:val="clear" w:color="auto" w:fill="auto"/>
          </w:tcPr>
          <w:p w14:paraId="2C5AF267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</w:tcPr>
          <w:p w14:paraId="3812191C" w14:textId="037063BD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7</w:t>
            </w: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1</w:t>
            </w:r>
          </w:p>
        </w:tc>
        <w:tc>
          <w:tcPr>
            <w:tcW w:w="180" w:type="dxa"/>
            <w:shd w:val="clear" w:color="auto" w:fill="auto"/>
          </w:tcPr>
          <w:p w14:paraId="295A09C9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7E3629D9" w14:textId="1B2BE2A1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pacing w:val="-6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7</w:t>
            </w: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1</w:t>
            </w:r>
          </w:p>
        </w:tc>
        <w:tc>
          <w:tcPr>
            <w:tcW w:w="184" w:type="dxa"/>
            <w:shd w:val="clear" w:color="auto" w:fill="auto"/>
          </w:tcPr>
          <w:p w14:paraId="7EF0751F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69CA19E0" w14:textId="48ABA8F8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508,808</w:t>
            </w:r>
          </w:p>
        </w:tc>
        <w:tc>
          <w:tcPr>
            <w:tcW w:w="184" w:type="dxa"/>
            <w:shd w:val="clear" w:color="auto" w:fill="auto"/>
          </w:tcPr>
          <w:p w14:paraId="094F8AB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4B88FD8C" w14:textId="0D5A01F2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508,808</w:t>
            </w:r>
          </w:p>
        </w:tc>
        <w:tc>
          <w:tcPr>
            <w:tcW w:w="180" w:type="dxa"/>
            <w:shd w:val="clear" w:color="auto" w:fill="auto"/>
          </w:tcPr>
          <w:p w14:paraId="6173BBC0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F69110" w14:textId="6CB5607B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501,891</w:t>
            </w:r>
          </w:p>
        </w:tc>
        <w:tc>
          <w:tcPr>
            <w:tcW w:w="183" w:type="dxa"/>
          </w:tcPr>
          <w:p w14:paraId="2127E44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126CA2D4" w14:textId="0252EAEC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492,095</w:t>
            </w:r>
          </w:p>
        </w:tc>
      </w:tr>
      <w:tr w:rsidR="00F86F15" w:rsidRPr="0079420D" w14:paraId="3BA3D1E6" w14:textId="77777777" w:rsidTr="00B25966">
        <w:trPr>
          <w:cantSplit/>
          <w:trHeight w:val="155"/>
          <w:tblHeader/>
        </w:trPr>
        <w:tc>
          <w:tcPr>
            <w:tcW w:w="2439" w:type="dxa"/>
            <w:vAlign w:val="bottom"/>
          </w:tcPr>
          <w:p w14:paraId="1D193C28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630" w:type="dxa"/>
            <w:vAlign w:val="bottom"/>
          </w:tcPr>
          <w:p w14:paraId="6C257AB5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78" w:type="dxa"/>
            <w:shd w:val="clear" w:color="auto" w:fill="auto"/>
          </w:tcPr>
          <w:p w14:paraId="74E16A16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  <w:vAlign w:val="bottom"/>
          </w:tcPr>
          <w:p w14:paraId="06AFC369" w14:textId="3E79A9F4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0" w:type="dxa"/>
            <w:shd w:val="clear" w:color="auto" w:fill="auto"/>
          </w:tcPr>
          <w:p w14:paraId="1FE83889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ACDABC0" w14:textId="49F69DE3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pacing w:val="-6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4" w:type="dxa"/>
            <w:shd w:val="clear" w:color="auto" w:fill="auto"/>
          </w:tcPr>
          <w:p w14:paraId="2F429F45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29E4EE96" w14:textId="388362AA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213,608</w:t>
            </w:r>
          </w:p>
        </w:tc>
        <w:tc>
          <w:tcPr>
            <w:tcW w:w="184" w:type="dxa"/>
            <w:shd w:val="clear" w:color="auto" w:fill="auto"/>
          </w:tcPr>
          <w:p w14:paraId="4EA1C62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2F3AF7CB" w14:textId="2168C05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213,608</w:t>
            </w:r>
          </w:p>
        </w:tc>
        <w:tc>
          <w:tcPr>
            <w:tcW w:w="180" w:type="dxa"/>
            <w:shd w:val="clear" w:color="auto" w:fill="auto"/>
          </w:tcPr>
          <w:p w14:paraId="044100B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C60BE8" w14:textId="6DB2D2F4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185,</w:t>
            </w:r>
            <w:r w:rsidR="005C6D33" w:rsidRPr="0079420D">
              <w:rPr>
                <w:rFonts w:asciiTheme="majorBidi" w:hAnsiTheme="majorBidi" w:cstheme="majorBidi"/>
                <w:sz w:val="20"/>
                <w:lang w:val="en-US" w:bidi="th-TH"/>
              </w:rPr>
              <w:t>565</w:t>
            </w:r>
          </w:p>
        </w:tc>
        <w:tc>
          <w:tcPr>
            <w:tcW w:w="183" w:type="dxa"/>
          </w:tcPr>
          <w:p w14:paraId="64C3946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  <w:vAlign w:val="bottom"/>
          </w:tcPr>
          <w:p w14:paraId="3E220EF0" w14:textId="52D942A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190,312</w:t>
            </w:r>
          </w:p>
        </w:tc>
      </w:tr>
      <w:tr w:rsidR="00F86F15" w:rsidRPr="0079420D" w14:paraId="7815ED58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16B82DB0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China ASEAN Supply Chain </w:t>
            </w:r>
          </w:p>
          <w:p w14:paraId="32BD7734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Management Co., Ltd.</w:t>
            </w:r>
          </w:p>
        </w:tc>
        <w:tc>
          <w:tcPr>
            <w:tcW w:w="630" w:type="dxa"/>
          </w:tcPr>
          <w:p w14:paraId="2992DD8F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24A7E5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จีน</w:t>
            </w:r>
          </w:p>
        </w:tc>
        <w:tc>
          <w:tcPr>
            <w:tcW w:w="178" w:type="dxa"/>
            <w:shd w:val="clear" w:color="auto" w:fill="auto"/>
          </w:tcPr>
          <w:p w14:paraId="7EDE46DE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  <w:vAlign w:val="bottom"/>
          </w:tcPr>
          <w:p w14:paraId="30519C60" w14:textId="47B67BCB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0" w:type="dxa"/>
            <w:shd w:val="clear" w:color="auto" w:fill="auto"/>
          </w:tcPr>
          <w:p w14:paraId="45E8E4A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2994D24" w14:textId="349054BF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4" w:type="dxa"/>
            <w:shd w:val="clear" w:color="auto" w:fill="auto"/>
          </w:tcPr>
          <w:p w14:paraId="1E310977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5A44D439" w14:textId="21AE9D85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90,545</w:t>
            </w:r>
          </w:p>
        </w:tc>
        <w:tc>
          <w:tcPr>
            <w:tcW w:w="184" w:type="dxa"/>
            <w:shd w:val="clear" w:color="auto" w:fill="auto"/>
          </w:tcPr>
          <w:p w14:paraId="1D8E7F2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7EB1AD79" w14:textId="4DEAF40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90,545</w:t>
            </w:r>
          </w:p>
        </w:tc>
        <w:tc>
          <w:tcPr>
            <w:tcW w:w="180" w:type="dxa"/>
            <w:shd w:val="clear" w:color="auto" w:fill="auto"/>
          </w:tcPr>
          <w:p w14:paraId="0158E9C8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D7CBB69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6E8EE4D" w14:textId="752E73E6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80,146</w:t>
            </w:r>
          </w:p>
        </w:tc>
        <w:tc>
          <w:tcPr>
            <w:tcW w:w="183" w:type="dxa"/>
          </w:tcPr>
          <w:p w14:paraId="410AF1B7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</w:tcPr>
          <w:p w14:paraId="1CD6B3D0" w14:textId="77777777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616144E" w14:textId="73BD0608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86,770</w:t>
            </w:r>
          </w:p>
        </w:tc>
      </w:tr>
      <w:tr w:rsidR="00F86F15" w:rsidRPr="0079420D" w14:paraId="18B2248C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7C3F3037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 จำกัด</w:t>
            </w:r>
          </w:p>
        </w:tc>
        <w:tc>
          <w:tcPr>
            <w:tcW w:w="630" w:type="dxa"/>
          </w:tcPr>
          <w:p w14:paraId="1ECC7EA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  <w:shd w:val="clear" w:color="auto" w:fill="auto"/>
          </w:tcPr>
          <w:p w14:paraId="26236998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  <w:vAlign w:val="bottom"/>
          </w:tcPr>
          <w:p w14:paraId="3796A40B" w14:textId="6DE32C1C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0" w:type="dxa"/>
            <w:shd w:val="clear" w:color="auto" w:fill="auto"/>
          </w:tcPr>
          <w:p w14:paraId="291FF9D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AC0574A" w14:textId="50E7C750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4" w:type="dxa"/>
            <w:shd w:val="clear" w:color="auto" w:fill="auto"/>
          </w:tcPr>
          <w:p w14:paraId="4FE195D6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1C3E186C" w14:textId="419CF88B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392,700</w:t>
            </w:r>
          </w:p>
        </w:tc>
        <w:tc>
          <w:tcPr>
            <w:tcW w:w="184" w:type="dxa"/>
            <w:shd w:val="clear" w:color="auto" w:fill="auto"/>
          </w:tcPr>
          <w:p w14:paraId="153BAD5F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2D76C997" w14:textId="6771EC8A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392,700</w:t>
            </w:r>
          </w:p>
        </w:tc>
        <w:tc>
          <w:tcPr>
            <w:tcW w:w="180" w:type="dxa"/>
            <w:shd w:val="clear" w:color="auto" w:fill="auto"/>
          </w:tcPr>
          <w:p w14:paraId="4120628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56E522A" w14:textId="68DB5FBE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460,206</w:t>
            </w:r>
          </w:p>
        </w:tc>
        <w:tc>
          <w:tcPr>
            <w:tcW w:w="183" w:type="dxa"/>
          </w:tcPr>
          <w:p w14:paraId="1452EB34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</w:tcPr>
          <w:p w14:paraId="7FD13A2F" w14:textId="100FD82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451,178</w:t>
            </w:r>
          </w:p>
        </w:tc>
      </w:tr>
      <w:tr w:rsidR="00F86F15" w:rsidRPr="0079420D" w14:paraId="7C6E9653" w14:textId="77777777" w:rsidTr="0079484F">
        <w:trPr>
          <w:cantSplit/>
          <w:trHeight w:val="416"/>
          <w:tblHeader/>
        </w:trPr>
        <w:tc>
          <w:tcPr>
            <w:tcW w:w="2439" w:type="dxa"/>
          </w:tcPr>
          <w:p w14:paraId="0530D1ED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บริษัท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เอเชีย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เน็ตเวิร์ค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อินเตอร์</w:t>
            </w:r>
          </w:p>
          <w:p w14:paraId="3CF21404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เนชั่นแนล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จำกัด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(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มหาชน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)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(“ANI”)</w:t>
            </w:r>
          </w:p>
        </w:tc>
        <w:tc>
          <w:tcPr>
            <w:tcW w:w="630" w:type="dxa"/>
          </w:tcPr>
          <w:p w14:paraId="681BEF63" w14:textId="77777777" w:rsidR="0079484F" w:rsidRPr="0079420D" w:rsidRDefault="0079484F" w:rsidP="0079484F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AD76174" w14:textId="5502D115" w:rsidR="00F86F15" w:rsidRPr="0079420D" w:rsidRDefault="00F86F15" w:rsidP="0079484F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ไทย</w:t>
            </w:r>
          </w:p>
        </w:tc>
        <w:tc>
          <w:tcPr>
            <w:tcW w:w="178" w:type="dxa"/>
            <w:shd w:val="clear" w:color="auto" w:fill="auto"/>
          </w:tcPr>
          <w:p w14:paraId="63C28DA8" w14:textId="77777777" w:rsidR="00F86F15" w:rsidRPr="0079420D" w:rsidRDefault="00F86F15" w:rsidP="00F86F15">
            <w:pPr>
              <w:spacing w:line="240" w:lineRule="exact"/>
              <w:jc w:val="both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  <w:vAlign w:val="bottom"/>
          </w:tcPr>
          <w:p w14:paraId="39C1633D" w14:textId="35986AEA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lang w:val="en-GB"/>
              </w:rPr>
              <w:t>924</w:t>
            </w:r>
            <w:r w:rsidRPr="0079420D">
              <w:rPr>
                <w:rFonts w:asciiTheme="majorBidi" w:hAnsiTheme="majorBidi" w:cstheme="majorBidi"/>
                <w:sz w:val="20"/>
              </w:rPr>
              <w:t>,000</w:t>
            </w:r>
          </w:p>
        </w:tc>
        <w:tc>
          <w:tcPr>
            <w:tcW w:w="180" w:type="dxa"/>
            <w:shd w:val="clear" w:color="auto" w:fill="auto"/>
          </w:tcPr>
          <w:p w14:paraId="4B08E2A4" w14:textId="77777777" w:rsidR="00F86F15" w:rsidRPr="0079420D" w:rsidRDefault="00F86F15" w:rsidP="00F86F15">
            <w:pPr>
              <w:pStyle w:val="acctfourfigures"/>
              <w:spacing w:line="240" w:lineRule="exact"/>
              <w:jc w:val="both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EB925C" w14:textId="4924B3AB" w:rsidR="00F86F15" w:rsidRPr="0079420D" w:rsidRDefault="00F86F15" w:rsidP="00F86F15">
            <w:pPr>
              <w:spacing w:line="240" w:lineRule="exact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4" w:type="dxa"/>
            <w:shd w:val="clear" w:color="auto" w:fill="auto"/>
          </w:tcPr>
          <w:p w14:paraId="1E5A92AA" w14:textId="77777777" w:rsidR="00F86F15" w:rsidRPr="0079420D" w:rsidRDefault="00F86F15" w:rsidP="00F86F15">
            <w:pPr>
              <w:pStyle w:val="acctfourfigures"/>
              <w:spacing w:line="240" w:lineRule="exact"/>
              <w:jc w:val="both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13B942ED" w14:textId="40D71204" w:rsidR="00F86F15" w:rsidRPr="0079420D" w:rsidRDefault="00F86F15" w:rsidP="0079484F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right="-3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2,421,526</w:t>
            </w:r>
          </w:p>
        </w:tc>
        <w:tc>
          <w:tcPr>
            <w:tcW w:w="184" w:type="dxa"/>
            <w:shd w:val="clear" w:color="auto" w:fill="auto"/>
          </w:tcPr>
          <w:p w14:paraId="4549364B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6"/>
              <w:jc w:val="both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6" w:type="dxa"/>
            <w:shd w:val="clear" w:color="auto" w:fill="auto"/>
            <w:vAlign w:val="bottom"/>
          </w:tcPr>
          <w:p w14:paraId="24B4BDEE" w14:textId="0A17BBBF" w:rsidR="00F86F15" w:rsidRPr="0079420D" w:rsidRDefault="00F86F15" w:rsidP="00B25966">
            <w:pPr>
              <w:tabs>
                <w:tab w:val="clear" w:pos="227"/>
                <w:tab w:val="clear" w:pos="454"/>
              </w:tabs>
              <w:spacing w:line="240" w:lineRule="exact"/>
              <w:ind w:right="-9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0" w:type="dxa"/>
            <w:shd w:val="clear" w:color="auto" w:fill="auto"/>
          </w:tcPr>
          <w:p w14:paraId="44E70F67" w14:textId="77777777" w:rsidR="00F86F15" w:rsidRPr="0079420D" w:rsidRDefault="00F86F15" w:rsidP="00F86F15">
            <w:pPr>
              <w:pStyle w:val="acctfourfigures"/>
              <w:spacing w:line="240" w:lineRule="exact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0A936E80" w14:textId="77777777" w:rsidR="0079484F" w:rsidRPr="0079420D" w:rsidRDefault="0079484F" w:rsidP="0079484F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right="-29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7C05913" w14:textId="5F924CA6" w:rsidR="00F86F15" w:rsidRPr="0079420D" w:rsidRDefault="00F86F15" w:rsidP="0079484F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right="-29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2,488,394</w:t>
            </w:r>
          </w:p>
        </w:tc>
        <w:tc>
          <w:tcPr>
            <w:tcW w:w="183" w:type="dxa"/>
          </w:tcPr>
          <w:p w14:paraId="4925FD67" w14:textId="77777777" w:rsidR="00F86F15" w:rsidRPr="0079420D" w:rsidRDefault="00F86F15" w:rsidP="00F86F15">
            <w:pPr>
              <w:pStyle w:val="acctfourfigures"/>
              <w:spacing w:line="240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7" w:type="dxa"/>
          </w:tcPr>
          <w:p w14:paraId="4397F0D4" w14:textId="77777777" w:rsidR="0079484F" w:rsidRPr="0079420D" w:rsidRDefault="0079484F" w:rsidP="0079484F">
            <w:pPr>
              <w:spacing w:line="240" w:lineRule="exact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334D224" w14:textId="12BBA43A" w:rsidR="00F86F15" w:rsidRPr="0079420D" w:rsidRDefault="00F86F15" w:rsidP="0079484F">
            <w:pPr>
              <w:spacing w:line="240" w:lineRule="exact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F86F15" w:rsidRPr="0079420D" w14:paraId="0E3DD0D7" w14:textId="77777777" w:rsidTr="00B25966">
        <w:trPr>
          <w:cantSplit/>
          <w:trHeight w:val="245"/>
          <w:tblHeader/>
        </w:trPr>
        <w:tc>
          <w:tcPr>
            <w:tcW w:w="2439" w:type="dxa"/>
          </w:tcPr>
          <w:p w14:paraId="3989F9E5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Swift Haulage Berhad (“Swift”)</w:t>
            </w:r>
          </w:p>
        </w:tc>
        <w:tc>
          <w:tcPr>
            <w:tcW w:w="630" w:type="dxa"/>
          </w:tcPr>
          <w:p w14:paraId="4B5D745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มาเลเซีย</w:t>
            </w:r>
          </w:p>
        </w:tc>
        <w:tc>
          <w:tcPr>
            <w:tcW w:w="178" w:type="dxa"/>
            <w:shd w:val="clear" w:color="auto" w:fill="auto"/>
          </w:tcPr>
          <w:p w14:paraId="5B45A47E" w14:textId="77777777" w:rsidR="00F86F15" w:rsidRPr="0079420D" w:rsidRDefault="00F86F15" w:rsidP="00F86F15">
            <w:pPr>
              <w:spacing w:line="240" w:lineRule="exact"/>
              <w:jc w:val="both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shd w:val="clear" w:color="auto" w:fill="auto"/>
            <w:vAlign w:val="bottom"/>
          </w:tcPr>
          <w:p w14:paraId="19C46306" w14:textId="3D81134F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MYR 386,496</w:t>
            </w:r>
          </w:p>
        </w:tc>
        <w:tc>
          <w:tcPr>
            <w:tcW w:w="180" w:type="dxa"/>
            <w:shd w:val="clear" w:color="auto" w:fill="auto"/>
          </w:tcPr>
          <w:p w14:paraId="1E178A37" w14:textId="77777777" w:rsidR="00F86F15" w:rsidRPr="0079420D" w:rsidRDefault="00F86F15" w:rsidP="00F86F15">
            <w:pPr>
              <w:pStyle w:val="acctfourfigures"/>
              <w:spacing w:line="240" w:lineRule="exact"/>
              <w:jc w:val="both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81E19D4" w14:textId="5D8492BA" w:rsidR="00F86F15" w:rsidRPr="0079420D" w:rsidRDefault="00F86F15" w:rsidP="00F86F15">
            <w:pPr>
              <w:spacing w:line="240" w:lineRule="exact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4" w:type="dxa"/>
            <w:shd w:val="clear" w:color="auto" w:fill="auto"/>
          </w:tcPr>
          <w:p w14:paraId="05D19630" w14:textId="77777777" w:rsidR="00F86F15" w:rsidRPr="0079420D" w:rsidRDefault="00F86F15" w:rsidP="00F86F15">
            <w:pPr>
              <w:pStyle w:val="acctfourfigures"/>
              <w:spacing w:line="240" w:lineRule="exact"/>
              <w:jc w:val="both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7B5D71" w14:textId="44320BC9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864,914</w:t>
            </w:r>
          </w:p>
        </w:tc>
        <w:tc>
          <w:tcPr>
            <w:tcW w:w="184" w:type="dxa"/>
            <w:shd w:val="clear" w:color="auto" w:fill="auto"/>
          </w:tcPr>
          <w:p w14:paraId="1BBCA61F" w14:textId="77777777" w:rsidR="00F86F15" w:rsidRPr="0079420D" w:rsidRDefault="00F86F15" w:rsidP="00F86F15">
            <w:pPr>
              <w:pStyle w:val="acctfourfigures"/>
              <w:spacing w:line="240" w:lineRule="exact"/>
              <w:jc w:val="both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F3DC695" w14:textId="0ACD3E13" w:rsidR="00F86F15" w:rsidRPr="0079420D" w:rsidRDefault="00F86F15" w:rsidP="00B25966">
            <w:pPr>
              <w:tabs>
                <w:tab w:val="clear" w:pos="227"/>
                <w:tab w:val="clear" w:pos="454"/>
              </w:tabs>
              <w:spacing w:line="240" w:lineRule="exact"/>
              <w:ind w:right="-9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0" w:type="dxa"/>
            <w:shd w:val="clear" w:color="auto" w:fill="auto"/>
          </w:tcPr>
          <w:p w14:paraId="6FF81B5E" w14:textId="77777777" w:rsidR="00F86F15" w:rsidRPr="0079420D" w:rsidRDefault="00F86F15" w:rsidP="00F86F15">
            <w:pPr>
              <w:pStyle w:val="acctfourfigures"/>
              <w:spacing w:line="240" w:lineRule="exact"/>
              <w:ind w:right="8"/>
              <w:jc w:val="both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</w:tcPr>
          <w:p w14:paraId="301D4B9E" w14:textId="6861EC58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1,4</w:t>
            </w:r>
            <w:r w:rsidR="005C6D33" w:rsidRPr="0079420D">
              <w:rPr>
                <w:rFonts w:asciiTheme="majorBidi" w:hAnsiTheme="majorBidi" w:cstheme="majorBidi"/>
                <w:sz w:val="20"/>
                <w:lang w:val="en-US" w:bidi="th-TH"/>
              </w:rPr>
              <w:t>86,135</w:t>
            </w:r>
          </w:p>
        </w:tc>
        <w:tc>
          <w:tcPr>
            <w:tcW w:w="183" w:type="dxa"/>
          </w:tcPr>
          <w:p w14:paraId="6EEAC590" w14:textId="77777777" w:rsidR="00F86F15" w:rsidRPr="0079420D" w:rsidRDefault="00F86F15" w:rsidP="00F86F15">
            <w:pPr>
              <w:pStyle w:val="acctfourfigures"/>
              <w:spacing w:line="240" w:lineRule="exac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14:paraId="788E82D3" w14:textId="34B1C11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</w:tabs>
              <w:spacing w:line="240" w:lineRule="exact"/>
              <w:ind w:right="-7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F86F15" w:rsidRPr="0079420D" w14:paraId="513799CE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74818911" w14:textId="77777777" w:rsidR="00F86F15" w:rsidRPr="0079420D" w:rsidRDefault="00F86F15" w:rsidP="00F86F15">
            <w:pPr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630" w:type="dxa"/>
          </w:tcPr>
          <w:p w14:paraId="28743D8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0E690A56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</w:tcPr>
          <w:p w14:paraId="6EBE31BF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925"/>
                <w:tab w:val="decimal" w:pos="996"/>
              </w:tabs>
              <w:spacing w:line="240" w:lineRule="exact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1187688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12C27597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4925D435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single" w:sz="4" w:space="0" w:color="auto"/>
              <w:bottom w:val="double" w:sz="4" w:space="0" w:color="auto"/>
            </w:tcBorders>
          </w:tcPr>
          <w:p w14:paraId="4B4AD17E" w14:textId="744A20DC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5,723,743</w:t>
            </w:r>
          </w:p>
        </w:tc>
        <w:tc>
          <w:tcPr>
            <w:tcW w:w="184" w:type="dxa"/>
          </w:tcPr>
          <w:p w14:paraId="10539941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single" w:sz="4" w:space="0" w:color="auto"/>
              <w:bottom w:val="double" w:sz="4" w:space="0" w:color="auto"/>
            </w:tcBorders>
          </w:tcPr>
          <w:p w14:paraId="722B1B37" w14:textId="354836B8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2,</w:t>
            </w: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406</w:t>
            </w:r>
            <w:r w:rsidRPr="0079420D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,860</w:t>
            </w:r>
          </w:p>
        </w:tc>
        <w:tc>
          <w:tcPr>
            <w:tcW w:w="180" w:type="dxa"/>
          </w:tcPr>
          <w:p w14:paraId="7AC00D8E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D4F51A" w14:textId="76497E55" w:rsidR="00F86F15" w:rsidRPr="0079420D" w:rsidRDefault="00F86F15" w:rsidP="00B25966">
            <w:pPr>
              <w:pStyle w:val="acctfourfigures"/>
              <w:tabs>
                <w:tab w:val="clear" w:pos="765"/>
                <w:tab w:val="decimal" w:pos="63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7,0</w:t>
            </w:r>
            <w:r w:rsidR="005C6D33"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53,008</w:t>
            </w:r>
          </w:p>
        </w:tc>
        <w:tc>
          <w:tcPr>
            <w:tcW w:w="183" w:type="dxa"/>
          </w:tcPr>
          <w:p w14:paraId="68CBAB4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</w:tcPr>
          <w:p w14:paraId="6877A667" w14:textId="27BA6AA9" w:rsidR="00F86F15" w:rsidRPr="0079420D" w:rsidRDefault="00F86F15" w:rsidP="00BD607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</w:rPr>
              <w:t>3,136,</w:t>
            </w:r>
            <w:r w:rsidRPr="0079420D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121</w:t>
            </w:r>
          </w:p>
        </w:tc>
      </w:tr>
      <w:tr w:rsidR="00F86F15" w:rsidRPr="0079420D" w14:paraId="6CB45E34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5D144C40" w14:textId="77777777" w:rsidR="00F86F15" w:rsidRPr="0079420D" w:rsidRDefault="00F86F15" w:rsidP="00F86F15">
            <w:pPr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0" w:type="dxa"/>
          </w:tcPr>
          <w:p w14:paraId="6EBE19F9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0DF766C9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</w:tcPr>
          <w:p w14:paraId="672EF44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925"/>
                <w:tab w:val="decimal" w:pos="996"/>
              </w:tabs>
              <w:spacing w:line="240" w:lineRule="exact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0F5E17A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7BEC6BA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5CDA8B9C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double" w:sz="4" w:space="0" w:color="auto"/>
            </w:tcBorders>
          </w:tcPr>
          <w:p w14:paraId="472AC8C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4F660DE1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double" w:sz="4" w:space="0" w:color="auto"/>
            </w:tcBorders>
          </w:tcPr>
          <w:p w14:paraId="192F4D6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46BA1C8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shd w:val="clear" w:color="auto" w:fill="auto"/>
          </w:tcPr>
          <w:p w14:paraId="6CE516EB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3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3" w:type="dxa"/>
          </w:tcPr>
          <w:p w14:paraId="2BAD383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tcBorders>
              <w:top w:val="double" w:sz="4" w:space="0" w:color="auto"/>
            </w:tcBorders>
          </w:tcPr>
          <w:p w14:paraId="2F51B5B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left="-264" w:right="48" w:hanging="9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F86F15" w:rsidRPr="0079420D" w14:paraId="46657315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5E8EEA59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630" w:type="dxa"/>
          </w:tcPr>
          <w:p w14:paraId="2BC1431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3038366E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778CE8B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925"/>
                <w:tab w:val="decimal" w:pos="996"/>
              </w:tabs>
              <w:spacing w:line="240" w:lineRule="exact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73C86448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69BC1A29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70448869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1032051B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69FA921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4CC30F1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226A890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1D99E4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3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3" w:type="dxa"/>
          </w:tcPr>
          <w:p w14:paraId="1AA5AA27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607D6A57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left="-264" w:right="48" w:hanging="9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F86F15" w:rsidRPr="0079420D" w14:paraId="55F043B2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3CFCC08D" w14:textId="77777777" w:rsidR="00F86F15" w:rsidRPr="0079420D" w:rsidRDefault="00E00567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hyperlink r:id="rId16" w:history="1">
              <w:r w:rsidR="00F86F15" w:rsidRPr="0079420D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บริษัท สยาม เจดับเบิ้ลยูดี </w:t>
              </w:r>
              <w:r w:rsidR="00F86F15" w:rsidRPr="0079420D">
                <w:rPr>
                  <w:rFonts w:asciiTheme="majorBidi" w:hAnsiTheme="majorBidi" w:cstheme="majorBidi"/>
                  <w:sz w:val="20"/>
                  <w:szCs w:val="20"/>
                </w:rPr>
                <w:br/>
              </w:r>
              <w:r w:rsidR="00F86F15" w:rsidRPr="0079420D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   โลจิสติกส์ จำกัด</w:t>
              </w:r>
            </w:hyperlink>
          </w:p>
        </w:tc>
        <w:tc>
          <w:tcPr>
            <w:tcW w:w="630" w:type="dxa"/>
          </w:tcPr>
          <w:p w14:paraId="4773A57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AA04BB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32861BED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5DEA2884" w14:textId="083BF9C0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 xml:space="preserve">THB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  <w:lang w:val="en-GB"/>
              </w:rPr>
              <w:t>20</w:t>
            </w: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,000</w:t>
            </w:r>
          </w:p>
        </w:tc>
        <w:tc>
          <w:tcPr>
            <w:tcW w:w="180" w:type="dxa"/>
          </w:tcPr>
          <w:p w14:paraId="7B212C7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42B49DC3" w14:textId="27E5234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5,000</w:t>
            </w:r>
          </w:p>
        </w:tc>
        <w:tc>
          <w:tcPr>
            <w:tcW w:w="184" w:type="dxa"/>
          </w:tcPr>
          <w:p w14:paraId="2615207A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138BAB9C" w14:textId="05213465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8,500</w:t>
            </w:r>
          </w:p>
        </w:tc>
        <w:tc>
          <w:tcPr>
            <w:tcW w:w="184" w:type="dxa"/>
          </w:tcPr>
          <w:p w14:paraId="7043377E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5DB4C2F9" w14:textId="6EAE7B2B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2,125</w:t>
            </w:r>
          </w:p>
        </w:tc>
        <w:tc>
          <w:tcPr>
            <w:tcW w:w="180" w:type="dxa"/>
          </w:tcPr>
          <w:p w14:paraId="7AA8C15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70F171B" w14:textId="4CB9BF7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54,050</w:t>
            </w:r>
          </w:p>
        </w:tc>
        <w:tc>
          <w:tcPr>
            <w:tcW w:w="183" w:type="dxa"/>
          </w:tcPr>
          <w:p w14:paraId="58F6264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76271F7F" w14:textId="711817CD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42,042</w:t>
            </w:r>
          </w:p>
        </w:tc>
      </w:tr>
      <w:tr w:rsidR="00F86F15" w:rsidRPr="0079420D" w14:paraId="197C6A8B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7D61E78A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PT Samudera JWD Logistics</w:t>
            </w:r>
          </w:p>
        </w:tc>
        <w:tc>
          <w:tcPr>
            <w:tcW w:w="630" w:type="dxa"/>
          </w:tcPr>
          <w:p w14:paraId="2FFC9E35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อินโดนีเซีย</w:t>
            </w:r>
          </w:p>
        </w:tc>
        <w:tc>
          <w:tcPr>
            <w:tcW w:w="178" w:type="dxa"/>
          </w:tcPr>
          <w:p w14:paraId="094E2183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1568524B" w14:textId="359101C5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IDR 57,655,314</w:t>
            </w:r>
          </w:p>
        </w:tc>
        <w:tc>
          <w:tcPr>
            <w:tcW w:w="180" w:type="dxa"/>
          </w:tcPr>
          <w:p w14:paraId="5E29C775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3D5C6E6" w14:textId="1E76DBDD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IDR 57,655,314</w:t>
            </w:r>
          </w:p>
        </w:tc>
        <w:tc>
          <w:tcPr>
            <w:tcW w:w="184" w:type="dxa"/>
          </w:tcPr>
          <w:p w14:paraId="3B3C0E8B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0A06ABB0" w14:textId="57AACC73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66,989</w:t>
            </w:r>
          </w:p>
        </w:tc>
        <w:tc>
          <w:tcPr>
            <w:tcW w:w="184" w:type="dxa"/>
          </w:tcPr>
          <w:p w14:paraId="3CF5337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25C41C5F" w14:textId="1158C45F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66,989</w:t>
            </w:r>
          </w:p>
        </w:tc>
        <w:tc>
          <w:tcPr>
            <w:tcW w:w="180" w:type="dxa"/>
          </w:tcPr>
          <w:p w14:paraId="6F812E91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9E46A82" w14:textId="56E9D1EF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4,190</w:t>
            </w:r>
          </w:p>
        </w:tc>
        <w:tc>
          <w:tcPr>
            <w:tcW w:w="183" w:type="dxa"/>
          </w:tcPr>
          <w:p w14:paraId="5AD6E48D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010AE193" w14:textId="038A288F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6,463</w:t>
            </w:r>
          </w:p>
        </w:tc>
      </w:tr>
      <w:tr w:rsidR="00F86F15" w:rsidRPr="0079420D" w14:paraId="23A2D06A" w14:textId="77777777" w:rsidTr="001A5661">
        <w:trPr>
          <w:cantSplit/>
          <w:trHeight w:val="47"/>
          <w:tblHeader/>
        </w:trPr>
        <w:tc>
          <w:tcPr>
            <w:tcW w:w="2439" w:type="dxa"/>
          </w:tcPr>
          <w:p w14:paraId="55101B6E" w14:textId="2A48AD0F" w:rsidR="00F86F15" w:rsidRPr="0079420D" w:rsidRDefault="00F86F15" w:rsidP="00F86F15">
            <w:pPr>
              <w:spacing w:line="240" w:lineRule="exact"/>
              <w:ind w:right="-75"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แอลฟา อินดัสเทรียล โซลูชั่น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br/>
              <w:t xml:space="preserve">   (“ALPHA”)</w:t>
            </w:r>
          </w:p>
        </w:tc>
        <w:tc>
          <w:tcPr>
            <w:tcW w:w="630" w:type="dxa"/>
          </w:tcPr>
          <w:p w14:paraId="15FCAD24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5F9347F" w14:textId="4123D059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245FD317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0B31E2DD" w14:textId="276A60C3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THB 1,165,000</w:t>
            </w:r>
          </w:p>
        </w:tc>
        <w:tc>
          <w:tcPr>
            <w:tcW w:w="180" w:type="dxa"/>
          </w:tcPr>
          <w:p w14:paraId="13D8F308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4F03CF9" w14:textId="503694C6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630,750</w:t>
            </w:r>
          </w:p>
        </w:tc>
        <w:tc>
          <w:tcPr>
            <w:tcW w:w="184" w:type="dxa"/>
          </w:tcPr>
          <w:p w14:paraId="0F5FBF60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673D9213" w14:textId="7E221D96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582,500</w:t>
            </w:r>
          </w:p>
        </w:tc>
        <w:tc>
          <w:tcPr>
            <w:tcW w:w="184" w:type="dxa"/>
          </w:tcPr>
          <w:p w14:paraId="4019D8B1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3A9AC675" w14:textId="13A3D4A8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315,375</w:t>
            </w:r>
          </w:p>
        </w:tc>
        <w:tc>
          <w:tcPr>
            <w:tcW w:w="180" w:type="dxa"/>
          </w:tcPr>
          <w:p w14:paraId="5EBC4D4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8ED36F1" w14:textId="4ED8EB0A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71</w:t>
            </w:r>
            <w:r w:rsidR="0032347B"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="0032347B" w:rsidRPr="0079420D">
              <w:rPr>
                <w:rFonts w:asciiTheme="majorBidi" w:hAnsiTheme="majorBidi" w:cstheme="majorBidi"/>
                <w:sz w:val="20"/>
                <w:lang w:val="en-US" w:bidi="th-TH"/>
              </w:rPr>
              <w:t>651</w:t>
            </w:r>
          </w:p>
        </w:tc>
        <w:tc>
          <w:tcPr>
            <w:tcW w:w="183" w:type="dxa"/>
          </w:tcPr>
          <w:p w14:paraId="3F61A47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1FEEB502" w14:textId="24791B4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423,548</w:t>
            </w:r>
          </w:p>
        </w:tc>
      </w:tr>
      <w:tr w:rsidR="00F86F15" w:rsidRPr="0079420D" w14:paraId="2F13CB94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38223F4F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ลิฟลัฟ จำกัด</w:t>
            </w:r>
          </w:p>
        </w:tc>
        <w:tc>
          <w:tcPr>
            <w:tcW w:w="630" w:type="dxa"/>
          </w:tcPr>
          <w:p w14:paraId="7AAB3AC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15FABE0F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4F5A104D" w14:textId="277061C2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THB 1,500</w:t>
            </w:r>
          </w:p>
        </w:tc>
        <w:tc>
          <w:tcPr>
            <w:tcW w:w="180" w:type="dxa"/>
          </w:tcPr>
          <w:p w14:paraId="4D30456B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4FE405D8" w14:textId="7BD3CC88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1,500</w:t>
            </w:r>
          </w:p>
        </w:tc>
        <w:tc>
          <w:tcPr>
            <w:tcW w:w="184" w:type="dxa"/>
          </w:tcPr>
          <w:p w14:paraId="79C0FF7D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012CFF4E" w14:textId="558366CA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600</w:t>
            </w:r>
          </w:p>
        </w:tc>
        <w:tc>
          <w:tcPr>
            <w:tcW w:w="184" w:type="dxa"/>
          </w:tcPr>
          <w:p w14:paraId="364AF787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1FD81FF5" w14:textId="2B11F76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600</w:t>
            </w:r>
          </w:p>
        </w:tc>
        <w:tc>
          <w:tcPr>
            <w:tcW w:w="180" w:type="dxa"/>
          </w:tcPr>
          <w:p w14:paraId="414EC0A9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541F840" w14:textId="0E87D7F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477</w:t>
            </w:r>
          </w:p>
        </w:tc>
        <w:tc>
          <w:tcPr>
            <w:tcW w:w="183" w:type="dxa"/>
          </w:tcPr>
          <w:p w14:paraId="4EDD7575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20EFEAEA" w14:textId="077222FF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478</w:t>
            </w:r>
          </w:p>
        </w:tc>
      </w:tr>
      <w:tr w:rsidR="00F86F15" w:rsidRPr="0079420D" w14:paraId="5C317809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2575CBED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แปซิฟิค ทียูเอ็ม โคลด์ สโตเรจ </w:t>
            </w:r>
          </w:p>
          <w:p w14:paraId="331D10CD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จํากัด</w:t>
            </w:r>
          </w:p>
        </w:tc>
        <w:tc>
          <w:tcPr>
            <w:tcW w:w="630" w:type="dxa"/>
          </w:tcPr>
          <w:p w14:paraId="7D1A49CF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48E7305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17DF8B84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75F814CD" w14:textId="04116913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  <w:lang w:val="en-GB"/>
              </w:rPr>
              <w:t>160</w:t>
            </w: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,000</w:t>
            </w:r>
          </w:p>
        </w:tc>
        <w:tc>
          <w:tcPr>
            <w:tcW w:w="180" w:type="dxa"/>
          </w:tcPr>
          <w:p w14:paraId="4942F21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284EFCE8" w14:textId="21CAE723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160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,000</w:t>
            </w:r>
          </w:p>
        </w:tc>
        <w:tc>
          <w:tcPr>
            <w:tcW w:w="184" w:type="dxa"/>
          </w:tcPr>
          <w:p w14:paraId="794916DC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03FEFA2D" w14:textId="4A595BB6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80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,000</w:t>
            </w:r>
          </w:p>
        </w:tc>
        <w:tc>
          <w:tcPr>
            <w:tcW w:w="184" w:type="dxa"/>
          </w:tcPr>
          <w:p w14:paraId="67D0346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vAlign w:val="bottom"/>
          </w:tcPr>
          <w:p w14:paraId="3976A1F7" w14:textId="2B2F06E2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80</w:t>
            </w: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17305F11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5BBDCF4" w14:textId="0100FF02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87,799</w:t>
            </w:r>
          </w:p>
        </w:tc>
        <w:tc>
          <w:tcPr>
            <w:tcW w:w="183" w:type="dxa"/>
          </w:tcPr>
          <w:p w14:paraId="031844F3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vAlign w:val="bottom"/>
          </w:tcPr>
          <w:p w14:paraId="5519DC9E" w14:textId="2149710D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74,747</w:t>
            </w:r>
          </w:p>
        </w:tc>
      </w:tr>
      <w:tr w:rsidR="00F86F15" w:rsidRPr="0079420D" w14:paraId="14C6CBE0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70D6CB8E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ฟิ้วซ์ โพสต์ จำกัด</w:t>
            </w:r>
          </w:p>
        </w:tc>
        <w:tc>
          <w:tcPr>
            <w:tcW w:w="630" w:type="dxa"/>
          </w:tcPr>
          <w:p w14:paraId="7B4C0211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3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78" w:type="dxa"/>
          </w:tcPr>
          <w:p w14:paraId="2DF82D34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  <w:vAlign w:val="bottom"/>
          </w:tcPr>
          <w:p w14:paraId="24EAF471" w14:textId="10339023" w:rsidR="00F86F15" w:rsidRPr="0079420D" w:rsidRDefault="00F86F15" w:rsidP="00F86F15">
            <w:pPr>
              <w:spacing w:line="240" w:lineRule="exact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THB 1</w:t>
            </w:r>
            <w:r w:rsidR="001E3F41"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  <w:lang w:val="en-GB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,000</w:t>
            </w:r>
          </w:p>
        </w:tc>
        <w:tc>
          <w:tcPr>
            <w:tcW w:w="180" w:type="dxa"/>
          </w:tcPr>
          <w:p w14:paraId="64B050A4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5B128941" w14:textId="6E5ABCA3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10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,000</w:t>
            </w:r>
          </w:p>
        </w:tc>
        <w:tc>
          <w:tcPr>
            <w:tcW w:w="184" w:type="dxa"/>
          </w:tcPr>
          <w:p w14:paraId="71286F1B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vAlign w:val="bottom"/>
          </w:tcPr>
          <w:p w14:paraId="373B5F9C" w14:textId="70A546A9" w:rsidR="00F86F15" w:rsidRPr="0079420D" w:rsidRDefault="001E3F41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37</w:t>
            </w:r>
            <w:r w:rsidR="00F86F15"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,</w:t>
            </w:r>
            <w:r w:rsidR="00F86F15" w:rsidRPr="0079420D">
              <w:rPr>
                <w:rFonts w:asciiTheme="majorBidi" w:hAnsiTheme="majorBidi" w:cstheme="majorBidi"/>
                <w:sz w:val="20"/>
                <w:lang w:val="en-US" w:bidi="th-TH"/>
              </w:rPr>
              <w:t>5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0</w:t>
            </w:r>
            <w:r w:rsidR="00F86F15"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0</w:t>
            </w:r>
          </w:p>
        </w:tc>
        <w:tc>
          <w:tcPr>
            <w:tcW w:w="184" w:type="dxa"/>
          </w:tcPr>
          <w:p w14:paraId="7BCFC6C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bottom w:val="single" w:sz="4" w:space="0" w:color="auto"/>
            </w:tcBorders>
            <w:vAlign w:val="bottom"/>
          </w:tcPr>
          <w:p w14:paraId="6D0A8C39" w14:textId="6002CDF1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37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,</w:t>
            </w: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5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00</w:t>
            </w:r>
          </w:p>
        </w:tc>
        <w:tc>
          <w:tcPr>
            <w:tcW w:w="180" w:type="dxa"/>
          </w:tcPr>
          <w:p w14:paraId="48B25A5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D3FE01D" w14:textId="2B76CBD3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13,604</w:t>
            </w:r>
          </w:p>
        </w:tc>
        <w:tc>
          <w:tcPr>
            <w:tcW w:w="183" w:type="dxa"/>
          </w:tcPr>
          <w:p w14:paraId="1685C10F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44C0E21" w14:textId="59421C3A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18,872</w:t>
            </w:r>
          </w:p>
        </w:tc>
      </w:tr>
      <w:tr w:rsidR="00F86F15" w:rsidRPr="0079420D" w14:paraId="66B0AFAF" w14:textId="77777777" w:rsidTr="00B25966">
        <w:trPr>
          <w:cantSplit/>
          <w:trHeight w:val="47"/>
          <w:tblHeader/>
        </w:trPr>
        <w:tc>
          <w:tcPr>
            <w:tcW w:w="2439" w:type="dxa"/>
          </w:tcPr>
          <w:p w14:paraId="29881995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630" w:type="dxa"/>
          </w:tcPr>
          <w:p w14:paraId="654A2E5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69E17954" w14:textId="77777777" w:rsidR="00F86F15" w:rsidRPr="0079420D" w:rsidRDefault="00F86F15" w:rsidP="00F86F15">
            <w:pPr>
              <w:tabs>
                <w:tab w:val="clear" w:pos="454"/>
                <w:tab w:val="decimal" w:pos="281"/>
                <w:tab w:val="decimal" w:pos="46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72" w:type="dxa"/>
          </w:tcPr>
          <w:p w14:paraId="09F879AA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925"/>
                <w:tab w:val="decimal" w:pos="996"/>
              </w:tabs>
              <w:spacing w:line="240" w:lineRule="exact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1C6022B0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exact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F1F68B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1107"/>
              </w:tabs>
              <w:spacing w:line="240" w:lineRule="exact"/>
              <w:ind w:right="-27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4" w:type="dxa"/>
          </w:tcPr>
          <w:p w14:paraId="63003553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0AA7FE" w14:textId="237F92A7" w:rsidR="00F86F15" w:rsidRPr="0079420D" w:rsidRDefault="00F86F15" w:rsidP="00583601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30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</w:t>
            </w:r>
            <w:r w:rsidR="001E3F41"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76,08</w:t>
            </w: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</w:t>
            </w:r>
          </w:p>
        </w:tc>
        <w:tc>
          <w:tcPr>
            <w:tcW w:w="184" w:type="dxa"/>
          </w:tcPr>
          <w:p w14:paraId="25DB71E6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AD47FD" w14:textId="2EC957D9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502,589</w:t>
            </w:r>
          </w:p>
        </w:tc>
        <w:tc>
          <w:tcPr>
            <w:tcW w:w="180" w:type="dxa"/>
          </w:tcPr>
          <w:p w14:paraId="08AFA109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C18DF1" w14:textId="6E905C60" w:rsidR="00F86F15" w:rsidRPr="0079420D" w:rsidRDefault="00F86F15" w:rsidP="00B25966">
            <w:pPr>
              <w:pStyle w:val="acctfourfigures"/>
              <w:tabs>
                <w:tab w:val="clear" w:pos="765"/>
                <w:tab w:val="decimal" w:pos="63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</w:t>
            </w:r>
            <w:r w:rsidR="0032347B"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73,771</w:t>
            </w:r>
          </w:p>
        </w:tc>
        <w:tc>
          <w:tcPr>
            <w:tcW w:w="183" w:type="dxa"/>
          </w:tcPr>
          <w:p w14:paraId="206F2ED2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63E0B7" w14:textId="03673426" w:rsidR="00F86F15" w:rsidRPr="0079420D" w:rsidRDefault="00F86F15" w:rsidP="00B25966">
            <w:pPr>
              <w:pStyle w:val="acctfourfigures"/>
              <w:tabs>
                <w:tab w:val="clear" w:pos="765"/>
                <w:tab w:val="decimal" w:pos="628"/>
              </w:tabs>
              <w:spacing w:line="240" w:lineRule="exact"/>
              <w:ind w:left="-99" w:right="-29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566,150</w:t>
            </w:r>
          </w:p>
        </w:tc>
      </w:tr>
    </w:tbl>
    <w:p w14:paraId="3AE4626F" w14:textId="55E52783" w:rsidR="00CE53D6" w:rsidRPr="0079420D" w:rsidRDefault="00CE53D6" w:rsidP="00CE53D6">
      <w:pPr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8919" w:type="dxa"/>
        <w:tblInd w:w="44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439"/>
        <w:gridCol w:w="630"/>
        <w:gridCol w:w="178"/>
        <w:gridCol w:w="902"/>
        <w:gridCol w:w="180"/>
        <w:gridCol w:w="900"/>
        <w:gridCol w:w="180"/>
        <w:gridCol w:w="720"/>
        <w:gridCol w:w="178"/>
        <w:gridCol w:w="722"/>
        <w:gridCol w:w="186"/>
        <w:gridCol w:w="714"/>
        <w:gridCol w:w="178"/>
        <w:gridCol w:w="812"/>
      </w:tblGrid>
      <w:tr w:rsidR="00CE53D6" w:rsidRPr="0079420D" w14:paraId="55315471" w14:textId="77777777" w:rsidTr="00CE53D6">
        <w:trPr>
          <w:cantSplit/>
          <w:trHeight w:val="345"/>
        </w:trPr>
        <w:tc>
          <w:tcPr>
            <w:tcW w:w="2439" w:type="dxa"/>
          </w:tcPr>
          <w:p w14:paraId="525EC7FB" w14:textId="77777777" w:rsidR="00CE53D6" w:rsidRPr="0079420D" w:rsidRDefault="00CE53D6" w:rsidP="00F64E46">
            <w:pPr>
              <w:pStyle w:val="acctfourfigures"/>
              <w:tabs>
                <w:tab w:val="left" w:pos="720"/>
              </w:tabs>
              <w:spacing w:line="276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30" w:type="dxa"/>
          </w:tcPr>
          <w:p w14:paraId="192AC266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18709135" w14:textId="77777777" w:rsidR="00CE53D6" w:rsidRPr="0079420D" w:rsidRDefault="00CE53D6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2162" w:type="dxa"/>
            <w:gridSpan w:val="4"/>
            <w:vAlign w:val="center"/>
          </w:tcPr>
          <w:p w14:paraId="317F630A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3510" w:type="dxa"/>
            <w:gridSpan w:val="7"/>
            <w:vAlign w:val="center"/>
          </w:tcPr>
          <w:p w14:paraId="7F0746BA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79484F" w:rsidRPr="0079420D" w14:paraId="79B9EBF6" w14:textId="77777777" w:rsidTr="00F64E46">
        <w:trPr>
          <w:cantSplit/>
          <w:trHeight w:val="60"/>
        </w:trPr>
        <w:tc>
          <w:tcPr>
            <w:tcW w:w="2439" w:type="dxa"/>
          </w:tcPr>
          <w:p w14:paraId="60814B17" w14:textId="77777777" w:rsidR="0079484F" w:rsidRPr="0079420D" w:rsidRDefault="0079484F" w:rsidP="00F64E46">
            <w:pPr>
              <w:pStyle w:val="acctfourfigures"/>
              <w:tabs>
                <w:tab w:val="left" w:pos="720"/>
              </w:tabs>
              <w:spacing w:line="276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30" w:type="dxa"/>
            <w:vMerge w:val="restart"/>
          </w:tcPr>
          <w:p w14:paraId="5B2A9B9A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ประเทศที่</w:t>
            </w:r>
          </w:p>
          <w:p w14:paraId="0CA05284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84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ดำเนินธุรกิจ</w:t>
            </w:r>
          </w:p>
        </w:tc>
        <w:tc>
          <w:tcPr>
            <w:tcW w:w="178" w:type="dxa"/>
          </w:tcPr>
          <w:p w14:paraId="7D8A572F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982" w:type="dxa"/>
            <w:gridSpan w:val="3"/>
            <w:vAlign w:val="bottom"/>
          </w:tcPr>
          <w:p w14:paraId="3F3F9FFC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06E94E68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F71A6AD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6" w:type="dxa"/>
            <w:vAlign w:val="bottom"/>
          </w:tcPr>
          <w:p w14:paraId="06140BD9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04" w:type="dxa"/>
            <w:gridSpan w:val="3"/>
            <w:vAlign w:val="bottom"/>
          </w:tcPr>
          <w:p w14:paraId="4A1744DF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ราคาทุน-สุทธิ</w:t>
            </w:r>
          </w:p>
        </w:tc>
      </w:tr>
      <w:tr w:rsidR="0079484F" w:rsidRPr="0079420D" w14:paraId="7814409B" w14:textId="77777777" w:rsidTr="00F64E46">
        <w:trPr>
          <w:cantSplit/>
          <w:trHeight w:val="60"/>
        </w:trPr>
        <w:tc>
          <w:tcPr>
            <w:tcW w:w="2439" w:type="dxa"/>
          </w:tcPr>
          <w:p w14:paraId="6C9E2B1C" w14:textId="77777777" w:rsidR="0079484F" w:rsidRPr="0079420D" w:rsidRDefault="0079484F" w:rsidP="00F64E46">
            <w:pPr>
              <w:pStyle w:val="acctfourfigures"/>
              <w:tabs>
                <w:tab w:val="left" w:pos="720"/>
              </w:tabs>
              <w:spacing w:line="276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30" w:type="dxa"/>
            <w:vMerge/>
          </w:tcPr>
          <w:p w14:paraId="0AE8BCFF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1DA744CD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902" w:type="dxa"/>
            <w:vAlign w:val="bottom"/>
          </w:tcPr>
          <w:p w14:paraId="35072EDC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80" w:type="dxa"/>
            <w:vAlign w:val="bottom"/>
          </w:tcPr>
          <w:p w14:paraId="6F9D8536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090C59EA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ธันวาคม</w:t>
            </w:r>
          </w:p>
        </w:tc>
        <w:tc>
          <w:tcPr>
            <w:tcW w:w="180" w:type="dxa"/>
          </w:tcPr>
          <w:p w14:paraId="39E20BB3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FE79384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78" w:type="dxa"/>
            <w:vAlign w:val="bottom"/>
          </w:tcPr>
          <w:p w14:paraId="6212FF59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2" w:type="dxa"/>
            <w:vAlign w:val="bottom"/>
          </w:tcPr>
          <w:p w14:paraId="0DDAF5B7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ธันวาคม</w:t>
            </w:r>
          </w:p>
        </w:tc>
        <w:tc>
          <w:tcPr>
            <w:tcW w:w="186" w:type="dxa"/>
          </w:tcPr>
          <w:p w14:paraId="2411350A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4" w:type="dxa"/>
            <w:vAlign w:val="bottom"/>
          </w:tcPr>
          <w:p w14:paraId="432C8604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กันยายน</w:t>
            </w:r>
          </w:p>
        </w:tc>
        <w:tc>
          <w:tcPr>
            <w:tcW w:w="178" w:type="dxa"/>
            <w:vAlign w:val="bottom"/>
          </w:tcPr>
          <w:p w14:paraId="1E1E28F0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06153EBB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 xml:space="preserve">31 </w:t>
            </w:r>
            <w:r w:rsidRPr="0079420D">
              <w:rPr>
                <w:rFonts w:asciiTheme="majorBidi" w:hAnsiTheme="majorBidi" w:cstheme="majorBidi"/>
                <w:sz w:val="20"/>
                <w:cs/>
                <w:lang w:bidi="th-TH"/>
              </w:rPr>
              <w:t>ธันวาคม</w:t>
            </w:r>
          </w:p>
        </w:tc>
      </w:tr>
      <w:tr w:rsidR="0079484F" w:rsidRPr="0079420D" w14:paraId="73C4131F" w14:textId="77777777" w:rsidTr="00CE53D6">
        <w:trPr>
          <w:cantSplit/>
          <w:trHeight w:val="60"/>
        </w:trPr>
        <w:tc>
          <w:tcPr>
            <w:tcW w:w="2439" w:type="dxa"/>
          </w:tcPr>
          <w:p w14:paraId="3BFF6EBF" w14:textId="77777777" w:rsidR="0079484F" w:rsidRPr="0079420D" w:rsidRDefault="0079484F" w:rsidP="00F64E46">
            <w:pPr>
              <w:pStyle w:val="acctfourfigures"/>
              <w:tabs>
                <w:tab w:val="left" w:pos="720"/>
              </w:tabs>
              <w:spacing w:line="276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30" w:type="dxa"/>
            <w:vMerge/>
          </w:tcPr>
          <w:p w14:paraId="514879B7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647243A2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902" w:type="dxa"/>
            <w:vAlign w:val="bottom"/>
          </w:tcPr>
          <w:p w14:paraId="0E999C1C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3606941F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356D3AB6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0" w:type="dxa"/>
          </w:tcPr>
          <w:p w14:paraId="3A721C9A" w14:textId="77777777" w:rsidR="0079484F" w:rsidRPr="0079420D" w:rsidRDefault="0079484F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6C01A89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78" w:type="dxa"/>
            <w:vAlign w:val="bottom"/>
          </w:tcPr>
          <w:p w14:paraId="52C6C466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2" w:type="dxa"/>
            <w:vAlign w:val="bottom"/>
          </w:tcPr>
          <w:p w14:paraId="2E695399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6" w:type="dxa"/>
          </w:tcPr>
          <w:p w14:paraId="19B8E68E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4" w:type="dxa"/>
            <w:vAlign w:val="bottom"/>
          </w:tcPr>
          <w:p w14:paraId="6571A47C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78" w:type="dxa"/>
            <w:vAlign w:val="bottom"/>
          </w:tcPr>
          <w:p w14:paraId="53C00D26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09C55E6C" w14:textId="77777777" w:rsidR="0079484F" w:rsidRPr="0079420D" w:rsidRDefault="0079484F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</w:tr>
      <w:tr w:rsidR="00CE53D6" w:rsidRPr="0079420D" w14:paraId="629E35A0" w14:textId="77777777" w:rsidTr="00F64E46">
        <w:trPr>
          <w:cantSplit/>
          <w:trHeight w:val="19"/>
        </w:trPr>
        <w:tc>
          <w:tcPr>
            <w:tcW w:w="2439" w:type="dxa"/>
            <w:vAlign w:val="center"/>
          </w:tcPr>
          <w:p w14:paraId="441E8DD0" w14:textId="77777777" w:rsidR="00CE53D6" w:rsidRPr="0079420D" w:rsidRDefault="00CE53D6" w:rsidP="00F64E46">
            <w:pPr>
              <w:pStyle w:val="acctfourfigures"/>
              <w:tabs>
                <w:tab w:val="left" w:pos="720"/>
              </w:tabs>
              <w:spacing w:line="276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630" w:type="dxa"/>
            <w:vAlign w:val="center"/>
          </w:tcPr>
          <w:p w14:paraId="633340A6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  <w:vAlign w:val="center"/>
          </w:tcPr>
          <w:p w14:paraId="40440336" w14:textId="77777777" w:rsidR="00CE53D6" w:rsidRPr="0079420D" w:rsidRDefault="00CE53D6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1982" w:type="dxa"/>
            <w:gridSpan w:val="3"/>
            <w:vAlign w:val="center"/>
          </w:tcPr>
          <w:p w14:paraId="0C3BFF78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พัน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)</w:t>
            </w:r>
          </w:p>
        </w:tc>
        <w:tc>
          <w:tcPr>
            <w:tcW w:w="180" w:type="dxa"/>
            <w:vAlign w:val="center"/>
          </w:tcPr>
          <w:p w14:paraId="74C451B1" w14:textId="77777777" w:rsidR="00CE53D6" w:rsidRPr="0079420D" w:rsidRDefault="00CE53D6" w:rsidP="00F64E46">
            <w:pPr>
              <w:pStyle w:val="acctmergecolhdg"/>
              <w:tabs>
                <w:tab w:val="left" w:pos="720"/>
              </w:tabs>
              <w:spacing w:line="276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3510" w:type="dxa"/>
            <w:gridSpan w:val="7"/>
            <w:vAlign w:val="center"/>
          </w:tcPr>
          <w:p w14:paraId="2A7EEEDC" w14:textId="77777777" w:rsidR="00CE53D6" w:rsidRPr="0079420D" w:rsidRDefault="00CE53D6" w:rsidP="00F64E46">
            <w:pPr>
              <w:pStyle w:val="acctfourfigures"/>
              <w:tabs>
                <w:tab w:val="clear" w:pos="765"/>
                <w:tab w:val="left" w:pos="720"/>
              </w:tabs>
              <w:spacing w:line="276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พัน</w:t>
            </w:r>
            <w:r w:rsidRPr="0079420D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บาท)</w:t>
            </w:r>
          </w:p>
        </w:tc>
      </w:tr>
      <w:tr w:rsidR="00CE53D6" w:rsidRPr="0079420D" w14:paraId="3953EB70" w14:textId="77777777" w:rsidTr="00F64E46">
        <w:trPr>
          <w:cantSplit/>
          <w:trHeight w:val="60"/>
        </w:trPr>
        <w:tc>
          <w:tcPr>
            <w:tcW w:w="2439" w:type="dxa"/>
          </w:tcPr>
          <w:p w14:paraId="6A7C34CE" w14:textId="77777777" w:rsidR="00CE53D6" w:rsidRPr="0079420D" w:rsidRDefault="00CE53D6" w:rsidP="00384BD0">
            <w:pPr>
              <w:tabs>
                <w:tab w:val="left" w:pos="720"/>
              </w:tabs>
              <w:spacing w:line="358" w:lineRule="exact"/>
              <w:rPr>
                <w:rFonts w:asciiTheme="majorBidi" w:hAnsiTheme="majorBidi" w:cstheme="majorBidi"/>
                <w:b/>
                <w:b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630" w:type="dxa"/>
          </w:tcPr>
          <w:p w14:paraId="3A02C271" w14:textId="77777777" w:rsidR="00CE53D6" w:rsidRPr="0079420D" w:rsidRDefault="00CE53D6" w:rsidP="00384BD0">
            <w:pPr>
              <w:tabs>
                <w:tab w:val="left" w:pos="720"/>
              </w:tabs>
              <w:spacing w:line="358" w:lineRule="exac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78" w:type="dxa"/>
          </w:tcPr>
          <w:p w14:paraId="16EA2958" w14:textId="77777777" w:rsidR="00CE53D6" w:rsidRPr="0079420D" w:rsidRDefault="00CE53D6" w:rsidP="00384BD0">
            <w:pPr>
              <w:tabs>
                <w:tab w:val="left" w:pos="720"/>
              </w:tabs>
              <w:spacing w:line="358" w:lineRule="exac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902" w:type="dxa"/>
          </w:tcPr>
          <w:p w14:paraId="3040C29A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left" w:pos="720"/>
              </w:tabs>
              <w:spacing w:line="358" w:lineRule="exact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3F76592C" w14:textId="77777777" w:rsidR="00CE53D6" w:rsidRPr="0079420D" w:rsidRDefault="00CE53D6" w:rsidP="00384BD0">
            <w:pPr>
              <w:pStyle w:val="acctfourfigures"/>
              <w:tabs>
                <w:tab w:val="left" w:pos="720"/>
              </w:tabs>
              <w:spacing w:line="358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3A47D4E9" w14:textId="77777777" w:rsidR="00CE53D6" w:rsidRPr="0079420D" w:rsidRDefault="00CE53D6" w:rsidP="00384BD0">
            <w:pPr>
              <w:pStyle w:val="acctfourfigures"/>
              <w:tabs>
                <w:tab w:val="clear" w:pos="765"/>
                <w:tab w:val="left" w:pos="720"/>
              </w:tabs>
              <w:spacing w:line="358" w:lineRule="exact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70BFC602" w14:textId="77777777" w:rsidR="00CE53D6" w:rsidRPr="0079420D" w:rsidRDefault="00CE53D6" w:rsidP="00384BD0">
            <w:pPr>
              <w:pStyle w:val="acctfourfigures"/>
              <w:tabs>
                <w:tab w:val="left" w:pos="720"/>
              </w:tabs>
              <w:spacing w:line="358" w:lineRule="exac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081C32FD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3CDCDBEB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2" w:type="dxa"/>
          </w:tcPr>
          <w:p w14:paraId="7FED8F33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6" w:type="dxa"/>
          </w:tcPr>
          <w:p w14:paraId="579B86A5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4" w:type="dxa"/>
          </w:tcPr>
          <w:p w14:paraId="0489502C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78" w:type="dxa"/>
          </w:tcPr>
          <w:p w14:paraId="22D54E80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C3145E9" w14:textId="77777777" w:rsidR="00CE53D6" w:rsidRPr="0079420D" w:rsidRDefault="00CE53D6" w:rsidP="00384BD0">
            <w:pPr>
              <w:pStyle w:val="acctfourfigures"/>
              <w:tabs>
                <w:tab w:val="clear" w:pos="765"/>
              </w:tabs>
              <w:spacing w:line="358" w:lineRule="exact"/>
              <w:ind w:left="-108" w:right="11"/>
              <w:rPr>
                <w:rFonts w:asciiTheme="majorBidi" w:hAnsiTheme="majorBidi" w:cstheme="majorBidi"/>
                <w:sz w:val="20"/>
              </w:rPr>
            </w:pPr>
          </w:p>
        </w:tc>
      </w:tr>
      <w:tr w:rsidR="00F86F15" w:rsidRPr="0079420D" w14:paraId="37020C8B" w14:textId="77777777" w:rsidTr="00CE53D6">
        <w:trPr>
          <w:cantSplit/>
          <w:trHeight w:val="19"/>
        </w:trPr>
        <w:tc>
          <w:tcPr>
            <w:tcW w:w="2439" w:type="dxa"/>
          </w:tcPr>
          <w:p w14:paraId="637C01D3" w14:textId="77777777" w:rsidR="00F86F15" w:rsidRPr="0079420D" w:rsidRDefault="00F86F15" w:rsidP="00F86F15">
            <w:pPr>
              <w:spacing w:line="240" w:lineRule="auto"/>
              <w:ind w:right="-2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Royal Group Phnom Penh SEZ Plc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275EE933" w14:textId="77777777" w:rsidR="00F86F15" w:rsidRPr="0079420D" w:rsidRDefault="00F86F15" w:rsidP="00F86F15">
            <w:pPr>
              <w:spacing w:line="240" w:lineRule="auto"/>
              <w:ind w:right="-20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PPSP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เดิมชื่อ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“Phnom Penh SEZ Plc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”</w:t>
            </w:r>
          </w:p>
        </w:tc>
        <w:tc>
          <w:tcPr>
            <w:tcW w:w="630" w:type="dxa"/>
            <w:vAlign w:val="bottom"/>
          </w:tcPr>
          <w:p w14:paraId="7F25126E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กัมพูชา</w:t>
            </w:r>
          </w:p>
        </w:tc>
        <w:tc>
          <w:tcPr>
            <w:tcW w:w="178" w:type="dxa"/>
          </w:tcPr>
          <w:p w14:paraId="4C40FC0C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2" w:type="dxa"/>
            <w:vAlign w:val="bottom"/>
          </w:tcPr>
          <w:p w14:paraId="74123C63" w14:textId="46CBBCC1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80" w:type="dxa"/>
          </w:tcPr>
          <w:p w14:paraId="7AA38E9C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6FA2DF32" w14:textId="6E8CE443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80" w:type="dxa"/>
          </w:tcPr>
          <w:p w14:paraId="565969FD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F43ED3F" w14:textId="476E7498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    235,515</w:t>
            </w:r>
          </w:p>
        </w:tc>
        <w:tc>
          <w:tcPr>
            <w:tcW w:w="178" w:type="dxa"/>
          </w:tcPr>
          <w:p w14:paraId="2BF157A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64BCDD10" w14:textId="6C74D6F1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    235,515</w:t>
            </w:r>
          </w:p>
        </w:tc>
        <w:tc>
          <w:tcPr>
            <w:tcW w:w="186" w:type="dxa"/>
          </w:tcPr>
          <w:p w14:paraId="3C799384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4" w:type="dxa"/>
            <w:vAlign w:val="bottom"/>
          </w:tcPr>
          <w:p w14:paraId="1F1D0D97" w14:textId="55ED3C31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       235,515</w:t>
            </w:r>
          </w:p>
        </w:tc>
        <w:tc>
          <w:tcPr>
            <w:tcW w:w="178" w:type="dxa"/>
          </w:tcPr>
          <w:p w14:paraId="389F1D24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4B2DCC43" w14:textId="541D0E0C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</w:tr>
      <w:tr w:rsidR="00F86F15" w:rsidRPr="0079420D" w14:paraId="14DAAA77" w14:textId="77777777" w:rsidTr="00CE53D6">
        <w:trPr>
          <w:cantSplit/>
          <w:trHeight w:val="299"/>
        </w:trPr>
        <w:tc>
          <w:tcPr>
            <w:tcW w:w="2439" w:type="dxa"/>
          </w:tcPr>
          <w:p w14:paraId="64A8010B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1C3CE6F4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(ประเทศไทย) จำกัด</w:t>
            </w:r>
          </w:p>
        </w:tc>
        <w:tc>
          <w:tcPr>
            <w:tcW w:w="630" w:type="dxa"/>
          </w:tcPr>
          <w:p w14:paraId="6774DDF4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973C624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178" w:type="dxa"/>
          </w:tcPr>
          <w:p w14:paraId="39850727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2" w:type="dxa"/>
          </w:tcPr>
          <w:p w14:paraId="0D92524C" w14:textId="77777777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142D77E" w14:textId="416BD88B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80" w:type="dxa"/>
          </w:tcPr>
          <w:p w14:paraId="0C51CE00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</w:tcPr>
          <w:p w14:paraId="1AC45D9D" w14:textId="77777777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40965B8" w14:textId="7A4819E9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80" w:type="dxa"/>
          </w:tcPr>
          <w:p w14:paraId="47900D59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C5CF070" w14:textId="7CF1B31C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78" w:type="dxa"/>
          </w:tcPr>
          <w:p w14:paraId="1480E21D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2F6F3BE4" w14:textId="148AD6DF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6" w:type="dxa"/>
          </w:tcPr>
          <w:p w14:paraId="59596CFF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4" w:type="dxa"/>
            <w:vAlign w:val="bottom"/>
          </w:tcPr>
          <w:p w14:paraId="56B7644D" w14:textId="1EA21598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78" w:type="dxa"/>
          </w:tcPr>
          <w:p w14:paraId="548FCCDE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2BB333E5" w14:textId="1D6BA785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</w:tr>
      <w:tr w:rsidR="00F86F15" w:rsidRPr="0079420D" w14:paraId="4E7B226C" w14:textId="77777777" w:rsidTr="00CE53D6">
        <w:trPr>
          <w:cantSplit/>
          <w:trHeight w:val="19"/>
        </w:trPr>
        <w:tc>
          <w:tcPr>
            <w:tcW w:w="2439" w:type="dxa"/>
          </w:tcPr>
          <w:p w14:paraId="23CA5BA4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630" w:type="dxa"/>
          </w:tcPr>
          <w:p w14:paraId="252A7633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สิงคโปร์</w:t>
            </w:r>
          </w:p>
        </w:tc>
        <w:tc>
          <w:tcPr>
            <w:tcW w:w="178" w:type="dxa"/>
          </w:tcPr>
          <w:p w14:paraId="69055146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902" w:type="dxa"/>
          </w:tcPr>
          <w:p w14:paraId="0C0BE6F7" w14:textId="7B9FEF33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80" w:type="dxa"/>
          </w:tcPr>
          <w:p w14:paraId="3FA840DC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</w:tcPr>
          <w:p w14:paraId="34CD1B6D" w14:textId="74291395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80" w:type="dxa"/>
          </w:tcPr>
          <w:p w14:paraId="3BA206D4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1ECD1E0" w14:textId="661EC6B2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78" w:type="dxa"/>
          </w:tcPr>
          <w:p w14:paraId="053C569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76D1CA7F" w14:textId="790A4FC3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6" w:type="dxa"/>
          </w:tcPr>
          <w:p w14:paraId="69525176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14" w:type="dxa"/>
            <w:vAlign w:val="bottom"/>
          </w:tcPr>
          <w:p w14:paraId="160C084B" w14:textId="52D9241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78" w:type="dxa"/>
          </w:tcPr>
          <w:p w14:paraId="66A6D25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28E0ADE0" w14:textId="16F9A611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</w:tr>
      <w:tr w:rsidR="00F86F15" w:rsidRPr="0079420D" w14:paraId="1BB10BA7" w14:textId="77777777" w:rsidTr="00CE53D6">
        <w:trPr>
          <w:cantSplit/>
          <w:trHeight w:val="19"/>
        </w:trPr>
        <w:tc>
          <w:tcPr>
            <w:tcW w:w="2439" w:type="dxa"/>
          </w:tcPr>
          <w:p w14:paraId="64E45DFA" w14:textId="77777777" w:rsidR="00F86F15" w:rsidRPr="0079420D" w:rsidRDefault="00F86F15" w:rsidP="00F86F15">
            <w:pPr>
              <w:spacing w:line="240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 xml:space="preserve">China ASEAN Supply Chain </w:t>
            </w:r>
          </w:p>
          <w:p w14:paraId="27F62A5F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0"/>
                <w:szCs w:val="20"/>
              </w:rPr>
              <w:t>Management Co., Ltd.</w:t>
            </w:r>
          </w:p>
        </w:tc>
        <w:tc>
          <w:tcPr>
            <w:tcW w:w="630" w:type="dxa"/>
          </w:tcPr>
          <w:p w14:paraId="29C43D3A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86DB52E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จีน</w:t>
            </w:r>
          </w:p>
        </w:tc>
        <w:tc>
          <w:tcPr>
            <w:tcW w:w="178" w:type="dxa"/>
          </w:tcPr>
          <w:p w14:paraId="53CCA11E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902" w:type="dxa"/>
            <w:vAlign w:val="bottom"/>
          </w:tcPr>
          <w:p w14:paraId="6C4DDBF4" w14:textId="684A3DF0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9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0" w:type="dxa"/>
          </w:tcPr>
          <w:p w14:paraId="01FC1A9A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F953C45" w14:textId="742A8D47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0" w:type="dxa"/>
          </w:tcPr>
          <w:p w14:paraId="5B35F0FE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F6B2D85" w14:textId="45580416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78" w:type="dxa"/>
          </w:tcPr>
          <w:p w14:paraId="0DBE1AB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51139853" w14:textId="412F542D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6" w:type="dxa"/>
          </w:tcPr>
          <w:p w14:paraId="77C78AAE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14" w:type="dxa"/>
            <w:vAlign w:val="bottom"/>
          </w:tcPr>
          <w:p w14:paraId="3D202FF2" w14:textId="25EF039A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78" w:type="dxa"/>
          </w:tcPr>
          <w:p w14:paraId="16DC1EC6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15954CD4" w14:textId="43FC2A95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</w:tr>
      <w:tr w:rsidR="00F86F15" w:rsidRPr="0079420D" w14:paraId="59BBAE8C" w14:textId="77777777" w:rsidTr="00CE53D6">
        <w:trPr>
          <w:cantSplit/>
          <w:trHeight w:val="19"/>
        </w:trPr>
        <w:tc>
          <w:tcPr>
            <w:tcW w:w="2439" w:type="dxa"/>
          </w:tcPr>
          <w:p w14:paraId="7218C6B4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 จำกัด</w:t>
            </w:r>
          </w:p>
        </w:tc>
        <w:tc>
          <w:tcPr>
            <w:tcW w:w="630" w:type="dxa"/>
          </w:tcPr>
          <w:p w14:paraId="7F521A35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178" w:type="dxa"/>
          </w:tcPr>
          <w:p w14:paraId="0BC455E6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902" w:type="dxa"/>
            <w:vAlign w:val="bottom"/>
          </w:tcPr>
          <w:p w14:paraId="062008BD" w14:textId="144F901E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0" w:type="dxa"/>
          </w:tcPr>
          <w:p w14:paraId="15FBE645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BBDB3F6" w14:textId="20996B80" w:rsidR="00F86F15" w:rsidRPr="0079420D" w:rsidRDefault="00F86F15" w:rsidP="00F86F15">
            <w:pPr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0" w:type="dxa"/>
          </w:tcPr>
          <w:p w14:paraId="37ADEED6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6B054FF" w14:textId="67ABAE6C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78" w:type="dxa"/>
          </w:tcPr>
          <w:p w14:paraId="55B9788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4751AE3B" w14:textId="3F8BFB8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6" w:type="dxa"/>
          </w:tcPr>
          <w:p w14:paraId="2395E973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14" w:type="dxa"/>
            <w:vAlign w:val="bottom"/>
          </w:tcPr>
          <w:p w14:paraId="4929965A" w14:textId="5E068D71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78" w:type="dxa"/>
          </w:tcPr>
          <w:p w14:paraId="5B79CFA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6B2085D8" w14:textId="3D8F5242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</w:tr>
      <w:tr w:rsidR="00F86F15" w:rsidRPr="0079420D" w14:paraId="30B2F00E" w14:textId="77777777" w:rsidTr="00CE53D6">
        <w:trPr>
          <w:cantSplit/>
          <w:trHeight w:val="57"/>
        </w:trPr>
        <w:tc>
          <w:tcPr>
            <w:tcW w:w="2439" w:type="dxa"/>
          </w:tcPr>
          <w:p w14:paraId="10240D19" w14:textId="77777777" w:rsidR="00F86F15" w:rsidRPr="0079420D" w:rsidRDefault="00F86F15" w:rsidP="00F86F15">
            <w:pPr>
              <w:spacing w:line="240" w:lineRule="exact"/>
              <w:rPr>
                <w:rFonts w:asciiTheme="majorBidi" w:hAnsiTheme="majorBidi" w:cs="Angsana New"/>
                <w:sz w:val="20"/>
                <w:szCs w:val="20"/>
              </w:rPr>
            </w:pP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บริษัท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เอเชีย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เน็ตเวิร์ค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อินเตอร์</w:t>
            </w:r>
          </w:p>
          <w:p w14:paraId="5217428F" w14:textId="77777777" w:rsidR="00F86F15" w:rsidRPr="0079420D" w:rsidRDefault="00F86F15" w:rsidP="00F86F15">
            <w:pPr>
              <w:spacing w:line="240" w:lineRule="auto"/>
              <w:rPr>
                <w:rFonts w:asciiTheme="majorBidi" w:eastAsia="Aptos Narrow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="Angsana New"/>
                <w:sz w:val="20"/>
                <w:szCs w:val="20"/>
              </w:rPr>
              <w:t xml:space="preserve">  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เนชั่นแนล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จำกัด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(</w:t>
            </w:r>
            <w:r w:rsidRPr="0079420D">
              <w:rPr>
                <w:rFonts w:asciiTheme="majorBidi" w:hAnsiTheme="majorBidi" w:cs="Angsana New" w:hint="cs"/>
                <w:sz w:val="20"/>
                <w:szCs w:val="20"/>
                <w:cs/>
              </w:rPr>
              <w:t>มหาชน</w:t>
            </w:r>
            <w:r w:rsidRPr="0079420D">
              <w:rPr>
                <w:rFonts w:asciiTheme="majorBidi" w:hAnsiTheme="majorBidi" w:cs="Angsana New"/>
                <w:sz w:val="20"/>
                <w:szCs w:val="20"/>
                <w:cs/>
              </w:rPr>
              <w:t>)</w:t>
            </w:r>
            <w:r w:rsidRPr="0079420D">
              <w:rPr>
                <w:rFonts w:asciiTheme="majorBidi" w:hAnsiTheme="majorBidi" w:cs="Angsana New"/>
                <w:sz w:val="20"/>
                <w:szCs w:val="20"/>
              </w:rPr>
              <w:t xml:space="preserve"> (“ANI”)</w:t>
            </w:r>
          </w:p>
        </w:tc>
        <w:tc>
          <w:tcPr>
            <w:tcW w:w="630" w:type="dxa"/>
            <w:vAlign w:val="bottom"/>
          </w:tcPr>
          <w:p w14:paraId="616156EB" w14:textId="77777777" w:rsidR="00F86F15" w:rsidRPr="0079420D" w:rsidRDefault="00F86F15" w:rsidP="00F86F15">
            <w:pPr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9420D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ไทย</w:t>
            </w:r>
          </w:p>
        </w:tc>
        <w:tc>
          <w:tcPr>
            <w:tcW w:w="178" w:type="dxa"/>
          </w:tcPr>
          <w:p w14:paraId="6E504F95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902" w:type="dxa"/>
            <w:vAlign w:val="bottom"/>
          </w:tcPr>
          <w:p w14:paraId="1A09FBA5" w14:textId="2565F069" w:rsidR="00F86F15" w:rsidRPr="0079420D" w:rsidRDefault="00F86F15" w:rsidP="00F86F15">
            <w:pPr>
              <w:tabs>
                <w:tab w:val="decimal" w:pos="763"/>
              </w:tabs>
              <w:spacing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0"/>
              </w:rPr>
              <w:t xml:space="preserve">THB </w:t>
            </w:r>
            <w:r w:rsidRPr="0079420D">
              <w:rPr>
                <w:rFonts w:asciiTheme="majorBidi" w:hAnsiTheme="majorBidi" w:cstheme="majorBidi"/>
                <w:sz w:val="20"/>
                <w:lang w:val="en-GB"/>
              </w:rPr>
              <w:t>924</w:t>
            </w:r>
            <w:r w:rsidRPr="0079420D">
              <w:rPr>
                <w:rFonts w:asciiTheme="majorBidi" w:hAnsiTheme="majorBidi" w:cstheme="majorBidi"/>
                <w:sz w:val="20"/>
              </w:rPr>
              <w:t>,000</w:t>
            </w:r>
          </w:p>
        </w:tc>
        <w:tc>
          <w:tcPr>
            <w:tcW w:w="180" w:type="dxa"/>
          </w:tcPr>
          <w:p w14:paraId="0C07ADCE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DA3688B" w14:textId="5F00C7D8" w:rsidR="00F86F15" w:rsidRPr="0079420D" w:rsidRDefault="00F86F15" w:rsidP="00F86F15">
            <w:pPr>
              <w:tabs>
                <w:tab w:val="clear" w:pos="454"/>
                <w:tab w:val="clear" w:pos="68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bidi="ar-SA"/>
              </w:rPr>
              <w:t>-</w:t>
            </w:r>
          </w:p>
        </w:tc>
        <w:tc>
          <w:tcPr>
            <w:tcW w:w="180" w:type="dxa"/>
          </w:tcPr>
          <w:p w14:paraId="20EE5286" w14:textId="77777777" w:rsidR="00F86F15" w:rsidRPr="0079420D" w:rsidRDefault="00F86F15" w:rsidP="00F86F15">
            <w:pPr>
              <w:spacing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1E090BB" w14:textId="53E484CD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60"/>
              <w:jc w:val="center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2,421,526</w:t>
            </w:r>
          </w:p>
        </w:tc>
        <w:tc>
          <w:tcPr>
            <w:tcW w:w="178" w:type="dxa"/>
          </w:tcPr>
          <w:p w14:paraId="4F1D3CA9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2" w:type="dxa"/>
            <w:vAlign w:val="bottom"/>
          </w:tcPr>
          <w:p w14:paraId="2FACFA6F" w14:textId="04585BA2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6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6" w:type="dxa"/>
          </w:tcPr>
          <w:p w14:paraId="1A10426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14" w:type="dxa"/>
            <w:vAlign w:val="bottom"/>
          </w:tcPr>
          <w:p w14:paraId="7CD0273B" w14:textId="7B419A90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  <w:r w:rsidRPr="0079420D">
              <w:rPr>
                <w:rFonts w:asciiTheme="majorBidi" w:hAnsiTheme="majorBidi" w:cstheme="majorBidi"/>
                <w:sz w:val="20"/>
                <w:szCs w:val="20"/>
                <w:lang w:val="en-GB"/>
              </w:rPr>
              <w:t>2,421,526</w:t>
            </w:r>
          </w:p>
        </w:tc>
        <w:tc>
          <w:tcPr>
            <w:tcW w:w="178" w:type="dxa"/>
          </w:tcPr>
          <w:p w14:paraId="587DFD04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74606295" w14:textId="35ADF2C0" w:rsidR="00F86F15" w:rsidRPr="0079420D" w:rsidRDefault="00F86F15" w:rsidP="00F86F1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108"/>
              <w:rPr>
                <w:rFonts w:asciiTheme="majorBidi" w:hAnsiTheme="majorBidi" w:cstheme="majorBidi"/>
                <w:sz w:val="20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0"/>
              </w:rPr>
              <w:t>-</w:t>
            </w:r>
          </w:p>
        </w:tc>
      </w:tr>
      <w:tr w:rsidR="00F86F15" w:rsidRPr="0079420D" w14:paraId="20932254" w14:textId="77777777" w:rsidTr="00CE53D6">
        <w:trPr>
          <w:cantSplit/>
          <w:trHeight w:val="262"/>
        </w:trPr>
        <w:tc>
          <w:tcPr>
            <w:tcW w:w="2439" w:type="dxa"/>
          </w:tcPr>
          <w:p w14:paraId="5BB021BA" w14:textId="77777777" w:rsidR="00F86F15" w:rsidRPr="0079420D" w:rsidRDefault="00F86F15" w:rsidP="00F86F15">
            <w:pPr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630" w:type="dxa"/>
          </w:tcPr>
          <w:p w14:paraId="0F0AB1D8" w14:textId="77777777" w:rsidR="00F86F15" w:rsidRPr="0079420D" w:rsidRDefault="00F86F15" w:rsidP="00F86F15">
            <w:pPr>
              <w:tabs>
                <w:tab w:val="clear" w:pos="454"/>
                <w:tab w:val="decimal" w:pos="461"/>
              </w:tabs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8" w:type="dxa"/>
          </w:tcPr>
          <w:p w14:paraId="285553B5" w14:textId="77777777" w:rsidR="00F86F15" w:rsidRPr="0079420D" w:rsidRDefault="00F86F15" w:rsidP="00F86F15">
            <w:pPr>
              <w:tabs>
                <w:tab w:val="clear" w:pos="454"/>
                <w:tab w:val="decimal" w:pos="461"/>
              </w:tabs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2" w:type="dxa"/>
          </w:tcPr>
          <w:p w14:paraId="6C790EFB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19"/>
              </w:tabs>
              <w:spacing w:line="240" w:lineRule="exact"/>
              <w:ind w:left="-79" w:right="-79" w:firstLine="24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7B40B747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7CC427F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19"/>
              </w:tabs>
              <w:spacing w:line="240" w:lineRule="exact"/>
              <w:ind w:left="-79" w:right="-79" w:firstLine="24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0C3EDEDE" w14:textId="77777777" w:rsidR="00F86F15" w:rsidRPr="0079420D" w:rsidRDefault="00F86F15" w:rsidP="00F86F15">
            <w:pPr>
              <w:pStyle w:val="acctfourfigures"/>
              <w:tabs>
                <w:tab w:val="decimal" w:pos="551"/>
              </w:tabs>
              <w:spacing w:line="240" w:lineRule="exact"/>
              <w:ind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2F8A8E9" w14:textId="44C326EB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6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</w:rPr>
              <w:t>3,354,874</w:t>
            </w:r>
          </w:p>
        </w:tc>
        <w:tc>
          <w:tcPr>
            <w:tcW w:w="178" w:type="dxa"/>
          </w:tcPr>
          <w:p w14:paraId="7874F0A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</w:tcPr>
          <w:p w14:paraId="3941E441" w14:textId="070A7B4B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933,348</w:t>
            </w:r>
          </w:p>
        </w:tc>
        <w:tc>
          <w:tcPr>
            <w:tcW w:w="186" w:type="dxa"/>
          </w:tcPr>
          <w:p w14:paraId="2FDE6F80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double" w:sz="4" w:space="0" w:color="auto"/>
            </w:tcBorders>
          </w:tcPr>
          <w:p w14:paraId="03684BD5" w14:textId="0C197023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3,354,874</w:t>
            </w:r>
          </w:p>
        </w:tc>
        <w:tc>
          <w:tcPr>
            <w:tcW w:w="178" w:type="dxa"/>
          </w:tcPr>
          <w:p w14:paraId="5331E50C" w14:textId="77777777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2" w:type="dxa"/>
            <w:tcBorders>
              <w:top w:val="single" w:sz="4" w:space="0" w:color="auto"/>
              <w:bottom w:val="double" w:sz="4" w:space="0" w:color="auto"/>
            </w:tcBorders>
          </w:tcPr>
          <w:p w14:paraId="3C2CDFD1" w14:textId="73CBF0D9" w:rsidR="00F86F15" w:rsidRPr="0079420D" w:rsidRDefault="00F86F15" w:rsidP="00F86F15">
            <w:pPr>
              <w:pStyle w:val="acctfourfigures"/>
              <w:tabs>
                <w:tab w:val="clear" w:pos="765"/>
                <w:tab w:val="decimal" w:pos="642"/>
              </w:tabs>
              <w:spacing w:line="240" w:lineRule="exact"/>
              <w:ind w:left="-108" w:firstLine="24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933,348</w:t>
            </w:r>
          </w:p>
        </w:tc>
      </w:tr>
    </w:tbl>
    <w:p w14:paraId="6AD15F43" w14:textId="73201FF8" w:rsidR="00CE53D6" w:rsidRPr="0079420D" w:rsidRDefault="00CE53D6" w:rsidP="00CE53D6">
      <w:pPr>
        <w:rPr>
          <w:rFonts w:asciiTheme="majorBidi" w:hAnsiTheme="majorBidi" w:cstheme="majorBidi"/>
          <w:sz w:val="28"/>
          <w:szCs w:val="28"/>
          <w:cs/>
        </w:rPr>
        <w:sectPr w:rsidR="00CE53D6" w:rsidRPr="0079420D" w:rsidSect="00A65709">
          <w:headerReference w:type="default" r:id="rId1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70"/>
        <w:gridCol w:w="1170"/>
        <w:gridCol w:w="1440"/>
      </w:tblGrid>
      <w:tr w:rsidR="008946E9" w:rsidRPr="0079420D" w14:paraId="44EA8B5B" w14:textId="77777777" w:rsidTr="00A402C8">
        <w:trPr>
          <w:tblHeader/>
        </w:trPr>
        <w:tc>
          <w:tcPr>
            <w:tcW w:w="6570" w:type="dxa"/>
            <w:shd w:val="clear" w:color="auto" w:fill="auto"/>
          </w:tcPr>
          <w:p w14:paraId="58B998C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</w:t>
            </w:r>
            <w:r w:rsidRPr="0079420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มี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สาระสำคัญ</w:t>
            </w:r>
          </w:p>
        </w:tc>
        <w:tc>
          <w:tcPr>
            <w:tcW w:w="1170" w:type="dxa"/>
          </w:tcPr>
          <w:p w14:paraId="6326EDD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7806D3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12316385" w14:textId="77777777" w:rsidTr="00A402C8">
        <w:trPr>
          <w:tblHeader/>
        </w:trPr>
        <w:tc>
          <w:tcPr>
            <w:tcW w:w="6570" w:type="dxa"/>
            <w:shd w:val="clear" w:color="auto" w:fill="auto"/>
          </w:tcPr>
          <w:p w14:paraId="74F0FA9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Pr="0079420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2567</w:t>
            </w:r>
          </w:p>
        </w:tc>
        <w:tc>
          <w:tcPr>
            <w:tcW w:w="1170" w:type="dxa"/>
          </w:tcPr>
          <w:p w14:paraId="5BCB9A6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2CF01A6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8946E9" w:rsidRPr="0079420D" w14:paraId="64CC987C" w14:textId="77777777" w:rsidTr="00A402C8">
        <w:trPr>
          <w:tblHeader/>
        </w:trPr>
        <w:tc>
          <w:tcPr>
            <w:tcW w:w="6570" w:type="dxa"/>
            <w:shd w:val="clear" w:color="auto" w:fill="auto"/>
          </w:tcPr>
          <w:p w14:paraId="0BC39C1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6A47EFB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4C4967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946E9" w:rsidRPr="0079420D" w14:paraId="7C5413AC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1802BDA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0" w:type="dxa"/>
          </w:tcPr>
          <w:p w14:paraId="3C32FCD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B19EAD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F86F15" w:rsidRPr="0079420D" w14:paraId="010BAD8C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4083A33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2567</w:t>
            </w:r>
          </w:p>
        </w:tc>
        <w:tc>
          <w:tcPr>
            <w:tcW w:w="1170" w:type="dxa"/>
          </w:tcPr>
          <w:p w14:paraId="15189CCB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C43D33D" w14:textId="247561F4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3,136,121</w:t>
            </w:r>
          </w:p>
        </w:tc>
      </w:tr>
      <w:tr w:rsidR="00F86F15" w:rsidRPr="0079420D" w14:paraId="42DD082E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380D7401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เพิ่มขึ้น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ซื้อเงินลงทุน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ANI</w:t>
            </w:r>
          </w:p>
        </w:tc>
        <w:tc>
          <w:tcPr>
            <w:tcW w:w="1170" w:type="dxa"/>
          </w:tcPr>
          <w:p w14:paraId="77282147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991A112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F86F15" w:rsidRPr="0079420D" w14:paraId="4520C03F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348FA1FB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85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โอนเปลี่ยนประเภทจากสินทรัพย์ทางการเงินไม่หมุนเวียนอื่น</w:t>
            </w:r>
          </w:p>
          <w:p w14:paraId="0545E8C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85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</w:t>
            </w:r>
          </w:p>
        </w:tc>
        <w:tc>
          <w:tcPr>
            <w:tcW w:w="1170" w:type="dxa"/>
          </w:tcPr>
          <w:p w14:paraId="66002F40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75FD14BD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  <w:p w14:paraId="116AB14E" w14:textId="09117E71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837,799</w:t>
            </w:r>
          </w:p>
        </w:tc>
      </w:tr>
      <w:tr w:rsidR="00F86F15" w:rsidRPr="0079420D" w14:paraId="0E95A6AD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147C1299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85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ซื้อเพิ่มในระหว่างงวด</w:t>
            </w:r>
          </w:p>
        </w:tc>
        <w:tc>
          <w:tcPr>
            <w:tcW w:w="1170" w:type="dxa"/>
          </w:tcPr>
          <w:p w14:paraId="76E225A9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CCBB96E" w14:textId="634030E8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1,583,727</w:t>
            </w:r>
          </w:p>
        </w:tc>
      </w:tr>
      <w:tr w:rsidR="00F86F15" w:rsidRPr="0079420D" w14:paraId="4D1C1054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1E27FC0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ซื้อเงินลงทุน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SWIFT</w:t>
            </w:r>
          </w:p>
        </w:tc>
        <w:tc>
          <w:tcPr>
            <w:tcW w:w="1170" w:type="dxa"/>
          </w:tcPr>
          <w:p w14:paraId="7EFCC027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164A509" w14:textId="2FFD7209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864,914</w:t>
            </w:r>
          </w:p>
        </w:tc>
      </w:tr>
      <w:tr w:rsidR="00F86F15" w:rsidRPr="0079420D" w14:paraId="4276F424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48AB39FC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85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ส่วนต่างระหว่างมูลค่ายุติธรรมสุทธิของสินทรัพย์และหนี้สินที่ระบุได้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ที่สูงกว่าต้นทุนของเงินลงทุน</w:t>
            </w:r>
          </w:p>
        </w:tc>
        <w:tc>
          <w:tcPr>
            <w:tcW w:w="1170" w:type="dxa"/>
          </w:tcPr>
          <w:p w14:paraId="6BDC5FB9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00511A9F" w14:textId="61E8E461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578,634</w:t>
            </w:r>
          </w:p>
        </w:tc>
      </w:tr>
      <w:tr w:rsidR="00F86F15" w:rsidRPr="0079420D" w14:paraId="31F38A6A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6880F3A0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ซื้อเงินลงทุน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TMS</w:t>
            </w:r>
          </w:p>
        </w:tc>
        <w:tc>
          <w:tcPr>
            <w:tcW w:w="1170" w:type="dxa"/>
          </w:tcPr>
          <w:p w14:paraId="360F3497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0615B2D" w14:textId="73FD283E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30,442</w:t>
            </w:r>
          </w:p>
        </w:tc>
      </w:tr>
      <w:tr w:rsidR="00F86F15" w:rsidRPr="0079420D" w14:paraId="32107A33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6711DFC5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0" w:type="dxa"/>
          </w:tcPr>
          <w:p w14:paraId="33C279EF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6CC98D8" w14:textId="411B071C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2</w:t>
            </w:r>
            <w:r w:rsidR="005C6D33"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23,683</w:t>
            </w:r>
          </w:p>
        </w:tc>
      </w:tr>
      <w:tr w:rsidR="00F86F15" w:rsidRPr="0079420D" w14:paraId="213ED4E7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3D2CC74D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0" w:type="dxa"/>
          </w:tcPr>
          <w:p w14:paraId="79E6A777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0B37FE9" w14:textId="37962E9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16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(5,502)</w:t>
            </w:r>
          </w:p>
        </w:tc>
      </w:tr>
      <w:tr w:rsidR="00F86F15" w:rsidRPr="0079420D" w14:paraId="7581A26C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027A71CC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ส่วนแบ่งกำไรเบ็ดเสร็จอื่นจากเงินลงทุนในบริษัทร่วมในต่างประเทศ</w:t>
            </w:r>
          </w:p>
        </w:tc>
        <w:tc>
          <w:tcPr>
            <w:tcW w:w="1170" w:type="dxa"/>
          </w:tcPr>
          <w:p w14:paraId="2E6C445A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0A86EEBE" w14:textId="5F2CFF15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16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(9</w:t>
            </w:r>
            <w:r w:rsidR="005C6D33"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8,076</w:t>
            </w: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F86F15" w:rsidRPr="0079420D" w14:paraId="2F310BB9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0940FA4E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ลดลง     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-   เงินปันผลรับ</w:t>
            </w:r>
          </w:p>
        </w:tc>
        <w:tc>
          <w:tcPr>
            <w:tcW w:w="1170" w:type="dxa"/>
          </w:tcPr>
          <w:p w14:paraId="1CCF3990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54DFF7C4" w14:textId="6F2C4CCE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16"/>
              <w:jc w:val="right"/>
              <w:rPr>
                <w:rFonts w:asciiTheme="majorBidi" w:eastAsia="Calibr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  <w:lang w:val="en-GB"/>
              </w:rPr>
              <w:t>(98,734)</w:t>
            </w:r>
          </w:p>
        </w:tc>
      </w:tr>
      <w:tr w:rsidR="00F86F15" w:rsidRPr="0079420D" w14:paraId="16E5D149" w14:textId="77777777" w:rsidTr="00A402C8">
        <w:trPr>
          <w:trHeight w:val="144"/>
        </w:trPr>
        <w:tc>
          <w:tcPr>
            <w:tcW w:w="6570" w:type="dxa"/>
            <w:shd w:val="clear" w:color="auto" w:fill="auto"/>
          </w:tcPr>
          <w:p w14:paraId="079B72CE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กันยายน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2567</w:t>
            </w:r>
          </w:p>
        </w:tc>
        <w:tc>
          <w:tcPr>
            <w:tcW w:w="1170" w:type="dxa"/>
          </w:tcPr>
          <w:p w14:paraId="718FFDF5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3C0E97E4" w14:textId="2FFE3A95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7,0</w:t>
            </w:r>
            <w:r w:rsidR="005C6D33"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53,008</w:t>
            </w:r>
          </w:p>
        </w:tc>
      </w:tr>
    </w:tbl>
    <w:p w14:paraId="099A8DA1" w14:textId="77777777" w:rsidR="008946E9" w:rsidRPr="0079420D" w:rsidRDefault="008946E9" w:rsidP="008946E9">
      <w:pPr>
        <w:ind w:left="540"/>
        <w:rPr>
          <w:rFonts w:asciiTheme="majorBidi" w:hAnsiTheme="majorBidi" w:cstheme="majorBidi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70"/>
        <w:gridCol w:w="1171"/>
        <w:gridCol w:w="1439"/>
      </w:tblGrid>
      <w:tr w:rsidR="008946E9" w:rsidRPr="0079420D" w14:paraId="04F56C48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0937FE2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638" w:type="pct"/>
          </w:tcPr>
          <w:p w14:paraId="441D0B0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84" w:type="pct"/>
          </w:tcPr>
          <w:p w14:paraId="293C2F7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both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</w:tr>
      <w:tr w:rsidR="00F86F15" w:rsidRPr="0079420D" w14:paraId="63E9B7E4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5647B24A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2567</w:t>
            </w:r>
          </w:p>
        </w:tc>
        <w:tc>
          <w:tcPr>
            <w:tcW w:w="638" w:type="pct"/>
          </w:tcPr>
          <w:p w14:paraId="178F9A33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784" w:type="pct"/>
          </w:tcPr>
          <w:p w14:paraId="7B1B5DC8" w14:textId="3F992FE2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566,150</w:t>
            </w:r>
          </w:p>
        </w:tc>
      </w:tr>
      <w:tr w:rsidR="00F86F15" w:rsidRPr="0079420D" w14:paraId="1DB3D3A4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184097F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เพิ่มขึ้น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เรียกชำระเพิ่ม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38" w:type="pct"/>
          </w:tcPr>
          <w:p w14:paraId="0111EAE5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784" w:type="pct"/>
          </w:tcPr>
          <w:p w14:paraId="276D0DB6" w14:textId="02F309BA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43,500</w:t>
            </w:r>
          </w:p>
        </w:tc>
      </w:tr>
      <w:tr w:rsidR="00F86F15" w:rsidRPr="0079420D" w14:paraId="31395DA6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16CAF55D" w14:textId="7B44BF98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ALPHA</w:t>
            </w:r>
          </w:p>
        </w:tc>
        <w:tc>
          <w:tcPr>
            <w:tcW w:w="638" w:type="pct"/>
          </w:tcPr>
          <w:p w14:paraId="0333A427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84" w:type="pct"/>
          </w:tcPr>
          <w:p w14:paraId="6F2D2034" w14:textId="72B0A611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230,000</w:t>
            </w:r>
          </w:p>
        </w:tc>
      </w:tr>
      <w:tr w:rsidR="00F86F15" w:rsidRPr="0079420D" w14:paraId="2CFB14BA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00CA67B9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638" w:type="pct"/>
          </w:tcPr>
          <w:p w14:paraId="6FF9E372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84" w:type="pct"/>
          </w:tcPr>
          <w:p w14:paraId="609771F1" w14:textId="51A16B9A" w:rsidR="00F86F15" w:rsidRPr="0079420D" w:rsidRDefault="005C6D33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46,926</w:t>
            </w:r>
          </w:p>
        </w:tc>
      </w:tr>
      <w:tr w:rsidR="00F86F15" w:rsidRPr="0079420D" w14:paraId="1B7E86C8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3756E5CF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638" w:type="pct"/>
          </w:tcPr>
          <w:p w14:paraId="1BBAFF8E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784" w:type="pct"/>
            <w:vAlign w:val="bottom"/>
          </w:tcPr>
          <w:p w14:paraId="6FEABDC1" w14:textId="305DBE35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="00BD6071"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40</w:t>
            </w:r>
          </w:p>
        </w:tc>
      </w:tr>
      <w:tr w:rsidR="00F86F15" w:rsidRPr="0079420D" w14:paraId="68C8E771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60056F43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ลดลง     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-   เงินปันผลรับ</w:t>
            </w:r>
          </w:p>
        </w:tc>
        <w:tc>
          <w:tcPr>
            <w:tcW w:w="638" w:type="pct"/>
          </w:tcPr>
          <w:p w14:paraId="4B8A378E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84" w:type="pct"/>
            <w:tcBorders>
              <w:bottom w:val="single" w:sz="4" w:space="0" w:color="auto"/>
            </w:tcBorders>
          </w:tcPr>
          <w:p w14:paraId="108210BD" w14:textId="116C7B69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(13,345)</w:t>
            </w:r>
          </w:p>
        </w:tc>
      </w:tr>
      <w:tr w:rsidR="00F86F15" w:rsidRPr="0079420D" w14:paraId="13758C83" w14:textId="77777777" w:rsidTr="00A402C8">
        <w:trPr>
          <w:trHeight w:val="144"/>
        </w:trPr>
        <w:tc>
          <w:tcPr>
            <w:tcW w:w="3578" w:type="pct"/>
            <w:shd w:val="clear" w:color="auto" w:fill="auto"/>
          </w:tcPr>
          <w:p w14:paraId="7E63D08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2567</w:t>
            </w:r>
          </w:p>
        </w:tc>
        <w:tc>
          <w:tcPr>
            <w:tcW w:w="638" w:type="pct"/>
          </w:tcPr>
          <w:p w14:paraId="56431219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84" w:type="pct"/>
            <w:tcBorders>
              <w:top w:val="single" w:sz="4" w:space="0" w:color="auto"/>
              <w:bottom w:val="double" w:sz="4" w:space="0" w:color="auto"/>
            </w:tcBorders>
          </w:tcPr>
          <w:p w14:paraId="661A211F" w14:textId="38497189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8</w:t>
            </w:r>
            <w:r w:rsidR="005C6D33"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73,771</w:t>
            </w:r>
          </w:p>
        </w:tc>
      </w:tr>
    </w:tbl>
    <w:p w14:paraId="1F9C46CC" w14:textId="77777777" w:rsidR="008946E9" w:rsidRPr="0079420D" w:rsidRDefault="008946E9" w:rsidP="008946E9">
      <w:pPr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br w:type="page"/>
      </w:r>
    </w:p>
    <w:p w14:paraId="4954C558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lastRenderedPageBreak/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79420D">
        <w:rPr>
          <w:rFonts w:asciiTheme="majorBidi" w:hAnsiTheme="majorBidi" w:cstheme="majorBidi"/>
          <w:sz w:val="28"/>
          <w:szCs w:val="28"/>
        </w:rPr>
        <w:t xml:space="preserve"> TMS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PPSP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</w:rPr>
        <w:t xml:space="preserve"> 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>44,550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และ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2,210 </w:t>
      </w:r>
      <w:r w:rsidRPr="0079420D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2566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 45,000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ดองเวียดนามและ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2,180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เรียลกัมพูชา ตามลำดับ)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TMS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PPSP </w:t>
      </w:r>
      <w:r w:rsidRPr="0079420D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Pr="0079420D">
        <w:rPr>
          <w:rFonts w:asciiTheme="majorBidi" w:hAnsiTheme="majorBidi" w:cstheme="majorBidi"/>
          <w:sz w:val="28"/>
          <w:szCs w:val="28"/>
        </w:rPr>
        <w:t xml:space="preserve"> 1,777,479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ล้านดองเวียดนามและ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23,207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2566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1,660,029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ล้านดองเวียดนาม และ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22,892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ล้านเรียลกัมพูชาตามลำดับ)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2,332.05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และ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184.53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2566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2,332.34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 191.22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54239483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40553BB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</w:rPr>
      </w:pP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นอกจากนี้ในระหว่างไตรมาสที่ </w:t>
      </w:r>
      <w:r w:rsidRPr="0079420D">
        <w:rPr>
          <w:rFonts w:asciiTheme="majorBidi" w:hAnsiTheme="majorBidi" w:cs="Angsana New"/>
          <w:sz w:val="28"/>
          <w:szCs w:val="28"/>
        </w:rPr>
        <w:t xml:space="preserve">1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ปี </w:t>
      </w:r>
      <w:r w:rsidRPr="0079420D">
        <w:rPr>
          <w:rFonts w:asciiTheme="majorBidi" w:hAnsiTheme="majorBidi" w:cs="Angsana New"/>
          <w:sz w:val="28"/>
          <w:szCs w:val="28"/>
        </w:rPr>
        <w:t>2567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Pr="0079420D">
        <w:rPr>
          <w:rFonts w:asciiTheme="majorBidi" w:hAnsiTheme="majorBidi" w:cs="Angsana New"/>
          <w:sz w:val="28"/>
          <w:szCs w:val="28"/>
        </w:rPr>
        <w:t xml:space="preserve"> ANI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Swift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</w:t>
      </w:r>
      <w:r w:rsidRPr="0079420D">
        <w:rPr>
          <w:rFonts w:asciiTheme="majorBidi" w:hAnsiTheme="majorBidi" w:cs="Angsana New"/>
          <w:sz w:val="28"/>
          <w:szCs w:val="28"/>
        </w:rPr>
        <w:br/>
      </w:r>
      <w:r w:rsidRPr="0079420D">
        <w:rPr>
          <w:rFonts w:asciiTheme="majorBidi" w:hAnsiTheme="majorBidi" w:cs="Angsana New" w:hint="cs"/>
          <w:sz w:val="28"/>
          <w:szCs w:val="28"/>
          <w:cs/>
        </w:rPr>
        <w:t>ในตลาดหลักทรัพย์แห่งประเทศไทยและมาเลเซีย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ณ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>30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 กันยายน</w:t>
      </w:r>
      <w:r w:rsidRPr="0079420D">
        <w:rPr>
          <w:rFonts w:asciiTheme="majorBidi" w:hAnsiTheme="majorBidi" w:cs="Angsana New"/>
          <w:sz w:val="28"/>
          <w:szCs w:val="28"/>
        </w:rPr>
        <w:t xml:space="preserve"> 2567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 มีราคาปิดต่อหุ้นอยู่ที่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  <w:lang w:val="en-GB"/>
        </w:rPr>
        <w:t>3.84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Pr="0079420D">
        <w:rPr>
          <w:rFonts w:asciiTheme="majorBidi" w:hAnsiTheme="majorBidi" w:cs="Angsana New"/>
          <w:sz w:val="28"/>
          <w:szCs w:val="28"/>
        </w:rPr>
        <w:t>0.49</w:t>
      </w:r>
      <w:r w:rsidRPr="0079420D">
        <w:rPr>
          <w:rFonts w:asciiTheme="majorBidi" w:hAnsiTheme="majorBidi" w:cs="Angsana New"/>
          <w:sz w:val="28"/>
          <w:szCs w:val="28"/>
        </w:rPr>
        <w:br/>
      </w:r>
      <w:r w:rsidRPr="0079420D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 xml:space="preserve">ANI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Swift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เท่ากับ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  <w:lang w:val="en-GB"/>
        </w:rPr>
        <w:t>1,427.74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79420D">
        <w:rPr>
          <w:rFonts w:asciiTheme="majorBidi" w:hAnsiTheme="majorBidi" w:cs="Angsana New"/>
          <w:sz w:val="28"/>
          <w:szCs w:val="28"/>
        </w:rPr>
        <w:t>87.30</w:t>
      </w:r>
      <w:r w:rsidRPr="0079420D">
        <w:rPr>
          <w:rFonts w:asciiTheme="majorBidi" w:hAnsiTheme="majorBidi" w:cs="Angsana New"/>
          <w:sz w:val="28"/>
          <w:szCs w:val="28"/>
        </w:rPr>
        <w:br/>
      </w:r>
      <w:r w:rsidRPr="0079420D">
        <w:rPr>
          <w:rFonts w:asciiTheme="majorBidi" w:hAnsiTheme="majorBidi" w:cs="Angsana New" w:hint="cs"/>
          <w:sz w:val="28"/>
          <w:szCs w:val="28"/>
          <w:cs/>
        </w:rPr>
        <w:t>ล้านริงกิตมาเลเซีย (เทียบเท่าเงินบาทจำนวน</w:t>
      </w:r>
      <w:r w:rsidRPr="0079420D">
        <w:rPr>
          <w:rFonts w:asciiTheme="majorBidi" w:hAnsiTheme="majorBidi" w:cs="Angsana New"/>
          <w:sz w:val="28"/>
          <w:szCs w:val="28"/>
        </w:rPr>
        <w:t xml:space="preserve"> 686.15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ล้านบาท)</w:t>
      </w:r>
    </w:p>
    <w:p w14:paraId="0B6A2D9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</w:rPr>
      </w:pPr>
    </w:p>
    <w:p w14:paraId="0363A8B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หุ้นปันผล</w:t>
      </w:r>
    </w:p>
    <w:p w14:paraId="214B2F9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</w:rPr>
      </w:pPr>
    </w:p>
    <w:p w14:paraId="5C6CC064" w14:textId="09FAF07D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</w:rPr>
      </w:pP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="Angsana New"/>
          <w:sz w:val="28"/>
          <w:szCs w:val="28"/>
        </w:rPr>
        <w:t xml:space="preserve">30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="Angsana New"/>
          <w:sz w:val="28"/>
          <w:szCs w:val="28"/>
        </w:rPr>
        <w:t xml:space="preserve">2567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กลุ่มบริษัทได้รับหุ้นปันผลจากเงินลงทุนใน </w:t>
      </w:r>
      <w:r w:rsidRPr="0079420D">
        <w:rPr>
          <w:rFonts w:asciiTheme="majorBidi" w:hAnsiTheme="majorBidi" w:cs="Angsana New"/>
          <w:sz w:val="28"/>
          <w:szCs w:val="28"/>
        </w:rPr>
        <w:t xml:space="preserve">TMS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เป็นจำนวน </w:t>
      </w:r>
      <w:r w:rsidRPr="0079420D">
        <w:rPr>
          <w:rFonts w:asciiTheme="majorBidi" w:hAnsiTheme="majorBidi" w:cs="Angsana New"/>
          <w:sz w:val="28"/>
          <w:szCs w:val="28"/>
        </w:rPr>
        <w:t>2.61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 ล้านหุ้น </w:t>
      </w:r>
      <w:r w:rsidRPr="0079420D">
        <w:rPr>
          <w:rFonts w:asciiTheme="majorBidi" w:hAnsiTheme="majorBidi" w:cs="Angsana New"/>
          <w:i/>
          <w:iCs/>
          <w:sz w:val="28"/>
          <w:szCs w:val="28"/>
        </w:rPr>
        <w:t>(</w:t>
      </w:r>
      <w:r w:rsidR="0029380E" w:rsidRPr="0079420D">
        <w:rPr>
          <w:rFonts w:asciiTheme="majorBidi" w:hAnsiTheme="majorBidi" w:cs="Angsana New"/>
          <w:i/>
          <w:iCs/>
          <w:sz w:val="28"/>
          <w:szCs w:val="28"/>
        </w:rPr>
        <w:t xml:space="preserve">31 </w:t>
      </w:r>
      <w:r w:rsidR="0029380E"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="Angsana New"/>
          <w:i/>
          <w:iCs/>
          <w:sz w:val="28"/>
          <w:szCs w:val="28"/>
        </w:rPr>
        <w:t xml:space="preserve">2566: 11.98 </w:t>
      </w:r>
      <w:r w:rsidRPr="0079420D">
        <w:rPr>
          <w:rFonts w:asciiTheme="majorBidi" w:hAnsiTheme="majorBidi" w:cs="Angsana New" w:hint="cs"/>
          <w:i/>
          <w:iCs/>
          <w:sz w:val="28"/>
          <w:szCs w:val="28"/>
          <w:cs/>
        </w:rPr>
        <w:t>ล้านหุ้น</w:t>
      </w:r>
      <w:r w:rsidRPr="0079420D">
        <w:rPr>
          <w:rFonts w:asciiTheme="majorBidi" w:hAnsiTheme="majorBidi" w:cs="Angsana New"/>
          <w:i/>
          <w:iCs/>
          <w:sz w:val="28"/>
          <w:szCs w:val="28"/>
        </w:rPr>
        <w:t>)</w:t>
      </w:r>
    </w:p>
    <w:p w14:paraId="531D99B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319DDB3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บริษัทร่วม</w:t>
      </w:r>
    </w:p>
    <w:p w14:paraId="0FEFA48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77867BF8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</w:t>
      </w:r>
      <w:r w:rsidRPr="0079420D">
        <w:rPr>
          <w:rFonts w:asciiTheme="majorBidi" w:hAnsiTheme="majorBidi" w:cstheme="majorBidi"/>
          <w:sz w:val="28"/>
          <w:szCs w:val="28"/>
          <w:cs/>
        </w:rPr>
        <w:t>ก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้า</w:t>
      </w:r>
      <w:r w:rsidRPr="0079420D">
        <w:rPr>
          <w:rFonts w:asciiTheme="majorBidi" w:hAnsiTheme="majorBidi" w:cstheme="majorBidi"/>
          <w:sz w:val="28"/>
          <w:szCs w:val="28"/>
          <w:cs/>
        </w:rPr>
        <w:t>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กลุ่มบริษัทได้ลงทุนเพิ่มในบริษัท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TMS 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>398,800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หุ้น โดยจ่ายชำระเป็นเงินจำนวน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lang w:val="en-GB"/>
        </w:rPr>
        <w:t xml:space="preserve">20,902.80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ล้านดองเวียดนาม เทียบเท่ากับ</w:t>
      </w:r>
      <w:r w:rsidRPr="0079420D">
        <w:rPr>
          <w:rFonts w:asciiTheme="majorBidi" w:hAnsiTheme="majorBidi" w:cstheme="majorBidi"/>
          <w:sz w:val="28"/>
          <w:szCs w:val="28"/>
        </w:rPr>
        <w:t xml:space="preserve"> 30.44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ทำให้กลุ่มบริษัทมีส่วนได้เสียใน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TMS </w:t>
      </w:r>
      <w:r w:rsidRPr="0079420D">
        <w:rPr>
          <w:rFonts w:asciiTheme="majorBidi" w:hAnsiTheme="majorBidi" w:cstheme="majorBidi"/>
          <w:sz w:val="28"/>
          <w:szCs w:val="28"/>
          <w:cs/>
        </w:rPr>
        <w:t>เพิ่มขึ้นจากร้อยละ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23.31 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23.56</w:t>
      </w:r>
    </w:p>
    <w:p w14:paraId="7D4EBF25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5107D791" w14:textId="6E8D552D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color w:val="943634" w:themeColor="accent2" w:themeShade="BF"/>
          <w:sz w:val="28"/>
          <w:szCs w:val="28"/>
          <w:cs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เมื่อวันที่</w:t>
      </w:r>
      <w:r w:rsidR="003F48BF" w:rsidRPr="0079420D">
        <w:rPr>
          <w:rFonts w:asciiTheme="majorBidi" w:hAnsiTheme="majorBidi" w:cstheme="majorBidi"/>
          <w:sz w:val="28"/>
          <w:szCs w:val="28"/>
        </w:rPr>
        <w:t xml:space="preserve"> 5</w:t>
      </w:r>
      <w:r w:rsidRPr="0079420D">
        <w:rPr>
          <w:rFonts w:asciiTheme="majorBidi" w:hAnsiTheme="majorBidi" w:cstheme="majorBidi"/>
          <w:sz w:val="28"/>
          <w:szCs w:val="28"/>
        </w:rPr>
        <w:t xml:space="preserve"> กุมภาพันธ์</w:t>
      </w:r>
      <w:r w:rsidR="003F48BF" w:rsidRPr="0079420D">
        <w:rPr>
          <w:rFonts w:asciiTheme="majorBidi" w:hAnsiTheme="majorBidi" w:cstheme="majorBidi"/>
          <w:sz w:val="28"/>
          <w:szCs w:val="28"/>
        </w:rPr>
        <w:t xml:space="preserve"> 2567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บริษัทลงทุนซื้อหุ้นสามัญในบริษัท </w:t>
      </w:r>
      <w:r w:rsidRPr="0079420D">
        <w:rPr>
          <w:rFonts w:asciiTheme="majorBidi" w:hAnsiTheme="majorBidi" w:cstheme="majorBidi"/>
          <w:sz w:val="28"/>
          <w:szCs w:val="28"/>
          <w:cs/>
        </w:rPr>
        <w:t>เอเชีย เน็ตเวิร์ค อินเตอร์เนชั่นแนล จํากัด (มหาชน)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9420D">
        <w:rPr>
          <w:rFonts w:asciiTheme="majorBidi" w:hAnsiTheme="majorBidi" w:cstheme="majorBidi"/>
          <w:sz w:val="28"/>
          <w:szCs w:val="28"/>
        </w:rPr>
        <w:t>“ANI”)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เพิ่มเติมเป็น</w:t>
      </w:r>
      <w:r w:rsidRPr="0079420D">
        <w:rPr>
          <w:rFonts w:asciiTheme="majorBidi" w:hAnsiTheme="majorBidi" w:cstheme="majorBidi"/>
          <w:sz w:val="28"/>
          <w:szCs w:val="28"/>
          <w:cs/>
        </w:rPr>
        <w:t>จำนว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231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ล้านหุ้น หรือคิดเป็นร้อยละ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12.50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ของจำนวนหุ้นที่ออกและชำระแล้ว เป็นจำนวนเงิน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1,583.73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ล้านบาททำให้บริษัท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t>มีส่วนได้เสียใน</w:t>
      </w:r>
      <w:r w:rsidRPr="0079420D">
        <w:rPr>
          <w:rFonts w:asciiTheme="majorBidi" w:hAnsiTheme="majorBidi" w:cstheme="majorBidi"/>
          <w:sz w:val="28"/>
          <w:szCs w:val="28"/>
        </w:rPr>
        <w:t xml:space="preserve"> ANI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เพิ่มขึ้น</w:t>
      </w:r>
      <w:r w:rsidRPr="0079420D">
        <w:rPr>
          <w:rFonts w:asciiTheme="majorBidi" w:hAnsiTheme="majorBidi" w:cstheme="majorBidi"/>
          <w:sz w:val="28"/>
          <w:szCs w:val="28"/>
          <w:cs/>
        </w:rPr>
        <w:t>จากร้อยละ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7.62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เป็นร้อยละ </w:t>
      </w:r>
      <w:r w:rsidRPr="0079420D">
        <w:rPr>
          <w:rFonts w:asciiTheme="majorBidi" w:hAnsiTheme="majorBidi" w:cstheme="majorBidi"/>
          <w:sz w:val="28"/>
          <w:szCs w:val="28"/>
        </w:rPr>
        <w:t>20.12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และได้เปลี่ยนการจัดประเภทเงินลงทุนจากสินทรัพย์ทางการเงินไม่หมุนเวียนอื่นเป็นบริษัทร่วม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ดังนั้น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บริษัทได้</w:t>
      </w:r>
      <w:r w:rsidRPr="0079420D">
        <w:rPr>
          <w:rFonts w:asciiTheme="majorBidi" w:hAnsiTheme="majorBidi" w:hint="cs"/>
          <w:sz w:val="28"/>
          <w:szCs w:val="28"/>
          <w:cs/>
        </w:rPr>
        <w:t>กลับรายการองค์ประกอบอื่นของ</w:t>
      </w:r>
      <w:r w:rsidRPr="0079420D">
        <w:rPr>
          <w:rFonts w:asciiTheme="majorBidi" w:hAnsiTheme="majorBidi"/>
          <w:sz w:val="28"/>
          <w:szCs w:val="28"/>
          <w:cs/>
        </w:rPr>
        <w:br/>
      </w:r>
      <w:r w:rsidRPr="0079420D">
        <w:rPr>
          <w:rFonts w:asciiTheme="majorBidi" w:hAnsiTheme="majorBidi" w:hint="cs"/>
          <w:sz w:val="28"/>
          <w:szCs w:val="28"/>
          <w:cs/>
        </w:rPr>
        <w:t>ส่วนของผู้ถือหุ้น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ที่เกี่ยวข้องทั้งหมดกับเงินลงทุนใน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ANI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53.71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และรับรู้เงินลงทุนใน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ANI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เป็น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เงินลงทุนในบริษัทร่วมด้วยมูลค่ายุติธรรม 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5 </w:t>
      </w:r>
      <w:r w:rsidRPr="0079420D">
        <w:rPr>
          <w:rFonts w:asciiTheme="majorBidi" w:hAnsiTheme="majorBidi" w:hint="cs"/>
          <w:sz w:val="28"/>
          <w:szCs w:val="28"/>
          <w:cs/>
        </w:rPr>
        <w:t>กุมภาพันธ์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ซึ่งถือเป็นวันที่โอนเปลี่ยนประเภทเงินลงทุน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837.80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รวมเป็นเงินลงทุนในบริษัทร่วม </w:t>
      </w:r>
      <w:r w:rsidRPr="0079420D">
        <w:rPr>
          <w:rFonts w:asciiTheme="majorBidi" w:hAnsiTheme="majorBidi" w:cstheme="majorBidi"/>
          <w:sz w:val="28"/>
          <w:szCs w:val="28"/>
        </w:rPr>
        <w:t xml:space="preserve">ANI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2,421.53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</w:p>
    <w:p w14:paraId="34E5A986" w14:textId="77777777" w:rsidR="008946E9" w:rsidRPr="0079420D" w:rsidRDefault="008946E9" w:rsidP="008946E9">
      <w:pPr>
        <w:spacing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 w:rsidRPr="0079420D">
        <w:rPr>
          <w:rFonts w:asciiTheme="majorBidi" w:hAnsiTheme="majorBidi" w:cstheme="majorBidi"/>
          <w:sz w:val="24"/>
          <w:szCs w:val="24"/>
        </w:rPr>
        <w:br w:type="page"/>
      </w:r>
    </w:p>
    <w:p w14:paraId="69A536F8" w14:textId="5C5958B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lastRenderedPageBreak/>
        <w:t>เมื่อวันที่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 26</w:t>
      </w:r>
      <w:r w:rsidRPr="0079420D">
        <w:rPr>
          <w:rFonts w:asciiTheme="majorBidi" w:hAnsiTheme="majorBidi" w:cstheme="majorBidi"/>
          <w:sz w:val="28"/>
          <w:szCs w:val="28"/>
        </w:rPr>
        <w:t xml:space="preserve"> กุมภาพันธ์</w:t>
      </w:r>
      <w:r w:rsidR="003F48BF" w:rsidRPr="0079420D">
        <w:rPr>
          <w:rFonts w:asciiTheme="majorBidi" w:hAnsiTheme="majorBidi" w:cstheme="majorBidi"/>
          <w:sz w:val="28"/>
          <w:szCs w:val="28"/>
        </w:rPr>
        <w:t xml:space="preserve"> 2567</w:t>
      </w:r>
      <w:r w:rsidRPr="0079420D">
        <w:rPr>
          <w:rFonts w:asciiTheme="majorBidi" w:hAnsiTheme="majorBidi" w:cstheme="majorBidi"/>
          <w:sz w:val="28"/>
          <w:szCs w:val="28"/>
        </w:rPr>
        <w:t xml:space="preserve"> 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บริษัทย่อยแห่งหนึ่ง </w:t>
      </w:r>
      <w:r w:rsidRPr="0079420D">
        <w:rPr>
          <w:rFonts w:asciiTheme="majorBidi" w:hAnsiTheme="majorBidi" w:cstheme="majorBidi"/>
          <w:sz w:val="28"/>
          <w:szCs w:val="28"/>
        </w:rPr>
        <w:t>(“JWD Asia Holding Private Ltd. (“JWDAH”)”)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ได้ซื้อหุ้นสามัญในบริษัท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Swift Haulage Berhad (“Swift”)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180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ล้านหุ้น คิดเป็นร้อยละ </w:t>
      </w:r>
      <w:r w:rsidRPr="0079420D">
        <w:rPr>
          <w:rFonts w:asciiTheme="majorBidi" w:hAnsiTheme="majorBidi" w:cstheme="majorBidi"/>
          <w:sz w:val="28"/>
          <w:szCs w:val="28"/>
        </w:rPr>
        <w:t>20.44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ของจำนวนหุ้นที่ออกและชำระแล้ว 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113.52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ล้านริงกิต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เทียบเท่า </w:t>
      </w:r>
      <w:r w:rsidRPr="0079420D">
        <w:rPr>
          <w:rFonts w:asciiTheme="majorBidi" w:hAnsiTheme="majorBidi" w:cstheme="majorBidi"/>
          <w:sz w:val="28"/>
          <w:szCs w:val="28"/>
        </w:rPr>
        <w:t xml:space="preserve">864.91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หลังจากการประเมินมูลค่ายุติธรรมโดยผู้ประเมินราคาอิสระ กลุ่มบริษัทรับรู้ส่วนต่างระหว่างมูลค่ายุติธรรมสุทธิของสินทรัพย์และหนี้สินที่ระบุได้เฉพาะส่วนที่เป็นของกลุ่ม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ที่สูงกว่าต้นทุนของเงินลงทุนเป็นรายได้ในส่วนแบ่งกำไรของบริษัทร่วมจำนวน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578.63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ล้านบาท ในงบกำไรขาดทุนเบ็ดเสร็จรวมสำหรับงวดเก้าเดือนสิ้นสุดวันที่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</w:p>
    <w:p w14:paraId="023AB844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7830"/>
        <w:gridCol w:w="1350"/>
      </w:tblGrid>
      <w:tr w:rsidR="008946E9" w:rsidRPr="0079420D" w14:paraId="32A790B2" w14:textId="77777777" w:rsidTr="00A402C8">
        <w:trPr>
          <w:tblHeader/>
        </w:trPr>
        <w:tc>
          <w:tcPr>
            <w:tcW w:w="7830" w:type="dxa"/>
            <w:shd w:val="clear" w:color="auto" w:fill="auto"/>
          </w:tcPr>
          <w:p w14:paraId="21BBB8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 w:hanging="24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สินทรัพย์และหนี้สินที่ระบุได้ ณ วันที่ 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29 </w:t>
            </w:r>
            <w:r w:rsidRPr="0079420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กุมภาพันธ์ </w:t>
            </w:r>
            <w:r w:rsidRPr="0079420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350" w:type="dxa"/>
          </w:tcPr>
          <w:p w14:paraId="39B367F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8946E9" w:rsidRPr="0079420D" w14:paraId="56F5E4DD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6166D81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417C41D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F86F15" w:rsidRPr="0079420D" w14:paraId="0C28C378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3259C861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hanging="2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สินทรัพย์และหนี้สินที่ระบุได้สุทธิ </w:t>
            </w:r>
            <w:r w:rsidRPr="0079420D">
              <w:rPr>
                <w:rFonts w:asciiTheme="majorBidi" w:hAnsiTheme="majorBidi" w:cs="Angsana New"/>
                <w:sz w:val="28"/>
                <w:szCs w:val="28"/>
              </w:rPr>
              <w:t>-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1350" w:type="dxa"/>
          </w:tcPr>
          <w:p w14:paraId="3968FFC4" w14:textId="31C1507D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4,964,932</w:t>
            </w:r>
          </w:p>
        </w:tc>
      </w:tr>
      <w:tr w:rsidR="00F86F15" w:rsidRPr="0079420D" w14:paraId="262C5D4F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12DF8E1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0"/>
              </w:tabs>
              <w:ind w:left="858" w:hanging="882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ปรับปรุงมูลค่ายุติธรรมสุทธิ (หักส่วนได้เสียที่ไม่มีอำนาจควบคุม)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55AC460" w14:textId="1D184A59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2,097,433</w:t>
            </w:r>
          </w:p>
        </w:tc>
      </w:tr>
      <w:tr w:rsidR="00F86F15" w:rsidRPr="0079420D" w14:paraId="71BA42A8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0F046FA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  <w:r w:rsidRPr="0079420D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 xml:space="preserve">สินทรัพย์และหนี้สินที่ระบุได้สุทธิ </w:t>
            </w:r>
            <w:r w:rsidRPr="0079420D">
              <w:rPr>
                <w:rFonts w:asciiTheme="majorBidi" w:hAnsiTheme="majorBidi" w:cs="Angsana New"/>
                <w:b/>
                <w:bCs/>
                <w:sz w:val="28"/>
                <w:szCs w:val="28"/>
              </w:rPr>
              <w:t>-</w:t>
            </w:r>
            <w:r w:rsidRPr="0079420D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 xml:space="preserve"> มูลค่ายุติธรรม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383C05E0" w14:textId="514BAC19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7,062,365</w:t>
            </w:r>
          </w:p>
        </w:tc>
      </w:tr>
      <w:tr w:rsidR="00F86F15" w:rsidRPr="0079420D" w14:paraId="5ED3521C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119C1089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0"/>
              </w:tabs>
              <w:ind w:left="858" w:hanging="882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ส่วนได้เสียที่ได้มาของกลุ่มบริษัทใน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Swift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(ร้อยละ)</w:t>
            </w:r>
          </w:p>
        </w:tc>
        <w:tc>
          <w:tcPr>
            <w:tcW w:w="1350" w:type="dxa"/>
          </w:tcPr>
          <w:p w14:paraId="2B3301A8" w14:textId="6ED9C022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20.44</w:t>
            </w:r>
          </w:p>
        </w:tc>
      </w:tr>
      <w:tr w:rsidR="00F86F15" w:rsidRPr="0079420D" w14:paraId="0D7B26E7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6C01F255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21BA91E1" w14:textId="77777777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F86F15" w:rsidRPr="0079420D" w14:paraId="5442146A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48902E4E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รวมสินทรัพย์</w:t>
            </w:r>
            <w:r w:rsidRPr="0079420D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 xml:space="preserve">และหนี้สินที่ระบุได้สุทธิเฉพาะส่วนที่เป็นของกลุ่มบริษัท </w:t>
            </w:r>
            <w:r w:rsidRPr="0079420D">
              <w:rPr>
                <w:rFonts w:asciiTheme="majorBidi" w:hAnsiTheme="majorBidi" w:cs="Angsana New"/>
                <w:b/>
                <w:bCs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  <w:tc>
          <w:tcPr>
            <w:tcW w:w="1350" w:type="dxa"/>
          </w:tcPr>
          <w:p w14:paraId="5E4D3DA0" w14:textId="2BE2B293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1,443,547</w:t>
            </w:r>
          </w:p>
        </w:tc>
      </w:tr>
      <w:tr w:rsidR="00F86F15" w:rsidRPr="0079420D" w14:paraId="24FB33E4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061618ED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0"/>
              </w:tabs>
              <w:ind w:left="858" w:hanging="882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ส่วน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ต่าง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ระหว่างมูลค่ายุติธรรมสุทธิของสินทรัพย์และหนี้สินที่ระบุได้ที่สูงกว่าต้นทุนของเงินลงทุน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18C6FD96" w14:textId="40A46855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sz w:val="28"/>
                <w:szCs w:val="28"/>
              </w:rPr>
              <w:t>578,634</w:t>
            </w:r>
          </w:p>
        </w:tc>
      </w:tr>
      <w:tr w:rsidR="00F86F15" w:rsidRPr="0079420D" w14:paraId="407F5CB6" w14:textId="77777777" w:rsidTr="00A402C8">
        <w:trPr>
          <w:trHeight w:val="144"/>
        </w:trPr>
        <w:tc>
          <w:tcPr>
            <w:tcW w:w="7830" w:type="dxa"/>
            <w:shd w:val="clear" w:color="auto" w:fill="auto"/>
          </w:tcPr>
          <w:p w14:paraId="540287D8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สิ่งตอบแทนที่โอนให้ (เงินสดจ่าย)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225765" w14:textId="76960D0B" w:rsidR="00F86F15" w:rsidRPr="0079420D" w:rsidRDefault="00F86F15" w:rsidP="00F86F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864,913</w:t>
            </w:r>
          </w:p>
        </w:tc>
      </w:tr>
    </w:tbl>
    <w:p w14:paraId="71149399" w14:textId="77777777" w:rsidR="008946E9" w:rsidRPr="0079420D" w:rsidRDefault="008946E9" w:rsidP="008946E9">
      <w:pPr>
        <w:spacing w:line="240" w:lineRule="auto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BBCA0A3" w14:textId="7EB3F7E0" w:rsidR="00BE4D89" w:rsidRPr="0079420D" w:rsidRDefault="00BE4D8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อย่างไรก็ตาม 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Swift 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ได้ออกหุ้นสามัญตามโครงการเสนอขายหลักทรัพย์ต่อกรรมการหรือพนักงาน (“</w:t>
      </w:r>
      <w:r w:rsidRPr="0079420D">
        <w:rPr>
          <w:rFonts w:asciiTheme="majorBidi" w:hAnsiTheme="majorBidi" w:cstheme="majorBidi"/>
          <w:sz w:val="28"/>
          <w:szCs w:val="28"/>
        </w:rPr>
        <w:t xml:space="preserve">ESOS”) </w:t>
      </w:r>
      <w:r w:rsidR="004B62A4" w:rsidRPr="0079420D">
        <w:rPr>
          <w:rFonts w:asciiTheme="majorBidi" w:hAnsiTheme="majorBidi" w:cstheme="majorBidi"/>
          <w:sz w:val="28"/>
          <w:szCs w:val="28"/>
          <w:cs/>
        </w:rPr>
        <w:t>และม</w:t>
      </w:r>
      <w:r w:rsidR="004B62A4" w:rsidRPr="0079420D">
        <w:rPr>
          <w:rFonts w:asciiTheme="majorBidi" w:hAnsiTheme="majorBidi" w:cstheme="majorBidi" w:hint="cs"/>
          <w:sz w:val="28"/>
          <w:szCs w:val="28"/>
          <w:cs/>
        </w:rPr>
        <w:t>ีการซื้อคืน</w:t>
      </w:r>
      <w:r w:rsidR="004B62A4" w:rsidRPr="0079420D">
        <w:rPr>
          <w:rFonts w:asciiTheme="majorBidi" w:hAnsiTheme="majorBidi" w:cstheme="majorBidi"/>
          <w:sz w:val="28"/>
          <w:szCs w:val="28"/>
          <w:cs/>
        </w:rPr>
        <w:t>หุ้นทุน (</w:t>
      </w:r>
      <w:r w:rsidR="004B62A4" w:rsidRPr="0079420D">
        <w:rPr>
          <w:rFonts w:asciiTheme="majorBidi" w:hAnsiTheme="majorBidi" w:cstheme="majorBidi"/>
          <w:sz w:val="28"/>
          <w:szCs w:val="28"/>
        </w:rPr>
        <w:t>Treasury stock)</w:t>
      </w:r>
      <w:r w:rsidR="004B62A4"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ทำให้ 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กลุ่มบริษัทมีส่วนได้เสียใน</w:t>
      </w:r>
      <w:r w:rsidRPr="0079420D">
        <w:rPr>
          <w:rFonts w:asciiTheme="majorBidi" w:hAnsiTheme="majorBidi" w:cstheme="majorBidi"/>
          <w:sz w:val="28"/>
          <w:szCs w:val="28"/>
        </w:rPr>
        <w:t xml:space="preserve"> Swift </w:t>
      </w:r>
      <w:r w:rsidRPr="0079420D">
        <w:rPr>
          <w:rFonts w:asciiTheme="majorBidi" w:hAnsiTheme="majorBidi" w:cstheme="majorBidi"/>
          <w:sz w:val="28"/>
          <w:szCs w:val="28"/>
          <w:cs/>
        </w:rPr>
        <w:t>ลดลงจากร้อยละ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 20.44 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เป็นร้อยละ</w:t>
      </w:r>
      <w:r w:rsidRPr="0079420D">
        <w:rPr>
          <w:rFonts w:asciiTheme="majorBidi" w:hAnsiTheme="majorBidi" w:cstheme="majorBidi"/>
          <w:sz w:val="28"/>
          <w:szCs w:val="28"/>
        </w:rPr>
        <w:t> 20.</w:t>
      </w:r>
      <w:r w:rsidR="004B62A4" w:rsidRPr="0079420D">
        <w:rPr>
          <w:rFonts w:asciiTheme="majorBidi" w:hAnsiTheme="majorBidi" w:cstheme="majorBidi"/>
          <w:sz w:val="28"/>
          <w:szCs w:val="28"/>
        </w:rPr>
        <w:t>42</w:t>
      </w:r>
    </w:p>
    <w:p w14:paraId="3DA7646E" w14:textId="77777777" w:rsidR="00BE4D89" w:rsidRPr="0079420D" w:rsidRDefault="00BE4D8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3D6F48DF" w14:textId="3E6B83AD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การร่วมค้า</w:t>
      </w:r>
    </w:p>
    <w:p w14:paraId="714B694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7511BF12" w14:textId="075E5715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25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มกราคม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(“BJL”)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ได้ชำระค่าหุ้นสามัญเพิ่มทุนส่วนที่เหลือแก่บริษัท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แอลฟา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อินดัสเทรียล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โซลูชั่น จำกัด โดยชำระเพิ่มอีก</w:t>
      </w:r>
      <w:r w:rsidRPr="0079420D">
        <w:rPr>
          <w:rFonts w:asciiTheme="majorBidi" w:hAnsiTheme="majorBidi" w:cstheme="majorBidi"/>
          <w:sz w:val="28"/>
          <w:szCs w:val="28"/>
        </w:rPr>
        <w:t xml:space="preserve"> 2.75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บาทต่อหุ้น ของหุ้นจำนวน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13.50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ล้านหุ้น 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37.12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ล้านบาท</w:t>
      </w:r>
    </w:p>
    <w:p w14:paraId="44DC1B70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4B1561F1" w14:textId="00A1531A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เมษายน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ออโต้ลอจิค จำกัด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 (“ATL”)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ได้ชำระค่าหุ้นสามัญส่วนที่เหลือแก่บริษัท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สยาม เจดับเบิ้ลยูดี โลจิสติกส์ จำกัด โดยชำระเพิ่มอีก</w:t>
      </w:r>
      <w:r w:rsidRPr="0079420D">
        <w:rPr>
          <w:rFonts w:asciiTheme="majorBidi" w:hAnsiTheme="majorBidi" w:cstheme="majorBidi"/>
          <w:sz w:val="28"/>
          <w:szCs w:val="28"/>
        </w:rPr>
        <w:t xml:space="preserve"> 75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บาทต่อหุ้น ของหุ้นจำนวน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84,999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หุ้น 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6.37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ล้านบาท</w:t>
      </w:r>
    </w:p>
    <w:p w14:paraId="0E5B349E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5BFE519C" w14:textId="4571353C" w:rsidR="00EC08D2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15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สิงหาคม</w:t>
      </w:r>
      <w:r w:rsidRPr="0079420D">
        <w:rPr>
          <w:rFonts w:asciiTheme="majorBidi" w:hAnsiTheme="majorBidi" w:cstheme="majorBidi"/>
          <w:sz w:val="28"/>
          <w:szCs w:val="28"/>
        </w:rPr>
        <w:t xml:space="preserve"> 2567 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 แอลฟา อินดัสเทรียล โซลูชั่น จำกัด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(“ALPHA”)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ได้เพิ่มทุนจดทะเบียนจาก</w:t>
      </w:r>
      <w:r w:rsidRPr="0079420D">
        <w:rPr>
          <w:rFonts w:asciiTheme="majorBidi" w:hAnsiTheme="majorBidi" w:cstheme="majorBidi"/>
          <w:sz w:val="28"/>
          <w:szCs w:val="28"/>
        </w:rPr>
        <w:t xml:space="preserve"> 705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</w:t>
      </w:r>
      <w:r w:rsidRPr="0079420D">
        <w:rPr>
          <w:rFonts w:asciiTheme="majorBidi" w:hAnsiTheme="majorBidi" w:cstheme="majorBidi"/>
          <w:sz w:val="28"/>
          <w:szCs w:val="28"/>
        </w:rPr>
        <w:t xml:space="preserve"> 1,165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บาท </w:t>
      </w:r>
      <w:r w:rsidRPr="0079420D">
        <w:rPr>
          <w:rFonts w:asciiTheme="majorBidi" w:hAnsiTheme="majorBidi" w:cstheme="majorBidi"/>
          <w:sz w:val="28"/>
          <w:szCs w:val="28"/>
          <w:cs/>
        </w:rPr>
        <w:t>โดยการออกหุ้นสามัญใหม่จำนวน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46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Pr="0079420D">
        <w:rPr>
          <w:rFonts w:asciiTheme="majorBidi" w:hAnsiTheme="majorBidi" w:cstheme="majorBidi"/>
          <w:sz w:val="28"/>
          <w:szCs w:val="28"/>
          <w:cs/>
        </w:rPr>
        <w:t>หุ้นมูลค่าที่ตราไว้หุ้นละ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ให้แก่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กลุ่มผู้ถือหุ้นเดิม</w:t>
      </w:r>
      <w:r w:rsidR="003C5D3A" w:rsidRPr="0079420D">
        <w:rPr>
          <w:rFonts w:asciiTheme="majorBidi" w:hAnsiTheme="majorBidi" w:cstheme="majorBidi" w:hint="cs"/>
          <w:sz w:val="28"/>
          <w:szCs w:val="28"/>
          <w:cs/>
        </w:rPr>
        <w:t xml:space="preserve"> คือ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="00E847AF" w:rsidRPr="0079420D">
        <w:rPr>
          <w:rFonts w:asciiTheme="majorBidi" w:hAnsiTheme="majorBidi"/>
          <w:sz w:val="28"/>
          <w:szCs w:val="28"/>
        </w:rPr>
        <w:t xml:space="preserve">BJL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/>
          <w:sz w:val="28"/>
          <w:szCs w:val="28"/>
        </w:rPr>
        <w:t xml:space="preserve">23 </w:t>
      </w:r>
      <w:r w:rsidRPr="0079420D">
        <w:rPr>
          <w:rFonts w:asciiTheme="majorBidi" w:hAnsiTheme="majorBidi" w:hint="cs"/>
          <w:sz w:val="28"/>
          <w:szCs w:val="28"/>
          <w:cs/>
        </w:rPr>
        <w:t>ล้านหุ้น และบริษัท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ออริจิ้น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พร็อพเพอร์ตี้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hint="cs"/>
          <w:sz w:val="28"/>
          <w:szCs w:val="28"/>
          <w:cs/>
        </w:rPr>
        <w:t>มหาชน</w:t>
      </w:r>
      <w:r w:rsidRPr="0079420D">
        <w:rPr>
          <w:rFonts w:asciiTheme="majorBidi" w:hAnsiTheme="majorBidi"/>
          <w:sz w:val="28"/>
          <w:szCs w:val="28"/>
          <w:cs/>
        </w:rPr>
        <w:t>)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 จำนวน </w:t>
      </w:r>
      <w:r w:rsidRPr="0079420D">
        <w:rPr>
          <w:rFonts w:asciiTheme="majorBidi" w:hAnsiTheme="majorBidi"/>
          <w:sz w:val="28"/>
          <w:szCs w:val="28"/>
        </w:rPr>
        <w:t xml:space="preserve">23 </w:t>
      </w:r>
      <w:r w:rsidRPr="0079420D">
        <w:rPr>
          <w:rFonts w:asciiTheme="majorBidi" w:hAnsiTheme="majorBidi" w:hint="cs"/>
          <w:sz w:val="28"/>
          <w:szCs w:val="28"/>
          <w:cs/>
        </w:rPr>
        <w:t>ล้านหุ้น</w:t>
      </w:r>
      <w:r w:rsidR="003C5D3A" w:rsidRPr="0079420D">
        <w:rPr>
          <w:rFonts w:asciiTheme="majorBidi" w:hAnsi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โดยเรียกชำระค่าหุ้นที่ </w:t>
      </w:r>
      <w:r w:rsidRPr="0079420D">
        <w:rPr>
          <w:rFonts w:asciiTheme="majorBidi" w:hAnsiTheme="majorBidi"/>
          <w:sz w:val="28"/>
          <w:szCs w:val="28"/>
        </w:rPr>
        <w:t xml:space="preserve">10 </w:t>
      </w:r>
      <w:r w:rsidRPr="0079420D">
        <w:rPr>
          <w:rFonts w:asciiTheme="majorBidi" w:hAnsiTheme="majorBidi" w:hint="cs"/>
          <w:sz w:val="28"/>
          <w:szCs w:val="28"/>
          <w:cs/>
        </w:rPr>
        <w:t>บาทต่อหุ้น</w:t>
      </w:r>
      <w:r w:rsidR="00E66C74" w:rsidRPr="0079420D">
        <w:rPr>
          <w:rFonts w:asciiTheme="majorBidi" w:hAnsiTheme="majorBidi"/>
          <w:sz w:val="28"/>
          <w:szCs w:val="28"/>
        </w:rPr>
        <w:t xml:space="preserve"> </w:t>
      </w:r>
      <w:r w:rsidR="00E66C74" w:rsidRPr="0079420D">
        <w:rPr>
          <w:rFonts w:asciiTheme="majorBidi" w:hAnsiTheme="majorBidi" w:hint="cs"/>
          <w:sz w:val="28"/>
          <w:szCs w:val="28"/>
          <w:cs/>
        </w:rPr>
        <w:t xml:space="preserve">โดย </w:t>
      </w:r>
      <w:r w:rsidR="00E66C74" w:rsidRPr="0079420D">
        <w:rPr>
          <w:rFonts w:asciiTheme="majorBidi" w:hAnsiTheme="majorBidi"/>
          <w:sz w:val="28"/>
          <w:szCs w:val="28"/>
        </w:rPr>
        <w:t xml:space="preserve">BJL </w:t>
      </w:r>
      <w:r w:rsidR="00E66C74" w:rsidRPr="0079420D">
        <w:rPr>
          <w:rFonts w:asciiTheme="majorBidi" w:hAnsiTheme="majorBidi" w:hint="cs"/>
          <w:sz w:val="28"/>
          <w:szCs w:val="28"/>
          <w:cs/>
        </w:rPr>
        <w:t xml:space="preserve">จ่ายชำระเป็นเงินจำนวน </w:t>
      </w:r>
      <w:r w:rsidR="00E66C74" w:rsidRPr="0079420D">
        <w:rPr>
          <w:rFonts w:asciiTheme="majorBidi" w:hAnsiTheme="majorBidi"/>
          <w:sz w:val="28"/>
          <w:szCs w:val="28"/>
        </w:rPr>
        <w:t xml:space="preserve">230 </w:t>
      </w:r>
      <w:r w:rsidR="00E66C74" w:rsidRPr="0079420D">
        <w:rPr>
          <w:rFonts w:asciiTheme="majorBidi" w:hAnsiTheme="majorBidi" w:hint="cs"/>
          <w:sz w:val="28"/>
          <w:szCs w:val="28"/>
          <w:cs/>
        </w:rPr>
        <w:t>ล้านบาท</w:t>
      </w:r>
      <w:r w:rsidR="00EC08D2" w:rsidRPr="0079420D">
        <w:rPr>
          <w:rFonts w:asciiTheme="majorBidi" w:hAnsiTheme="majorBidi"/>
          <w:sz w:val="28"/>
          <w:szCs w:val="28"/>
          <w:cs/>
        </w:rPr>
        <w:br w:type="page"/>
      </w:r>
    </w:p>
    <w:p w14:paraId="3D40D672" w14:textId="3583A456" w:rsidR="008946E9" w:rsidRPr="0079420D" w:rsidRDefault="0029482D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lastRenderedPageBreak/>
        <w:t>ห</w:t>
      </w:r>
      <w:r w:rsidR="008946E9" w:rsidRPr="0079420D">
        <w:rPr>
          <w:rFonts w:asciiTheme="majorBidi" w:hAnsiTheme="majorBidi" w:cstheme="majorBidi"/>
          <w:i/>
          <w:iCs/>
          <w:sz w:val="28"/>
          <w:szCs w:val="28"/>
          <w:cs/>
        </w:rPr>
        <w:t>ลักทรัพย์ค้ำประกัน</w:t>
      </w:r>
    </w:p>
    <w:p w14:paraId="7B6FAE4C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067EA67A" w14:textId="581283DF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30"/>
          <w:szCs w:val="30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TMS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ราคาทุนจำนวน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163</w:t>
      </w:r>
      <w:r w:rsidR="00E66C74" w:rsidRPr="0079420D">
        <w:rPr>
          <w:rFonts w:asciiTheme="majorBidi" w:hAnsiTheme="majorBidi" w:cstheme="majorBidi"/>
          <w:sz w:val="28"/>
          <w:szCs w:val="28"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 xml:space="preserve">80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ใช้เป็นหลักประกันวงเงินกู้ยืมระยะยาวกับสถาบันการเงิน (ดูหมายเหตุข้อ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8</w:t>
      </w:r>
      <w:r w:rsidRPr="0079420D">
        <w:rPr>
          <w:rFonts w:asciiTheme="majorBidi" w:hAnsiTheme="majorBidi" w:cstheme="majorBidi"/>
          <w:sz w:val="28"/>
          <w:szCs w:val="28"/>
          <w:cs/>
        </w:rPr>
        <w:t>)</w:t>
      </w:r>
      <w:r w:rsidRPr="0079420D">
        <w:rPr>
          <w:rFonts w:asciiTheme="majorBidi" w:hAnsiTheme="majorBidi" w:cstheme="majorBidi"/>
          <w:sz w:val="30"/>
          <w:szCs w:val="30"/>
        </w:rPr>
        <w:tab/>
      </w:r>
    </w:p>
    <w:p w14:paraId="35B694EB" w14:textId="77777777" w:rsidR="0029482D" w:rsidRPr="0079420D" w:rsidRDefault="0029482D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30"/>
          <w:szCs w:val="30"/>
        </w:rPr>
      </w:pPr>
    </w:p>
    <w:p w14:paraId="0575C8B6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เงินลงทุนในบริษัทย่อย</w:t>
      </w:r>
    </w:p>
    <w:p w14:paraId="12A1AEEF" w14:textId="77777777" w:rsidR="008946E9" w:rsidRPr="0079420D" w:rsidRDefault="008946E9" w:rsidP="008946E9">
      <w:pPr>
        <w:ind w:left="540"/>
        <w:rPr>
          <w:rFonts w:asciiTheme="majorBidi" w:hAnsiTheme="majorBidi" w:cstheme="majorBidi"/>
          <w:sz w:val="28"/>
          <w:szCs w:val="28"/>
        </w:rPr>
      </w:pPr>
    </w:p>
    <w:tbl>
      <w:tblPr>
        <w:tblW w:w="912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00"/>
        <w:gridCol w:w="1170"/>
        <w:gridCol w:w="1653"/>
      </w:tblGrid>
      <w:tr w:rsidR="008946E9" w:rsidRPr="0079420D" w14:paraId="7B741ACD" w14:textId="77777777" w:rsidTr="00A402C8">
        <w:trPr>
          <w:tblHeader/>
        </w:trPr>
        <w:tc>
          <w:tcPr>
            <w:tcW w:w="6300" w:type="dxa"/>
            <w:vAlign w:val="bottom"/>
          </w:tcPr>
          <w:p w14:paraId="5FC0BED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 w:hanging="2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006745C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เดือนสิ้นสุดวันที่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170" w:type="dxa"/>
            <w:vAlign w:val="bottom"/>
          </w:tcPr>
          <w:p w14:paraId="14EBE7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2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653" w:type="dxa"/>
            <w:vAlign w:val="center"/>
          </w:tcPr>
          <w:p w14:paraId="3923237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1414C27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8946E9" w:rsidRPr="0079420D" w14:paraId="73CCFA51" w14:textId="77777777" w:rsidTr="00A402C8">
        <w:trPr>
          <w:tblHeader/>
        </w:trPr>
        <w:tc>
          <w:tcPr>
            <w:tcW w:w="6300" w:type="dxa"/>
            <w:shd w:val="clear" w:color="auto" w:fill="auto"/>
            <w:vAlign w:val="bottom"/>
          </w:tcPr>
          <w:p w14:paraId="30351BB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00741A7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หมายเหตุ</w:t>
            </w:r>
          </w:p>
        </w:tc>
        <w:tc>
          <w:tcPr>
            <w:tcW w:w="1653" w:type="dxa"/>
          </w:tcPr>
          <w:p w14:paraId="0127ED73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946E9" w:rsidRPr="0079420D" w14:paraId="3A0871A9" w14:textId="77777777" w:rsidTr="00A402C8">
        <w:tc>
          <w:tcPr>
            <w:tcW w:w="6300" w:type="dxa"/>
            <w:vAlign w:val="bottom"/>
          </w:tcPr>
          <w:p w14:paraId="19ABDAD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 w:hanging="24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70F73A8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53" w:type="dxa"/>
          </w:tcPr>
          <w:p w14:paraId="578C3CE1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86F15" w:rsidRPr="0079420D" w14:paraId="2BB3974A" w14:textId="77777777" w:rsidTr="00A402C8">
        <w:tc>
          <w:tcPr>
            <w:tcW w:w="6300" w:type="dxa"/>
            <w:vAlign w:val="bottom"/>
          </w:tcPr>
          <w:p w14:paraId="70FD25C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170" w:type="dxa"/>
          </w:tcPr>
          <w:p w14:paraId="3A9F24C6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53" w:type="dxa"/>
          </w:tcPr>
          <w:p w14:paraId="0652A5E9" w14:textId="13904175" w:rsidR="00F86F15" w:rsidRPr="0079420D" w:rsidRDefault="00F86F15" w:rsidP="00F86F15">
            <w:pPr>
              <w:pStyle w:val="acctfourfigures"/>
              <w:tabs>
                <w:tab w:val="left" w:pos="720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8,614,975</w:t>
            </w:r>
          </w:p>
        </w:tc>
      </w:tr>
      <w:tr w:rsidR="00F86F15" w:rsidRPr="0079420D" w14:paraId="3A5D533A" w14:textId="77777777" w:rsidTr="00A402C8">
        <w:tc>
          <w:tcPr>
            <w:tcW w:w="6300" w:type="dxa"/>
            <w:vAlign w:val="bottom"/>
          </w:tcPr>
          <w:p w14:paraId="23BFBBD7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เพิ่มขึ้นจากการเพิ่มทุนของบริษัทย่อย</w:t>
            </w:r>
          </w:p>
        </w:tc>
        <w:tc>
          <w:tcPr>
            <w:tcW w:w="1170" w:type="dxa"/>
          </w:tcPr>
          <w:p w14:paraId="0D95E54D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53" w:type="dxa"/>
          </w:tcPr>
          <w:p w14:paraId="4A8A654F" w14:textId="4F1890DF" w:rsidR="00F86F15" w:rsidRPr="0079420D" w:rsidRDefault="00F86F15" w:rsidP="00F86F15">
            <w:pPr>
              <w:pStyle w:val="acctfourfigures"/>
              <w:tabs>
                <w:tab w:val="left" w:pos="720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245</w:t>
            </w: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,000</w:t>
            </w:r>
          </w:p>
        </w:tc>
      </w:tr>
      <w:tr w:rsidR="00F86F15" w:rsidRPr="0079420D" w14:paraId="4D0EC6E2" w14:textId="77777777" w:rsidTr="00A402C8">
        <w:tc>
          <w:tcPr>
            <w:tcW w:w="6300" w:type="dxa"/>
          </w:tcPr>
          <w:p w14:paraId="294EB58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ซื้อเงินลงทุนใน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SCG Inter VN</w:t>
            </w:r>
          </w:p>
        </w:tc>
        <w:tc>
          <w:tcPr>
            <w:tcW w:w="1170" w:type="dxa"/>
          </w:tcPr>
          <w:p w14:paraId="4B96031C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2</w:t>
            </w: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1653" w:type="dxa"/>
            <w:vAlign w:val="bottom"/>
          </w:tcPr>
          <w:p w14:paraId="55021C91" w14:textId="041AD2FA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193,000</w:t>
            </w:r>
          </w:p>
        </w:tc>
      </w:tr>
      <w:tr w:rsidR="00F86F15" w:rsidRPr="0079420D" w14:paraId="5EBC18D4" w14:textId="77777777" w:rsidTr="00A402C8">
        <w:tc>
          <w:tcPr>
            <w:tcW w:w="6300" w:type="dxa"/>
          </w:tcPr>
          <w:p w14:paraId="4AF0AEA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ลดลงจากการลดทุนของ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JHX</w:t>
            </w:r>
          </w:p>
        </w:tc>
        <w:tc>
          <w:tcPr>
            <w:tcW w:w="1170" w:type="dxa"/>
          </w:tcPr>
          <w:p w14:paraId="0E685139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653" w:type="dxa"/>
            <w:vAlign w:val="bottom"/>
          </w:tcPr>
          <w:p w14:paraId="5300BF6A" w14:textId="22D4573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(3,055)</w:t>
            </w:r>
          </w:p>
        </w:tc>
      </w:tr>
      <w:tr w:rsidR="00F86F15" w:rsidRPr="0079420D" w14:paraId="578343FF" w14:textId="77777777" w:rsidTr="00A402C8">
        <w:tc>
          <w:tcPr>
            <w:tcW w:w="6300" w:type="dxa"/>
            <w:vAlign w:val="bottom"/>
          </w:tcPr>
          <w:p w14:paraId="71115641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ขาดทุนจากการด้อยค่าของเงินลงทุนใน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JHX</w:t>
            </w:r>
          </w:p>
        </w:tc>
        <w:tc>
          <w:tcPr>
            <w:tcW w:w="1170" w:type="dxa"/>
          </w:tcPr>
          <w:p w14:paraId="4126E244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53" w:type="dxa"/>
            <w:tcBorders>
              <w:bottom w:val="single" w:sz="4" w:space="0" w:color="auto"/>
            </w:tcBorders>
          </w:tcPr>
          <w:p w14:paraId="0BC31EDA" w14:textId="14FFE455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(3,503)</w:t>
            </w:r>
          </w:p>
        </w:tc>
      </w:tr>
      <w:tr w:rsidR="00F86F15" w:rsidRPr="0079420D" w14:paraId="32F900CD" w14:textId="77777777" w:rsidTr="00A402C8">
        <w:tc>
          <w:tcPr>
            <w:tcW w:w="6300" w:type="dxa"/>
            <w:vAlign w:val="bottom"/>
          </w:tcPr>
          <w:p w14:paraId="61D46D52" w14:textId="77777777" w:rsidR="00F86F15" w:rsidRPr="0079420D" w:rsidRDefault="00F86F15" w:rsidP="00F86F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 w:hanging="2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2567</w:t>
            </w:r>
          </w:p>
        </w:tc>
        <w:tc>
          <w:tcPr>
            <w:tcW w:w="1170" w:type="dxa"/>
          </w:tcPr>
          <w:p w14:paraId="2D72BAE8" w14:textId="77777777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53" w:type="dxa"/>
            <w:tcBorders>
              <w:top w:val="single" w:sz="4" w:space="0" w:color="auto"/>
              <w:bottom w:val="double" w:sz="4" w:space="0" w:color="auto"/>
            </w:tcBorders>
          </w:tcPr>
          <w:p w14:paraId="25792123" w14:textId="3F279DDE" w:rsidR="00F86F15" w:rsidRPr="0079420D" w:rsidRDefault="00F86F15" w:rsidP="00F86F1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9,046,417</w:t>
            </w:r>
          </w:p>
        </w:tc>
      </w:tr>
    </w:tbl>
    <w:p w14:paraId="15A07E15" w14:textId="77777777" w:rsidR="008946E9" w:rsidRPr="0079420D" w:rsidRDefault="008946E9" w:rsidP="008946E9">
      <w:pPr>
        <w:rPr>
          <w:rFonts w:asciiTheme="majorBidi" w:hAnsiTheme="majorBidi" w:cstheme="majorBidi"/>
          <w:sz w:val="28"/>
          <w:szCs w:val="28"/>
          <w:cs/>
        </w:rPr>
      </w:pPr>
    </w:p>
    <w:p w14:paraId="4911BBA7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bookmarkStart w:id="1" w:name="_Hlk71539175"/>
      <w:r w:rsidRPr="0079420D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เก้า</w:t>
      </w:r>
      <w:r w:rsidRPr="0079420D">
        <w:rPr>
          <w:rFonts w:asciiTheme="majorBidi" w:hAnsiTheme="majorBidi" w:cstheme="majorBidi"/>
          <w:sz w:val="28"/>
          <w:szCs w:val="28"/>
          <w:cs/>
        </w:rPr>
        <w:t>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บริษัทได้ลงทุนเพิ่มในบริษัทย่อยดังนี้</w:t>
      </w:r>
    </w:p>
    <w:p w14:paraId="4858CF35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1212006B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ทรานสปอร์ต (ประเทศไทย) จำกัด โดยชำระค่าหุ้นเพิ่มทุนเพิ่มเติมร้อยละ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ของมูลค่า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ทุนจดทะเบียนเพิ่มทุนเป็นจำนวนเงิน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20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(</w:t>
      </w:r>
      <w:r w:rsidRPr="0079420D">
        <w:rPr>
          <w:rFonts w:asciiTheme="majorBidi" w:hAnsiTheme="majorBidi" w:cstheme="majorBidi"/>
          <w:sz w:val="28"/>
          <w:szCs w:val="28"/>
        </w:rPr>
        <w:t xml:space="preserve">200,000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หุ้น มูลค่าหุ้นละ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บาท)</w:t>
      </w:r>
    </w:p>
    <w:p w14:paraId="57A6CC61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โดยชำระค่าหุ้นเพิ่มทุนเพิ่มเติมร้อยละ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ของมูลค่าทุนจดทะเบียนเพิ่มทุนเป็น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5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sz w:val="28"/>
          <w:szCs w:val="28"/>
        </w:rPr>
        <w:t xml:space="preserve">50,000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หุ้น มูลค่าหุ้นละ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บาท)</w:t>
      </w:r>
    </w:p>
    <w:p w14:paraId="34FB9854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แปซิฟิก ห้องเย็น จำกัด โดยชำระค่าหุ้นเพิ่มทุนเพิ่มเติมร้อยละ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120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(</w:t>
      </w:r>
      <w:r w:rsidRPr="0079420D">
        <w:rPr>
          <w:rFonts w:asciiTheme="majorBidi" w:hAnsiTheme="majorBidi" w:cstheme="majorBidi"/>
          <w:sz w:val="28"/>
          <w:szCs w:val="28"/>
        </w:rPr>
        <w:t>1,200,000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หุ้น มูลค่าหุ้นละ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บาท)</w:t>
      </w:r>
    </w:p>
    <w:p w14:paraId="330FA85B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เบญจพรแลนด์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โดยชำระค่าหุ้นเพิ่มทุนเพิ่มเติมร้อยละ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1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0</w:t>
      </w:r>
      <w:r w:rsidRPr="0079420D">
        <w:rPr>
          <w:rFonts w:asciiTheme="majorBidi" w:hAnsiTheme="majorBidi" w:cstheme="majorBidi"/>
          <w:sz w:val="28"/>
          <w:szCs w:val="28"/>
        </w:rPr>
        <w:t xml:space="preserve">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(</w:t>
      </w:r>
      <w:r w:rsidRPr="0079420D">
        <w:rPr>
          <w:rFonts w:asciiTheme="majorBidi" w:hAnsiTheme="majorBidi" w:cstheme="majorBidi"/>
          <w:sz w:val="28"/>
          <w:szCs w:val="28"/>
        </w:rPr>
        <w:t xml:space="preserve">1,000,000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หุ้น มูลค่าหุ้นละ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บาท)</w:t>
      </w:r>
    </w:p>
    <w:p w14:paraId="7ABA7CBA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p w14:paraId="5F4FEB52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เก้า</w:t>
      </w:r>
      <w:r w:rsidRPr="0079420D">
        <w:rPr>
          <w:rFonts w:asciiTheme="majorBidi" w:hAnsiTheme="majorBidi" w:cstheme="majorBidi"/>
          <w:sz w:val="28"/>
          <w:szCs w:val="28"/>
          <w:cs/>
        </w:rPr>
        <w:t>เดือนสิ้นสุดวันที่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กลุ่ม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บริษัทได้ลงทุนเพิ่มในบริษัทย่อยดังนี้</w:t>
      </w:r>
    </w:p>
    <w:p w14:paraId="18039D75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5DBC3DDC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เอ็กซ์เพรส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โดยชำระค่าหุ้นเพิ่มทุนเพิ่มเติมร้อยละ </w:t>
      </w:r>
      <w:r w:rsidRPr="0079420D">
        <w:rPr>
          <w:rFonts w:asciiTheme="majorBidi" w:hAnsiTheme="majorBidi" w:cstheme="majorBidi"/>
          <w:sz w:val="28"/>
          <w:szCs w:val="28"/>
        </w:rPr>
        <w:t>100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13.70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 (</w:t>
      </w:r>
      <w:r w:rsidRPr="0079420D">
        <w:rPr>
          <w:rFonts w:asciiTheme="majorBidi" w:hAnsiTheme="majorBidi" w:cstheme="majorBidi"/>
          <w:sz w:val="28"/>
          <w:szCs w:val="28"/>
        </w:rPr>
        <w:t>137,000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หุ้น มูลค่าหุ้นละ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บาท)</w:t>
      </w:r>
    </w:p>
    <w:p w14:paraId="199E0F25" w14:textId="5A21C244" w:rsidR="00E96A97" w:rsidRPr="0079420D" w:rsidRDefault="00E96A97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left="45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br w:type="page"/>
      </w:r>
    </w:p>
    <w:p w14:paraId="5FB7B955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left="450" w:right="-45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lastRenderedPageBreak/>
        <w:tab/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การซื้อบริษัทย่อย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SCG Inter VN</w:t>
      </w:r>
    </w:p>
    <w:p w14:paraId="264DE93E" w14:textId="77777777" w:rsidR="008946E9" w:rsidRPr="0079420D" w:rsidRDefault="008946E9" w:rsidP="008946E9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5F9B090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20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พฤษภาคม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บริษัทได้มาซึ่งอำนาจควบคุมใน</w:t>
      </w:r>
      <w:r w:rsidRPr="0079420D">
        <w:rPr>
          <w:rFonts w:asciiTheme="majorBidi" w:hAnsiTheme="majorBidi" w:cstheme="majorBidi"/>
          <w:sz w:val="28"/>
          <w:szCs w:val="28"/>
        </w:rPr>
        <w:t xml:space="preserve"> SCG Inter VN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ซึ่งเป็น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บริษัทจดทะเบียนในประเทศเวียดนาม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ประกอบธุรกิจให้บริการโลจิสติกส์แบบ </w:t>
      </w:r>
      <w:r w:rsidRPr="0079420D">
        <w:rPr>
          <w:rFonts w:asciiTheme="majorBidi" w:hAnsiTheme="majorBidi" w:cstheme="majorBidi"/>
          <w:sz w:val="28"/>
          <w:szCs w:val="28"/>
        </w:rPr>
        <w:t>Third Party Logistics Provider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โดย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เข้า</w:t>
      </w:r>
      <w:r w:rsidRPr="0079420D">
        <w:rPr>
          <w:rFonts w:asciiTheme="majorBidi" w:hAnsiTheme="majorBidi" w:cstheme="majorBidi"/>
          <w:sz w:val="28"/>
          <w:szCs w:val="28"/>
          <w:cs/>
        </w:rPr>
        <w:t>ซื้อหุ้นทุนและสิทธิออกเสียงในบริษัท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 </w:t>
      </w:r>
      <w:r w:rsidRPr="0079420D">
        <w:rPr>
          <w:rFonts w:asciiTheme="majorBidi" w:hAnsiTheme="majorBidi" w:cstheme="majorBidi"/>
          <w:sz w:val="28"/>
          <w:szCs w:val="28"/>
          <w:cs/>
        </w:rPr>
        <w:t>ทำให้บริษัทมีส่วนได้เสียใน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SCG Inter VN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 </w:t>
      </w:r>
      <w:r w:rsidRPr="0079420D">
        <w:rPr>
          <w:rFonts w:asciiTheme="majorBidi" w:hAnsiTheme="majorBidi" w:cstheme="majorBidi"/>
          <w:sz w:val="28"/>
          <w:szCs w:val="28"/>
          <w:cs/>
        </w:rPr>
        <w:t>สิ่งตอบแทนที่จ่าย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เป็น</w:t>
      </w:r>
      <w:r w:rsidRPr="0079420D">
        <w:rPr>
          <w:rFonts w:asciiTheme="majorBidi" w:hAnsiTheme="majorBidi" w:cstheme="majorBidi"/>
          <w:sz w:val="28"/>
          <w:szCs w:val="28"/>
          <w:cs/>
        </w:rPr>
        <w:t>เงินสด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รวมทั้งสิ้น </w:t>
      </w:r>
      <w:r w:rsidRPr="0079420D">
        <w:rPr>
          <w:rFonts w:asciiTheme="majorBidi" w:hAnsiTheme="majorBidi" w:cstheme="majorBidi"/>
          <w:sz w:val="28"/>
          <w:szCs w:val="28"/>
        </w:rPr>
        <w:t xml:space="preserve">193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(ดูหมายเหตุข้อ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2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(ข))</w:t>
      </w:r>
    </w:p>
    <w:p w14:paraId="26F75144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78F56615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79420D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การลดทุนของบริษัทย่อย</w:t>
      </w:r>
    </w:p>
    <w:p w14:paraId="795A1F4C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</w:p>
    <w:p w14:paraId="116FA790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  <w:cs/>
        </w:rPr>
      </w:pP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24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กรกฎาคม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บริษัทย่อยแห่งหนึ่ง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>(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>“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เจดับเบิ้ลยูดี เฮลท์ คอนเนคซ์ จำกัด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(“JHX”)</w:t>
      </w:r>
      <w:r w:rsidRPr="0079420D">
        <w:rPr>
          <w:rFonts w:asciiTheme="majorBidi" w:hAnsiTheme="majorBidi" w:cstheme="majorBidi" w:hint="eastAsia"/>
          <w:spacing w:val="-2"/>
          <w:sz w:val="28"/>
          <w:szCs w:val="28"/>
          <w:cs/>
        </w:rPr>
        <w:t>”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>)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ได้ลดทุนจดทะเบียนจาก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60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 เป็น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33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โดยการลดหุ้นสามัญจำนวน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0.27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ล้านหุ้น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มูลค่าหุ้นละ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100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รวมเป็นจำนวน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27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ซึ่งการลดทุนดังกล่าวจะเป็นไปตามสัดส่วนการจ่ายชำระค่าหุ้นสามัญ ส่งผลให้บริษัทมีเงินลงทุนใน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JHX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ลดลง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3.06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</w:p>
    <w:p w14:paraId="037C0A05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489918F7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การเลิกบริษัท</w:t>
      </w:r>
    </w:p>
    <w:p w14:paraId="345F8995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502DE867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24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ที่ประชุมวิสามัญผู้ถือหุ้นของบริษัทย่อยทางอ้อมแห่งหนึ่ง </w:t>
      </w:r>
      <w:r w:rsidRPr="0079420D">
        <w:rPr>
          <w:rFonts w:asciiTheme="majorBidi" w:hAnsiTheme="majorBidi" w:cstheme="majorBidi"/>
          <w:sz w:val="28"/>
          <w:szCs w:val="28"/>
        </w:rPr>
        <w:t>(“</w:t>
      </w:r>
      <w:r w:rsidRPr="0079420D">
        <w:rPr>
          <w:rFonts w:asciiTheme="majorBidi" w:hAnsi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เอ็กซ์เพรส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จำกัด </w:t>
      </w:r>
      <w:r w:rsidRPr="0079420D">
        <w:rPr>
          <w:rFonts w:asciiTheme="majorBidi" w:hAnsiTheme="majorBidi"/>
          <w:sz w:val="28"/>
          <w:szCs w:val="28"/>
        </w:rPr>
        <w:t>(“JWDX”</w:t>
      </w:r>
      <w:r w:rsidRPr="0079420D">
        <w:rPr>
          <w:rFonts w:asciiTheme="majorBidi" w:hAnsiTheme="majorBidi" w:hint="cs"/>
          <w:sz w:val="28"/>
          <w:szCs w:val="28"/>
          <w:cs/>
        </w:rPr>
        <w:t>)</w:t>
      </w:r>
      <w:r w:rsidRPr="0079420D">
        <w:rPr>
          <w:rFonts w:asciiTheme="majorBidi" w:hAnsiTheme="majorBidi"/>
          <w:sz w:val="28"/>
          <w:szCs w:val="28"/>
        </w:rPr>
        <w:t>”)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มีมติให้เลิกบริษัท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โดย </w:t>
      </w:r>
      <w:r w:rsidRPr="0079420D">
        <w:rPr>
          <w:rFonts w:asciiTheme="majorBidi" w:hAnsiTheme="majorBidi" w:cstheme="majorBidi"/>
          <w:sz w:val="28"/>
          <w:szCs w:val="28"/>
        </w:rPr>
        <w:t xml:space="preserve">JWDX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ได้จดทะเบียนเลิกบริษัทกับกรมพัฒนาธุรกิจการค้า 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25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มิถุนายน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และอยู่ในระหว่างการชำระบัญชี โดยบริษัท เจดับเบิ้ลยูดี ทรานสปอร์ต (ประเทศไทย) จำกัด </w:t>
      </w:r>
      <w:r w:rsidRPr="0079420D">
        <w:rPr>
          <w:rFonts w:asciiTheme="majorBidi" w:hAnsiTheme="majorBidi" w:cstheme="majorBidi"/>
          <w:sz w:val="28"/>
          <w:szCs w:val="28"/>
        </w:rPr>
        <w:t xml:space="preserve">(“JTS”)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ซึ่งเป็นบริษัทใหญ่ของ </w:t>
      </w:r>
      <w:r w:rsidRPr="0079420D">
        <w:rPr>
          <w:rFonts w:asciiTheme="majorBidi" w:hAnsiTheme="majorBidi" w:cstheme="majorBidi"/>
          <w:sz w:val="28"/>
          <w:szCs w:val="28"/>
        </w:rPr>
        <w:t xml:space="preserve">JWDX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รับรู้ผลขาดทุนจากการด้อยค่าเงินลงทุนใน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JWDX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53.67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</w:p>
    <w:p w14:paraId="0C399801" w14:textId="77777777" w:rsidR="008946E9" w:rsidRPr="0079420D" w:rsidRDefault="008946E9" w:rsidP="008946E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18891703" w14:textId="300FB936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เมื่อวันที่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5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สิงหาคม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ที่ประชุมวิสามัญผู้ถือหุ้นของบริษัทย่อยแห่งหนึ่ง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>(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>“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pacing w:val="-2"/>
          <w:sz w:val="28"/>
          <w:szCs w:val="28"/>
          <w:cs/>
        </w:rPr>
        <w:t>เจดับเบิ้ลยูดี เฮลท์ คอนเนคซ์ จำกัด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(“JHX”)</w:t>
      </w:r>
      <w:r w:rsidRPr="0079420D">
        <w:rPr>
          <w:rFonts w:asciiTheme="majorBidi" w:hAnsiTheme="majorBidi" w:cstheme="majorBidi" w:hint="eastAsia"/>
          <w:spacing w:val="-2"/>
          <w:sz w:val="28"/>
          <w:szCs w:val="28"/>
          <w:cs/>
        </w:rPr>
        <w:t>”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>)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มีมติให้เลิกบริษัท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เนื่องจากกลุ่มบริษัทมีการปรับปรุงโครงสร้างธุรกิจ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ส่งผลให้</w:t>
      </w:r>
      <w:r w:rsidRPr="0079420D">
        <w:rPr>
          <w:rFonts w:asciiTheme="majorBidi" w:hAnsiTheme="majorBidi" w:cstheme="majorBidi"/>
          <w:sz w:val="28"/>
          <w:szCs w:val="28"/>
        </w:rPr>
        <w:t xml:space="preserve"> JHX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สิ้นสุดการเป็นบริษัทย่อยของกลุ่มบริษัท โดย </w:t>
      </w:r>
      <w:r w:rsidRPr="0079420D">
        <w:rPr>
          <w:rFonts w:asciiTheme="majorBidi" w:hAnsiTheme="majorBidi" w:cstheme="majorBidi"/>
          <w:sz w:val="28"/>
          <w:szCs w:val="28"/>
        </w:rPr>
        <w:t xml:space="preserve">JHX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ได้จดทะเบียนเลิกบริษัทกับกรมพัฒนาธุรกิจการค้า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เมื่อวันที่</w:t>
      </w:r>
      <w:r w:rsidR="006E73D5"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6E73D5" w:rsidRPr="0079420D">
        <w:rPr>
          <w:rFonts w:asciiTheme="majorBidi" w:hAnsiTheme="majorBidi" w:cstheme="majorBidi"/>
          <w:sz w:val="28"/>
          <w:szCs w:val="28"/>
        </w:rPr>
        <w:t xml:space="preserve">7 </w:t>
      </w:r>
      <w:r w:rsidR="006E73D5" w:rsidRPr="0079420D">
        <w:rPr>
          <w:rFonts w:asciiTheme="majorBidi" w:hAnsiTheme="majorBidi" w:cstheme="majorBidi" w:hint="cs"/>
          <w:sz w:val="28"/>
          <w:szCs w:val="28"/>
          <w:cs/>
        </w:rPr>
        <w:t xml:space="preserve">สิงหาคม </w:t>
      </w:r>
      <w:r w:rsidR="006E73D5"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และอยู่ในระหว่างการชำระบัญชี บริษัทรับรู้ผลขาดทุนจากการด้อยค่าเงินลงทุนใน </w:t>
      </w:r>
      <w:r w:rsidRPr="0079420D">
        <w:rPr>
          <w:rFonts w:asciiTheme="majorBidi" w:hAnsiTheme="majorBidi" w:cstheme="majorBidi"/>
          <w:sz w:val="28"/>
          <w:szCs w:val="28"/>
        </w:rPr>
        <w:t xml:space="preserve">JHX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 w:cstheme="majorBidi"/>
          <w:sz w:val="28"/>
          <w:szCs w:val="28"/>
        </w:rPr>
        <w:t>3.5</w:t>
      </w:r>
      <w:r w:rsidR="000F058A" w:rsidRPr="0079420D">
        <w:rPr>
          <w:rFonts w:asciiTheme="majorBidi" w:hAnsiTheme="majorBidi" w:cstheme="majorBidi"/>
          <w:sz w:val="28"/>
          <w:szCs w:val="28"/>
        </w:rPr>
        <w:t>0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</w:p>
    <w:p w14:paraId="5E448DDA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0702D424" w14:textId="77777777" w:rsidR="008946E9" w:rsidRPr="0079420D" w:rsidRDefault="008946E9" w:rsidP="008946E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2912ACB" w14:textId="77777777" w:rsidR="008946E9" w:rsidRPr="0079420D" w:rsidRDefault="008946E9" w:rsidP="008946E9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66236CAF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 </w:t>
      </w:r>
      <w:r w:rsidRPr="0079420D">
        <w:rPr>
          <w:rFonts w:asciiTheme="majorBidi" w:hAnsiTheme="majorBidi" w:cstheme="majorBidi"/>
          <w:sz w:val="28"/>
          <w:szCs w:val="28"/>
        </w:rPr>
        <w:t xml:space="preserve">JWDAH </w:t>
      </w:r>
      <w:r w:rsidRPr="0079420D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859.61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2566: 859.61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8</w:t>
      </w:r>
      <w:r w:rsidRPr="0079420D">
        <w:rPr>
          <w:rFonts w:asciiTheme="majorBidi" w:hAnsiTheme="majorBidi" w:cstheme="majorBidi"/>
          <w:sz w:val="28"/>
          <w:szCs w:val="28"/>
          <w:cs/>
        </w:rPr>
        <w:t>)</w:t>
      </w:r>
    </w:p>
    <w:p w14:paraId="780D6597" w14:textId="77777777" w:rsidR="008946E9" w:rsidRPr="0079420D" w:rsidRDefault="008946E9" w:rsidP="008946E9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>30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เงินลงทุนใน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79420D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79420D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79420D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79420D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2,184.21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เพื่อ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สำหรับหุ้นกู้ของบริษัท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2566: 2,084.21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8</w:t>
      </w:r>
      <w:r w:rsidRPr="0079420D">
        <w:rPr>
          <w:rFonts w:asciiTheme="majorBidi" w:hAnsiTheme="majorBidi" w:cstheme="majorBidi"/>
          <w:sz w:val="28"/>
          <w:szCs w:val="28"/>
          <w:cs/>
        </w:rPr>
        <w:t>)</w:t>
      </w:r>
    </w:p>
    <w:p w14:paraId="34FF40E6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br w:type="page"/>
      </w:r>
    </w:p>
    <w:bookmarkEnd w:id="1"/>
    <w:p w14:paraId="3F6998E3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ที่ดิน อาคารและอุปกรณ์</w:t>
      </w:r>
    </w:p>
    <w:p w14:paraId="511B146E" w14:textId="77777777" w:rsidR="008946E9" w:rsidRPr="0079420D" w:rsidRDefault="008946E9" w:rsidP="008946E9">
      <w:pPr>
        <w:ind w:right="-27"/>
        <w:jc w:val="both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310"/>
        <w:gridCol w:w="810"/>
        <w:gridCol w:w="1440"/>
        <w:gridCol w:w="180"/>
        <w:gridCol w:w="1441"/>
      </w:tblGrid>
      <w:tr w:rsidR="008946E9" w:rsidRPr="0079420D" w14:paraId="2D8330BA" w14:textId="77777777" w:rsidTr="00A402C8">
        <w:trPr>
          <w:cantSplit/>
          <w:tblHeader/>
        </w:trPr>
        <w:tc>
          <w:tcPr>
            <w:tcW w:w="5310" w:type="dxa"/>
            <w:shd w:val="clear" w:color="auto" w:fill="auto"/>
            <w:vAlign w:val="bottom"/>
          </w:tcPr>
          <w:p w14:paraId="16EBA33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เก้า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เดือนสิ้นสุดวันที่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กันยายน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68E24ED9" w14:textId="77777777" w:rsidR="008946E9" w:rsidRPr="0079420D" w:rsidRDefault="008946E9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4CF7C60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875DE27" w14:textId="77777777" w:rsidR="008946E9" w:rsidRPr="0079420D" w:rsidRDefault="008946E9" w:rsidP="00A402C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  <w:vAlign w:val="bottom"/>
          </w:tcPr>
          <w:p w14:paraId="3CD85A8E" w14:textId="77777777" w:rsidR="008946E9" w:rsidRPr="0079420D" w:rsidRDefault="008946E9" w:rsidP="00A402C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5316D200" w14:textId="77777777" w:rsidR="008946E9" w:rsidRPr="0079420D" w:rsidRDefault="008946E9" w:rsidP="00A402C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8946E9" w:rsidRPr="0079420D" w14:paraId="0E40C5B2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1CF12A89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10" w:type="dxa"/>
            <w:shd w:val="clear" w:color="auto" w:fill="auto"/>
          </w:tcPr>
          <w:p w14:paraId="6AF990E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หมายเหตุ</w:t>
            </w:r>
          </w:p>
        </w:tc>
        <w:tc>
          <w:tcPr>
            <w:tcW w:w="3061" w:type="dxa"/>
            <w:gridSpan w:val="3"/>
            <w:shd w:val="clear" w:color="auto" w:fill="auto"/>
          </w:tcPr>
          <w:p w14:paraId="0337C9AE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946E9" w:rsidRPr="0079420D" w14:paraId="447C265C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65ECFAF5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</w:tcPr>
          <w:p w14:paraId="4F6469D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5A3C1E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8,157,266</w:t>
            </w:r>
          </w:p>
        </w:tc>
        <w:tc>
          <w:tcPr>
            <w:tcW w:w="180" w:type="dxa"/>
            <w:shd w:val="clear" w:color="auto" w:fill="auto"/>
          </w:tcPr>
          <w:p w14:paraId="4F5C184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B1D0C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2,276,905</w:t>
            </w:r>
          </w:p>
        </w:tc>
      </w:tr>
      <w:tr w:rsidR="008946E9" w:rsidRPr="0079420D" w14:paraId="0C8A3314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69D86545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810" w:type="dxa"/>
            <w:shd w:val="clear" w:color="auto" w:fill="auto"/>
          </w:tcPr>
          <w:p w14:paraId="2DB1FDB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205EC2FA" w14:textId="49F3B9B8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6B198F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8852ED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2E6EFD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8852ED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556</w:t>
            </w:r>
          </w:p>
        </w:tc>
        <w:tc>
          <w:tcPr>
            <w:tcW w:w="180" w:type="dxa"/>
            <w:shd w:val="clear" w:color="auto" w:fill="auto"/>
          </w:tcPr>
          <w:p w14:paraId="6E6AA97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0CF4205C" w14:textId="61679AB9" w:rsidR="008946E9" w:rsidRPr="0079420D" w:rsidRDefault="008852ED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77,170</w:t>
            </w:r>
          </w:p>
        </w:tc>
      </w:tr>
      <w:tr w:rsidR="008946E9" w:rsidRPr="0079420D" w14:paraId="3846E86D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2CD64EF3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ได้มาจากการรวมธุรกิจ</w:t>
            </w:r>
          </w:p>
        </w:tc>
        <w:tc>
          <w:tcPr>
            <w:tcW w:w="810" w:type="dxa"/>
            <w:shd w:val="clear" w:color="auto" w:fill="auto"/>
          </w:tcPr>
          <w:p w14:paraId="349F7B1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2(</w:t>
            </w: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ข</w:t>
            </w: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440" w:type="dxa"/>
            <w:shd w:val="clear" w:color="auto" w:fill="auto"/>
          </w:tcPr>
          <w:p w14:paraId="6542381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912</w:t>
            </w:r>
          </w:p>
        </w:tc>
        <w:tc>
          <w:tcPr>
            <w:tcW w:w="180" w:type="dxa"/>
            <w:shd w:val="clear" w:color="auto" w:fill="auto"/>
          </w:tcPr>
          <w:p w14:paraId="386F75B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2702FA3E" w14:textId="77777777" w:rsidR="008946E9" w:rsidRPr="0079420D" w:rsidRDefault="008946E9" w:rsidP="00C21B33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002A0A9B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134F7784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รับโอนจากสินทรัพย์สิทธิการใช้ - ราคาตามบัญชีสุทธิ</w:t>
            </w:r>
          </w:p>
        </w:tc>
        <w:tc>
          <w:tcPr>
            <w:tcW w:w="810" w:type="dxa"/>
            <w:shd w:val="clear" w:color="auto" w:fill="auto"/>
          </w:tcPr>
          <w:p w14:paraId="6AA8B53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653D6DB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15,575</w:t>
            </w:r>
          </w:p>
        </w:tc>
        <w:tc>
          <w:tcPr>
            <w:tcW w:w="180" w:type="dxa"/>
            <w:shd w:val="clear" w:color="auto" w:fill="auto"/>
          </w:tcPr>
          <w:p w14:paraId="00A660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09E3B88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620214D2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67E57DD6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รับโอนจากสินทรัพย์ไม่มีตัวตน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- ราคาตามบัญชีสุทธิ</w:t>
            </w:r>
          </w:p>
        </w:tc>
        <w:tc>
          <w:tcPr>
            <w:tcW w:w="810" w:type="dxa"/>
            <w:shd w:val="clear" w:color="auto" w:fill="auto"/>
          </w:tcPr>
          <w:p w14:paraId="6A1972A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1440" w:type="dxa"/>
            <w:shd w:val="clear" w:color="auto" w:fill="auto"/>
          </w:tcPr>
          <w:p w14:paraId="6D50D439" w14:textId="4FE4F8E5" w:rsidR="008946E9" w:rsidRPr="0079420D" w:rsidRDefault="009770DA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8946E9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575</w:t>
            </w:r>
          </w:p>
        </w:tc>
        <w:tc>
          <w:tcPr>
            <w:tcW w:w="180" w:type="dxa"/>
            <w:shd w:val="clear" w:color="auto" w:fill="auto"/>
          </w:tcPr>
          <w:p w14:paraId="50EA81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4F6B49FB" w14:textId="27CC8805" w:rsidR="008946E9" w:rsidRPr="0079420D" w:rsidRDefault="009770DA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8946E9"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575</w:t>
            </w:r>
          </w:p>
        </w:tc>
      </w:tr>
      <w:tr w:rsidR="0057706A" w:rsidRPr="0079420D" w14:paraId="4EA4E98D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72D7B45E" w14:textId="18EE1F3B" w:rsidR="0057706A" w:rsidRPr="0079420D" w:rsidRDefault="0057706A" w:rsidP="0057706A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810" w:type="dxa"/>
            <w:shd w:val="clear" w:color="auto" w:fill="auto"/>
          </w:tcPr>
          <w:p w14:paraId="582F6DD6" w14:textId="77777777" w:rsidR="0057706A" w:rsidRPr="0079420D" w:rsidRDefault="0057706A" w:rsidP="0057706A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2E9595F7" w14:textId="0230D7CE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(10,608)</w:t>
            </w:r>
          </w:p>
        </w:tc>
        <w:tc>
          <w:tcPr>
            <w:tcW w:w="180" w:type="dxa"/>
            <w:shd w:val="clear" w:color="auto" w:fill="auto"/>
          </w:tcPr>
          <w:p w14:paraId="3BA6FBCC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0169D80" w14:textId="26D3A43F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(2,803)</w:t>
            </w:r>
          </w:p>
        </w:tc>
      </w:tr>
      <w:tr w:rsidR="0057706A" w:rsidRPr="0079420D" w14:paraId="5A795769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0A7099BA" w14:textId="77777777" w:rsidR="0057706A" w:rsidRPr="0079420D" w:rsidRDefault="0057706A" w:rsidP="0057706A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810" w:type="dxa"/>
            <w:shd w:val="clear" w:color="auto" w:fill="auto"/>
          </w:tcPr>
          <w:p w14:paraId="1CC62A85" w14:textId="77777777" w:rsidR="0057706A" w:rsidRPr="0079420D" w:rsidRDefault="0057706A" w:rsidP="0057706A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795A01C3" w14:textId="649D6DD1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(8,059)</w:t>
            </w:r>
          </w:p>
        </w:tc>
        <w:tc>
          <w:tcPr>
            <w:tcW w:w="180" w:type="dxa"/>
            <w:shd w:val="clear" w:color="auto" w:fill="auto"/>
          </w:tcPr>
          <w:p w14:paraId="0D0280B1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340FBAAD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57706A" w:rsidRPr="0079420D" w14:paraId="40CAEECF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7C1B4BCE" w14:textId="77777777" w:rsidR="0057706A" w:rsidRPr="0079420D" w:rsidRDefault="0057706A" w:rsidP="0057706A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810" w:type="dxa"/>
            <w:shd w:val="clear" w:color="auto" w:fill="auto"/>
          </w:tcPr>
          <w:p w14:paraId="3E3816EC" w14:textId="77777777" w:rsidR="0057706A" w:rsidRPr="0079420D" w:rsidRDefault="0057706A" w:rsidP="0057706A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08D42398" w14:textId="41D691F8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(20,991)</w:t>
            </w:r>
          </w:p>
        </w:tc>
        <w:tc>
          <w:tcPr>
            <w:tcW w:w="180" w:type="dxa"/>
            <w:shd w:val="clear" w:color="auto" w:fill="auto"/>
          </w:tcPr>
          <w:p w14:paraId="4D66391D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65A9DE88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right="-8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(992)</w:t>
            </w:r>
          </w:p>
        </w:tc>
      </w:tr>
      <w:tr w:rsidR="0057706A" w:rsidRPr="0079420D" w14:paraId="160D135C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44384827" w14:textId="77777777" w:rsidR="0057706A" w:rsidRPr="0079420D" w:rsidRDefault="0057706A" w:rsidP="0057706A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810" w:type="dxa"/>
            <w:shd w:val="clear" w:color="auto" w:fill="auto"/>
          </w:tcPr>
          <w:p w14:paraId="3E34C88D" w14:textId="77777777" w:rsidR="0057706A" w:rsidRPr="0079420D" w:rsidRDefault="0057706A" w:rsidP="0057706A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09FE8E89" w14:textId="62147BFD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(428,338)</w:t>
            </w:r>
          </w:p>
        </w:tc>
        <w:tc>
          <w:tcPr>
            <w:tcW w:w="180" w:type="dxa"/>
            <w:shd w:val="clear" w:color="auto" w:fill="auto"/>
          </w:tcPr>
          <w:p w14:paraId="05AED1EC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EB80E66" w14:textId="4D0D34B0" w:rsidR="0057706A" w:rsidRPr="0079420D" w:rsidRDefault="0057706A" w:rsidP="0057706A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right="-8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(89,430)</w:t>
            </w:r>
          </w:p>
        </w:tc>
      </w:tr>
      <w:tr w:rsidR="0057706A" w:rsidRPr="0079420D" w14:paraId="3CB4993A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0EAC5BA9" w14:textId="77777777" w:rsidR="0057706A" w:rsidRPr="0079420D" w:rsidRDefault="0057706A" w:rsidP="0057706A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กันยายน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</w:tcPr>
          <w:p w14:paraId="05450E75" w14:textId="77777777" w:rsidR="0057706A" w:rsidRPr="0079420D" w:rsidRDefault="0057706A" w:rsidP="0057706A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5484A7D" w14:textId="3529EFB0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8,64</w:t>
            </w:r>
            <w:r w:rsidR="002E6EFD"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2E6EFD"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888</w:t>
            </w:r>
          </w:p>
        </w:tc>
        <w:tc>
          <w:tcPr>
            <w:tcW w:w="180" w:type="dxa"/>
            <w:shd w:val="clear" w:color="auto" w:fill="auto"/>
          </w:tcPr>
          <w:p w14:paraId="015E68CB" w14:textId="7777777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DE6DCE2" w14:textId="2D905D47" w:rsidR="0057706A" w:rsidRPr="0079420D" w:rsidRDefault="0057706A" w:rsidP="0057706A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2,270,425</w:t>
            </w:r>
          </w:p>
        </w:tc>
      </w:tr>
    </w:tbl>
    <w:p w14:paraId="7767243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</w:rPr>
      </w:pPr>
    </w:p>
    <w:p w14:paraId="4AE547EB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i/>
          <w:iCs/>
          <w:sz w:val="28"/>
          <w:szCs w:val="28"/>
          <w:cs/>
        </w:rPr>
        <w:t>หลักทรัพย์ค้ำประกัน</w:t>
      </w:r>
    </w:p>
    <w:p w14:paraId="5904D89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29F6DB80" w14:textId="55D82B26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กลุ่มบริษัทได้นำที่ดิน อาคารและอุปกรณ์ซึ่งมีมูลค่าตามบัญชีสุทธิ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="009770DA" w:rsidRPr="0079420D">
        <w:rPr>
          <w:rFonts w:asciiTheme="majorBidi" w:hAnsiTheme="majorBidi" w:cstheme="majorBidi"/>
          <w:sz w:val="28"/>
          <w:szCs w:val="28"/>
        </w:rPr>
        <w:t>2</w:t>
      </w:r>
      <w:r w:rsidRPr="0079420D">
        <w:rPr>
          <w:rFonts w:asciiTheme="majorBidi" w:hAnsiTheme="majorBidi" w:cstheme="majorBidi"/>
          <w:sz w:val="28"/>
          <w:szCs w:val="28"/>
        </w:rPr>
        <w:t>,</w:t>
      </w:r>
      <w:r w:rsidR="009770DA" w:rsidRPr="0079420D">
        <w:rPr>
          <w:rFonts w:asciiTheme="majorBidi" w:hAnsiTheme="majorBidi" w:cstheme="majorBidi"/>
          <w:sz w:val="28"/>
          <w:szCs w:val="28"/>
        </w:rPr>
        <w:t>374</w:t>
      </w:r>
      <w:r w:rsidRPr="0079420D">
        <w:rPr>
          <w:rFonts w:asciiTheme="majorBidi" w:hAnsiTheme="majorBidi" w:cstheme="majorBidi"/>
          <w:sz w:val="28"/>
          <w:szCs w:val="28"/>
        </w:rPr>
        <w:t>.</w:t>
      </w:r>
      <w:r w:rsidR="009770DA" w:rsidRPr="0079420D">
        <w:rPr>
          <w:rFonts w:asciiTheme="majorBidi" w:hAnsiTheme="majorBidi" w:cstheme="majorBidi"/>
          <w:sz w:val="28"/>
          <w:szCs w:val="28"/>
        </w:rPr>
        <w:t>2</w:t>
      </w:r>
      <w:r w:rsidR="00206B39" w:rsidRPr="0079420D">
        <w:rPr>
          <w:rFonts w:asciiTheme="majorBidi" w:hAnsiTheme="majorBidi" w:cstheme="majorBidi"/>
          <w:sz w:val="28"/>
          <w:szCs w:val="28"/>
        </w:rPr>
        <w:t>4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2566: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1,883.01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และบริษัท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8.8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(ดูหมายเหตุข้อ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8</w:t>
      </w:r>
      <w:r w:rsidRPr="0079420D">
        <w:rPr>
          <w:rFonts w:asciiTheme="majorBidi" w:hAnsiTheme="majorBidi" w:cstheme="majorBidi"/>
          <w:sz w:val="28"/>
          <w:szCs w:val="28"/>
          <w:cs/>
        </w:rPr>
        <w:t>)</w:t>
      </w:r>
    </w:p>
    <w:p w14:paraId="7E4F7684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br w:type="page"/>
      </w:r>
    </w:p>
    <w:p w14:paraId="4982AEEC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2458"/>
        </w:tabs>
        <w:spacing w:line="240" w:lineRule="auto"/>
        <w:ind w:left="540" w:right="-45" w:hanging="340"/>
        <w:jc w:val="thaiDistribute"/>
        <w:rPr>
          <w:rFonts w:asciiTheme="majorBidi" w:hAnsiTheme="majorBidi" w:cstheme="majorBidi"/>
          <w:sz w:val="28"/>
          <w:szCs w:val="28"/>
          <w:u w:val="none"/>
        </w:rPr>
      </w:pPr>
      <w:r w:rsidRPr="0079420D">
        <w:rPr>
          <w:rFonts w:asciiTheme="majorBidi" w:hAnsiTheme="majorBidi" w:cstheme="majorBidi" w:hint="cs"/>
          <w:sz w:val="28"/>
          <w:szCs w:val="28"/>
          <w:u w:val="none"/>
          <w:cs/>
        </w:rPr>
        <w:lastRenderedPageBreak/>
        <w:t>สินทรัพย์ไม่มีตัวตนอื่นนอกจากค่าความนิยม</w:t>
      </w:r>
    </w:p>
    <w:p w14:paraId="357D6F13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310"/>
        <w:gridCol w:w="810"/>
        <w:gridCol w:w="1440"/>
        <w:gridCol w:w="180"/>
        <w:gridCol w:w="1441"/>
      </w:tblGrid>
      <w:tr w:rsidR="008946E9" w:rsidRPr="0079420D" w14:paraId="23C40A01" w14:textId="77777777" w:rsidTr="00A402C8">
        <w:trPr>
          <w:cantSplit/>
          <w:tblHeader/>
        </w:trPr>
        <w:tc>
          <w:tcPr>
            <w:tcW w:w="5310" w:type="dxa"/>
            <w:shd w:val="clear" w:color="auto" w:fill="auto"/>
            <w:vAlign w:val="bottom"/>
          </w:tcPr>
          <w:p w14:paraId="281AEF7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เก้า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เดือนสิ้นสุดวันที่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กันยายน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  <w:vAlign w:val="bottom"/>
          </w:tcPr>
          <w:p w14:paraId="2C62621B" w14:textId="77777777" w:rsidR="008946E9" w:rsidRPr="0079420D" w:rsidRDefault="008946E9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555A7B8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B41BC18" w14:textId="77777777" w:rsidR="008946E9" w:rsidRPr="0079420D" w:rsidRDefault="008946E9" w:rsidP="00A402C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  <w:vAlign w:val="bottom"/>
          </w:tcPr>
          <w:p w14:paraId="73D99438" w14:textId="77777777" w:rsidR="008946E9" w:rsidRPr="0079420D" w:rsidRDefault="008946E9" w:rsidP="00A402C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182EB0" w14:textId="77777777" w:rsidR="008946E9" w:rsidRPr="0079420D" w:rsidRDefault="008946E9" w:rsidP="00A402C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8946E9" w:rsidRPr="0079420D" w14:paraId="4056E484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32C089C7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10" w:type="dxa"/>
            <w:shd w:val="clear" w:color="auto" w:fill="auto"/>
          </w:tcPr>
          <w:p w14:paraId="1F7260B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หมายเหตุ</w:t>
            </w:r>
          </w:p>
        </w:tc>
        <w:tc>
          <w:tcPr>
            <w:tcW w:w="3061" w:type="dxa"/>
            <w:gridSpan w:val="3"/>
            <w:shd w:val="clear" w:color="auto" w:fill="auto"/>
          </w:tcPr>
          <w:p w14:paraId="01F5735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946E9" w:rsidRPr="0079420D" w14:paraId="52B44B5D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608964DC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</w:tcPr>
          <w:p w14:paraId="11EF32A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2076E54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844,527</w:t>
            </w:r>
          </w:p>
        </w:tc>
        <w:tc>
          <w:tcPr>
            <w:tcW w:w="180" w:type="dxa"/>
            <w:shd w:val="clear" w:color="auto" w:fill="auto"/>
          </w:tcPr>
          <w:p w14:paraId="0C464F2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0058334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588,908</w:t>
            </w:r>
          </w:p>
        </w:tc>
      </w:tr>
      <w:tr w:rsidR="008946E9" w:rsidRPr="0079420D" w14:paraId="587B34B8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69BC1270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810" w:type="dxa"/>
            <w:shd w:val="clear" w:color="auto" w:fill="auto"/>
          </w:tcPr>
          <w:p w14:paraId="6F1C513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2C658959" w14:textId="6C459CD0" w:rsidR="008946E9" w:rsidRPr="0079420D" w:rsidRDefault="008852ED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33,101</w:t>
            </w:r>
          </w:p>
        </w:tc>
        <w:tc>
          <w:tcPr>
            <w:tcW w:w="180" w:type="dxa"/>
            <w:shd w:val="clear" w:color="auto" w:fill="auto"/>
          </w:tcPr>
          <w:p w14:paraId="4E52DC4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5BDA1597" w14:textId="62C714A6" w:rsidR="008946E9" w:rsidRPr="0079420D" w:rsidRDefault="008852ED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25,294</w:t>
            </w:r>
          </w:p>
        </w:tc>
      </w:tr>
      <w:tr w:rsidR="008946E9" w:rsidRPr="0079420D" w14:paraId="26E61038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09A26225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ได้มาจากการรวมธุรกิจ</w:t>
            </w:r>
          </w:p>
        </w:tc>
        <w:tc>
          <w:tcPr>
            <w:tcW w:w="810" w:type="dxa"/>
            <w:shd w:val="clear" w:color="auto" w:fill="auto"/>
          </w:tcPr>
          <w:p w14:paraId="359BDD1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2</w:t>
            </w:r>
            <w:r w:rsidRPr="0079420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1440" w:type="dxa"/>
            <w:shd w:val="clear" w:color="auto" w:fill="auto"/>
          </w:tcPr>
          <w:p w14:paraId="377E79C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38,557</w:t>
            </w:r>
          </w:p>
        </w:tc>
        <w:tc>
          <w:tcPr>
            <w:tcW w:w="180" w:type="dxa"/>
            <w:shd w:val="clear" w:color="auto" w:fill="auto"/>
          </w:tcPr>
          <w:p w14:paraId="0A13864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2A129B8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3F72888A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5869B815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จำหน่ายสินทรัพย์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- </w:t>
            </w:r>
            <w:r w:rsidRPr="0079420D">
              <w:rPr>
                <w:rFonts w:asciiTheme="majorBidi" w:hAnsiTheme="majorBidi" w:cs="Angsana New" w:hint="cs"/>
                <w:sz w:val="28"/>
                <w:szCs w:val="28"/>
                <w:cs/>
              </w:rPr>
              <w:t>ราคาตามบัญชีสุทธิ</w:t>
            </w:r>
          </w:p>
        </w:tc>
        <w:tc>
          <w:tcPr>
            <w:tcW w:w="810" w:type="dxa"/>
            <w:shd w:val="clear" w:color="auto" w:fill="auto"/>
          </w:tcPr>
          <w:p w14:paraId="6AC7DC9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10655F7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(49)</w:t>
            </w:r>
          </w:p>
        </w:tc>
        <w:tc>
          <w:tcPr>
            <w:tcW w:w="180" w:type="dxa"/>
            <w:shd w:val="clear" w:color="auto" w:fill="auto"/>
          </w:tcPr>
          <w:p w14:paraId="1C0C72C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249D3E7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2BBF0312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27ECF525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โอนไปที่ดิน อาคารและอุปกรณ์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ราคาตามบัญชีสุทธิ</w:t>
            </w:r>
          </w:p>
        </w:tc>
        <w:tc>
          <w:tcPr>
            <w:tcW w:w="810" w:type="dxa"/>
            <w:shd w:val="clear" w:color="auto" w:fill="auto"/>
          </w:tcPr>
          <w:p w14:paraId="48854C3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1440" w:type="dxa"/>
            <w:shd w:val="clear" w:color="auto" w:fill="auto"/>
          </w:tcPr>
          <w:p w14:paraId="3CC956D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(9,575)</w:t>
            </w:r>
          </w:p>
        </w:tc>
        <w:tc>
          <w:tcPr>
            <w:tcW w:w="180" w:type="dxa"/>
            <w:shd w:val="clear" w:color="auto" w:fill="auto"/>
          </w:tcPr>
          <w:p w14:paraId="1315117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2A4B747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(9,575)</w:t>
            </w:r>
          </w:p>
        </w:tc>
      </w:tr>
      <w:tr w:rsidR="008946E9" w:rsidRPr="0079420D" w14:paraId="5BD775A9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1BD3E95A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810" w:type="dxa"/>
            <w:shd w:val="clear" w:color="auto" w:fill="auto"/>
          </w:tcPr>
          <w:p w14:paraId="2BABD3F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79EFCCB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(181)</w:t>
            </w:r>
          </w:p>
        </w:tc>
        <w:tc>
          <w:tcPr>
            <w:tcW w:w="180" w:type="dxa"/>
            <w:shd w:val="clear" w:color="auto" w:fill="auto"/>
          </w:tcPr>
          <w:p w14:paraId="7F8DCA2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7D91C24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02EB9DC6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73C9BA12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810" w:type="dxa"/>
            <w:shd w:val="clear" w:color="auto" w:fill="auto"/>
          </w:tcPr>
          <w:p w14:paraId="1CF4310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5F0A00B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(178,217)</w:t>
            </w:r>
          </w:p>
        </w:tc>
        <w:tc>
          <w:tcPr>
            <w:tcW w:w="180" w:type="dxa"/>
            <w:shd w:val="clear" w:color="auto" w:fill="auto"/>
          </w:tcPr>
          <w:p w14:paraId="1DCA02D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69DA9D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(178,217)</w:t>
            </w:r>
          </w:p>
        </w:tc>
      </w:tr>
      <w:tr w:rsidR="008946E9" w:rsidRPr="0079420D" w14:paraId="6BA79466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24106483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ค่า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ตัดจำหน่าย</w:t>
            </w:r>
          </w:p>
        </w:tc>
        <w:tc>
          <w:tcPr>
            <w:tcW w:w="810" w:type="dxa"/>
            <w:shd w:val="clear" w:color="auto" w:fill="auto"/>
          </w:tcPr>
          <w:p w14:paraId="23ECB62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4B15E33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(141,659)</w:t>
            </w:r>
          </w:p>
        </w:tc>
        <w:tc>
          <w:tcPr>
            <w:tcW w:w="180" w:type="dxa"/>
            <w:shd w:val="clear" w:color="auto" w:fill="auto"/>
          </w:tcPr>
          <w:p w14:paraId="21BAB3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280A0D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(100,195)</w:t>
            </w:r>
          </w:p>
        </w:tc>
      </w:tr>
      <w:tr w:rsidR="008946E9" w:rsidRPr="0079420D" w14:paraId="12FAB3B5" w14:textId="77777777" w:rsidTr="00A402C8">
        <w:trPr>
          <w:cantSplit/>
        </w:trPr>
        <w:tc>
          <w:tcPr>
            <w:tcW w:w="5310" w:type="dxa"/>
            <w:shd w:val="clear" w:color="auto" w:fill="auto"/>
          </w:tcPr>
          <w:p w14:paraId="16F4F8A8" w14:textId="77777777" w:rsidR="008946E9" w:rsidRPr="0079420D" w:rsidRDefault="008946E9" w:rsidP="00A402C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กันยายน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2567</w:t>
            </w:r>
          </w:p>
        </w:tc>
        <w:tc>
          <w:tcPr>
            <w:tcW w:w="810" w:type="dxa"/>
            <w:shd w:val="clear" w:color="auto" w:fill="auto"/>
          </w:tcPr>
          <w:p w14:paraId="4EF3F236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F9FEFC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586,504</w:t>
            </w:r>
          </w:p>
        </w:tc>
        <w:tc>
          <w:tcPr>
            <w:tcW w:w="180" w:type="dxa"/>
            <w:shd w:val="clear" w:color="auto" w:fill="auto"/>
          </w:tcPr>
          <w:p w14:paraId="35BDE62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32552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left="-79" w:right="-80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326,215</w:t>
            </w:r>
          </w:p>
        </w:tc>
      </w:tr>
    </w:tbl>
    <w:p w14:paraId="36CCF31B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6F97302B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หนี้สินที่มีภาระดอกเบี้ย</w:t>
      </w:r>
    </w:p>
    <w:p w14:paraId="161FC7E7" w14:textId="77777777" w:rsidR="008946E9" w:rsidRPr="0079420D" w:rsidRDefault="008946E9" w:rsidP="008946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t xml:space="preserve">                                   </w:t>
      </w:r>
    </w:p>
    <w:p w14:paraId="5C449A25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color w:val="FF0000"/>
          <w:sz w:val="28"/>
          <w:szCs w:val="28"/>
        </w:rPr>
      </w:pPr>
      <w:bookmarkStart w:id="2" w:name="_Hlk149730335"/>
      <w:bookmarkStart w:id="3" w:name="_Hlk70859526"/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4EDA643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2B448075" w14:textId="1BBAC0BC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เงินกู้ยืมดังกล่าวมีอัตราดอกเบี้ยคงที่ร้อยละ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3.50 </w:t>
      </w:r>
      <w:r w:rsidRPr="0079420D">
        <w:rPr>
          <w:rFonts w:asciiTheme="majorBidi" w:hAnsiTheme="majorBidi" w:cstheme="majorBidi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โ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ดย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บริษัทได้ชำระคืนเงินกู้ยืมทั้งจำนวนแล้วในเดือนกันยายน </w:t>
      </w:r>
      <w:r w:rsidRPr="0079420D">
        <w:rPr>
          <w:rFonts w:asciiTheme="majorBidi" w:hAnsiTheme="majorBidi" w:cstheme="majorBidi"/>
          <w:sz w:val="28"/>
          <w:szCs w:val="28"/>
        </w:rPr>
        <w:t>2</w:t>
      </w:r>
      <w:r w:rsidRPr="0079420D">
        <w:rPr>
          <w:rFonts w:asciiTheme="majorBidi" w:hAnsiTheme="majorBidi" w:cstheme="majorBidi"/>
          <w:sz w:val="28"/>
          <w:szCs w:val="28"/>
          <w:cs/>
        </w:rPr>
        <w:t>567</w:t>
      </w:r>
    </w:p>
    <w:p w14:paraId="7E00CB7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7F8B6315" w14:textId="6685A3CE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บริษัทได้ทำสัญญาเงินกู้ยืมระยะสั้นที่มีหลักประกันกับสถาบันการเงินในประเทศแห่งหนึ่ง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โดยมีวงเงิน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900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เงินกู้ยืมดังกล่าวมีอัตราดอกเบี้ย </w:t>
      </w:r>
      <w:r w:rsidRPr="0079420D">
        <w:rPr>
          <w:rFonts w:asciiTheme="majorBidi" w:hAnsiTheme="majorBidi" w:cstheme="majorBidi"/>
          <w:sz w:val="28"/>
          <w:szCs w:val="28"/>
        </w:rPr>
        <w:t xml:space="preserve">MLR </w:t>
      </w:r>
      <w:r w:rsidRPr="0079420D">
        <w:rPr>
          <w:rFonts w:asciiTheme="majorBidi" w:hAnsiTheme="majorBidi" w:cstheme="majorBidi"/>
          <w:sz w:val="28"/>
          <w:szCs w:val="28"/>
          <w:cs/>
        </w:rPr>
        <w:t>ลบร้อยละ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4.75 </w:t>
      </w:r>
      <w:r w:rsidRPr="0079420D">
        <w:rPr>
          <w:rFonts w:asciiTheme="majorBidi" w:hAnsiTheme="majorBidi" w:cstheme="majorBidi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และมีกำหนดชำระคืนภายใน</w:t>
      </w:r>
      <w:r w:rsidRPr="0079420D">
        <w:rPr>
          <w:rFonts w:asciiTheme="majorBidi" w:hAnsiTheme="majorBidi" w:cstheme="majorBidi"/>
          <w:sz w:val="28"/>
          <w:szCs w:val="28"/>
        </w:rPr>
        <w:t xml:space="preserve"> 6 - 12 </w:t>
      </w:r>
      <w:r w:rsidRPr="0079420D">
        <w:rPr>
          <w:rFonts w:asciiTheme="majorBidi" w:hAnsiTheme="majorBidi" w:cstheme="majorBidi"/>
          <w:sz w:val="28"/>
          <w:szCs w:val="28"/>
          <w:cs/>
        </w:rPr>
        <w:t>เดือน บริษัทมีการเบิกใช้เงินกู้ดังกล่าวเป็นจำนวน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 864.91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โดยบริษัทได้ชำระคืนเงินกู้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ยืม</w:t>
      </w:r>
      <w:r w:rsidRPr="0079420D">
        <w:rPr>
          <w:rFonts w:asciiTheme="majorBidi" w:hAnsiTheme="majorBidi" w:cstheme="majorBidi"/>
          <w:sz w:val="28"/>
          <w:szCs w:val="28"/>
          <w:cs/>
        </w:rPr>
        <w:t>ทั้ง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>แล้ว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ในเดือนกันยายน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</w:p>
    <w:p w14:paraId="21651364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3DA5B96C" w14:textId="70C311FC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ย่อยแห่งหนึ่ง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10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เงินกู้ยืมดังกล่าวมีอัตราดอกเบี้ยร้อยละ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4.65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โ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ดย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ย่อย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ได้ชำระคืนเงิน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กู้ยืมทั้งจำนวนแล้ว</w:t>
      </w:r>
      <w:r w:rsidRPr="0079420D">
        <w:rPr>
          <w:rFonts w:asciiTheme="majorBidi" w:hAnsiTheme="majorBidi" w:cstheme="majorBidi"/>
          <w:sz w:val="28"/>
          <w:szCs w:val="28"/>
          <w:cs/>
        </w:rPr>
        <w:t>ในเดือน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สิงหาคม</w:t>
      </w:r>
      <w:r w:rsidRPr="0079420D">
        <w:rPr>
          <w:rFonts w:asciiTheme="majorBidi" w:hAnsiTheme="majorBidi" w:cstheme="majorBidi"/>
          <w:sz w:val="28"/>
          <w:szCs w:val="28"/>
        </w:rPr>
        <w:t xml:space="preserve"> 2567</w:t>
      </w:r>
    </w:p>
    <w:p w14:paraId="19C732C3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</w:rPr>
        <w:br w:type="page"/>
      </w:r>
    </w:p>
    <w:p w14:paraId="09F3241B" w14:textId="678982FF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lastRenderedPageBreak/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ได้ทำสัญญาเงินกู้ยืมระยะสั้นที่ไม่มีหลักประกันกับสถาบันการเงินต่างประเทศแห่งหนึ่ง 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6.58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ล้านดอลลาร์ไต้หวัน หรือเทียบเท่ากับ </w:t>
      </w:r>
      <w:r w:rsidRPr="0079420D">
        <w:rPr>
          <w:rFonts w:asciiTheme="majorBidi" w:hAnsiTheme="majorBidi" w:cstheme="majorBidi"/>
          <w:sz w:val="28"/>
          <w:szCs w:val="28"/>
        </w:rPr>
        <w:t xml:space="preserve">7.45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เงินกู้ยืมดังกล่าวมีอัตราดอกเบี้ยร้อยละ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2.62 </w:t>
      </w:r>
      <w:r w:rsidRPr="0079420D">
        <w:rPr>
          <w:rFonts w:asciiTheme="majorBidi" w:hAnsiTheme="majorBidi" w:cstheme="majorBidi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และมีกำหนดชำระคืนภายในเดือนพฤษภาคม </w:t>
      </w:r>
      <w:r w:rsidRPr="0079420D">
        <w:rPr>
          <w:rFonts w:asciiTheme="majorBidi" w:hAnsiTheme="majorBidi" w:cstheme="majorBidi"/>
          <w:sz w:val="28"/>
          <w:szCs w:val="28"/>
        </w:rPr>
        <w:t xml:space="preserve">2568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อย่างไรก็ตาม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บริษัทย่อยได้ชำระคืนเงินกู้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ยืม</w:t>
      </w:r>
      <w:r w:rsidRPr="0079420D">
        <w:rPr>
          <w:rFonts w:asciiTheme="majorBidi" w:hAnsiTheme="majorBidi" w:cstheme="majorBidi"/>
          <w:sz w:val="28"/>
          <w:szCs w:val="28"/>
          <w:cs/>
        </w:rPr>
        <w:t>ทั้ง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>แล้ว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ในเดือน</w:t>
      </w:r>
      <w:r w:rsidR="00254DD1"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="00692C3F" w:rsidRPr="0079420D">
        <w:rPr>
          <w:rFonts w:asciiTheme="majorBidi" w:hAnsiTheme="majorBidi" w:cstheme="majorBidi"/>
          <w:sz w:val="28"/>
          <w:szCs w:val="28"/>
        </w:rPr>
        <w:t xml:space="preserve"> 2567</w:t>
      </w:r>
    </w:p>
    <w:p w14:paraId="4FBCDB4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28"/>
          <w:szCs w:val="28"/>
        </w:rPr>
      </w:pPr>
    </w:p>
    <w:p w14:paraId="1B35FB5B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theme="majorBidi" w:hint="cs"/>
          <w:color w:val="000000" w:themeColor="text1"/>
          <w:sz w:val="28"/>
          <w:szCs w:val="28"/>
          <w:cs/>
        </w:rPr>
        <w:t>เ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>ก</w:t>
      </w:r>
      <w:r w:rsidRPr="0079420D">
        <w:rPr>
          <w:rFonts w:asciiTheme="majorBidi" w:hAnsiTheme="majorBidi" w:cstheme="majorBidi" w:hint="cs"/>
          <w:color w:val="000000" w:themeColor="text1"/>
          <w:sz w:val="28"/>
          <w:szCs w:val="28"/>
          <w:cs/>
        </w:rPr>
        <w:t>้า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เดือนสิ้นสุดวันที่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color w:val="000000" w:themeColor="text1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>2567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 บริษัทย่อยแห่งหนึ่งได้ทำสัญญาเงินกู้ยืมระยะสั้นที่ไม่มีหลักประกันกับสถาบันการเงิน</w:t>
      </w:r>
      <w:r w:rsidRPr="0079420D">
        <w:rPr>
          <w:rFonts w:asciiTheme="majorBidi" w:hAnsiTheme="majorBidi" w:cstheme="majorBidi" w:hint="cs"/>
          <w:color w:val="000000" w:themeColor="text1"/>
          <w:sz w:val="28"/>
          <w:szCs w:val="28"/>
          <w:cs/>
        </w:rPr>
        <w:t>ต่างประเทศ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แห่งหนึ่ง เป็นจำนวน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0.93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ล้านดอลลาร์ไต้หวัน หรือเทียบเท่ากับ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0.95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 xml:space="preserve">ล้านบาท เงินกู้ยืมดังกล่าวมีอัตราดอกเบี้ยร้อยละ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2.86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>ต่อปี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  <w:cs/>
        </w:rPr>
        <w:t>และมีกำหนดชำระคืนภายในเดือน</w:t>
      </w:r>
      <w:r w:rsidRPr="0079420D">
        <w:rPr>
          <w:rFonts w:asciiTheme="majorBidi" w:hAnsiTheme="majorBidi" w:cstheme="majorBidi" w:hint="cs"/>
          <w:color w:val="000000" w:themeColor="text1"/>
          <w:sz w:val="28"/>
          <w:szCs w:val="28"/>
          <w:cs/>
        </w:rPr>
        <w:t xml:space="preserve">ธันวาคม </w:t>
      </w:r>
      <w:r w:rsidRPr="0079420D">
        <w:rPr>
          <w:rFonts w:asciiTheme="majorBidi" w:hAnsiTheme="majorBidi" w:cstheme="majorBidi"/>
          <w:color w:val="000000" w:themeColor="text1"/>
          <w:sz w:val="28"/>
          <w:szCs w:val="28"/>
        </w:rPr>
        <w:t>2567</w:t>
      </w:r>
    </w:p>
    <w:p w14:paraId="00F8987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5BFEE9B8" w14:textId="41AFD8BE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 w:cs="Angsana New"/>
          <w:sz w:val="28"/>
          <w:szCs w:val="28"/>
        </w:rPr>
      </w:pPr>
      <w:r w:rsidRPr="0079420D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 xml:space="preserve">30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="Angsana New" w:hAnsi="Angsana New" w:cs="Angsana New" w:hint="cs"/>
          <w:sz w:val="28"/>
          <w:szCs w:val="28"/>
          <w:cs/>
        </w:rPr>
        <w:t>บริษัทได้ทำสัญญาเงินกู้ยืมระยะสั้นที่มีหลักประกันกับสถาบันการเงินในประเทศแห่งหนึ่ง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="Angsana New" w:hAnsi="Angsana New" w:cs="Angsana New" w:hint="cs"/>
          <w:sz w:val="28"/>
          <w:szCs w:val="28"/>
          <w:cs/>
        </w:rPr>
        <w:t>โดยมีวงเงิน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 xml:space="preserve">50 </w:t>
      </w:r>
      <w:r w:rsidRPr="0079420D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เงินกู้ยืมดังกล่าวมีอัตราดอกเบี้ย </w:t>
      </w:r>
      <w:r w:rsidRPr="0079420D">
        <w:rPr>
          <w:rFonts w:asciiTheme="majorBidi" w:hAnsiTheme="majorBidi" w:cs="Angsana New"/>
          <w:sz w:val="28"/>
          <w:szCs w:val="28"/>
        </w:rPr>
        <w:t xml:space="preserve">MMR </w:t>
      </w:r>
      <w:r w:rsidRPr="0079420D">
        <w:rPr>
          <w:rFonts w:ascii="Angsana New" w:hAnsi="Angsana New" w:cs="Angsana New" w:hint="cs"/>
          <w:sz w:val="28"/>
          <w:szCs w:val="28"/>
          <w:cs/>
        </w:rPr>
        <w:t>บวกร้อยละ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inorBidi"/>
          <w:sz w:val="28"/>
          <w:szCs w:val="28"/>
        </w:rPr>
        <w:t>0.5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="Angsana New" w:hAnsi="Angsana New" w:cs="Angsana New" w:hint="cs"/>
          <w:sz w:val="28"/>
          <w:szCs w:val="28"/>
          <w:cs/>
        </w:rPr>
        <w:t>ต่อปี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="Angsana New" w:hAnsi="Angsana New" w:cs="Angsana New" w:hint="cs"/>
          <w:sz w:val="28"/>
          <w:szCs w:val="28"/>
          <w:cs/>
        </w:rPr>
        <w:t>และมีกำหนดชำระคืนภายใน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>1</w:t>
      </w:r>
      <w:r w:rsidR="00E847AF"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>-</w:t>
      </w:r>
      <w:r w:rsidR="00E847AF"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 xml:space="preserve">3 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เดือน บริษัทมีการเบิกใช้เงินกู้ดังกล่าวเป็นจำนวน </w:t>
      </w:r>
      <w:r w:rsidRPr="0079420D">
        <w:rPr>
          <w:rFonts w:ascii="Angsana New" w:hAnsi="Angsana New" w:cs="Angsana New"/>
          <w:sz w:val="28"/>
          <w:szCs w:val="28"/>
        </w:rPr>
        <w:t>47</w:t>
      </w:r>
      <w:r w:rsidRPr="0079420D">
        <w:rPr>
          <w:rFonts w:ascii="Angsana New" w:hAnsi="Angsana New" w:cs="Angsana New" w:hint="cs"/>
          <w:sz w:val="28"/>
          <w:szCs w:val="28"/>
          <w:cs/>
        </w:rPr>
        <w:t xml:space="preserve"> ล้านบาท</w:t>
      </w:r>
    </w:p>
    <w:p w14:paraId="5D5930C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41B12E0A" w14:textId="520AE34F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จากหมายเหตุข้อ </w:t>
      </w:r>
      <w:r w:rsidRPr="0079420D">
        <w:rPr>
          <w:rFonts w:asciiTheme="majorBidi" w:hAnsiTheme="majorBidi" w:cstheme="majorBidi"/>
          <w:sz w:val="28"/>
          <w:szCs w:val="28"/>
        </w:rPr>
        <w:t>2(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ข) </w:t>
      </w:r>
      <w:r w:rsidRPr="0079420D">
        <w:rPr>
          <w:rFonts w:asciiTheme="majorBidi" w:hAnsiTheme="majorBidi" w:cstheme="majorBidi"/>
          <w:sz w:val="28"/>
          <w:szCs w:val="28"/>
        </w:rPr>
        <w:t xml:space="preserve">SCG Inter VN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มีสัญญาเงินกู้ยืมระยะสั้นที่ไม่มีหลักประกันกับสถาบันการเงินต่างประเทศแห่งหนึ่ง </w:t>
      </w:r>
      <w:r w:rsidRPr="0079420D">
        <w:rPr>
          <w:rFonts w:asciiTheme="majorBidi" w:hAnsiTheme="majorBidi" w:cstheme="majorBidi"/>
          <w:sz w:val="28"/>
          <w:szCs w:val="28"/>
        </w:rPr>
        <w:t>เป็นจำนวน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 3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สัญญา รวมเป็นจำนวน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38,398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ล้านดองเวียดนาม หรือเทียบเท่า</w:t>
      </w:r>
      <w:r w:rsidRPr="0079420D">
        <w:rPr>
          <w:rFonts w:asciiTheme="majorBidi" w:hAnsiTheme="majorBidi" w:cstheme="majorBidi"/>
          <w:sz w:val="28"/>
          <w:szCs w:val="28"/>
        </w:rPr>
        <w:t xml:space="preserve"> 53.76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เงินกู้ยืมดังกล่าว</w:t>
      </w:r>
      <w:r w:rsidR="00124C98" w:rsidRPr="0079420D">
        <w:rPr>
          <w:rFonts w:asciiTheme="majorBidi" w:hAnsiTheme="majorBidi" w:cstheme="majorBidi"/>
          <w:sz w:val="28"/>
          <w:szCs w:val="28"/>
        </w:rPr>
        <w:br/>
      </w:r>
      <w:r w:rsidRPr="0079420D">
        <w:rPr>
          <w:rFonts w:asciiTheme="majorBidi" w:hAnsiTheme="majorBidi" w:cstheme="majorBidi"/>
          <w:sz w:val="28"/>
          <w:szCs w:val="28"/>
          <w:cs/>
        </w:rPr>
        <w:t>มีอั</w:t>
      </w:r>
      <w:r w:rsidRPr="0079420D">
        <w:rPr>
          <w:rFonts w:asciiTheme="majorBidi" w:hAnsiTheme="majorBidi" w:cstheme="majorBidi"/>
          <w:sz w:val="28"/>
          <w:szCs w:val="28"/>
        </w:rPr>
        <w:t>ตราดอกเบี้ยร้อย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ละ </w:t>
      </w:r>
      <w:r w:rsidRPr="0079420D">
        <w:rPr>
          <w:rFonts w:asciiTheme="majorBidi" w:hAnsiTheme="majorBidi" w:cstheme="majorBidi"/>
          <w:sz w:val="28"/>
          <w:szCs w:val="28"/>
        </w:rPr>
        <w:t>3.15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-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3.25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และ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มีกำหนดชำระคืนภายในเดือนตุลาคม </w:t>
      </w:r>
      <w:r w:rsidR="00124C98"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ทั้งนี้ 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SCG Inter VN </w:t>
      </w:r>
      <w:r w:rsidR="00E847AF" w:rsidRPr="0079420D">
        <w:rPr>
          <w:rFonts w:asciiTheme="majorBidi" w:hAnsiTheme="majorBidi" w:cstheme="majorBidi" w:hint="cs"/>
          <w:sz w:val="28"/>
          <w:szCs w:val="28"/>
          <w:cs/>
        </w:rPr>
        <w:t>มีเงินกู้ยืมระยะสั้น</w:t>
      </w:r>
      <w:r w:rsidR="00124C98" w:rsidRPr="0079420D">
        <w:rPr>
          <w:rFonts w:asciiTheme="majorBidi" w:hAnsiTheme="majorBidi" w:cstheme="majorBidi" w:hint="cs"/>
          <w:sz w:val="28"/>
          <w:szCs w:val="28"/>
          <w:cs/>
        </w:rPr>
        <w:t>คงเหลือ</w:t>
      </w:r>
      <w:r w:rsidR="00E847AF"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1 </w:t>
      </w:r>
      <w:r w:rsidR="00E847AF" w:rsidRPr="0079420D">
        <w:rPr>
          <w:rFonts w:asciiTheme="majorBidi" w:hAnsiTheme="majorBidi" w:cstheme="majorBidi" w:hint="cs"/>
          <w:sz w:val="28"/>
          <w:szCs w:val="28"/>
          <w:cs/>
        </w:rPr>
        <w:t xml:space="preserve">สัญญา เป็นจำนวน </w:t>
      </w:r>
      <w:r w:rsidR="002C7967" w:rsidRPr="0079420D">
        <w:rPr>
          <w:rFonts w:asciiTheme="majorBidi" w:hAnsiTheme="majorBidi" w:cstheme="majorBidi"/>
          <w:sz w:val="28"/>
          <w:szCs w:val="28"/>
        </w:rPr>
        <w:t>7,000</w:t>
      </w:r>
      <w:r w:rsidR="00E847AF"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="00E847AF" w:rsidRPr="0079420D">
        <w:rPr>
          <w:rFonts w:asciiTheme="majorBidi" w:hAnsiTheme="majorBidi" w:cstheme="majorBidi" w:hint="cs"/>
          <w:sz w:val="28"/>
          <w:szCs w:val="28"/>
          <w:cs/>
        </w:rPr>
        <w:t xml:space="preserve">ล้านดองเวียดนาม หรือเทียบเท่า </w:t>
      </w:r>
      <w:r w:rsidRPr="0079420D">
        <w:rPr>
          <w:rFonts w:asciiTheme="majorBidi" w:hAnsiTheme="majorBidi" w:cstheme="majorBidi"/>
          <w:sz w:val="28"/>
          <w:szCs w:val="28"/>
        </w:rPr>
        <w:t xml:space="preserve">9.56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4540171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46C3997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เงินกู้ยืมระยะยาวจากสถาบันทางการเงิน</w:t>
      </w:r>
    </w:p>
    <w:p w14:paraId="58E238B9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</w:p>
    <w:p w14:paraId="79A705A4" w14:textId="7C4DAC85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บริษัทได้ทำสัญญาเงินกู้ยืมระยะยาวที่ไม่มีหลักประกันกับสถาบันการเงินในประเทศแห่งหนึ่ง 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2,350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เงินกู้ยืมดังกล่าวมีอัตราดอกเบี้ยปีแรกร้อยละ </w:t>
      </w:r>
      <w:r w:rsidRPr="0079420D">
        <w:rPr>
          <w:rFonts w:asciiTheme="majorBidi" w:hAnsiTheme="majorBidi" w:cstheme="majorBidi"/>
          <w:sz w:val="28"/>
          <w:szCs w:val="28"/>
        </w:rPr>
        <w:t>3</w:t>
      </w:r>
      <w:r w:rsidRPr="0079420D">
        <w:rPr>
          <w:rFonts w:asciiTheme="majorBidi" w:hAnsiTheme="majorBidi" w:cstheme="majorBidi"/>
          <w:sz w:val="28"/>
          <w:szCs w:val="28"/>
          <w:cs/>
        </w:rPr>
        <w:t>.</w:t>
      </w:r>
      <w:r w:rsidRPr="0079420D">
        <w:rPr>
          <w:rFonts w:asciiTheme="majorBidi" w:hAnsiTheme="majorBidi" w:cstheme="majorBidi"/>
          <w:sz w:val="28"/>
          <w:szCs w:val="28"/>
        </w:rPr>
        <w:t>93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ต่อปี และระยะเวลาที่เหลือมีอัตราดอกเบี้ย </w:t>
      </w:r>
      <w:r w:rsidRPr="0079420D">
        <w:rPr>
          <w:rFonts w:asciiTheme="majorBidi" w:hAnsiTheme="majorBidi" w:cstheme="majorBidi"/>
          <w:sz w:val="28"/>
          <w:szCs w:val="28"/>
        </w:rPr>
        <w:t xml:space="preserve">MLR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ลบร้อยละ </w:t>
      </w:r>
      <w:r w:rsidRPr="0079420D">
        <w:rPr>
          <w:rFonts w:asciiTheme="majorBidi" w:hAnsiTheme="majorBidi" w:cstheme="majorBidi"/>
          <w:sz w:val="28"/>
          <w:szCs w:val="28"/>
        </w:rPr>
        <w:t>2.75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ต่อปี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และมีกำหนดชำระคืนเป็นรายงวด</w:t>
      </w:r>
      <w:r w:rsidRPr="0079420D">
        <w:rPr>
          <w:rFonts w:asciiTheme="majorBidi" w:hAnsiTheme="majorBidi" w:cstheme="majorBidi"/>
          <w:sz w:val="28"/>
          <w:szCs w:val="28"/>
        </w:rPr>
        <w:t xml:space="preserve"> 6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เดือน รวม </w:t>
      </w:r>
      <w:r w:rsidRPr="0079420D">
        <w:rPr>
          <w:rFonts w:asciiTheme="majorBidi" w:hAnsiTheme="majorBidi" w:cstheme="majorBidi"/>
          <w:sz w:val="28"/>
          <w:szCs w:val="28"/>
        </w:rPr>
        <w:t xml:space="preserve">8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งวด โดยเริ่มชำระงวดแรกในเดือนที่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18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นับจากเดือนที่มีการเบิกใช้เงินกู้ตามสัญญา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บริษัทได้ชำระคืนเงินกู้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ยืม</w:t>
      </w:r>
      <w:r w:rsidR="00E847AF" w:rsidRPr="0079420D">
        <w:rPr>
          <w:rFonts w:asciiTheme="majorBidi" w:hAnsiTheme="majorBidi" w:cstheme="majorBidi" w:hint="cs"/>
          <w:sz w:val="28"/>
          <w:szCs w:val="28"/>
          <w:cs/>
        </w:rPr>
        <w:t>ทั้ง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/>
          <w:sz w:val="28"/>
          <w:szCs w:val="28"/>
          <w:cs/>
        </w:rPr>
        <w:t>แล้ว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ในเดือนกันยายน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</w:p>
    <w:p w14:paraId="17906F2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1B03CC8F" w14:textId="03718C46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เก้าเดือนสิ้นสุดวันที่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</w:rPr>
        <w:t xml:space="preserve">30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บริษัทย่อยแห่งหนึ่งได้ทำสัญญาเงินกู้ยืมระยะ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ยาว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ที่มีหลักประกันกับสถาบันการเงินในประเทศแห่งหนึ่ง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โดยมีวงเงิน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235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 </w:t>
      </w:r>
      <w:r w:rsidRPr="0079420D">
        <w:rPr>
          <w:rFonts w:asciiTheme="majorBidi" w:hAnsiTheme="majorBidi" w:cstheme="majorBidi"/>
          <w:sz w:val="28"/>
          <w:szCs w:val="28"/>
        </w:rPr>
        <w:t xml:space="preserve">THOR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บวก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ร้อยละ </w:t>
      </w:r>
      <w:r w:rsidRPr="0079420D">
        <w:rPr>
          <w:rFonts w:asciiTheme="majorBidi" w:hAnsiTheme="majorBidi" w:cstheme="majorBidi"/>
          <w:sz w:val="28"/>
          <w:szCs w:val="28"/>
        </w:rPr>
        <w:t>1.90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>ต่อปี และมีกำหนดชำระคืน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ภายใน </w:t>
      </w:r>
      <w:r w:rsidRPr="0079420D">
        <w:rPr>
          <w:rFonts w:asciiTheme="majorBidi" w:hAnsiTheme="majorBidi" w:cstheme="majorBidi"/>
          <w:sz w:val="28"/>
          <w:szCs w:val="28"/>
        </w:rPr>
        <w:t>7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ปี โดยเริ่มชำระงวดแรกในเดือนที่ </w:t>
      </w:r>
      <w:r w:rsidRPr="0079420D">
        <w:rPr>
          <w:rFonts w:asciiTheme="majorBidi" w:hAnsiTheme="majorBidi" w:cstheme="majorBidi"/>
          <w:sz w:val="28"/>
          <w:szCs w:val="28"/>
        </w:rPr>
        <w:t>19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นับจากเดือนที่มีการเบิกเงินกู้ตามสัญญา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="00124C98"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บริษัทย่อยมีการเบิกใช้เงินกู้ดังกล่าวเต็มจำนวนแล้ว </w:t>
      </w:r>
      <w:bookmarkStart w:id="4" w:name="_Hlk149674296"/>
      <w:bookmarkEnd w:id="2"/>
    </w:p>
    <w:p w14:paraId="7BCB4AA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40FD1961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โดยมีวงเงิน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96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 </w:t>
      </w:r>
      <w:r w:rsidRPr="0079420D">
        <w:rPr>
          <w:rFonts w:asciiTheme="majorBidi" w:hAnsiTheme="majorBidi" w:cstheme="majorBidi"/>
          <w:sz w:val="28"/>
          <w:szCs w:val="28"/>
        </w:rPr>
        <w:t xml:space="preserve">THOR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บวกร้อยละ </w:t>
      </w:r>
      <w:r w:rsidRPr="0079420D">
        <w:rPr>
          <w:rFonts w:asciiTheme="majorBidi" w:hAnsiTheme="majorBidi" w:cstheme="majorBidi"/>
          <w:sz w:val="28"/>
          <w:szCs w:val="28"/>
        </w:rPr>
        <w:t>2.20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ต่อปี และมีกำหนดชำระคืนภายใน </w:t>
      </w:r>
      <w:r w:rsidRPr="0079420D">
        <w:rPr>
          <w:rFonts w:asciiTheme="majorBidi" w:hAnsiTheme="majorBidi" w:cstheme="majorBidi"/>
          <w:sz w:val="28"/>
          <w:szCs w:val="28"/>
        </w:rPr>
        <w:t>6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 โดยเริ่มชำระงวดแรกในเดือนถัดไป นับจากเดือนที่มีการเบิกเงินกู้ตามสัญญา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บริษัทย่อยมีการเบิกใช้เงินกู้ดังกล่าวเป็นจำนวน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89.30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</w:t>
      </w:r>
    </w:p>
    <w:p w14:paraId="48C3772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lastRenderedPageBreak/>
        <w:t>ในระหว่างงวด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</w:t>
      </w:r>
      <w:r w:rsidRPr="0079420D">
        <w:rPr>
          <w:rFonts w:asciiTheme="majorBidi" w:hAnsiTheme="majorBidi" w:cstheme="majorBidi"/>
          <w:sz w:val="28"/>
          <w:szCs w:val="28"/>
          <w:cs/>
        </w:rPr>
        <w:t>ก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้า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บริษัทย่อยแห่งหนึ่งได้ทำสัญญาเงินกู้ยืมระยะยาวที่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ไม่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มีหลักประกันกับสถาบันการเงินในประเทศแห่งหนึ่ง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โดยมีวงเงิน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11.7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 เงินกู้ยืมดังกล่าวมีอัตรา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ดอกเบี้ย</w:t>
      </w:r>
      <w:r w:rsidRPr="0079420D">
        <w:rPr>
          <w:rFonts w:asciiTheme="majorBidi" w:hAnsiTheme="majorBidi" w:cstheme="majorBidi"/>
          <w:sz w:val="28"/>
          <w:szCs w:val="28"/>
        </w:rPr>
        <w:t xml:space="preserve"> MLR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ลบ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ร้อยละ </w:t>
      </w:r>
      <w:r w:rsidRPr="0079420D">
        <w:rPr>
          <w:rFonts w:asciiTheme="majorBidi" w:hAnsiTheme="majorBidi" w:cstheme="majorBidi"/>
          <w:sz w:val="28"/>
          <w:szCs w:val="28"/>
        </w:rPr>
        <w:t>2.25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 xml:space="preserve">ต่อปี และมีกำหนดชำระคืนภายใน </w:t>
      </w:r>
      <w:r w:rsidRPr="0079420D">
        <w:rPr>
          <w:rFonts w:asciiTheme="majorBidi" w:hAnsiTheme="majorBidi" w:cstheme="majorBidi"/>
          <w:sz w:val="28"/>
          <w:szCs w:val="28"/>
        </w:rPr>
        <w:t>5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 โดยเริ่มชำระงวดแรกในเดือน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นับจาก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วันที่ทำสัญญาเงินกู้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ย่อย</w:t>
      </w:r>
      <w:r w:rsidRPr="0079420D">
        <w:rPr>
          <w:rFonts w:asciiTheme="majorBidi" w:hAnsiTheme="majorBidi" w:cstheme="majorBidi"/>
          <w:sz w:val="28"/>
          <w:szCs w:val="28"/>
          <w:cs/>
        </w:rPr>
        <w:t>มีการเบิกใช้เงินกู้ดังกล่าวเป็นจำนวน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10.68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</w:t>
      </w:r>
    </w:p>
    <w:p w14:paraId="0DBFEA7E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1693A1E4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color w:val="FF0000"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เ</w:t>
      </w:r>
      <w:r w:rsidRPr="0079420D">
        <w:rPr>
          <w:rFonts w:asciiTheme="majorBidi" w:hAnsiTheme="majorBidi" w:cstheme="majorBidi"/>
          <w:sz w:val="28"/>
          <w:szCs w:val="28"/>
          <w:cs/>
        </w:rPr>
        <w:t>ก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้า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เดือนสิ้นสุดวันที่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โดยมีวงเงิน </w:t>
      </w:r>
      <w:r w:rsidRPr="0079420D">
        <w:rPr>
          <w:rFonts w:asciiTheme="majorBidi" w:hAnsiTheme="majorBidi" w:cstheme="majorBidi"/>
          <w:sz w:val="28"/>
          <w:szCs w:val="28"/>
        </w:rPr>
        <w:t xml:space="preserve">79.21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 </w:t>
      </w:r>
      <w:r w:rsidRPr="0079420D">
        <w:rPr>
          <w:rFonts w:asciiTheme="majorBidi" w:hAnsiTheme="majorBidi" w:cstheme="majorBidi"/>
          <w:sz w:val="28"/>
          <w:szCs w:val="28"/>
        </w:rPr>
        <w:t xml:space="preserve">THOR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บวกร้อยละ </w:t>
      </w:r>
      <w:r w:rsidRPr="0079420D">
        <w:rPr>
          <w:rFonts w:asciiTheme="majorBidi" w:hAnsiTheme="majorBidi" w:cstheme="majorBidi"/>
          <w:sz w:val="28"/>
          <w:szCs w:val="28"/>
        </w:rPr>
        <w:t>2.20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ต่อปี และมีกำหนดชำระคืนภายใน </w:t>
      </w:r>
      <w:r w:rsidRPr="0079420D">
        <w:rPr>
          <w:rFonts w:asciiTheme="majorBidi" w:hAnsiTheme="majorBidi" w:cstheme="majorBidi"/>
          <w:sz w:val="28"/>
          <w:szCs w:val="28"/>
        </w:rPr>
        <w:t>6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ปี โดยเริ่มชำระงวดแรกในเดือนถัดไป นับจากเดือนที่มีการเบิกเงินกู้ตามสัญญา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ย่อย</w:t>
      </w:r>
      <w:r w:rsidRPr="0079420D">
        <w:rPr>
          <w:rFonts w:asciiTheme="majorBidi" w:hAnsiTheme="majorBidi" w:cstheme="majorBidi"/>
          <w:sz w:val="28"/>
          <w:szCs w:val="28"/>
          <w:cs/>
        </w:rPr>
        <w:t>มีการเบิกใช้เงินกู้ดังกล่าวเ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ต็ม</w:t>
      </w:r>
      <w:r w:rsidRPr="0079420D">
        <w:rPr>
          <w:rFonts w:asciiTheme="majorBidi" w:hAnsiTheme="majorBidi" w:cstheme="majorBidi"/>
          <w:sz w:val="28"/>
          <w:szCs w:val="28"/>
          <w:cs/>
        </w:rPr>
        <w:t>จำนวน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แล้ว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38B6718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8"/>
          <w:szCs w:val="28"/>
        </w:rPr>
      </w:pPr>
    </w:p>
    <w:p w14:paraId="4A2F4A99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หุ้นกู้</w:t>
      </w:r>
    </w:p>
    <w:p w14:paraId="134DACA5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bookmarkEnd w:id="4"/>
    <w:p w14:paraId="25E50059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 w:cstheme="majorBidi"/>
          <w:sz w:val="28"/>
          <w:szCs w:val="28"/>
        </w:rPr>
        <w:t xml:space="preserve"> 19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2567 </w:t>
      </w:r>
      <w:r w:rsidRPr="0079420D">
        <w:rPr>
          <w:rFonts w:asciiTheme="majorBidi" w:hAnsiTheme="majorBidi" w:cstheme="majorBidi"/>
          <w:sz w:val="28"/>
          <w:szCs w:val="28"/>
          <w:cs/>
        </w:rPr>
        <w:t>บริษัท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ได้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ออกหุ้นกู้ไม่ด้อยสิทธิและไม่มีหลักประกัน โดยมีมูลค่ารวม </w:t>
      </w:r>
      <w:r w:rsidRPr="0079420D">
        <w:rPr>
          <w:rFonts w:asciiTheme="majorBidi" w:hAnsiTheme="majorBidi" w:cstheme="majorBidi"/>
          <w:sz w:val="28"/>
          <w:szCs w:val="28"/>
        </w:rPr>
        <w:t xml:space="preserve">4,200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79420D">
        <w:rPr>
          <w:rFonts w:asciiTheme="majorBidi" w:hAnsiTheme="majorBidi" w:cstheme="majorBidi"/>
          <w:sz w:val="28"/>
          <w:szCs w:val="28"/>
          <w:cs/>
        </w:rPr>
        <w:br/>
      </w:r>
      <w:r w:rsidRPr="0079420D">
        <w:rPr>
          <w:rFonts w:asciiTheme="majorBidi" w:hAnsiTheme="majorBidi" w:cstheme="majorBidi"/>
          <w:sz w:val="28"/>
          <w:szCs w:val="28"/>
        </w:rPr>
        <w:t>(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 w:cstheme="majorBidi"/>
          <w:sz w:val="28"/>
          <w:szCs w:val="28"/>
        </w:rPr>
        <w:t xml:space="preserve">4,200,000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หน่วย มูลค่าที่ตราไว้หน่วยละ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1,000 </w:t>
      </w:r>
      <w:r w:rsidRPr="0079420D">
        <w:rPr>
          <w:rFonts w:asciiTheme="majorBidi" w:hAnsiTheme="majorBidi" w:cstheme="majorBidi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)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ซึ่งมีกำหนดไถ่ถอนวันที่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19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กันยายน </w:t>
      </w:r>
      <w:r w:rsidRPr="0079420D">
        <w:rPr>
          <w:rFonts w:asciiTheme="majorBidi" w:hAnsiTheme="majorBidi" w:cstheme="majorBidi"/>
          <w:sz w:val="28"/>
          <w:szCs w:val="28"/>
        </w:rPr>
        <w:t xml:space="preserve">2570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หุ้นกู้ดังกล่าวมีอัตราดอกเบี้ยคงที่ร้อยละ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4.04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ต่อปี โดยมีกำหนดชำระดอกเบี้ยทุก </w:t>
      </w:r>
      <w:r w:rsidRPr="0079420D">
        <w:rPr>
          <w:rFonts w:asciiTheme="majorBidi" w:hAnsiTheme="majorBidi" w:cstheme="majorBidi"/>
          <w:sz w:val="28"/>
          <w:szCs w:val="28"/>
        </w:rPr>
        <w:t xml:space="preserve">3 </w:t>
      </w:r>
      <w:r w:rsidRPr="0079420D">
        <w:rPr>
          <w:rFonts w:asciiTheme="majorBidi" w:hAnsiTheme="majorBidi" w:cstheme="majorBidi"/>
          <w:sz w:val="28"/>
          <w:szCs w:val="28"/>
          <w:cs/>
        </w:rPr>
        <w:t>เดือน</w:t>
      </w:r>
    </w:p>
    <w:p w14:paraId="586DD692" w14:textId="77777777" w:rsidR="00A65709" w:rsidRPr="0079420D" w:rsidRDefault="00A6570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060"/>
        <w:gridCol w:w="990"/>
        <w:gridCol w:w="1155"/>
        <w:gridCol w:w="263"/>
        <w:gridCol w:w="1102"/>
        <w:gridCol w:w="263"/>
        <w:gridCol w:w="1132"/>
        <w:gridCol w:w="242"/>
        <w:gridCol w:w="1153"/>
      </w:tblGrid>
      <w:tr w:rsidR="008946E9" w:rsidRPr="0079420D" w14:paraId="492488AB" w14:textId="77777777" w:rsidTr="00A402C8">
        <w:trPr>
          <w:tblHeader/>
        </w:trPr>
        <w:tc>
          <w:tcPr>
            <w:tcW w:w="3060" w:type="dxa"/>
            <w:vMerge w:val="restart"/>
            <w:shd w:val="clear" w:color="auto" w:fill="auto"/>
          </w:tcPr>
          <w:p w14:paraId="24E3636E" w14:textId="77777777" w:rsidR="008946E9" w:rsidRPr="0079420D" w:rsidRDefault="008946E9" w:rsidP="00A402C8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สินทรัพย์ที่ใช้เป็นหลักประกันหนี้สิน</w:t>
            </w:r>
          </w:p>
          <w:p w14:paraId="426A40BD" w14:textId="77777777" w:rsidR="008946E9" w:rsidRPr="0079420D" w:rsidRDefault="008946E9" w:rsidP="00A402C8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1425AF8" w14:textId="77777777" w:rsidR="008946E9" w:rsidRPr="0079420D" w:rsidRDefault="008946E9" w:rsidP="00A402C8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90" w:type="dxa"/>
          </w:tcPr>
          <w:p w14:paraId="69A89A6F" w14:textId="77777777" w:rsidR="008946E9" w:rsidRPr="0079420D" w:rsidRDefault="008946E9" w:rsidP="00A402C8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20" w:type="dxa"/>
            <w:gridSpan w:val="3"/>
          </w:tcPr>
          <w:p w14:paraId="043972F7" w14:textId="77777777" w:rsidR="008946E9" w:rsidRPr="0079420D" w:rsidRDefault="008946E9" w:rsidP="00A402C8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63" w:type="dxa"/>
          </w:tcPr>
          <w:p w14:paraId="2AFC161E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527" w:type="dxa"/>
            <w:gridSpan w:val="3"/>
          </w:tcPr>
          <w:p w14:paraId="23E95311" w14:textId="77777777" w:rsidR="008946E9" w:rsidRPr="0079420D" w:rsidRDefault="008946E9" w:rsidP="00A402C8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8946E9" w:rsidRPr="0079420D" w14:paraId="0BA00608" w14:textId="77777777" w:rsidTr="00A402C8">
        <w:trPr>
          <w:tblHeader/>
        </w:trPr>
        <w:tc>
          <w:tcPr>
            <w:tcW w:w="3060" w:type="dxa"/>
            <w:vMerge/>
          </w:tcPr>
          <w:p w14:paraId="199BEBA1" w14:textId="77777777" w:rsidR="008946E9" w:rsidRPr="0079420D" w:rsidRDefault="008946E9" w:rsidP="00A402C8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14:paraId="0DAB3B5C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shd w:val="clear" w:color="auto" w:fill="auto"/>
            <w:vAlign w:val="center"/>
          </w:tcPr>
          <w:p w14:paraId="7D10F0EA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กันยายน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0DF73F91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02" w:type="dxa"/>
            <w:shd w:val="clear" w:color="auto" w:fill="auto"/>
            <w:vAlign w:val="center"/>
          </w:tcPr>
          <w:p w14:paraId="614E4935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63" w:type="dxa"/>
            <w:shd w:val="clear" w:color="auto" w:fill="auto"/>
          </w:tcPr>
          <w:p w14:paraId="135B648D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shd w:val="clear" w:color="auto" w:fill="auto"/>
            <w:vAlign w:val="center"/>
          </w:tcPr>
          <w:p w14:paraId="342D3716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กันยายน</w:t>
            </w:r>
          </w:p>
        </w:tc>
        <w:tc>
          <w:tcPr>
            <w:tcW w:w="242" w:type="dxa"/>
            <w:shd w:val="clear" w:color="auto" w:fill="auto"/>
            <w:vAlign w:val="center"/>
          </w:tcPr>
          <w:p w14:paraId="45A713DE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shd w:val="clear" w:color="auto" w:fill="auto"/>
            <w:vAlign w:val="center"/>
          </w:tcPr>
          <w:p w14:paraId="35B2136D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8946E9" w:rsidRPr="0079420D" w14:paraId="650AB4B9" w14:textId="77777777" w:rsidTr="00A402C8">
        <w:trPr>
          <w:tblHeader/>
        </w:trPr>
        <w:tc>
          <w:tcPr>
            <w:tcW w:w="3060" w:type="dxa"/>
            <w:vMerge/>
          </w:tcPr>
          <w:p w14:paraId="151414AF" w14:textId="77777777" w:rsidR="008946E9" w:rsidRPr="0079420D" w:rsidRDefault="008946E9" w:rsidP="00A402C8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14:paraId="3E6A44C2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0DDC8F6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6175725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02" w:type="dxa"/>
            <w:shd w:val="clear" w:color="auto" w:fill="auto"/>
            <w:vAlign w:val="center"/>
          </w:tcPr>
          <w:p w14:paraId="71AFBE2E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>2566</w:t>
            </w:r>
          </w:p>
        </w:tc>
        <w:tc>
          <w:tcPr>
            <w:tcW w:w="263" w:type="dxa"/>
            <w:shd w:val="clear" w:color="auto" w:fill="auto"/>
          </w:tcPr>
          <w:p w14:paraId="7E1FD75A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shd w:val="clear" w:color="auto" w:fill="auto"/>
            <w:vAlign w:val="center"/>
          </w:tcPr>
          <w:p w14:paraId="2695A696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  <w:tc>
          <w:tcPr>
            <w:tcW w:w="242" w:type="dxa"/>
            <w:shd w:val="clear" w:color="auto" w:fill="auto"/>
            <w:vAlign w:val="center"/>
          </w:tcPr>
          <w:p w14:paraId="56248AF4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shd w:val="clear" w:color="auto" w:fill="auto"/>
            <w:vAlign w:val="center"/>
          </w:tcPr>
          <w:p w14:paraId="52F390E6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</w:rPr>
              <w:t>2566</w:t>
            </w:r>
          </w:p>
        </w:tc>
      </w:tr>
      <w:tr w:rsidR="008946E9" w:rsidRPr="0079420D" w14:paraId="6A2AC25A" w14:textId="77777777" w:rsidTr="00A402C8">
        <w:trPr>
          <w:trHeight w:val="218"/>
          <w:tblHeader/>
        </w:trPr>
        <w:tc>
          <w:tcPr>
            <w:tcW w:w="3060" w:type="dxa"/>
          </w:tcPr>
          <w:p w14:paraId="66C40FFF" w14:textId="77777777" w:rsidR="008946E9" w:rsidRPr="0079420D" w:rsidRDefault="008946E9" w:rsidP="00A402C8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14:paraId="0AA68DF8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310" w:type="dxa"/>
            <w:gridSpan w:val="7"/>
          </w:tcPr>
          <w:p w14:paraId="32A11EE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254DD1" w:rsidRPr="0079420D" w14:paraId="0C497B78" w14:textId="77777777" w:rsidTr="00A402C8">
        <w:tc>
          <w:tcPr>
            <w:tcW w:w="3060" w:type="dxa"/>
          </w:tcPr>
          <w:p w14:paraId="056EF960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เงินลงทุนในบริษัทร่วม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(TMS)</w:t>
            </w:r>
          </w:p>
        </w:tc>
        <w:tc>
          <w:tcPr>
            <w:tcW w:w="990" w:type="dxa"/>
            <w:vAlign w:val="center"/>
          </w:tcPr>
          <w:p w14:paraId="0D6182F6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155" w:type="dxa"/>
            <w:vAlign w:val="center"/>
          </w:tcPr>
          <w:p w14:paraId="70E9DBD9" w14:textId="36644A96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56A414C8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vAlign w:val="center"/>
          </w:tcPr>
          <w:p w14:paraId="6FBE2DB8" w14:textId="2ABE8CF1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6DECEFB7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35B533B2" w14:textId="6D90C2A6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2" w:type="dxa"/>
            <w:vAlign w:val="center"/>
          </w:tcPr>
          <w:p w14:paraId="038D0304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3B971A4" w14:textId="3A80C4EC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254DD1" w:rsidRPr="0079420D" w14:paraId="4260B3BC" w14:textId="77777777" w:rsidTr="00A402C8">
        <w:tc>
          <w:tcPr>
            <w:tcW w:w="3060" w:type="dxa"/>
          </w:tcPr>
          <w:p w14:paraId="7A126ABB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เงินลงทุนในบริษัทย่อย (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JWDAH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90" w:type="dxa"/>
            <w:vAlign w:val="center"/>
          </w:tcPr>
          <w:p w14:paraId="2F95745B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1155" w:type="dxa"/>
            <w:vAlign w:val="center"/>
          </w:tcPr>
          <w:p w14:paraId="139D9A9B" w14:textId="604290B3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2040F418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vAlign w:val="center"/>
          </w:tcPr>
          <w:p w14:paraId="76E0F0A4" w14:textId="09AEE8E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2E7CBF10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02BA897B" w14:textId="56A375B4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2" w:type="dxa"/>
            <w:vAlign w:val="center"/>
          </w:tcPr>
          <w:p w14:paraId="4938DDCB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25A191BD" w14:textId="6462C164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254DD1" w:rsidRPr="0079420D" w14:paraId="7BB9C53D" w14:textId="77777777" w:rsidTr="00A402C8">
        <w:tc>
          <w:tcPr>
            <w:tcW w:w="3060" w:type="dxa"/>
          </w:tcPr>
          <w:p w14:paraId="12DC165B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เงินลงทุนในบริษัทย่อย (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BJL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90" w:type="dxa"/>
            <w:vAlign w:val="center"/>
          </w:tcPr>
          <w:p w14:paraId="2052597B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1155" w:type="dxa"/>
            <w:vAlign w:val="center"/>
          </w:tcPr>
          <w:p w14:paraId="123F94E9" w14:textId="52E2DD49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8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50,000</w:t>
            </w:r>
          </w:p>
        </w:tc>
        <w:tc>
          <w:tcPr>
            <w:tcW w:w="263" w:type="dxa"/>
            <w:vAlign w:val="center"/>
          </w:tcPr>
          <w:p w14:paraId="2C405E3A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vAlign w:val="center"/>
          </w:tcPr>
          <w:p w14:paraId="3C6B97A9" w14:textId="727E9A00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750,000</w:t>
            </w:r>
          </w:p>
        </w:tc>
        <w:tc>
          <w:tcPr>
            <w:tcW w:w="263" w:type="dxa"/>
            <w:vAlign w:val="center"/>
          </w:tcPr>
          <w:p w14:paraId="06A5F7E7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282413AA" w14:textId="1E1A9B55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8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50,000</w:t>
            </w:r>
          </w:p>
        </w:tc>
        <w:tc>
          <w:tcPr>
            <w:tcW w:w="242" w:type="dxa"/>
            <w:vAlign w:val="center"/>
          </w:tcPr>
          <w:p w14:paraId="0B1323D2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7851F891" w14:textId="285BBFF0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750,000</w:t>
            </w:r>
          </w:p>
        </w:tc>
      </w:tr>
      <w:tr w:rsidR="00254DD1" w:rsidRPr="0079420D" w14:paraId="360AD52F" w14:textId="77777777" w:rsidTr="00A402C8">
        <w:tc>
          <w:tcPr>
            <w:tcW w:w="3060" w:type="dxa"/>
          </w:tcPr>
          <w:p w14:paraId="20D0AB06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เงินลงทุนในบริษัทย่อย (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JWDA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90" w:type="dxa"/>
            <w:vAlign w:val="center"/>
          </w:tcPr>
          <w:p w14:paraId="003DD462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5F0966DA" w14:textId="2369756E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6BB9C55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vAlign w:val="center"/>
          </w:tcPr>
          <w:p w14:paraId="6669104A" w14:textId="40E7A771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67A2D58D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6CE766ED" w14:textId="75C6C488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15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42" w:type="dxa"/>
            <w:vAlign w:val="center"/>
          </w:tcPr>
          <w:p w14:paraId="046470BC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459FA9" w14:textId="5D8E1D81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</w:tr>
      <w:tr w:rsidR="00254DD1" w:rsidRPr="0079420D" w14:paraId="2960443B" w14:textId="77777777" w:rsidTr="00A402C8">
        <w:tc>
          <w:tcPr>
            <w:tcW w:w="3060" w:type="dxa"/>
          </w:tcPr>
          <w:p w14:paraId="58A14E27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เงินลงทุนในบริษัทย่อย (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PCS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90" w:type="dxa"/>
            <w:vAlign w:val="center"/>
          </w:tcPr>
          <w:p w14:paraId="3F402574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1AE9B393" w14:textId="42D201B9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63" w:type="dxa"/>
            <w:vAlign w:val="center"/>
          </w:tcPr>
          <w:p w14:paraId="129ADF7A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vAlign w:val="center"/>
          </w:tcPr>
          <w:p w14:paraId="5A7C1353" w14:textId="3E1B7B18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63" w:type="dxa"/>
            <w:vAlign w:val="center"/>
          </w:tcPr>
          <w:p w14:paraId="64FE4658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09DD8D17" w14:textId="327BA75B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42" w:type="dxa"/>
            <w:vAlign w:val="center"/>
          </w:tcPr>
          <w:p w14:paraId="137A6D25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AB9EA59" w14:textId="680A9A90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</w:tr>
      <w:tr w:rsidR="00254DD1" w:rsidRPr="0079420D" w14:paraId="5B62875D" w14:textId="77777777" w:rsidTr="00A402C8">
        <w:tc>
          <w:tcPr>
            <w:tcW w:w="3060" w:type="dxa"/>
          </w:tcPr>
          <w:p w14:paraId="6D26547C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90" w:type="dxa"/>
            <w:vAlign w:val="center"/>
          </w:tcPr>
          <w:p w14:paraId="72841D11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6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515C177A" w14:textId="7E60592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2,374,235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54FD785D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shd w:val="clear" w:color="auto" w:fill="auto"/>
            <w:vAlign w:val="center"/>
          </w:tcPr>
          <w:p w14:paraId="1AFF67D9" w14:textId="0021DE78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1,883,006</w:t>
            </w:r>
          </w:p>
        </w:tc>
        <w:tc>
          <w:tcPr>
            <w:tcW w:w="263" w:type="dxa"/>
            <w:vAlign w:val="center"/>
          </w:tcPr>
          <w:p w14:paraId="533F9E10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vAlign w:val="center"/>
          </w:tcPr>
          <w:p w14:paraId="4A9FA86C" w14:textId="3FE60E23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2" w:type="dxa"/>
            <w:vAlign w:val="center"/>
          </w:tcPr>
          <w:p w14:paraId="6A0D248D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54035F4" w14:textId="14F13E22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7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8,814</w:t>
            </w:r>
          </w:p>
        </w:tc>
      </w:tr>
      <w:tr w:rsidR="00254DD1" w:rsidRPr="0079420D" w14:paraId="3B5138FE" w14:textId="77777777" w:rsidTr="00A402C8">
        <w:tc>
          <w:tcPr>
            <w:tcW w:w="3060" w:type="dxa"/>
          </w:tcPr>
          <w:p w14:paraId="6DEFDDB0" w14:textId="77777777" w:rsidR="00254DD1" w:rsidRPr="0079420D" w:rsidRDefault="00254DD1" w:rsidP="00254DD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90" w:type="dxa"/>
            <w:vAlign w:val="center"/>
          </w:tcPr>
          <w:p w14:paraId="2618A026" w14:textId="77777777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9C4AB59" w14:textId="64EEECED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581,856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28EE2B22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53F97ADC" w14:textId="61DC986D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4,990,627</w:t>
            </w:r>
          </w:p>
        </w:tc>
        <w:tc>
          <w:tcPr>
            <w:tcW w:w="263" w:type="dxa"/>
            <w:vAlign w:val="center"/>
          </w:tcPr>
          <w:p w14:paraId="24EB3D04" w14:textId="77777777" w:rsidR="00254DD1" w:rsidRPr="0079420D" w:rsidRDefault="00254DD1" w:rsidP="00254DD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3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F9075ED" w14:textId="66DA65CD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1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84,210</w:t>
            </w:r>
          </w:p>
        </w:tc>
        <w:tc>
          <w:tcPr>
            <w:tcW w:w="242" w:type="dxa"/>
            <w:vAlign w:val="center"/>
          </w:tcPr>
          <w:p w14:paraId="1408FD23" w14:textId="77777777" w:rsidR="00254DD1" w:rsidRPr="0079420D" w:rsidRDefault="00254DD1" w:rsidP="00254DD1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7E3DAE4" w14:textId="4F1B3243" w:rsidR="00254DD1" w:rsidRPr="0079420D" w:rsidRDefault="00254DD1" w:rsidP="00254DD1">
            <w:pPr>
              <w:pStyle w:val="acctfourfigures"/>
              <w:tabs>
                <w:tab w:val="clear" w:pos="765"/>
              </w:tabs>
              <w:spacing w:line="240" w:lineRule="auto"/>
              <w:ind w:left="-79" w:right="-10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2,093,024</w:t>
            </w:r>
          </w:p>
        </w:tc>
      </w:tr>
      <w:bookmarkEnd w:id="3"/>
    </w:tbl>
    <w:p w14:paraId="36042BC9" w14:textId="77777777" w:rsidR="008946E9" w:rsidRPr="0079420D" w:rsidRDefault="008946E9" w:rsidP="008946E9">
      <w:pPr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59108ABF" w14:textId="77777777" w:rsidR="008946E9" w:rsidRPr="0079420D" w:rsidRDefault="008946E9" w:rsidP="008946E9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 </w:t>
      </w:r>
      <w:r w:rsidRPr="0079420D">
        <w:rPr>
          <w:rFonts w:asciiTheme="majorBidi" w:hAnsiTheme="majorBidi" w:cstheme="majorBidi"/>
          <w:sz w:val="28"/>
          <w:szCs w:val="28"/>
        </w:rPr>
        <w:t xml:space="preserve">10,716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ล้านบาท และ </w:t>
      </w:r>
      <w:r w:rsidRPr="0079420D">
        <w:rPr>
          <w:rFonts w:asciiTheme="majorBidi" w:hAnsiTheme="majorBidi" w:cstheme="majorBidi"/>
          <w:sz w:val="28"/>
          <w:szCs w:val="28"/>
        </w:rPr>
        <w:t xml:space="preserve">8,450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2566: 10,913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และ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 xml:space="preserve">10,030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6AA79B39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3AFAD1BE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ส่วนงานดำเนินงานและการจำแนกรายได้</w:t>
      </w:r>
    </w:p>
    <w:p w14:paraId="434D3F6A" w14:textId="77777777" w:rsidR="008946E9" w:rsidRPr="0079420D" w:rsidRDefault="008946E9" w:rsidP="008946E9">
      <w:pPr>
        <w:rPr>
          <w:rFonts w:asciiTheme="majorBidi" w:hAnsiTheme="majorBidi" w:cstheme="majorBidi"/>
          <w:sz w:val="28"/>
          <w:szCs w:val="28"/>
          <w:lang w:val="th-TH"/>
        </w:rPr>
      </w:pPr>
    </w:p>
    <w:p w14:paraId="058693BD" w14:textId="77777777" w:rsidR="008946E9" w:rsidRPr="0079420D" w:rsidRDefault="008946E9" w:rsidP="008946E9">
      <w:pPr>
        <w:pStyle w:val="ListParagraph"/>
        <w:numPr>
          <w:ilvl w:val="0"/>
          <w:numId w:val="12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16DE5F0D" w14:textId="77777777" w:rsidR="008946E9" w:rsidRPr="0079420D" w:rsidRDefault="008946E9" w:rsidP="008946E9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BF141B3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217250E9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3996CF3D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699933C5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2"/>
          <w:szCs w:val="22"/>
        </w:rPr>
      </w:pPr>
    </w:p>
    <w:p w14:paraId="3563F9E3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9420D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Pr="0079420D">
        <w:rPr>
          <w:rFonts w:asciiTheme="majorBidi" w:hAnsiTheme="majorBidi" w:cs="Angsana New"/>
          <w:sz w:val="28"/>
          <w:szCs w:val="28"/>
        </w:rPr>
        <w:t xml:space="preserve"> SCGL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2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และส่วนงานอื่นๆ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77653D4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717AC81A" w14:textId="77777777" w:rsidR="008946E9" w:rsidRPr="0079420D" w:rsidRDefault="008946E9" w:rsidP="008946E9">
      <w:pPr>
        <w:pStyle w:val="ListParagraph"/>
        <w:numPr>
          <w:ilvl w:val="0"/>
          <w:numId w:val="1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>1</w:t>
      </w:r>
      <w:r w:rsidRPr="0079420D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0E5B705B" w14:textId="77777777" w:rsidR="008946E9" w:rsidRPr="0079420D" w:rsidRDefault="008946E9" w:rsidP="008946E9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>1.1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4F1FD8A" w14:textId="77777777" w:rsidR="008946E9" w:rsidRPr="0079420D" w:rsidRDefault="008946E9" w:rsidP="008946E9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>1.2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329896F6" w14:textId="77777777" w:rsidR="008946E9" w:rsidRPr="0079420D" w:rsidRDefault="008946E9" w:rsidP="008946E9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>1.3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22E43090" w14:textId="77777777" w:rsidR="008946E9" w:rsidRPr="0079420D" w:rsidRDefault="008946E9" w:rsidP="008946E9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79420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>1.4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2727CBF2" w14:textId="77777777" w:rsidR="008946E9" w:rsidRPr="0079420D" w:rsidRDefault="008946E9" w:rsidP="008946E9">
      <w:pPr>
        <w:pStyle w:val="ListParagraph"/>
        <w:numPr>
          <w:ilvl w:val="0"/>
          <w:numId w:val="1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79420D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2 </w:t>
      </w:r>
      <w:r w:rsidRPr="0079420D">
        <w:rPr>
          <w:rFonts w:asciiTheme="majorBidi" w:hAnsiTheme="majorBidi"/>
          <w:sz w:val="28"/>
          <w:szCs w:val="28"/>
          <w:cs/>
        </w:rPr>
        <w:t>อื่น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/>
          <w:sz w:val="28"/>
          <w:szCs w:val="28"/>
          <w:cs/>
        </w:rPr>
        <w:t>ๆ</w:t>
      </w:r>
    </w:p>
    <w:p w14:paraId="3CC7CF44" w14:textId="77777777" w:rsidR="008946E9" w:rsidRPr="0079420D" w:rsidRDefault="008946E9" w:rsidP="008946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  <w:cs/>
        </w:rPr>
      </w:pPr>
    </w:p>
    <w:p w14:paraId="58674110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0C37E918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8"/>
          <w:szCs w:val="28"/>
          <w:cs/>
        </w:rPr>
      </w:pPr>
    </w:p>
    <w:p w14:paraId="57F5EEDF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79420D">
        <w:rPr>
          <w:rFonts w:asciiTheme="majorBidi" w:hAnsiTheme="majorBidi" w:cstheme="majorBidi"/>
          <w:sz w:val="28"/>
          <w:szCs w:val="28"/>
        </w:rPr>
        <w:t xml:space="preserve">SCGL </w:t>
      </w:r>
      <w:r w:rsidRPr="0079420D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การให้บริการขนส่งสินค้า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  <w:cs/>
        </w:rPr>
        <w:t>การให้บริการโลจิสติกส์อื่น</w:t>
      </w:r>
      <w:r w:rsidRPr="0079420D">
        <w:rPr>
          <w:rFonts w:asciiTheme="majorBidi" w:hAnsiTheme="majorBidi" w:cs="Angsana New"/>
          <w:sz w:val="28"/>
          <w:szCs w:val="28"/>
        </w:rPr>
        <w:t xml:space="preserve"> </w:t>
      </w:r>
      <w:r w:rsidRPr="0079420D">
        <w:rPr>
          <w:rFonts w:asciiTheme="majorBidi" w:hAnsiTheme="majorBidi" w:cs="Angsana New"/>
          <w:sz w:val="28"/>
          <w:szCs w:val="28"/>
          <w:cs/>
        </w:rPr>
        <w:t>และ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ส่วนงานอื่นๆ</w:t>
      </w:r>
      <w:r w:rsidRPr="0079420D">
        <w:rPr>
          <w:rFonts w:asciiTheme="majorBidi" w:hAnsiTheme="majorBidi" w:cs="Angsana New"/>
          <w:sz w:val="28"/>
          <w:szCs w:val="28"/>
          <w:cs/>
        </w:rPr>
        <w:t xml:space="preserve"> ดังนั้น ผู้บริหารจึงพิจารณาว่าบริษัทมีส่วนงานธุรกิจสองส่วนงาน</w:t>
      </w:r>
    </w:p>
    <w:p w14:paraId="10D9C0D9" w14:textId="77777777" w:rsidR="008946E9" w:rsidRPr="0079420D" w:rsidRDefault="008946E9" w:rsidP="008946E9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0CC80486" w14:textId="77777777" w:rsidR="008946E9" w:rsidRPr="0079420D" w:rsidRDefault="008946E9" w:rsidP="008946E9">
      <w:pPr>
        <w:tabs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79420D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ทั้งนี้การกำหนดราคาระหว่างส่วนงานเป็นไปตามการซื้อขายตามปกติธุรกิ</w:t>
      </w:r>
      <w:r w:rsidRPr="0079420D">
        <w:rPr>
          <w:rFonts w:asciiTheme="majorBidi" w:hAnsiTheme="majorBidi" w:cs="Angsana New" w:hint="cs"/>
          <w:sz w:val="28"/>
          <w:szCs w:val="28"/>
          <w:cs/>
        </w:rPr>
        <w:t>จ</w:t>
      </w:r>
    </w:p>
    <w:p w14:paraId="70624B4A" w14:textId="77777777" w:rsidR="008946E9" w:rsidRPr="0079420D" w:rsidRDefault="008946E9" w:rsidP="008946E9">
      <w:pPr>
        <w:tabs>
          <w:tab w:val="clear" w:pos="454"/>
          <w:tab w:val="left" w:pos="540"/>
        </w:tabs>
        <w:rPr>
          <w:rFonts w:asciiTheme="majorBidi" w:hAnsiTheme="majorBidi" w:cstheme="majorBidi"/>
          <w:sz w:val="28"/>
          <w:szCs w:val="28"/>
          <w:cs/>
        </w:rPr>
      </w:pPr>
    </w:p>
    <w:p w14:paraId="05EF4215" w14:textId="77777777" w:rsidR="008946E9" w:rsidRPr="0079420D" w:rsidRDefault="008946E9" w:rsidP="008946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b/>
          <w:sz w:val="22"/>
          <w:szCs w:val="22"/>
          <w:cs/>
        </w:rPr>
        <w:sectPr w:rsidR="008946E9" w:rsidRPr="0079420D" w:rsidSect="008946E9">
          <w:head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132B9CEA" w14:textId="44639929" w:rsidR="008946E9" w:rsidRPr="0079420D" w:rsidRDefault="00C01409" w:rsidP="008946E9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58239" behindDoc="1" locked="0" layoutInCell="1" allowOverlap="1" wp14:anchorId="486F9CEE" wp14:editId="49906AF2">
            <wp:simplePos x="0" y="0"/>
            <wp:positionH relativeFrom="margin">
              <wp:align>center</wp:align>
            </wp:positionH>
            <wp:positionV relativeFrom="margin">
              <wp:posOffset>635</wp:posOffset>
            </wp:positionV>
            <wp:extent cx="9284970" cy="5063490"/>
            <wp:effectExtent l="0" t="0" r="0" b="0"/>
            <wp:wrapSquare wrapText="bothSides"/>
            <wp:docPr id="3971099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4970" cy="506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03DDAC" w14:textId="3E6D7696" w:rsidR="005F69DE" w:rsidRPr="0079420D" w:rsidRDefault="008B285B" w:rsidP="008946E9">
      <w:pPr>
        <w:rPr>
          <w:rFonts w:asciiTheme="majorBidi" w:hAnsiTheme="majorBidi" w:cstheme="majorBidi"/>
        </w:rPr>
      </w:pPr>
      <w:r w:rsidRPr="0079420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7D68DD58" wp14:editId="14783ADA">
            <wp:simplePos x="734291" y="1524000"/>
            <wp:positionH relativeFrom="margin">
              <wp:align>center</wp:align>
            </wp:positionH>
            <wp:positionV relativeFrom="margin">
              <wp:align>top</wp:align>
            </wp:positionV>
            <wp:extent cx="8986061" cy="5244985"/>
            <wp:effectExtent l="0" t="0" r="0" b="0"/>
            <wp:wrapSquare wrapText="bothSides"/>
            <wp:docPr id="13309068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6061" cy="5244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2F792E" w14:textId="7BB2CFA6" w:rsidR="008946E9" w:rsidRPr="0079420D" w:rsidRDefault="005F69DE" w:rsidP="008946E9">
      <w:pPr>
        <w:rPr>
          <w:rFonts w:asciiTheme="majorBidi" w:hAnsiTheme="majorBidi" w:cstheme="majorBidi"/>
        </w:rPr>
      </w:pPr>
      <w:r w:rsidRPr="0079420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455DD66" wp14:editId="2BE6B9A3">
            <wp:simplePos x="734291" y="1524000"/>
            <wp:positionH relativeFrom="margin">
              <wp:align>center</wp:align>
            </wp:positionH>
            <wp:positionV relativeFrom="margin">
              <wp:align>top</wp:align>
            </wp:positionV>
            <wp:extent cx="9279717" cy="5190214"/>
            <wp:effectExtent l="0" t="0" r="0" b="0"/>
            <wp:wrapSquare wrapText="bothSides"/>
            <wp:docPr id="132177607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9717" cy="5190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46E9" w:rsidRPr="0079420D">
        <w:rPr>
          <w:rFonts w:asciiTheme="majorBidi" w:hAnsiTheme="majorBidi" w:cstheme="majorBidi"/>
        </w:rPr>
        <w:br w:type="page"/>
      </w:r>
    </w:p>
    <w:tbl>
      <w:tblPr>
        <w:tblStyle w:val="TableGridLight"/>
        <w:tblW w:w="14850" w:type="dxa"/>
        <w:tblLayout w:type="fixed"/>
        <w:tblLook w:val="04A0" w:firstRow="1" w:lastRow="0" w:firstColumn="1" w:lastColumn="0" w:noHBand="0" w:noVBand="1"/>
      </w:tblPr>
      <w:tblGrid>
        <w:gridCol w:w="2610"/>
        <w:gridCol w:w="628"/>
        <w:gridCol w:w="236"/>
        <w:gridCol w:w="610"/>
        <w:gridCol w:w="236"/>
        <w:gridCol w:w="489"/>
        <w:gridCol w:w="242"/>
        <w:gridCol w:w="542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541"/>
        <w:gridCol w:w="270"/>
        <w:gridCol w:w="635"/>
        <w:gridCol w:w="236"/>
        <w:gridCol w:w="540"/>
        <w:gridCol w:w="236"/>
        <w:gridCol w:w="522"/>
        <w:gridCol w:w="274"/>
        <w:gridCol w:w="532"/>
        <w:gridCol w:w="239"/>
        <w:gridCol w:w="571"/>
      </w:tblGrid>
      <w:tr w:rsidR="008946E9" w:rsidRPr="0079420D" w14:paraId="22C3A58C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374887B8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0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14:paraId="748B658C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79420D">
              <w:rPr>
                <w:rFonts w:asciiTheme="majorBidi" w:hAnsiTheme="majorBidi" w:cstheme="majorBidi" w:hint="cs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8946E9" w:rsidRPr="0079420D" w14:paraId="57BD3644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46B29EBC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47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D8078F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4ACD645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7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A506A9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6FD42F5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FE885E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BC27669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E45621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6D05B21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244CDDE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49A7F10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44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609523D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79420D">
              <w:rPr>
                <w:rFonts w:asciiTheme="majorBidi" w:hAnsiTheme="majorBidi" w:cstheme="majorBidi" w:hint="cs"/>
                <w:b/>
                <w:sz w:val="22"/>
                <w:szCs w:val="22"/>
                <w:cs/>
              </w:rPr>
              <w:t>รวมส่วนงานที่</w:t>
            </w:r>
          </w:p>
        </w:tc>
        <w:tc>
          <w:tcPr>
            <w:tcW w:w="153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EA4EEA9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7864B70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4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ACDE454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</w:p>
        </w:tc>
      </w:tr>
      <w:tr w:rsidR="008946E9" w:rsidRPr="0079420D" w14:paraId="1FC7C3D5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10D7C10C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สำหรับงวดเก้าเดือนสิ้นสุด</w:t>
            </w:r>
          </w:p>
        </w:tc>
        <w:tc>
          <w:tcPr>
            <w:tcW w:w="147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15A3E1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93CC343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7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1B909F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B87EED6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8E28819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58BE068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22CA789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ส่วนงานที่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  <w:rtl/>
                <w:lang w:bidi="ar-SA"/>
              </w:rPr>
              <w:t xml:space="preserve"> 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623FD9F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DC5A835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D2E561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44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FB671D5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sz w:val="22"/>
                <w:szCs w:val="22"/>
                <w:cs/>
              </w:rPr>
              <w:t>รายงาน</w:t>
            </w:r>
          </w:p>
        </w:tc>
        <w:tc>
          <w:tcPr>
            <w:tcW w:w="153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539F00B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5ABAA38C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4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210BA0" w14:textId="77777777" w:rsidR="008946E9" w:rsidRPr="0079420D" w:rsidRDefault="008946E9" w:rsidP="00A402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79420D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8946E9" w:rsidRPr="0079420D" w14:paraId="4FCD80CD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4DB07987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right="-79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30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</w:tcPr>
          <w:p w14:paraId="0632FDE6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D430977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14:paraId="3FCEFAD0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78DCA7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</w:tcPr>
          <w:p w14:paraId="71B59309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2567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5DD6AC18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14:paraId="0F94EDD0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F73F6EA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7ED44B3E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1577A5E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14:paraId="03FE30E8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9A6F611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</w:tcPr>
          <w:p w14:paraId="253AD673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D41BF4F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</w:tcPr>
          <w:p w14:paraId="3E55291E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417418F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</w:tcPr>
          <w:p w14:paraId="6B3AE6BC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DB2A7B1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</w:tcPr>
          <w:p w14:paraId="59D812A2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14FA8D1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</w:tcPr>
          <w:p w14:paraId="780C3D34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894E795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</w:tcPr>
          <w:p w14:paraId="538503FD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0F6D7FA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08C86E36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C38BFAC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</w:tcPr>
          <w:p w14:paraId="781DE9D8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2EA104CC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</w:tcPr>
          <w:p w14:paraId="7241CD5D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</w:t>
            </w:r>
            <w:r w:rsidRPr="0079420D">
              <w:rPr>
                <w:rFonts w:asciiTheme="majorBidi" w:hAnsiTheme="majorBidi" w:cstheme="majorBidi"/>
                <w:b/>
                <w:sz w:val="22"/>
                <w:szCs w:val="22"/>
              </w:rPr>
              <w:t>7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61705F05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</w:tcPr>
          <w:p w14:paraId="2EFA34EF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sz w:val="22"/>
                <w:szCs w:val="22"/>
              </w:rPr>
              <w:t>2566</w:t>
            </w:r>
          </w:p>
        </w:tc>
      </w:tr>
      <w:tr w:rsidR="008946E9" w:rsidRPr="0079420D" w14:paraId="289DDF69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19D3195C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240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14:paraId="52808C94" w14:textId="77777777" w:rsidR="008946E9" w:rsidRPr="0079420D" w:rsidRDefault="008946E9" w:rsidP="00A402C8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2"/>
                <w:szCs w:val="22"/>
                <w:lang w:val="en-GB"/>
              </w:rPr>
              <w:t>(</w:t>
            </w:r>
            <w:r w:rsidRPr="0079420D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  <w:lang w:val="en-GB"/>
              </w:rPr>
              <w:t>ล้านบาท)</w:t>
            </w:r>
          </w:p>
        </w:tc>
      </w:tr>
      <w:tr w:rsidR="008946E9" w:rsidRPr="0079420D" w14:paraId="07F52F89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4B908A39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</w:tcPr>
          <w:p w14:paraId="031386B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233A4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14:paraId="257F609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2A8F3B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</w:tcPr>
          <w:p w14:paraId="469BA20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5BA3D6D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14:paraId="37769A7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C110B0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14E08A5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5282F6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14:paraId="71AF6FA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5BA02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</w:tcPr>
          <w:p w14:paraId="401BD87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74B9D5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</w:tcPr>
          <w:p w14:paraId="7AE05CE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C5940F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</w:tcPr>
          <w:p w14:paraId="571E3A5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DB10A0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</w:tcPr>
          <w:p w14:paraId="4BDB648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AC2D5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</w:tcPr>
          <w:p w14:paraId="7A533E9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694E93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</w:tcPr>
          <w:p w14:paraId="79C4C6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D11CA9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7E96138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E788BA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</w:tcPr>
          <w:p w14:paraId="519306B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1076AF3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</w:tcPr>
          <w:p w14:paraId="342DBF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5A27EDB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</w:tcPr>
          <w:p w14:paraId="48D7556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8946E9" w:rsidRPr="0079420D" w14:paraId="37E31FF1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642D54B0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</w:tcPr>
          <w:p w14:paraId="3A16CD7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83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7D411F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14:paraId="3DC0EC4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73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D34E2D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</w:tcPr>
          <w:p w14:paraId="60F0234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1,101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778669A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14:paraId="7A9120F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1,091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CAA54C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1D84622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115" w:right="-96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B5C9D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  <w:tab w:val="decimal" w:pos="393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14:paraId="2B0DBB0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137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8CD387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  <w:tab w:val="decimal" w:pos="393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</w:tcPr>
          <w:p w14:paraId="03FAF74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0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DEE444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napToGrid w:val="0"/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</w:tcPr>
          <w:p w14:paraId="48BE229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24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1411F8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</w:tcPr>
          <w:p w14:paraId="7A62FB0B" w14:textId="6F355AE2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="Angsana New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</w:t>
            </w:r>
            <w:r w:rsidR="006D4113"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</w:t>
            </w: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245CB0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</w:tcPr>
          <w:p w14:paraId="0A89E8D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743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7B737A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</w:tcPr>
          <w:p w14:paraId="7ADF0B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1,835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9D8C85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</w:tcPr>
          <w:p w14:paraId="6C8B154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2,068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EBD782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35B64A5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(37)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D4F39A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</w:tcPr>
          <w:p w14:paraId="5363CF8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(28)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371C49C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</w:tcPr>
          <w:p w14:paraId="5348115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1,798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0ECD341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</w:tcPr>
          <w:p w14:paraId="7153D36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2,040</w:t>
            </w:r>
          </w:p>
        </w:tc>
      </w:tr>
      <w:tr w:rsidR="008946E9" w:rsidRPr="0079420D" w14:paraId="296D9953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1F4D397E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A3618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2,871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6E242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25BD3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2,849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FD7FDC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2FBA99" w14:textId="04987234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8,7</w:t>
            </w:r>
            <w:r w:rsidR="00207E3B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28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3E164A5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2F8FE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</w:rPr>
              <w:t>8,330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3B05AA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9261F4" w14:textId="7D8A5FF1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1,</w:t>
            </w:r>
            <w:r w:rsidR="00207E3B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676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DC4AA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D585C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1,567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67AA4B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0F11B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2,601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F27B3F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3092D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Cs/>
                <w:color w:val="000000" w:themeColor="text1"/>
                <w:sz w:val="22"/>
                <w:szCs w:val="22"/>
              </w:rPr>
              <w:t>2,082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F7E99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E2EB3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="Angsana New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  <w:lang w:val="en-GB"/>
              </w:rPr>
              <w:t>1,591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A657A1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097C2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2"/>
                <w:szCs w:val="22"/>
                <w:lang w:val="en-GB"/>
              </w:rPr>
              <w:t>1,</w:t>
            </w: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626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0EDB08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9AE1C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17,467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5D4268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D6A1F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16,454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31179C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79550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(1,047)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9BEEA6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33E9A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(1,062)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4E97A34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5ECA8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16,420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118D908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EEC7A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15,392</w:t>
            </w:r>
          </w:p>
        </w:tc>
      </w:tr>
      <w:tr w:rsidR="008946E9" w:rsidRPr="0079420D" w14:paraId="52BE9D21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6C9FC836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 w:hint="cs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D0AF4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2,954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8E069B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4388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2,922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DDEA1A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ED1AFF" w14:textId="69C16FC2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9,8</w:t>
            </w:r>
            <w:r w:rsidR="00207E3B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29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5331AED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0D078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9,421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E5CFC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61F9E9" w14:textId="392068BF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1,7</w:t>
            </w:r>
            <w:r w:rsidR="00207E3B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69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ABD450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0DC7E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1,704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DB9CE4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2AE42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2,601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47EFF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2E53C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="Angsana New"/>
                <w:b/>
                <w:bCs/>
                <w:color w:val="000000" w:themeColor="text1"/>
                <w:sz w:val="22"/>
                <w:szCs w:val="22"/>
              </w:rPr>
              <w:t>2,106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750400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B5EEE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2,149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A9A753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8EED3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2,369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02FEA1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355A2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19,302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ECFD75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686052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18,522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E8027A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7EB30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(1,084)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8A7AAB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4D737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(1,090)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3D538A8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F61EE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  <w:t>18,218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250C772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44214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  <w:t>17,432</w:t>
            </w:r>
          </w:p>
        </w:tc>
      </w:tr>
      <w:tr w:rsidR="008946E9" w:rsidRPr="0079420D" w14:paraId="1B8DFD8C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759ED520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62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9631A2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9EFD30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1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080044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A318D0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9FC594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30FAC04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EB0484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BD2954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8B4ABF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635016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A83F03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A3240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7A912C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C42430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51208C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FE7C51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97FB99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3FF102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B1C44A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683486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57DBA6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364446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8A1E8F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673C7C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2C46BB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4655BC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F7F4E7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21F11AC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99CC99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4EEF61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08BBA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</w:tr>
      <w:tr w:rsidR="008946E9" w:rsidRPr="0079420D" w14:paraId="6926BF2E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31449E3B" w14:textId="7479C14F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79420D">
              <w:rPr>
                <w:rFonts w:asciiTheme="majorBidi" w:hAnsiTheme="majorBidi" w:cstheme="majorBidi" w:hint="cs"/>
                <w:sz w:val="22"/>
                <w:szCs w:val="22"/>
                <w:cs/>
              </w:rPr>
              <w:t>ขั้นต้น</w:t>
            </w:r>
            <w:r w:rsidRPr="0079420D">
              <w:rPr>
                <w:rFonts w:asciiTheme="majorBidi" w:hAnsiTheme="majorBidi" w:cstheme="majorBidi"/>
                <w:sz w:val="22"/>
                <w:szCs w:val="22"/>
                <w:cs/>
              </w:rPr>
              <w:t>ตามส่วนงาน</w:t>
            </w:r>
          </w:p>
          <w:p w14:paraId="30770404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79420D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  </w:t>
            </w:r>
            <w:r w:rsidRPr="0079420D">
              <w:rPr>
                <w:rFonts w:asciiTheme="majorBidi" w:hAnsiTheme="majorBidi" w:cstheme="majorBidi"/>
                <w:sz w:val="22"/>
                <w:szCs w:val="22"/>
                <w:cs/>
              </w:rPr>
              <w:t>ก่อนหักภาษีเงินได้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</w:tcPr>
          <w:p w14:paraId="60E1EB5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560E32E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684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9C4DBD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14:paraId="1033430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99EBE0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689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9EC062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</w:tcPr>
          <w:p w14:paraId="6EB3EAB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073F65E4" w14:textId="4BDB8912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98</w:t>
            </w:r>
            <w:r w:rsidR="00207E3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</w:tcPr>
          <w:p w14:paraId="26348A5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14:paraId="48ACBD8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25F05A5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889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0C64AB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222E290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</w:tcPr>
          <w:p w14:paraId="5FE8A86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7B90DCAA" w14:textId="41E5DC09" w:rsidR="008946E9" w:rsidRPr="0079420D" w:rsidRDefault="00207E3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293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F6E6BE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14:paraId="4A2D75F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4D13A63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279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5DBDD1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</w:tcPr>
          <w:p w14:paraId="5EBD06F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4C1A64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292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41586A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</w:tcPr>
          <w:p w14:paraId="28DB94B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0AE5782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249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03FBFD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</w:tcPr>
          <w:p w14:paraId="48B094F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394FC87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159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4CA0C9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</w:tcPr>
          <w:p w14:paraId="1651DFC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5E020CB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FAD956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</w:tcPr>
          <w:p w14:paraId="1149659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7CBFFA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2,413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1C0F7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</w:tcPr>
          <w:p w14:paraId="678A725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55073D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2,273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7957A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5C2452E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88D01F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(44)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4924F3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</w:tcPr>
          <w:p w14:paraId="0BF5675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08957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(24)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14:paraId="0FF686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</w:tcPr>
          <w:p w14:paraId="7FA4346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597C281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  <w:t>2,369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</w:tcPr>
          <w:p w14:paraId="0B1BDDB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</w:tcPr>
          <w:p w14:paraId="4716898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46A5FEA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  <w:t>2,249</w:t>
            </w:r>
          </w:p>
        </w:tc>
      </w:tr>
      <w:tr w:rsidR="008946E9" w:rsidRPr="0079420D" w14:paraId="2092E93B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0E812D3E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="Angsana New"/>
                <w:b/>
                <w:sz w:val="22"/>
                <w:szCs w:val="22"/>
              </w:rPr>
            </w:pP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สินทรัพย์ส่วนงาน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ณ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วันที่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</w:p>
          <w:p w14:paraId="0CB15BB9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="Angsana New"/>
                <w:b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="Angsana New"/>
                <w:b/>
                <w:sz w:val="22"/>
                <w:szCs w:val="22"/>
              </w:rPr>
              <w:t xml:space="preserve">    </w:t>
            </w:r>
            <w:r w:rsidRPr="0079420D">
              <w:rPr>
                <w:rFonts w:asciiTheme="majorBidi" w:hAnsiTheme="majorBidi" w:cs="Angsana New"/>
                <w:bCs/>
                <w:sz w:val="22"/>
                <w:szCs w:val="22"/>
              </w:rPr>
              <w:t xml:space="preserve">30 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>กันยายน/</w:t>
            </w:r>
            <w:r w:rsidRPr="0079420D">
              <w:rPr>
                <w:rFonts w:asciiTheme="majorBidi" w:hAnsiTheme="majorBidi" w:cs="Angsana New"/>
                <w:bCs/>
                <w:sz w:val="22"/>
                <w:szCs w:val="22"/>
              </w:rPr>
              <w:t>31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ธันวาคม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18848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6A0EAFC" w14:textId="7CE19B5F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24,</w:t>
            </w:r>
            <w:r w:rsidR="00E803A1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537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63AB6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B255F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C97F71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21,303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EFD0F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30DE9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8D708C3" w14:textId="2FD649E1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17,92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78017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2DE4B1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44F4799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18,947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EA735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56F13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0470E8D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1,929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A1E88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62947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0E6FBE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1,806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5A1F1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667C5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2ABD9D3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2,216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44AE2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DAEFD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A2F7F0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653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29997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F16D9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0A05B0A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8,826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56504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539A2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534E820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6,847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DED33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59667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0BD4870" w14:textId="1DBDE8B1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55,4</w:t>
            </w:r>
            <w:r w:rsidR="00E803A1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90BC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A2A6A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1DFB61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49,556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59B2B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2A54A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CFE3E4A" w14:textId="1D6099A6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 w:hanging="85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(11,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680</w:t>
            </w: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A8A2D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7C7CB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2C8FAB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79" w:right="-79" w:hanging="4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(10,316)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479CA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512F1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2E87AA2B" w14:textId="732F0AD9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43,</w:t>
            </w:r>
            <w:r w:rsidR="00E803A1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52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980B5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F8BD2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57DA79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39,240</w:t>
            </w:r>
          </w:p>
        </w:tc>
      </w:tr>
      <w:tr w:rsidR="008946E9" w:rsidRPr="0079420D" w14:paraId="251714DB" w14:textId="77777777" w:rsidTr="00A402C8">
        <w:trPr>
          <w:trHeight w:val="144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</w:tcPr>
          <w:p w14:paraId="3F0A37B4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="Angsana New"/>
                <w:b/>
                <w:sz w:val="22"/>
                <w:szCs w:val="22"/>
              </w:rPr>
            </w:pP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หนี้สินส่วนงาน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ณ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วันที่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</w:p>
          <w:p w14:paraId="0607C1DF" w14:textId="77777777" w:rsidR="008946E9" w:rsidRPr="0079420D" w:rsidRDefault="008946E9" w:rsidP="00A402C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="Angsana New"/>
                <w:b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="Angsana New"/>
                <w:b/>
                <w:sz w:val="22"/>
                <w:szCs w:val="22"/>
              </w:rPr>
              <w:t xml:space="preserve">    </w:t>
            </w:r>
            <w:r w:rsidRPr="0079420D">
              <w:rPr>
                <w:rFonts w:asciiTheme="majorBidi" w:hAnsiTheme="majorBidi" w:cs="Angsana New"/>
                <w:bCs/>
                <w:sz w:val="22"/>
                <w:szCs w:val="22"/>
              </w:rPr>
              <w:t xml:space="preserve">30 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>กันยายน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</w:rPr>
              <w:t>/</w:t>
            </w:r>
            <w:r w:rsidRPr="0079420D">
              <w:rPr>
                <w:rFonts w:asciiTheme="majorBidi" w:hAnsiTheme="majorBidi" w:cs="Angsana New"/>
                <w:bCs/>
                <w:sz w:val="22"/>
                <w:szCs w:val="22"/>
              </w:rPr>
              <w:t>31</w:t>
            </w:r>
            <w:r w:rsidRPr="0079420D">
              <w:rPr>
                <w:rFonts w:asciiTheme="majorBidi" w:hAnsiTheme="majorBidi" w:cs="Angsana New"/>
                <w:b/>
                <w:sz w:val="22"/>
                <w:szCs w:val="22"/>
                <w:cs/>
              </w:rPr>
              <w:t xml:space="preserve"> </w:t>
            </w:r>
            <w:r w:rsidRPr="0079420D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ธันวาคม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A5347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6D9C83D" w14:textId="3BFBD2C2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16,</w:t>
            </w:r>
            <w:r w:rsidR="00E803A1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880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E3A94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E299F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2B3A161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3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13,548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6D428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9DD8E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29822F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3,326</w:t>
            </w:r>
          </w:p>
        </w:tc>
        <w:tc>
          <w:tcPr>
            <w:tcW w:w="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8224F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D1CDD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73D3437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2,411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D1190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BB17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2E87859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1,301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1D9BF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F655D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4746CDA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1,188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4D39C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ADFED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915D0B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494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F4510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D51F8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A2781D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295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AD025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400A1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53CFF4A3" w14:textId="5D88CDD3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3,9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E8FAB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E70EB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322CE41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3,019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371D1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65152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40E8C8B1" w14:textId="0EB6F691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25,9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67F42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0DAF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2018FB8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20,461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75492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84F78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3F17AD2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(5,902)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5AD890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32B78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6B8484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(4,548)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B9C48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4543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24109E06" w14:textId="189AD4E2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20,0</w:t>
            </w:r>
            <w:r w:rsidR="00033520"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68</w:t>
            </w:r>
          </w:p>
        </w:tc>
        <w:tc>
          <w:tcPr>
            <w:tcW w:w="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8B1B4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A351F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78CF16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15,913</w:t>
            </w:r>
          </w:p>
        </w:tc>
      </w:tr>
    </w:tbl>
    <w:p w14:paraId="0187CDC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</w:p>
    <w:p w14:paraId="51ED47CB" w14:textId="68A1D414" w:rsidR="005F69DE" w:rsidRPr="0079420D" w:rsidRDefault="005F69DE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79420D">
        <w:rPr>
          <w:rFonts w:asciiTheme="majorBidi" w:hAnsiTheme="majorBidi" w:cstheme="majorBidi"/>
          <w:sz w:val="22"/>
          <w:szCs w:val="22"/>
        </w:rPr>
        <w:br w:type="page"/>
      </w:r>
    </w:p>
    <w:p w14:paraId="49C59660" w14:textId="09BB05FD" w:rsidR="005F69DE" w:rsidRPr="0079420D" w:rsidRDefault="00C0140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anchor distT="0" distB="0" distL="114300" distR="114300" simplePos="0" relativeHeight="251670528" behindDoc="1" locked="0" layoutInCell="1" allowOverlap="1" wp14:anchorId="22C91208" wp14:editId="771AA028">
            <wp:simplePos x="0" y="0"/>
            <wp:positionH relativeFrom="margin">
              <wp:posOffset>2752</wp:posOffset>
            </wp:positionH>
            <wp:positionV relativeFrom="margin">
              <wp:posOffset>0</wp:posOffset>
            </wp:positionV>
            <wp:extent cx="9380855" cy="5474335"/>
            <wp:effectExtent l="0" t="0" r="0" b="0"/>
            <wp:wrapSquare wrapText="bothSides"/>
            <wp:docPr id="201597718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0855" cy="547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69DE" w:rsidRPr="0079420D">
        <w:rPr>
          <w:rFonts w:asciiTheme="majorBidi" w:hAnsiTheme="majorBidi" w:cstheme="majorBidi"/>
          <w:sz w:val="22"/>
          <w:szCs w:val="22"/>
        </w:rPr>
        <w:br w:type="page"/>
      </w:r>
    </w:p>
    <w:p w14:paraId="6115F903" w14:textId="60823BF9" w:rsidR="008946E9" w:rsidRPr="0079420D" w:rsidRDefault="005F69DE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79420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0A71AAC4" wp14:editId="12568312">
            <wp:simplePos x="0" y="0"/>
            <wp:positionH relativeFrom="margin">
              <wp:posOffset>119322</wp:posOffset>
            </wp:positionH>
            <wp:positionV relativeFrom="margin">
              <wp:posOffset>0</wp:posOffset>
            </wp:positionV>
            <wp:extent cx="9173961" cy="5128298"/>
            <wp:effectExtent l="0" t="0" r="0" b="0"/>
            <wp:wrapSquare wrapText="bothSides"/>
            <wp:docPr id="60562103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3961" cy="5128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FEDA82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8946E9" w:rsidRPr="0079420D" w:rsidSect="008946E9">
          <w:headerReference w:type="default" r:id="rId24"/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51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3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450"/>
      </w:tblGrid>
      <w:tr w:rsidR="008946E9" w:rsidRPr="0079420D" w14:paraId="4599B7C2" w14:textId="77777777" w:rsidTr="00A402C8">
        <w:trPr>
          <w:trHeight w:val="152"/>
        </w:trPr>
        <w:tc>
          <w:tcPr>
            <w:tcW w:w="2493" w:type="dxa"/>
          </w:tcPr>
          <w:p w14:paraId="26116EB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020" w:type="dxa"/>
            <w:gridSpan w:val="19"/>
          </w:tcPr>
          <w:p w14:paraId="05D132E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8946E9" w:rsidRPr="0079420D" w14:paraId="40A9B8B6" w14:textId="77777777" w:rsidTr="00A402C8">
        <w:trPr>
          <w:trHeight w:val="152"/>
        </w:trPr>
        <w:tc>
          <w:tcPr>
            <w:tcW w:w="2493" w:type="dxa"/>
          </w:tcPr>
          <w:p w14:paraId="352B550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เก้า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เดือนสิ้นสุด</w:t>
            </w:r>
          </w:p>
        </w:tc>
        <w:tc>
          <w:tcPr>
            <w:tcW w:w="1170" w:type="dxa"/>
            <w:gridSpan w:val="3"/>
          </w:tcPr>
          <w:p w14:paraId="5A69FFA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2F818B2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7C416B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58A7F8C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F0051D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0A4FC97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F0D4D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F210FB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3263FB3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8946E9" w:rsidRPr="0079420D" w14:paraId="7F387B1E" w14:textId="77777777" w:rsidTr="00A402C8">
        <w:trPr>
          <w:trHeight w:val="152"/>
        </w:trPr>
        <w:tc>
          <w:tcPr>
            <w:tcW w:w="2493" w:type="dxa"/>
          </w:tcPr>
          <w:p w14:paraId="4A1FF363" w14:textId="77777777" w:rsidR="008946E9" w:rsidRPr="0079420D" w:rsidRDefault="008946E9" w:rsidP="00A402C8">
            <w:pP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ยน</w:t>
            </w:r>
          </w:p>
        </w:tc>
        <w:tc>
          <w:tcPr>
            <w:tcW w:w="450" w:type="dxa"/>
          </w:tcPr>
          <w:p w14:paraId="46C8EB91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</w:rPr>
              <w:t>2567</w:t>
            </w:r>
          </w:p>
        </w:tc>
        <w:tc>
          <w:tcPr>
            <w:tcW w:w="270" w:type="dxa"/>
          </w:tcPr>
          <w:p w14:paraId="2501E1E9" w14:textId="77777777" w:rsidR="008946E9" w:rsidRPr="0079420D" w:rsidRDefault="008946E9" w:rsidP="00A402C8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54445F04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5DFDFF3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4347D86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</w:rPr>
              <w:t>2567</w:t>
            </w:r>
          </w:p>
        </w:tc>
        <w:tc>
          <w:tcPr>
            <w:tcW w:w="270" w:type="dxa"/>
          </w:tcPr>
          <w:p w14:paraId="1CC085C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D7EB32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1666ABD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BDB264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215957F4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B8FE86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" w:type="dxa"/>
          </w:tcPr>
          <w:p w14:paraId="5AD3C388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09012C06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0D02A013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8C3ADB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" w:type="dxa"/>
          </w:tcPr>
          <w:p w14:paraId="45EC949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200CF411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2BFC052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E5E3587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8946E9" w:rsidRPr="0079420D" w14:paraId="1DD00DAA" w14:textId="77777777" w:rsidTr="00A402C8">
        <w:trPr>
          <w:trHeight w:val="152"/>
        </w:trPr>
        <w:tc>
          <w:tcPr>
            <w:tcW w:w="2493" w:type="dxa"/>
          </w:tcPr>
          <w:p w14:paraId="34D83080" w14:textId="77777777" w:rsidR="008946E9" w:rsidRPr="0079420D" w:rsidRDefault="008946E9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020" w:type="dxa"/>
            <w:gridSpan w:val="19"/>
          </w:tcPr>
          <w:p w14:paraId="64C9690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8946E9" w:rsidRPr="0079420D" w14:paraId="205D5273" w14:textId="77777777" w:rsidTr="00A402C8">
        <w:trPr>
          <w:trHeight w:val="152"/>
        </w:trPr>
        <w:tc>
          <w:tcPr>
            <w:tcW w:w="2493" w:type="dxa"/>
          </w:tcPr>
          <w:p w14:paraId="6CAEB779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  <w:shd w:val="clear" w:color="auto" w:fill="auto"/>
          </w:tcPr>
          <w:p w14:paraId="05C1848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6C054A4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21FEE0C8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4A02169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D2AB3E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A45164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773E4A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417AC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5B32BF6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4E4ED3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D6C3B6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C30C18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557C43D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B4337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CBA72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7CE70D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65CB32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6FA95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C0467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8946E9" w:rsidRPr="0079420D" w14:paraId="720B8EDB" w14:textId="77777777" w:rsidTr="00A402C8">
        <w:trPr>
          <w:trHeight w:val="152"/>
        </w:trPr>
        <w:tc>
          <w:tcPr>
            <w:tcW w:w="2493" w:type="dxa"/>
          </w:tcPr>
          <w:p w14:paraId="3730D73A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  <w:shd w:val="clear" w:color="auto" w:fill="auto"/>
          </w:tcPr>
          <w:p w14:paraId="67BD908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83</w:t>
            </w:r>
          </w:p>
        </w:tc>
        <w:tc>
          <w:tcPr>
            <w:tcW w:w="270" w:type="dxa"/>
            <w:shd w:val="clear" w:color="auto" w:fill="auto"/>
          </w:tcPr>
          <w:p w14:paraId="6E5F722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5EABF2F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595375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879BCC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1,101</w:t>
            </w:r>
          </w:p>
        </w:tc>
        <w:tc>
          <w:tcPr>
            <w:tcW w:w="270" w:type="dxa"/>
          </w:tcPr>
          <w:p w14:paraId="014B2D6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C189F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BE2D7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5E1EB0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90</w:t>
            </w:r>
          </w:p>
        </w:tc>
        <w:tc>
          <w:tcPr>
            <w:tcW w:w="270" w:type="dxa"/>
          </w:tcPr>
          <w:p w14:paraId="7702D82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32BB5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ECE70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50BC97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</w:p>
        </w:tc>
        <w:tc>
          <w:tcPr>
            <w:tcW w:w="270" w:type="dxa"/>
          </w:tcPr>
          <w:p w14:paraId="6E08800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5723E52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1A0E8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5DAB842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1,374</w:t>
            </w:r>
          </w:p>
        </w:tc>
        <w:tc>
          <w:tcPr>
            <w:tcW w:w="270" w:type="dxa"/>
          </w:tcPr>
          <w:p w14:paraId="17FA318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44ABB9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946E9" w:rsidRPr="0079420D" w14:paraId="29BC40EC" w14:textId="77777777" w:rsidTr="00A402C8">
        <w:trPr>
          <w:trHeight w:val="152"/>
        </w:trPr>
        <w:tc>
          <w:tcPr>
            <w:tcW w:w="2493" w:type="dxa"/>
          </w:tcPr>
          <w:p w14:paraId="40746344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4C10FD59" w14:textId="1DD13C72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1,39</w:t>
            </w:r>
            <w:r w:rsidR="00207E3B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2D40A6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5BA03822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1,025</w:t>
            </w:r>
          </w:p>
        </w:tc>
        <w:tc>
          <w:tcPr>
            <w:tcW w:w="270" w:type="dxa"/>
          </w:tcPr>
          <w:p w14:paraId="2C964FF6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D866184" w14:textId="73918C6B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7,06</w:t>
            </w:r>
            <w:r w:rsidR="00207E3B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270" w:type="dxa"/>
          </w:tcPr>
          <w:p w14:paraId="4757D3E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0F6A162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3E15F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80AC02A" w14:textId="29659D8E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97</w:t>
            </w:r>
            <w:r w:rsidR="00CD4E2E" w:rsidRPr="0079420D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70" w:type="dxa"/>
          </w:tcPr>
          <w:p w14:paraId="3F7AE30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63455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694D9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39D1776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1,155</w:t>
            </w:r>
          </w:p>
        </w:tc>
        <w:tc>
          <w:tcPr>
            <w:tcW w:w="270" w:type="dxa"/>
          </w:tcPr>
          <w:p w14:paraId="33DED8C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072F17C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AFB35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5380C59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10,589</w:t>
            </w:r>
          </w:p>
        </w:tc>
        <w:tc>
          <w:tcPr>
            <w:tcW w:w="270" w:type="dxa"/>
          </w:tcPr>
          <w:p w14:paraId="0E29CED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74EFAC92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1,025</w:t>
            </w:r>
          </w:p>
        </w:tc>
      </w:tr>
      <w:tr w:rsidR="008946E9" w:rsidRPr="0079420D" w14:paraId="27F4DB1B" w14:textId="77777777" w:rsidTr="00A402C8">
        <w:trPr>
          <w:trHeight w:val="152"/>
        </w:trPr>
        <w:tc>
          <w:tcPr>
            <w:tcW w:w="2493" w:type="dxa"/>
          </w:tcPr>
          <w:p w14:paraId="36135628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EDD0DC2" w14:textId="06DA654A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1,47</w:t>
            </w:r>
            <w:r w:rsidR="00207E3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21657B0F" w14:textId="78C737CA" w:rsidR="008946E9" w:rsidRPr="0079420D" w:rsidRDefault="008946E9" w:rsidP="00CD4E2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2EAF0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1,025</w:t>
            </w:r>
          </w:p>
        </w:tc>
        <w:tc>
          <w:tcPr>
            <w:tcW w:w="270" w:type="dxa"/>
          </w:tcPr>
          <w:p w14:paraId="12FDDC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2FF30BD3" w14:textId="3EFF6EC0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8,1</w:t>
            </w:r>
            <w:r w:rsidR="00207E3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70</w:t>
            </w:r>
          </w:p>
        </w:tc>
        <w:tc>
          <w:tcPr>
            <w:tcW w:w="270" w:type="dxa"/>
          </w:tcPr>
          <w:p w14:paraId="1A1960B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5AA015C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A6FA6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3841C36C" w14:textId="47061CF2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1,06</w:t>
            </w:r>
            <w:r w:rsidR="00CD4E2E"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DF2CE64" w14:textId="2DBBE48F" w:rsidR="008946E9" w:rsidRPr="0079420D" w:rsidRDefault="008946E9" w:rsidP="00CD4E2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6E4A91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D37E49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244984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1,255</w:t>
            </w:r>
          </w:p>
        </w:tc>
        <w:tc>
          <w:tcPr>
            <w:tcW w:w="270" w:type="dxa"/>
          </w:tcPr>
          <w:p w14:paraId="3361380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33AE169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59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A485D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1AAFD97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11,963</w:t>
            </w:r>
          </w:p>
        </w:tc>
        <w:tc>
          <w:tcPr>
            <w:tcW w:w="270" w:type="dxa"/>
          </w:tcPr>
          <w:p w14:paraId="673722F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4645E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1,025</w:t>
            </w:r>
          </w:p>
        </w:tc>
      </w:tr>
    </w:tbl>
    <w:p w14:paraId="77865E04" w14:textId="77777777" w:rsidR="008946E9" w:rsidRPr="0079420D" w:rsidRDefault="008946E9" w:rsidP="008946E9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p w14:paraId="78D1BD08" w14:textId="77777777" w:rsidR="008946E9" w:rsidRPr="0079420D" w:rsidRDefault="008946E9" w:rsidP="008946E9">
      <w:pPr>
        <w:tabs>
          <w:tab w:val="clear" w:pos="907"/>
          <w:tab w:val="left" w:pos="630"/>
        </w:tabs>
        <w:spacing w:line="240" w:lineRule="auto"/>
        <w:ind w:firstLine="450"/>
        <w:jc w:val="thaiDistribute"/>
        <w:rPr>
          <w:rFonts w:asciiTheme="majorBidi" w:hAnsiTheme="majorBidi" w:cstheme="majorBidi"/>
          <w:sz w:val="28"/>
          <w:szCs w:val="28"/>
          <w:cs/>
          <w:lang w:val="en-GB"/>
        </w:rPr>
      </w:pPr>
      <w:r w:rsidRPr="0079420D">
        <w:rPr>
          <w:rFonts w:asciiTheme="majorBidi" w:hAnsiTheme="majorBidi" w:cstheme="majorBidi" w:hint="cs"/>
          <w:sz w:val="28"/>
          <w:szCs w:val="28"/>
          <w:cs/>
          <w:lang w:val="en-GB"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214DC63B" w14:textId="77777777" w:rsidR="008946E9" w:rsidRPr="0079420D" w:rsidRDefault="008946E9" w:rsidP="008946E9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p w14:paraId="3FBA95AF" w14:textId="77777777" w:rsidR="008946E9" w:rsidRPr="0079420D" w:rsidRDefault="008946E9" w:rsidP="008946E9">
      <w:pPr>
        <w:pStyle w:val="ListParagraph"/>
        <w:numPr>
          <w:ilvl w:val="0"/>
          <w:numId w:val="12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การกระทบยอดรายได้และกำไรหรือขาดทุน ที่มีสาระสำคัญของส่วนงานที่รายงาน </w:t>
      </w:r>
    </w:p>
    <w:p w14:paraId="740D22A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946E9" w:rsidRPr="0079420D" w14:paraId="091CB17D" w14:textId="77777777" w:rsidTr="00A402C8">
        <w:trPr>
          <w:trHeight w:val="152"/>
        </w:trPr>
        <w:tc>
          <w:tcPr>
            <w:tcW w:w="5643" w:type="dxa"/>
          </w:tcPr>
          <w:p w14:paraId="36F756D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79420D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49CAEE1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79420D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946E9" w:rsidRPr="0079420D" w14:paraId="0A802D2A" w14:textId="77777777" w:rsidTr="00A402C8">
        <w:trPr>
          <w:trHeight w:val="152"/>
        </w:trPr>
        <w:tc>
          <w:tcPr>
            <w:tcW w:w="5643" w:type="dxa"/>
          </w:tcPr>
          <w:p w14:paraId="2CD1C6AD" w14:textId="77777777" w:rsidR="008946E9" w:rsidRPr="0079420D" w:rsidRDefault="008946E9" w:rsidP="00A402C8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30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กันยายน</w:t>
            </w:r>
          </w:p>
        </w:tc>
        <w:tc>
          <w:tcPr>
            <w:tcW w:w="1710" w:type="dxa"/>
          </w:tcPr>
          <w:p w14:paraId="06BFB28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</w:rPr>
              <w:t>2567</w:t>
            </w:r>
          </w:p>
        </w:tc>
        <w:tc>
          <w:tcPr>
            <w:tcW w:w="270" w:type="dxa"/>
          </w:tcPr>
          <w:p w14:paraId="0330395D" w14:textId="77777777" w:rsidR="008946E9" w:rsidRPr="0079420D" w:rsidRDefault="008946E9" w:rsidP="00A402C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6C155C3B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</w:tr>
      <w:tr w:rsidR="008946E9" w:rsidRPr="0079420D" w14:paraId="03E1E564" w14:textId="77777777" w:rsidTr="00A402C8">
        <w:trPr>
          <w:trHeight w:val="152"/>
        </w:trPr>
        <w:tc>
          <w:tcPr>
            <w:tcW w:w="5643" w:type="dxa"/>
          </w:tcPr>
          <w:p w14:paraId="725153AF" w14:textId="77777777" w:rsidR="008946E9" w:rsidRPr="0079420D" w:rsidRDefault="008946E9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35045FF4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8946E9" w:rsidRPr="0079420D" w14:paraId="7960E9FA" w14:textId="77777777" w:rsidTr="00A402C8">
        <w:trPr>
          <w:trHeight w:val="317"/>
        </w:trPr>
        <w:tc>
          <w:tcPr>
            <w:tcW w:w="5643" w:type="dxa"/>
          </w:tcPr>
          <w:p w14:paraId="0C29E753" w14:textId="77777777" w:rsidR="008946E9" w:rsidRPr="0079420D" w:rsidRDefault="008946E9" w:rsidP="00A402C8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3E9C2542" w14:textId="4738D3E1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2,368,99</w:t>
            </w:r>
            <w:r w:rsidR="00206B39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</w:t>
            </w:r>
          </w:p>
        </w:tc>
        <w:tc>
          <w:tcPr>
            <w:tcW w:w="270" w:type="dxa"/>
          </w:tcPr>
          <w:p w14:paraId="074E211C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5B58D143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="Angsana New"/>
                <w:color w:val="000000" w:themeColor="text1"/>
                <w:sz w:val="28"/>
                <w:szCs w:val="28"/>
                <w:lang w:val="en-US"/>
              </w:rPr>
              <w:t>2,248,797</w:t>
            </w:r>
          </w:p>
        </w:tc>
      </w:tr>
      <w:tr w:rsidR="008946E9" w:rsidRPr="0079420D" w14:paraId="506436D3" w14:textId="77777777" w:rsidTr="00A402C8">
        <w:trPr>
          <w:trHeight w:val="152"/>
        </w:trPr>
        <w:tc>
          <w:tcPr>
            <w:tcW w:w="5643" w:type="dxa"/>
          </w:tcPr>
          <w:p w14:paraId="15FD1894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29A4A9E1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D15D47D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39857848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8946E9" w:rsidRPr="0079420D" w14:paraId="68FB9B67" w14:textId="77777777" w:rsidTr="00A402C8">
        <w:trPr>
          <w:trHeight w:val="152"/>
        </w:trPr>
        <w:tc>
          <w:tcPr>
            <w:tcW w:w="5643" w:type="dxa"/>
          </w:tcPr>
          <w:p w14:paraId="2F98203C" w14:textId="77777777" w:rsidR="008946E9" w:rsidRPr="0079420D" w:rsidRDefault="008946E9" w:rsidP="00A402C8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7A1960A1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151,271</w:t>
            </w:r>
          </w:p>
        </w:tc>
        <w:tc>
          <w:tcPr>
            <w:tcW w:w="270" w:type="dxa"/>
          </w:tcPr>
          <w:p w14:paraId="3A9D0197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3452D67F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168,335</w:t>
            </w:r>
          </w:p>
        </w:tc>
      </w:tr>
      <w:tr w:rsidR="008946E9" w:rsidRPr="0079420D" w14:paraId="4D5B9607" w14:textId="77777777" w:rsidTr="00A402C8">
        <w:trPr>
          <w:trHeight w:val="152"/>
        </w:trPr>
        <w:tc>
          <w:tcPr>
            <w:tcW w:w="5643" w:type="dxa"/>
          </w:tcPr>
          <w:p w14:paraId="1785B362" w14:textId="77777777" w:rsidR="008946E9" w:rsidRPr="0079420D" w:rsidRDefault="008946E9" w:rsidP="00A402C8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F3F7ED4" w14:textId="0ADAF8AC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(2,3</w:t>
            </w:r>
            <w:r w:rsidR="009833B9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68</w:t>
            </w: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,2</w:t>
            </w:r>
            <w:r w:rsidR="009833B9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89</w:t>
            </w: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41F18F1D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6B0C2E5D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="Angsana New" w:hint="cs"/>
                <w:color w:val="000000" w:themeColor="text1"/>
                <w:sz w:val="28"/>
                <w:szCs w:val="28"/>
                <w:cs/>
              </w:rPr>
              <w:t>(1,939,512)</w:t>
            </w:r>
          </w:p>
        </w:tc>
      </w:tr>
      <w:tr w:rsidR="008946E9" w:rsidRPr="0079420D" w14:paraId="319D72DE" w14:textId="77777777" w:rsidTr="00A402C8">
        <w:trPr>
          <w:trHeight w:val="152"/>
        </w:trPr>
        <w:tc>
          <w:tcPr>
            <w:tcW w:w="5643" w:type="dxa"/>
          </w:tcPr>
          <w:p w14:paraId="4D976847" w14:textId="77777777" w:rsidR="008946E9" w:rsidRPr="0079420D" w:rsidRDefault="008946E9" w:rsidP="00A402C8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br/>
              <w:t>(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44884E8C" w14:textId="4748A6BA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84</w:t>
            </w:r>
            <w:r w:rsidR="009833B9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9</w:t>
            </w: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9833B9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24</w:t>
            </w:r>
            <w:r w:rsidR="00CD4E2E"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</w:t>
            </w:r>
          </w:p>
        </w:tc>
        <w:tc>
          <w:tcPr>
            <w:tcW w:w="270" w:type="dxa"/>
          </w:tcPr>
          <w:p w14:paraId="3C3A3A22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</w:tcPr>
          <w:p w14:paraId="20D50C0F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  <w:p w14:paraId="283C6FE5" w14:textId="77777777" w:rsidR="008946E9" w:rsidRPr="0079420D" w:rsidRDefault="008946E9" w:rsidP="00A402C8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79420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168,547</w:t>
            </w:r>
          </w:p>
        </w:tc>
      </w:tr>
      <w:tr w:rsidR="008946E9" w:rsidRPr="0079420D" w14:paraId="04C9C093" w14:textId="77777777" w:rsidTr="00A402C8">
        <w:trPr>
          <w:trHeight w:val="152"/>
        </w:trPr>
        <w:tc>
          <w:tcPr>
            <w:tcW w:w="5643" w:type="dxa"/>
          </w:tcPr>
          <w:p w14:paraId="004C7DDA" w14:textId="77777777" w:rsidR="008946E9" w:rsidRPr="0079420D" w:rsidRDefault="008946E9" w:rsidP="00A402C8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1184C773" w14:textId="1997578C" w:rsidR="008946E9" w:rsidRPr="0079420D" w:rsidRDefault="009833B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25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1,001</w:t>
            </w:r>
            <w:r w:rsidR="008946E9"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,</w:t>
            </w: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2</w:t>
            </w:r>
            <w:r w:rsidR="008946E9"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2</w:t>
            </w: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70" w:type="dxa"/>
          </w:tcPr>
          <w:p w14:paraId="2DE4438C" w14:textId="77777777" w:rsidR="008946E9" w:rsidRPr="0079420D" w:rsidRDefault="008946E9" w:rsidP="00A402C8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29001F9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45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646,167</w:t>
            </w:r>
          </w:p>
        </w:tc>
      </w:tr>
    </w:tbl>
    <w:p w14:paraId="4AED8884" w14:textId="71F579FF" w:rsidR="008946E9" w:rsidRPr="0079420D" w:rsidRDefault="008946E9" w:rsidP="008946E9">
      <w:pPr>
        <w:rPr>
          <w:rFonts w:cstheme="minorBidi"/>
          <w:cs/>
          <w:lang w:val="th-TH"/>
        </w:rPr>
      </w:pPr>
    </w:p>
    <w:p w14:paraId="159B03E0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79420D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>เงินปันผล</w:t>
      </w:r>
    </w:p>
    <w:p w14:paraId="76F06CA2" w14:textId="77777777" w:rsidR="008946E9" w:rsidRPr="0079420D" w:rsidRDefault="008946E9" w:rsidP="008946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0"/>
        <w:gridCol w:w="1890"/>
        <w:gridCol w:w="1710"/>
        <w:gridCol w:w="1350"/>
        <w:gridCol w:w="231"/>
        <w:gridCol w:w="1389"/>
      </w:tblGrid>
      <w:tr w:rsidR="008946E9" w:rsidRPr="0079420D" w14:paraId="5971CFD8" w14:textId="77777777" w:rsidTr="00A65709">
        <w:trPr>
          <w:tblHeader/>
        </w:trPr>
        <w:tc>
          <w:tcPr>
            <w:tcW w:w="2610" w:type="dxa"/>
            <w:vAlign w:val="bottom"/>
          </w:tcPr>
          <w:p w14:paraId="00846E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0" w:type="dxa"/>
            <w:vAlign w:val="bottom"/>
          </w:tcPr>
          <w:p w14:paraId="739F44B2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710" w:type="dxa"/>
            <w:vAlign w:val="bottom"/>
          </w:tcPr>
          <w:p w14:paraId="401B440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350" w:type="dxa"/>
            <w:vAlign w:val="bottom"/>
          </w:tcPr>
          <w:p w14:paraId="710D53A6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231" w:type="dxa"/>
          </w:tcPr>
          <w:p w14:paraId="274EED5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89" w:type="dxa"/>
            <w:vAlign w:val="bottom"/>
          </w:tcPr>
          <w:p w14:paraId="19F4A530" w14:textId="77777777" w:rsidR="008946E9" w:rsidRPr="0079420D" w:rsidDel="00D43E7A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8946E9" w:rsidRPr="0079420D" w14:paraId="005718B4" w14:textId="77777777" w:rsidTr="00A65709">
        <w:trPr>
          <w:tblHeader/>
        </w:trPr>
        <w:tc>
          <w:tcPr>
            <w:tcW w:w="2610" w:type="dxa"/>
          </w:tcPr>
          <w:p w14:paraId="7E3F6E2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6271C274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413DD8BF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7CB0F3D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231" w:type="dxa"/>
          </w:tcPr>
          <w:p w14:paraId="2B87AB3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389" w:type="dxa"/>
          </w:tcPr>
          <w:p w14:paraId="0EC03FAA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8946E9" w:rsidRPr="0079420D" w14:paraId="171659C9" w14:textId="77777777" w:rsidTr="00A65709">
        <w:tc>
          <w:tcPr>
            <w:tcW w:w="2610" w:type="dxa"/>
          </w:tcPr>
          <w:p w14:paraId="285B70DB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570555A1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710" w:type="dxa"/>
          </w:tcPr>
          <w:p w14:paraId="02B2E21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350" w:type="dxa"/>
          </w:tcPr>
          <w:p w14:paraId="2397AB8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0C9CFFFE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E156D7D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8946E9" w:rsidRPr="0079420D" w14:paraId="519B2CFA" w14:textId="77777777" w:rsidTr="00A65709">
        <w:tc>
          <w:tcPr>
            <w:tcW w:w="2610" w:type="dxa"/>
          </w:tcPr>
          <w:p w14:paraId="4F7F33C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เงินปันผลประจำปี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 2566</w:t>
            </w:r>
          </w:p>
        </w:tc>
        <w:tc>
          <w:tcPr>
            <w:tcW w:w="1890" w:type="dxa"/>
          </w:tcPr>
          <w:p w14:paraId="5DF26F99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710" w:type="dxa"/>
          </w:tcPr>
          <w:p w14:paraId="38B028A8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27</w:t>
            </w: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350" w:type="dxa"/>
          </w:tcPr>
          <w:p w14:paraId="59149A55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231" w:type="dxa"/>
          </w:tcPr>
          <w:p w14:paraId="06719EE7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4FE9A63C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452.76</w:t>
            </w:r>
          </w:p>
        </w:tc>
      </w:tr>
    </w:tbl>
    <w:p w14:paraId="49196336" w14:textId="1180ACFE" w:rsidR="005F69DE" w:rsidRPr="0079420D" w:rsidRDefault="005F69DE" w:rsidP="008946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p w14:paraId="6DFFFA23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เครื่องมือทางการเงิน</w:t>
      </w:r>
    </w:p>
    <w:p w14:paraId="102C03A8" w14:textId="77777777" w:rsidR="008946E9" w:rsidRPr="0079420D" w:rsidRDefault="008946E9" w:rsidP="008946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03951016" w14:textId="77777777" w:rsidR="008946E9" w:rsidRPr="0079420D" w:rsidRDefault="008946E9" w:rsidP="008946E9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79420D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0896DD7C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1EBB8816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9420D">
        <w:rPr>
          <w:rFonts w:asciiTheme="majorBidi" w:hAnsiTheme="majorBidi" w:cstheme="majorBidi"/>
          <w:sz w:val="28"/>
          <w:szCs w:val="28"/>
          <w:cs/>
          <w:lang w:bidi="th-TH"/>
        </w:rPr>
        <w:t xml:space="preserve"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รวมถึงลำดับชั้นมูลค่ายุติธรรมสำหรับเครื่องมือทางการเงินที่วัดมูลค่าด้วยมูลค่ายุติธรรม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 </w:t>
      </w:r>
    </w:p>
    <w:p w14:paraId="6F99069A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5C9F27D9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8946E9" w:rsidRPr="0079420D" w:rsidSect="008946E9">
          <w:headerReference w:type="default" r:id="rId26"/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8946E9" w:rsidRPr="0079420D" w14:paraId="232F4F35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60C88ADE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8845B1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8A73F2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8946E9" w:rsidRPr="0079420D" w14:paraId="38A0417B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68FE5E05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169E7B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6EC3C8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FDA5B4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6ECE1D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70BCE188" w14:textId="77777777" w:rsidTr="00A402C8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76FCDFC0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5E20C14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9A4D79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33EF277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CA3D9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01A90A7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D035DF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15385AF9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E06AEA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167900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D0DB92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2841D9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170650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4FE08D57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49B2D9A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003160F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160919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3F15912A" w14:textId="77777777" w:rsidTr="00A402C8">
        <w:trPr>
          <w:trHeight w:val="261"/>
        </w:trPr>
        <w:tc>
          <w:tcPr>
            <w:tcW w:w="3240" w:type="dxa"/>
          </w:tcPr>
          <w:p w14:paraId="19250AAB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D16FC5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5DB749E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1465E217" w14:textId="77777777" w:rsidTr="00A402C8">
        <w:trPr>
          <w:trHeight w:val="261"/>
        </w:trPr>
        <w:tc>
          <w:tcPr>
            <w:tcW w:w="3240" w:type="dxa"/>
          </w:tcPr>
          <w:p w14:paraId="396EC1D7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690F16D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2EB353C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8946E9" w:rsidRPr="0079420D" w14:paraId="0184871C" w14:textId="77777777" w:rsidTr="00A402C8">
        <w:trPr>
          <w:trHeight w:val="261"/>
        </w:trPr>
        <w:tc>
          <w:tcPr>
            <w:tcW w:w="3240" w:type="dxa"/>
            <w:hideMark/>
          </w:tcPr>
          <w:p w14:paraId="239F550A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328E327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4327378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E84889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D78624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5EB6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27BDBFB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4B3074B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32BC3A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0FDBDCE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673D0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9D5AC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FAFB23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255F8B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32AE6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58F11E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26EDFB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6699F221" w14:textId="77777777" w:rsidTr="00A402C8">
        <w:trPr>
          <w:trHeight w:val="261"/>
        </w:trPr>
        <w:tc>
          <w:tcPr>
            <w:tcW w:w="3240" w:type="dxa"/>
          </w:tcPr>
          <w:p w14:paraId="543FF73E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34FCD69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2C17F0D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33FC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979E1F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3DE957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D192D8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41,128</w:t>
            </w:r>
          </w:p>
        </w:tc>
        <w:tc>
          <w:tcPr>
            <w:tcW w:w="270" w:type="dxa"/>
          </w:tcPr>
          <w:p w14:paraId="79F392F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05902B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41,128</w:t>
            </w:r>
          </w:p>
        </w:tc>
        <w:tc>
          <w:tcPr>
            <w:tcW w:w="270" w:type="dxa"/>
          </w:tcPr>
          <w:p w14:paraId="41CAE8B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4FCA4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010701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1A9223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40,682</w:t>
            </w:r>
          </w:p>
        </w:tc>
        <w:tc>
          <w:tcPr>
            <w:tcW w:w="270" w:type="dxa"/>
          </w:tcPr>
          <w:p w14:paraId="50913A4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E7530B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0DA1AD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44A5C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40,682</w:t>
            </w:r>
          </w:p>
        </w:tc>
      </w:tr>
      <w:tr w:rsidR="008946E9" w:rsidRPr="0079420D" w14:paraId="6C5AC4BC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3AEAC676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5BCC7AF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E96A80E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B9F5C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D15D0B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F3FF7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39DAC3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29,329</w:t>
            </w:r>
          </w:p>
        </w:tc>
        <w:tc>
          <w:tcPr>
            <w:tcW w:w="270" w:type="dxa"/>
          </w:tcPr>
          <w:p w14:paraId="12E578C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85825B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29,329</w:t>
            </w:r>
          </w:p>
        </w:tc>
        <w:tc>
          <w:tcPr>
            <w:tcW w:w="270" w:type="dxa"/>
          </w:tcPr>
          <w:p w14:paraId="38ACB8A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5339A5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7B572CB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01B88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26,504</w:t>
            </w:r>
          </w:p>
        </w:tc>
        <w:tc>
          <w:tcPr>
            <w:tcW w:w="270" w:type="dxa"/>
          </w:tcPr>
          <w:p w14:paraId="280FEFC7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66E60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37E21A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8DE1F1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26,504</w:t>
            </w:r>
          </w:p>
        </w:tc>
      </w:tr>
      <w:tr w:rsidR="008946E9" w:rsidRPr="0079420D" w14:paraId="581F2B37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713A6046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678C408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A9593C8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7530D5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8347A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05ED2F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0D10BA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950</w:t>
            </w:r>
          </w:p>
        </w:tc>
        <w:tc>
          <w:tcPr>
            <w:tcW w:w="270" w:type="dxa"/>
          </w:tcPr>
          <w:p w14:paraId="4EB8D4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3AB83B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950</w:t>
            </w:r>
          </w:p>
        </w:tc>
        <w:tc>
          <w:tcPr>
            <w:tcW w:w="270" w:type="dxa"/>
          </w:tcPr>
          <w:p w14:paraId="05E7BAA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5F13A1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4F5E6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9E45BA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927</w:t>
            </w:r>
          </w:p>
        </w:tc>
        <w:tc>
          <w:tcPr>
            <w:tcW w:w="270" w:type="dxa"/>
          </w:tcPr>
          <w:p w14:paraId="389DA44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2B547D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91AE1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D1726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927</w:t>
            </w:r>
          </w:p>
        </w:tc>
      </w:tr>
      <w:tr w:rsidR="008946E9" w:rsidRPr="0079420D" w14:paraId="081D1032" w14:textId="77777777" w:rsidTr="00A402C8">
        <w:trPr>
          <w:trHeight w:val="261"/>
        </w:trPr>
        <w:tc>
          <w:tcPr>
            <w:tcW w:w="3240" w:type="dxa"/>
            <w:hideMark/>
          </w:tcPr>
          <w:p w14:paraId="3EC9CD99" w14:textId="77777777" w:rsidR="008946E9" w:rsidRPr="0079420D" w:rsidRDefault="008946E9" w:rsidP="00A402C8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5EE140A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0279E086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A71B58" w14:textId="77777777" w:rsidR="008946E9" w:rsidRPr="0079420D" w:rsidRDefault="008946E9" w:rsidP="00A402C8">
            <w:pPr>
              <w:pStyle w:val="acctfourfigures"/>
              <w:tabs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DD0CE5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E87F7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1412A0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BF54FB1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FEFF4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D94600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0348B3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ACC957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58DE4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F782B5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0231533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F11D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0B0DC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39C3050E" w14:textId="77777777" w:rsidTr="00A402C8">
        <w:trPr>
          <w:trHeight w:val="261"/>
        </w:trPr>
        <w:tc>
          <w:tcPr>
            <w:tcW w:w="3240" w:type="dxa"/>
            <w:hideMark/>
          </w:tcPr>
          <w:p w14:paraId="5E0313C5" w14:textId="77777777" w:rsidR="008946E9" w:rsidRPr="0079420D" w:rsidRDefault="008946E9" w:rsidP="00A402C8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720" w:type="dxa"/>
          </w:tcPr>
          <w:p w14:paraId="371A62F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A53042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112,021</w:t>
            </w:r>
          </w:p>
        </w:tc>
        <w:tc>
          <w:tcPr>
            <w:tcW w:w="270" w:type="dxa"/>
          </w:tcPr>
          <w:p w14:paraId="2DD434E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FD38E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284,037</w:t>
            </w:r>
          </w:p>
        </w:tc>
        <w:tc>
          <w:tcPr>
            <w:tcW w:w="270" w:type="dxa"/>
          </w:tcPr>
          <w:p w14:paraId="4D7C293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F4516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8826341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D2667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396,058</w:t>
            </w:r>
          </w:p>
        </w:tc>
        <w:tc>
          <w:tcPr>
            <w:tcW w:w="270" w:type="dxa"/>
            <w:vAlign w:val="bottom"/>
          </w:tcPr>
          <w:p w14:paraId="1562CCC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A57C69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284,037</w:t>
            </w:r>
          </w:p>
        </w:tc>
        <w:tc>
          <w:tcPr>
            <w:tcW w:w="270" w:type="dxa"/>
            <w:vAlign w:val="bottom"/>
          </w:tcPr>
          <w:p w14:paraId="646A5AD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F2B7E4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297A4D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9C619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112,021</w:t>
            </w:r>
          </w:p>
        </w:tc>
        <w:tc>
          <w:tcPr>
            <w:tcW w:w="270" w:type="dxa"/>
          </w:tcPr>
          <w:p w14:paraId="4057C2C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1D7401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396,058</w:t>
            </w:r>
          </w:p>
        </w:tc>
      </w:tr>
      <w:tr w:rsidR="008946E9" w:rsidRPr="0079420D" w14:paraId="616F5CE8" w14:textId="77777777" w:rsidTr="00A402C8">
        <w:trPr>
          <w:trHeight w:val="261"/>
        </w:trPr>
        <w:tc>
          <w:tcPr>
            <w:tcW w:w="3240" w:type="dxa"/>
            <w:hideMark/>
          </w:tcPr>
          <w:p w14:paraId="09A5BB3D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360CD2C6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4FED7F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112,021</w:t>
            </w:r>
          </w:p>
        </w:tc>
        <w:tc>
          <w:tcPr>
            <w:tcW w:w="270" w:type="dxa"/>
          </w:tcPr>
          <w:p w14:paraId="5FAEDC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24035A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284,037</w:t>
            </w:r>
          </w:p>
        </w:tc>
        <w:tc>
          <w:tcPr>
            <w:tcW w:w="270" w:type="dxa"/>
          </w:tcPr>
          <w:p w14:paraId="0456588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F8FE4B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71,407</w:t>
            </w:r>
          </w:p>
        </w:tc>
        <w:tc>
          <w:tcPr>
            <w:tcW w:w="270" w:type="dxa"/>
            <w:vAlign w:val="bottom"/>
          </w:tcPr>
          <w:p w14:paraId="4E47772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B4336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467,465</w:t>
            </w:r>
          </w:p>
        </w:tc>
        <w:tc>
          <w:tcPr>
            <w:tcW w:w="270" w:type="dxa"/>
            <w:vAlign w:val="bottom"/>
          </w:tcPr>
          <w:p w14:paraId="6A24840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5EAE92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001FE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FD43EA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C754C64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B004E20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5C20B8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3FFA3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84C2865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6CB664A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s/>
        </w:rPr>
      </w:pPr>
      <w:r w:rsidRPr="0079420D">
        <w:rPr>
          <w:rFonts w:asciiTheme="majorBidi" w:hAnsiTheme="majorBidi" w:cstheme="majorBidi"/>
          <w:cs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510"/>
        <w:gridCol w:w="45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8946E9" w:rsidRPr="0079420D" w14:paraId="52EA17CC" w14:textId="77777777" w:rsidTr="00A402C8">
        <w:trPr>
          <w:trHeight w:val="261"/>
          <w:tblHeader/>
        </w:trPr>
        <w:tc>
          <w:tcPr>
            <w:tcW w:w="3510" w:type="dxa"/>
            <w:vAlign w:val="bottom"/>
          </w:tcPr>
          <w:p w14:paraId="2C417E0B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50" w:type="dxa"/>
            <w:vAlign w:val="bottom"/>
          </w:tcPr>
          <w:p w14:paraId="678D383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FB1CBF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8946E9" w:rsidRPr="0079420D" w14:paraId="252EFD39" w14:textId="77777777" w:rsidTr="00A402C8">
        <w:trPr>
          <w:trHeight w:val="261"/>
          <w:tblHeader/>
        </w:trPr>
        <w:tc>
          <w:tcPr>
            <w:tcW w:w="3510" w:type="dxa"/>
            <w:vAlign w:val="bottom"/>
          </w:tcPr>
          <w:p w14:paraId="799FC3E0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50" w:type="dxa"/>
            <w:vAlign w:val="bottom"/>
          </w:tcPr>
          <w:p w14:paraId="012A4F4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F2F333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60CCFDE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335775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4E235FBB" w14:textId="77777777" w:rsidTr="00A402C8">
        <w:trPr>
          <w:trHeight w:val="261"/>
          <w:tblHeader/>
        </w:trPr>
        <w:tc>
          <w:tcPr>
            <w:tcW w:w="3510" w:type="dxa"/>
            <w:vAlign w:val="bottom"/>
            <w:hideMark/>
          </w:tcPr>
          <w:p w14:paraId="16B54049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50" w:type="dxa"/>
            <w:vAlign w:val="bottom"/>
          </w:tcPr>
          <w:p w14:paraId="426FFC6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D339526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EEDAB7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ED709A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3A9B4D2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2EC7F9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75E72E7F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40EFC75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49BED1D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3884BCE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750ED8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56B4F93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7C943B0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F36A42E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E45729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94B059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1BF0549A" w14:textId="77777777" w:rsidTr="00A402C8">
        <w:trPr>
          <w:trHeight w:val="261"/>
        </w:trPr>
        <w:tc>
          <w:tcPr>
            <w:tcW w:w="3510" w:type="dxa"/>
          </w:tcPr>
          <w:p w14:paraId="3E1C60FA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50" w:type="dxa"/>
          </w:tcPr>
          <w:p w14:paraId="61C11AB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82A5AF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444CEB3C" w14:textId="77777777" w:rsidTr="00A402C8">
        <w:trPr>
          <w:trHeight w:val="261"/>
        </w:trPr>
        <w:tc>
          <w:tcPr>
            <w:tcW w:w="3510" w:type="dxa"/>
          </w:tcPr>
          <w:p w14:paraId="6DEA6B7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450" w:type="dxa"/>
          </w:tcPr>
          <w:p w14:paraId="552A888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BC58A0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8946E9" w:rsidRPr="0079420D" w14:paraId="33A5780F" w14:textId="77777777" w:rsidTr="00A402C8">
        <w:trPr>
          <w:trHeight w:val="261"/>
        </w:trPr>
        <w:tc>
          <w:tcPr>
            <w:tcW w:w="3510" w:type="dxa"/>
          </w:tcPr>
          <w:p w14:paraId="55E93B95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450" w:type="dxa"/>
          </w:tcPr>
          <w:p w14:paraId="6F9F945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80B16A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70523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C0FE4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D0E79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152A89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B196213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7D42A8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16F41C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43C0C0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5FEA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126F02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D918A9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C93E036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00D692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D871E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D6801" w:rsidRPr="0079420D" w14:paraId="04C8D00D" w14:textId="77777777" w:rsidTr="00A402C8">
        <w:trPr>
          <w:trHeight w:val="261"/>
        </w:trPr>
        <w:tc>
          <w:tcPr>
            <w:tcW w:w="3510" w:type="dxa"/>
          </w:tcPr>
          <w:p w14:paraId="6DFBA4D9" w14:textId="77777777" w:rsidR="00BD6801" w:rsidRPr="0079420D" w:rsidRDefault="00BD6801" w:rsidP="00BD680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450" w:type="dxa"/>
          </w:tcPr>
          <w:p w14:paraId="69F00B05" w14:textId="77777777" w:rsidR="00BD6801" w:rsidRPr="0079420D" w:rsidRDefault="00BD6801" w:rsidP="00BD680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E3B820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31B8064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1192AD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8E0C0B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70DED5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401,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556)</w:t>
            </w:r>
          </w:p>
        </w:tc>
        <w:tc>
          <w:tcPr>
            <w:tcW w:w="270" w:type="dxa"/>
            <w:vAlign w:val="bottom"/>
          </w:tcPr>
          <w:p w14:paraId="5E216D3D" w14:textId="77777777" w:rsidR="00BD6801" w:rsidRPr="0079420D" w:rsidRDefault="00BD6801" w:rsidP="00BD680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368B186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(401,556)</w:t>
            </w:r>
          </w:p>
        </w:tc>
        <w:tc>
          <w:tcPr>
            <w:tcW w:w="270" w:type="dxa"/>
            <w:vAlign w:val="bottom"/>
          </w:tcPr>
          <w:p w14:paraId="226F3EE5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0CC892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1B71661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E26652" w14:textId="2EAFB01A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37C44E2" w14:textId="77777777" w:rsidR="00BD6801" w:rsidRPr="0079420D" w:rsidRDefault="00BD6801" w:rsidP="00BD6801">
            <w:pPr>
              <w:tabs>
                <w:tab w:val="clear" w:pos="680"/>
                <w:tab w:val="decimal" w:pos="521"/>
                <w:tab w:val="decimal" w:pos="700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16B7DEC" w14:textId="509CF6A3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(397,984)</w:t>
            </w:r>
          </w:p>
        </w:tc>
        <w:tc>
          <w:tcPr>
            <w:tcW w:w="270" w:type="dxa"/>
            <w:vAlign w:val="bottom"/>
          </w:tcPr>
          <w:p w14:paraId="73CAAF2E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AF7FDB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(397,984)</w:t>
            </w:r>
          </w:p>
        </w:tc>
      </w:tr>
      <w:tr w:rsidR="00BD6801" w:rsidRPr="0079420D" w14:paraId="6CB9353C" w14:textId="77777777" w:rsidTr="00A402C8">
        <w:trPr>
          <w:trHeight w:val="261"/>
        </w:trPr>
        <w:tc>
          <w:tcPr>
            <w:tcW w:w="3510" w:type="dxa"/>
          </w:tcPr>
          <w:p w14:paraId="26E22DE2" w14:textId="77777777" w:rsidR="00BD6801" w:rsidRPr="0079420D" w:rsidRDefault="00BD6801" w:rsidP="00BD680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450" w:type="dxa"/>
          </w:tcPr>
          <w:p w14:paraId="4E07028E" w14:textId="77777777" w:rsidR="00BD6801" w:rsidRPr="0079420D" w:rsidRDefault="00BD6801" w:rsidP="00BD680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DF9D80D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E25C16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AF3B174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EB738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0BCBBD8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(1,682,843)</w:t>
            </w:r>
          </w:p>
        </w:tc>
        <w:tc>
          <w:tcPr>
            <w:tcW w:w="270" w:type="dxa"/>
            <w:vAlign w:val="bottom"/>
          </w:tcPr>
          <w:p w14:paraId="037F1C39" w14:textId="77777777" w:rsidR="00BD6801" w:rsidRPr="0079420D" w:rsidRDefault="00BD6801" w:rsidP="00BD680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E6A6683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(1,682,843)</w:t>
            </w:r>
          </w:p>
        </w:tc>
        <w:tc>
          <w:tcPr>
            <w:tcW w:w="270" w:type="dxa"/>
            <w:vAlign w:val="bottom"/>
          </w:tcPr>
          <w:p w14:paraId="12EB8516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05D5A22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57AC95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684AF10" w14:textId="1A17AD4E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B3CD7FA" w14:textId="77777777" w:rsidR="00BD6801" w:rsidRPr="0079420D" w:rsidRDefault="00BD6801" w:rsidP="00BD6801">
            <w:pPr>
              <w:tabs>
                <w:tab w:val="clear" w:pos="680"/>
                <w:tab w:val="decimal" w:pos="521"/>
                <w:tab w:val="decimal" w:pos="700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8363929" w14:textId="3954C0DC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(1,627,420)</w:t>
            </w:r>
          </w:p>
        </w:tc>
        <w:tc>
          <w:tcPr>
            <w:tcW w:w="270" w:type="dxa"/>
            <w:vAlign w:val="bottom"/>
          </w:tcPr>
          <w:p w14:paraId="133B9B3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0BF0F41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(1,627,420)</w:t>
            </w:r>
          </w:p>
        </w:tc>
      </w:tr>
      <w:tr w:rsidR="00BD6801" w:rsidRPr="0079420D" w14:paraId="360CC11E" w14:textId="77777777" w:rsidTr="00A402C8">
        <w:trPr>
          <w:trHeight w:val="261"/>
        </w:trPr>
        <w:tc>
          <w:tcPr>
            <w:tcW w:w="3510" w:type="dxa"/>
          </w:tcPr>
          <w:p w14:paraId="183C2C1F" w14:textId="77777777" w:rsidR="00BD6801" w:rsidRPr="0079420D" w:rsidRDefault="00BD6801" w:rsidP="00BD6801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450" w:type="dxa"/>
          </w:tcPr>
          <w:p w14:paraId="57755556" w14:textId="77777777" w:rsidR="00BD6801" w:rsidRPr="0079420D" w:rsidRDefault="00BD6801" w:rsidP="00BD680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B57A74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B9ED64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3D50CEB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5D42F4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7DE4B3A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(16,836)</w:t>
            </w:r>
          </w:p>
        </w:tc>
        <w:tc>
          <w:tcPr>
            <w:tcW w:w="270" w:type="dxa"/>
            <w:vAlign w:val="bottom"/>
          </w:tcPr>
          <w:p w14:paraId="05F8DFF1" w14:textId="77777777" w:rsidR="00BD6801" w:rsidRPr="0079420D" w:rsidRDefault="00BD6801" w:rsidP="00BD680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B3DB4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(16,836)</w:t>
            </w:r>
          </w:p>
        </w:tc>
        <w:tc>
          <w:tcPr>
            <w:tcW w:w="270" w:type="dxa"/>
            <w:vAlign w:val="bottom"/>
          </w:tcPr>
          <w:p w14:paraId="09F0B5AC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27650C3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053B68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C4D448" w14:textId="1E8ACC66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1109D48" w14:textId="77777777" w:rsidR="00BD6801" w:rsidRPr="0079420D" w:rsidRDefault="00BD6801" w:rsidP="00BD6801">
            <w:pPr>
              <w:tabs>
                <w:tab w:val="clear" w:pos="680"/>
                <w:tab w:val="decimal" w:pos="521"/>
                <w:tab w:val="decimal" w:pos="700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56EA5CE" w14:textId="1B148F0D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(16,769)</w:t>
            </w:r>
          </w:p>
        </w:tc>
        <w:tc>
          <w:tcPr>
            <w:tcW w:w="270" w:type="dxa"/>
            <w:vAlign w:val="bottom"/>
          </w:tcPr>
          <w:p w14:paraId="00DB90BA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024BEE97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(16,769)</w:t>
            </w:r>
          </w:p>
        </w:tc>
      </w:tr>
      <w:tr w:rsidR="00BD6801" w:rsidRPr="0079420D" w14:paraId="3EC21FE4" w14:textId="77777777" w:rsidTr="00A402C8">
        <w:trPr>
          <w:trHeight w:val="261"/>
        </w:trPr>
        <w:tc>
          <w:tcPr>
            <w:tcW w:w="3510" w:type="dxa"/>
          </w:tcPr>
          <w:p w14:paraId="22596BF6" w14:textId="77777777" w:rsidR="00BD6801" w:rsidRPr="0079420D" w:rsidRDefault="00BD6801" w:rsidP="00BD680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</w:t>
            </w:r>
            <w:r w:rsidRPr="0079420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บุคคลหรือ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กิจการที่เกี่ยวข้องกัน</w:t>
            </w:r>
          </w:p>
        </w:tc>
        <w:tc>
          <w:tcPr>
            <w:tcW w:w="450" w:type="dxa"/>
          </w:tcPr>
          <w:p w14:paraId="5B8F6F3E" w14:textId="77777777" w:rsidR="00BD6801" w:rsidRPr="0079420D" w:rsidRDefault="00BD6801" w:rsidP="00BD680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8AB842D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FA8657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400A932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867CB18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0E708BA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0A46731B" w14:textId="77777777" w:rsidR="00BD6801" w:rsidRPr="0079420D" w:rsidRDefault="00BD6801" w:rsidP="00BD680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BA9ABD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50CF2CE2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6F9CD58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8476A62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6C8FB08" w14:textId="437AC8E1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7533C0B" w14:textId="77777777" w:rsidR="00BD6801" w:rsidRPr="0079420D" w:rsidRDefault="00BD6801" w:rsidP="00BD6801">
            <w:pPr>
              <w:tabs>
                <w:tab w:val="clear" w:pos="680"/>
                <w:tab w:val="decimal" w:pos="521"/>
                <w:tab w:val="decimal" w:pos="700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F335F8A" w14:textId="40DB6781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(42,115)</w:t>
            </w:r>
          </w:p>
        </w:tc>
        <w:tc>
          <w:tcPr>
            <w:tcW w:w="270" w:type="dxa"/>
            <w:vAlign w:val="bottom"/>
          </w:tcPr>
          <w:p w14:paraId="00E5208E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11E9EE1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(42,115)</w:t>
            </w:r>
          </w:p>
        </w:tc>
      </w:tr>
      <w:tr w:rsidR="00BD6801" w:rsidRPr="0079420D" w14:paraId="26A9202B" w14:textId="77777777" w:rsidTr="00A402C8">
        <w:trPr>
          <w:trHeight w:val="261"/>
        </w:trPr>
        <w:tc>
          <w:tcPr>
            <w:tcW w:w="3510" w:type="dxa"/>
          </w:tcPr>
          <w:p w14:paraId="384E407A" w14:textId="77777777" w:rsidR="00BD6801" w:rsidRPr="0079420D" w:rsidRDefault="00BD6801" w:rsidP="00BD680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450" w:type="dxa"/>
          </w:tcPr>
          <w:p w14:paraId="2D0C4936" w14:textId="77777777" w:rsidR="00BD6801" w:rsidRPr="0079420D" w:rsidRDefault="00BD6801" w:rsidP="00BD680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B615BA2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052679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DA1DAE1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56CB5E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DC4C911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216244A7" w14:textId="77777777" w:rsidR="00BD6801" w:rsidRPr="0079420D" w:rsidRDefault="00BD6801" w:rsidP="00BD680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1F08C57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1444BEFF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600ADD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B8D8C09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042279D" w14:textId="3E9149B4" w:rsidR="00BD6801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4F66CB5" w14:textId="77777777" w:rsidR="00BD6801" w:rsidRPr="0079420D" w:rsidRDefault="00BD6801" w:rsidP="00BD6801">
            <w:pPr>
              <w:tabs>
                <w:tab w:val="clear" w:pos="680"/>
                <w:tab w:val="decimal" w:pos="521"/>
                <w:tab w:val="decimal" w:pos="700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CB517D8" w14:textId="7EF5494C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(23,326)</w:t>
            </w:r>
          </w:p>
        </w:tc>
        <w:tc>
          <w:tcPr>
            <w:tcW w:w="270" w:type="dxa"/>
            <w:vAlign w:val="bottom"/>
          </w:tcPr>
          <w:p w14:paraId="4A60BB9B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C09FFD9" w14:textId="77777777" w:rsidR="00BD6801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(23,326)</w:t>
            </w:r>
          </w:p>
        </w:tc>
      </w:tr>
      <w:tr w:rsidR="008946E9" w:rsidRPr="0079420D" w14:paraId="27BB5688" w14:textId="77777777" w:rsidTr="00A402C8">
        <w:trPr>
          <w:trHeight w:val="261"/>
        </w:trPr>
        <w:tc>
          <w:tcPr>
            <w:tcW w:w="3510" w:type="dxa"/>
            <w:hideMark/>
          </w:tcPr>
          <w:p w14:paraId="4143E0AC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450" w:type="dxa"/>
          </w:tcPr>
          <w:p w14:paraId="640EF22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C6CFA4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C9E7B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CADE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D5F6C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69B06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(10,534,522)</w:t>
            </w:r>
          </w:p>
        </w:tc>
        <w:tc>
          <w:tcPr>
            <w:tcW w:w="270" w:type="dxa"/>
          </w:tcPr>
          <w:p w14:paraId="00A10D34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D8436B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(10,534,522)</w:t>
            </w:r>
          </w:p>
        </w:tc>
        <w:tc>
          <w:tcPr>
            <w:tcW w:w="270" w:type="dxa"/>
          </w:tcPr>
          <w:p w14:paraId="143303F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42CBE2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386BAD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BA0B6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(10,526,065)</w:t>
            </w:r>
          </w:p>
        </w:tc>
        <w:tc>
          <w:tcPr>
            <w:tcW w:w="270" w:type="dxa"/>
            <w:vAlign w:val="bottom"/>
          </w:tcPr>
          <w:p w14:paraId="5653D3E4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F4C67D" w14:textId="61C57E0F" w:rsidR="008946E9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6FA27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2B9A9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(10,526,065)</w:t>
            </w:r>
          </w:p>
        </w:tc>
      </w:tr>
      <w:tr w:rsidR="008946E9" w:rsidRPr="0079420D" w14:paraId="33A22DBF" w14:textId="77777777" w:rsidTr="00A402C8">
        <w:trPr>
          <w:trHeight w:val="261"/>
        </w:trPr>
        <w:tc>
          <w:tcPr>
            <w:tcW w:w="3510" w:type="dxa"/>
          </w:tcPr>
          <w:p w14:paraId="58F37068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450" w:type="dxa"/>
          </w:tcPr>
          <w:p w14:paraId="0E2C1DD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D80EB8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 (90,635)</w:t>
            </w:r>
          </w:p>
        </w:tc>
        <w:tc>
          <w:tcPr>
            <w:tcW w:w="270" w:type="dxa"/>
          </w:tcPr>
          <w:p w14:paraId="65D8D65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left" w:pos="610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AA38CD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F5EE7A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6E9B97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F7C4B36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vAlign w:val="bottom"/>
          </w:tcPr>
          <w:p w14:paraId="5E5E601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(90,635)</w:t>
            </w:r>
          </w:p>
        </w:tc>
        <w:tc>
          <w:tcPr>
            <w:tcW w:w="270" w:type="dxa"/>
            <w:vAlign w:val="bottom"/>
          </w:tcPr>
          <w:p w14:paraId="6599F7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ECBEC1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02C40B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CBC501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 (90,635)</w:t>
            </w:r>
          </w:p>
        </w:tc>
        <w:tc>
          <w:tcPr>
            <w:tcW w:w="270" w:type="dxa"/>
            <w:vAlign w:val="bottom"/>
          </w:tcPr>
          <w:p w14:paraId="6F59CD2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32178D0" w14:textId="2A82995E" w:rsidR="008946E9" w:rsidRPr="0079420D" w:rsidRDefault="00BD6801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6249D6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5B74A1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 (90,635)</w:t>
            </w:r>
          </w:p>
        </w:tc>
      </w:tr>
      <w:tr w:rsidR="008946E9" w:rsidRPr="0079420D" w14:paraId="678818CC" w14:textId="77777777" w:rsidTr="00A402C8">
        <w:trPr>
          <w:trHeight w:val="261"/>
        </w:trPr>
        <w:tc>
          <w:tcPr>
            <w:tcW w:w="3510" w:type="dxa"/>
            <w:hideMark/>
          </w:tcPr>
          <w:p w14:paraId="6FC1C69C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450" w:type="dxa"/>
          </w:tcPr>
          <w:p w14:paraId="77ED40C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3DB516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 (90,635)</w:t>
            </w:r>
          </w:p>
        </w:tc>
        <w:tc>
          <w:tcPr>
            <w:tcW w:w="270" w:type="dxa"/>
          </w:tcPr>
          <w:p w14:paraId="6FCFF73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4D299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34264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5143F4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(12,702,792)</w:t>
            </w:r>
          </w:p>
        </w:tc>
        <w:tc>
          <w:tcPr>
            <w:tcW w:w="270" w:type="dxa"/>
          </w:tcPr>
          <w:p w14:paraId="74CC8D23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4F6BB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(12,793,427)</w:t>
            </w:r>
          </w:p>
        </w:tc>
        <w:tc>
          <w:tcPr>
            <w:tcW w:w="270" w:type="dxa"/>
            <w:vAlign w:val="bottom"/>
          </w:tcPr>
          <w:p w14:paraId="0FE3B92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41C73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C841A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2EBA16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49BF3D1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E55504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FB6E3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5C0263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6B2C491C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1CFDB2CE" w14:textId="77777777" w:rsidR="008946E9" w:rsidRPr="0079420D" w:rsidRDefault="008946E9" w:rsidP="008946E9">
      <w:pPr>
        <w:rPr>
          <w:rFonts w:asciiTheme="majorBidi" w:hAnsiTheme="majorBidi" w:cstheme="majorBidi"/>
          <w:cs/>
        </w:rPr>
      </w:pPr>
      <w:r w:rsidRPr="0079420D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8946E9" w:rsidRPr="0079420D" w14:paraId="6E83F2F8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4BC15796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349EBA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5E287E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8946E9" w:rsidRPr="0079420D" w14:paraId="0DDFDC29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570CF653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752AD1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29C7042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2F719D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6CA8415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11DAF869" w14:textId="77777777" w:rsidTr="00A402C8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600DC8DD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0BDFBA6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0FFAFE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0C0C15A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6A6536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5DA3356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EF06EC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78D721A8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703327E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758EF57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86C2F7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965186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667230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DB6BE8B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16B8CAF7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4A4F31E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5B3B6D3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2F504165" w14:textId="77777777" w:rsidTr="00A402C8">
        <w:trPr>
          <w:trHeight w:val="261"/>
        </w:trPr>
        <w:tc>
          <w:tcPr>
            <w:tcW w:w="3240" w:type="dxa"/>
          </w:tcPr>
          <w:p w14:paraId="1878848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6281D5B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9F1763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4EAAAC9A" w14:textId="77777777" w:rsidTr="00A402C8">
        <w:trPr>
          <w:trHeight w:val="261"/>
        </w:trPr>
        <w:tc>
          <w:tcPr>
            <w:tcW w:w="3240" w:type="dxa"/>
          </w:tcPr>
          <w:p w14:paraId="34E98261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720" w:type="dxa"/>
          </w:tcPr>
          <w:p w14:paraId="7D3B900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7111B07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8946E9" w:rsidRPr="0079420D" w14:paraId="74E102DD" w14:textId="77777777" w:rsidTr="00A402C8">
        <w:trPr>
          <w:trHeight w:val="261"/>
        </w:trPr>
        <w:tc>
          <w:tcPr>
            <w:tcW w:w="3240" w:type="dxa"/>
            <w:hideMark/>
          </w:tcPr>
          <w:p w14:paraId="04AC69CA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56315B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54400B1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DB548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5468AC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47801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09ACE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639E1E6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59BE3D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88053D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E1C796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56B3837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588C4C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0AEBD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305913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A087C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84C75E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7BA4F49A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7737CE72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32F7D67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8EC429D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C46CA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C88566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674ED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748422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221,098</w:t>
            </w:r>
          </w:p>
        </w:tc>
        <w:tc>
          <w:tcPr>
            <w:tcW w:w="270" w:type="dxa"/>
          </w:tcPr>
          <w:p w14:paraId="1A1FC1C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F595AF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221,098</w:t>
            </w:r>
          </w:p>
        </w:tc>
        <w:tc>
          <w:tcPr>
            <w:tcW w:w="270" w:type="dxa"/>
          </w:tcPr>
          <w:p w14:paraId="32046D2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EDB874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6E22F3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39812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193,224</w:t>
            </w:r>
          </w:p>
        </w:tc>
        <w:tc>
          <w:tcPr>
            <w:tcW w:w="270" w:type="dxa"/>
          </w:tcPr>
          <w:p w14:paraId="5F1DB0D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1159D2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053B408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D2766F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193,224</w:t>
            </w:r>
          </w:p>
        </w:tc>
      </w:tr>
      <w:tr w:rsidR="008946E9" w:rsidRPr="0079420D" w14:paraId="35D70A0E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0248BBF9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B5FF50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B4808E0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89697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39FF03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9D0579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BCDFE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30,519</w:t>
            </w:r>
          </w:p>
        </w:tc>
        <w:tc>
          <w:tcPr>
            <w:tcW w:w="270" w:type="dxa"/>
          </w:tcPr>
          <w:p w14:paraId="00E63C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A0022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30,519</w:t>
            </w:r>
          </w:p>
        </w:tc>
        <w:tc>
          <w:tcPr>
            <w:tcW w:w="270" w:type="dxa"/>
          </w:tcPr>
          <w:p w14:paraId="647EC67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E91A39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43D5827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06BC5E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22,276</w:t>
            </w:r>
          </w:p>
        </w:tc>
        <w:tc>
          <w:tcPr>
            <w:tcW w:w="270" w:type="dxa"/>
          </w:tcPr>
          <w:p w14:paraId="6193304A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6B061C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17A3A91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99DD9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22,276</w:t>
            </w:r>
          </w:p>
        </w:tc>
      </w:tr>
      <w:tr w:rsidR="008946E9" w:rsidRPr="0079420D" w14:paraId="27BD0837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15A97C0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2208C4B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56F2041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33548E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3AF0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6301B7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9AF0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1,421</w:t>
            </w:r>
          </w:p>
        </w:tc>
        <w:tc>
          <w:tcPr>
            <w:tcW w:w="270" w:type="dxa"/>
          </w:tcPr>
          <w:p w14:paraId="08FA457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47407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1,421</w:t>
            </w:r>
          </w:p>
        </w:tc>
        <w:tc>
          <w:tcPr>
            <w:tcW w:w="270" w:type="dxa"/>
          </w:tcPr>
          <w:p w14:paraId="3C81007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BFB393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CE82A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076A5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1,064</w:t>
            </w:r>
          </w:p>
        </w:tc>
        <w:tc>
          <w:tcPr>
            <w:tcW w:w="270" w:type="dxa"/>
          </w:tcPr>
          <w:p w14:paraId="02CAE80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D3322F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6DD124D6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7F250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1,064</w:t>
            </w:r>
          </w:p>
        </w:tc>
      </w:tr>
      <w:tr w:rsidR="008946E9" w:rsidRPr="0079420D" w14:paraId="00D95CDE" w14:textId="77777777" w:rsidTr="00A402C8">
        <w:trPr>
          <w:trHeight w:val="261"/>
        </w:trPr>
        <w:tc>
          <w:tcPr>
            <w:tcW w:w="3240" w:type="dxa"/>
            <w:hideMark/>
          </w:tcPr>
          <w:p w14:paraId="19F0EB11" w14:textId="77777777" w:rsidR="008946E9" w:rsidRPr="0079420D" w:rsidRDefault="008946E9" w:rsidP="00A402C8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A76B0C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668DF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041828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C399DE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96C9D5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DCB8F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CB0DBE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2318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161AE8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B713F4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9505D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0D154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5B29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6D0F903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9EDBDB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094A06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19FA3C21" w14:textId="77777777" w:rsidTr="00A402C8">
        <w:trPr>
          <w:trHeight w:val="261"/>
        </w:trPr>
        <w:tc>
          <w:tcPr>
            <w:tcW w:w="3240" w:type="dxa"/>
            <w:hideMark/>
          </w:tcPr>
          <w:p w14:paraId="2DCC69E5" w14:textId="77777777" w:rsidR="008946E9" w:rsidRPr="0079420D" w:rsidRDefault="008946E9" w:rsidP="00A402C8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720" w:type="dxa"/>
          </w:tcPr>
          <w:p w14:paraId="1607475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048AF1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113,341</w:t>
            </w:r>
          </w:p>
        </w:tc>
        <w:tc>
          <w:tcPr>
            <w:tcW w:w="270" w:type="dxa"/>
          </w:tcPr>
          <w:p w14:paraId="6F718BF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14327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0BE05D9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9732E6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2C87A11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FFFA4A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1,126,959</w:t>
            </w:r>
          </w:p>
        </w:tc>
        <w:tc>
          <w:tcPr>
            <w:tcW w:w="270" w:type="dxa"/>
            <w:vAlign w:val="bottom"/>
          </w:tcPr>
          <w:p w14:paraId="7D5DA47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7C443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  <w:vAlign w:val="bottom"/>
          </w:tcPr>
          <w:p w14:paraId="16521F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8CF8A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62B3CBD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3C5E8F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113,341</w:t>
            </w:r>
          </w:p>
        </w:tc>
        <w:tc>
          <w:tcPr>
            <w:tcW w:w="270" w:type="dxa"/>
          </w:tcPr>
          <w:p w14:paraId="3A8812F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4B8A0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1,126,959</w:t>
            </w:r>
          </w:p>
        </w:tc>
      </w:tr>
      <w:tr w:rsidR="008946E9" w:rsidRPr="0079420D" w14:paraId="247D2E81" w14:textId="77777777" w:rsidTr="00A402C8">
        <w:trPr>
          <w:trHeight w:val="261"/>
        </w:trPr>
        <w:tc>
          <w:tcPr>
            <w:tcW w:w="3240" w:type="dxa"/>
            <w:hideMark/>
          </w:tcPr>
          <w:p w14:paraId="2FE189D1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7A70E9D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8C8ECC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113,341</w:t>
            </w:r>
          </w:p>
        </w:tc>
        <w:tc>
          <w:tcPr>
            <w:tcW w:w="270" w:type="dxa"/>
          </w:tcPr>
          <w:p w14:paraId="2F303CF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9FFC8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5CA7288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3CB5F7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253,038</w:t>
            </w:r>
          </w:p>
        </w:tc>
        <w:tc>
          <w:tcPr>
            <w:tcW w:w="270" w:type="dxa"/>
            <w:vAlign w:val="bottom"/>
          </w:tcPr>
          <w:p w14:paraId="7C1A6BE9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CAACA6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1,379,997</w:t>
            </w:r>
          </w:p>
        </w:tc>
        <w:tc>
          <w:tcPr>
            <w:tcW w:w="270" w:type="dxa"/>
            <w:vAlign w:val="bottom"/>
          </w:tcPr>
          <w:p w14:paraId="5F227AB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8CBE23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0B2BA0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97EBD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63FB1F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49BD567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956CDD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223DA5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716DC2FB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1ADE1943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s/>
        </w:rPr>
      </w:pPr>
      <w:r w:rsidRPr="0079420D">
        <w:rPr>
          <w:rFonts w:asciiTheme="majorBidi" w:hAnsiTheme="majorBidi" w:cstheme="majorBidi"/>
          <w:cs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8946E9" w:rsidRPr="0079420D" w14:paraId="76A343BE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557BDF67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C3657E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1BD5DD9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8946E9" w:rsidRPr="0079420D" w14:paraId="37AC73E9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706AD851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DF984D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786A688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2539BC6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2FD3A2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3E102AD4" w14:textId="77777777" w:rsidTr="00A402C8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6DE77CA5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4A5BF5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5A9B6E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AD9CCE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0957FD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257675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1E23C8C6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DDA23E0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49F415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C9953F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137ADA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00EE2D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62080B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7F77C18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1C608FB8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3F76480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7B5371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486E5F87" w14:textId="77777777" w:rsidTr="00A402C8">
        <w:trPr>
          <w:trHeight w:val="261"/>
        </w:trPr>
        <w:tc>
          <w:tcPr>
            <w:tcW w:w="3240" w:type="dxa"/>
          </w:tcPr>
          <w:p w14:paraId="0D47D1F3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174DFCF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5EE779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4689C8AC" w14:textId="77777777" w:rsidTr="00A402C8">
        <w:trPr>
          <w:trHeight w:val="261"/>
        </w:trPr>
        <w:tc>
          <w:tcPr>
            <w:tcW w:w="3240" w:type="dxa"/>
          </w:tcPr>
          <w:p w14:paraId="4D53940F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2566</w:t>
            </w:r>
          </w:p>
        </w:tc>
        <w:tc>
          <w:tcPr>
            <w:tcW w:w="720" w:type="dxa"/>
          </w:tcPr>
          <w:p w14:paraId="1A63F15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072F8E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8946E9" w:rsidRPr="0079420D" w14:paraId="48DC28B0" w14:textId="77777777" w:rsidTr="00A402C8">
        <w:trPr>
          <w:trHeight w:val="261"/>
        </w:trPr>
        <w:tc>
          <w:tcPr>
            <w:tcW w:w="3240" w:type="dxa"/>
          </w:tcPr>
          <w:p w14:paraId="2EE45463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0886350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FAC35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AEDD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8D431D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89F1C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0D613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E5779D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CE9CE1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09385C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67EB7D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60A46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90DAA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421894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59BE9E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969AB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5EAB98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32ABAAB3" w14:textId="77777777" w:rsidTr="00A402C8">
        <w:trPr>
          <w:trHeight w:val="261"/>
        </w:trPr>
        <w:tc>
          <w:tcPr>
            <w:tcW w:w="3240" w:type="dxa"/>
          </w:tcPr>
          <w:p w14:paraId="4111CE11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631B2BC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46A733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D1DDB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8348BA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DF5AE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DAEBE0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(469,018)</w:t>
            </w:r>
          </w:p>
        </w:tc>
        <w:tc>
          <w:tcPr>
            <w:tcW w:w="270" w:type="dxa"/>
            <w:vAlign w:val="bottom"/>
          </w:tcPr>
          <w:p w14:paraId="03BC431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67C16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(469,018)</w:t>
            </w:r>
          </w:p>
        </w:tc>
        <w:tc>
          <w:tcPr>
            <w:tcW w:w="270" w:type="dxa"/>
            <w:vAlign w:val="bottom"/>
          </w:tcPr>
          <w:p w14:paraId="6F7418C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3E8AF7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0A0423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193DF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66A8ACA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05B365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(457,875)</w:t>
            </w:r>
          </w:p>
        </w:tc>
        <w:tc>
          <w:tcPr>
            <w:tcW w:w="270" w:type="dxa"/>
            <w:vAlign w:val="bottom"/>
          </w:tcPr>
          <w:p w14:paraId="46412C2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46DD7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(457,875)</w:t>
            </w:r>
          </w:p>
        </w:tc>
      </w:tr>
      <w:tr w:rsidR="008946E9" w:rsidRPr="0079420D" w14:paraId="33E8633D" w14:textId="77777777" w:rsidTr="00A402C8">
        <w:trPr>
          <w:trHeight w:val="261"/>
        </w:trPr>
        <w:tc>
          <w:tcPr>
            <w:tcW w:w="3240" w:type="dxa"/>
          </w:tcPr>
          <w:p w14:paraId="7EC067E5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65EB85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D3076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CD092F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A2508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F7A26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81F44E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(1,573,233)</w:t>
            </w:r>
          </w:p>
        </w:tc>
        <w:tc>
          <w:tcPr>
            <w:tcW w:w="270" w:type="dxa"/>
            <w:vAlign w:val="bottom"/>
          </w:tcPr>
          <w:p w14:paraId="22A438C0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21F2D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(1,573,233)</w:t>
            </w:r>
          </w:p>
        </w:tc>
        <w:tc>
          <w:tcPr>
            <w:tcW w:w="270" w:type="dxa"/>
            <w:vAlign w:val="bottom"/>
          </w:tcPr>
          <w:p w14:paraId="5E6F15A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69F5E5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AF24CC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C7831B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1898B0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A69C4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(1,295,492)</w:t>
            </w:r>
          </w:p>
        </w:tc>
        <w:tc>
          <w:tcPr>
            <w:tcW w:w="270" w:type="dxa"/>
            <w:vAlign w:val="bottom"/>
          </w:tcPr>
          <w:p w14:paraId="3EC587C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F714D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(1,295,492)</w:t>
            </w:r>
          </w:p>
        </w:tc>
      </w:tr>
      <w:tr w:rsidR="008946E9" w:rsidRPr="0079420D" w14:paraId="03A2F221" w14:textId="77777777" w:rsidTr="00A402C8">
        <w:trPr>
          <w:trHeight w:val="261"/>
        </w:trPr>
        <w:tc>
          <w:tcPr>
            <w:tcW w:w="3240" w:type="dxa"/>
          </w:tcPr>
          <w:p w14:paraId="7533E5C9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63034CE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AAF22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184B5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40DF5B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697083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B226D4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42C669E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0DA609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4B97E1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B2719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605CD6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7A675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7FBBA0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1D0AF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(10,470)</w:t>
            </w:r>
          </w:p>
        </w:tc>
        <w:tc>
          <w:tcPr>
            <w:tcW w:w="270" w:type="dxa"/>
            <w:vAlign w:val="bottom"/>
          </w:tcPr>
          <w:p w14:paraId="08399C5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52E7DF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(10,470)</w:t>
            </w:r>
          </w:p>
        </w:tc>
      </w:tr>
      <w:tr w:rsidR="008946E9" w:rsidRPr="0079420D" w14:paraId="60E2B23A" w14:textId="77777777" w:rsidTr="00A402C8">
        <w:trPr>
          <w:trHeight w:val="261"/>
        </w:trPr>
        <w:tc>
          <w:tcPr>
            <w:tcW w:w="3240" w:type="dxa"/>
          </w:tcPr>
          <w:p w14:paraId="1D2F9277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451294B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4E097E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731890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62F69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99B9E6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219C1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(47,235)</w:t>
            </w:r>
          </w:p>
        </w:tc>
        <w:tc>
          <w:tcPr>
            <w:tcW w:w="270" w:type="dxa"/>
            <w:vAlign w:val="bottom"/>
          </w:tcPr>
          <w:p w14:paraId="71156FD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7021F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(47,235)</w:t>
            </w:r>
          </w:p>
        </w:tc>
        <w:tc>
          <w:tcPr>
            <w:tcW w:w="270" w:type="dxa"/>
            <w:vAlign w:val="bottom"/>
          </w:tcPr>
          <w:p w14:paraId="0ED39D4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7458E7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27898F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904A9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58A5235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6807C7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(43,063)</w:t>
            </w:r>
          </w:p>
        </w:tc>
        <w:tc>
          <w:tcPr>
            <w:tcW w:w="270" w:type="dxa"/>
            <w:vAlign w:val="bottom"/>
          </w:tcPr>
          <w:p w14:paraId="3A32D5F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463EC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(43,063)</w:t>
            </w:r>
          </w:p>
        </w:tc>
      </w:tr>
      <w:tr w:rsidR="008946E9" w:rsidRPr="0079420D" w14:paraId="14B871C2" w14:textId="77777777" w:rsidTr="00A402C8">
        <w:trPr>
          <w:trHeight w:val="261"/>
        </w:trPr>
        <w:tc>
          <w:tcPr>
            <w:tcW w:w="3240" w:type="dxa"/>
          </w:tcPr>
          <w:p w14:paraId="73DC50C8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6613F03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5F2FC4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C5975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84B08F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1A3E66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7CA4B1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26AEA29E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4A1605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0DF9B4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89F81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AFF075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4CA24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9D6A39A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4F155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36F2DF5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6E9E3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</w:tr>
      <w:tr w:rsidR="008946E9" w:rsidRPr="0079420D" w14:paraId="2C936FDF" w14:textId="77777777" w:rsidTr="00A402C8">
        <w:trPr>
          <w:trHeight w:val="261"/>
        </w:trPr>
        <w:tc>
          <w:tcPr>
            <w:tcW w:w="3240" w:type="dxa"/>
            <w:hideMark/>
          </w:tcPr>
          <w:p w14:paraId="02F0E7C9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F8C85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92B500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AB29B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A6D0CC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90155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68EBB4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(6,334,881)</w:t>
            </w:r>
          </w:p>
        </w:tc>
        <w:tc>
          <w:tcPr>
            <w:tcW w:w="270" w:type="dxa"/>
          </w:tcPr>
          <w:p w14:paraId="6CB2D653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3D517F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(6,334,881)</w:t>
            </w:r>
          </w:p>
        </w:tc>
        <w:tc>
          <w:tcPr>
            <w:tcW w:w="270" w:type="dxa"/>
          </w:tcPr>
          <w:p w14:paraId="4104B16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C16740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6D8EC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A0A38B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252F6E19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79F7AD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C38681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AFD257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946E9" w:rsidRPr="0079420D" w14:paraId="7B3DB421" w14:textId="77777777" w:rsidTr="00A402C8">
        <w:trPr>
          <w:trHeight w:val="261"/>
        </w:trPr>
        <w:tc>
          <w:tcPr>
            <w:tcW w:w="3240" w:type="dxa"/>
          </w:tcPr>
          <w:p w14:paraId="2F377A7B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7E628A8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56A93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04B8B37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CC914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33986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B6A103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EFBF5CD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31196A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44CE8FE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73E3C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FF5B54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0389E9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3729D8D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B71320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098588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F884E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946E9" w:rsidRPr="0079420D" w14:paraId="5C148C07" w14:textId="77777777" w:rsidTr="00A402C8">
        <w:trPr>
          <w:trHeight w:val="261"/>
        </w:trPr>
        <w:tc>
          <w:tcPr>
            <w:tcW w:w="3240" w:type="dxa"/>
            <w:hideMark/>
          </w:tcPr>
          <w:p w14:paraId="09344BEE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3651995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747B1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88,338</w:t>
            </w: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56A21A8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23E1C2A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6F47CC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645D9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(8,470,253)</w:t>
            </w:r>
          </w:p>
        </w:tc>
        <w:tc>
          <w:tcPr>
            <w:tcW w:w="270" w:type="dxa"/>
          </w:tcPr>
          <w:p w14:paraId="0166A47A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9C0882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(8,558,591)</w:t>
            </w:r>
          </w:p>
        </w:tc>
        <w:tc>
          <w:tcPr>
            <w:tcW w:w="270" w:type="dxa"/>
            <w:vAlign w:val="bottom"/>
          </w:tcPr>
          <w:p w14:paraId="4A3423F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D54EAA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DBB42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3E441E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6C02B6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4EFAD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FB03A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C89BF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1B4CC9F4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6BEC4E36" w14:textId="77777777" w:rsidR="008946E9" w:rsidRPr="0079420D" w:rsidRDefault="008946E9" w:rsidP="008946E9">
      <w:pPr>
        <w:rPr>
          <w:rFonts w:asciiTheme="majorBidi" w:hAnsiTheme="majorBidi" w:cstheme="majorBidi"/>
        </w:rPr>
      </w:pPr>
      <w:r w:rsidRPr="0079420D">
        <w:rPr>
          <w:rFonts w:asciiTheme="majorBidi" w:hAnsiTheme="majorBidi" w:cstheme="majorBidi"/>
        </w:rPr>
        <w:br w:type="page"/>
      </w:r>
    </w:p>
    <w:tbl>
      <w:tblPr>
        <w:tblW w:w="1494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170"/>
      </w:tblGrid>
      <w:tr w:rsidR="008946E9" w:rsidRPr="0079420D" w14:paraId="6FAD1B36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63814CC6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26B3C2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80" w:type="dxa"/>
            <w:gridSpan w:val="15"/>
            <w:vAlign w:val="bottom"/>
          </w:tcPr>
          <w:p w14:paraId="16EF26B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8946E9" w:rsidRPr="0079420D" w14:paraId="638D6133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5EF9D390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136195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377439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1691D6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040" w:type="dxa"/>
            <w:gridSpan w:val="7"/>
            <w:vAlign w:val="bottom"/>
          </w:tcPr>
          <w:p w14:paraId="0898A8B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347BEDFD" w14:textId="77777777" w:rsidTr="00A402C8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1D6D0DF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917D1B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1D4C64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AC83EA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F178B5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49755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E26E07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47F3ED4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609A2AE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56D8CC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BDACF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5A16C4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CC4A76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0F56132D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42A5E24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86A7F2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  <w:hideMark/>
          </w:tcPr>
          <w:p w14:paraId="489C6FD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4111CC29" w14:textId="77777777" w:rsidTr="00A402C8">
        <w:trPr>
          <w:trHeight w:val="261"/>
        </w:trPr>
        <w:tc>
          <w:tcPr>
            <w:tcW w:w="3240" w:type="dxa"/>
          </w:tcPr>
          <w:p w14:paraId="1165DD0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BDE02E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980" w:type="dxa"/>
            <w:gridSpan w:val="15"/>
          </w:tcPr>
          <w:p w14:paraId="5F22472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02A93CDA" w14:textId="77777777" w:rsidTr="00A402C8">
        <w:trPr>
          <w:trHeight w:val="261"/>
        </w:trPr>
        <w:tc>
          <w:tcPr>
            <w:tcW w:w="3240" w:type="dxa"/>
          </w:tcPr>
          <w:p w14:paraId="62D224EC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32DF5E62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980" w:type="dxa"/>
            <w:gridSpan w:val="15"/>
          </w:tcPr>
          <w:p w14:paraId="3E34979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8946E9" w:rsidRPr="0079420D" w14:paraId="56463C1A" w14:textId="77777777" w:rsidTr="00A402C8">
        <w:trPr>
          <w:trHeight w:val="261"/>
        </w:trPr>
        <w:tc>
          <w:tcPr>
            <w:tcW w:w="3240" w:type="dxa"/>
            <w:hideMark/>
          </w:tcPr>
          <w:p w14:paraId="3190305E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039C505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EC2909E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932B8A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9E3459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F1D16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DFA451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53853F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CF962A6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64A5E2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E0C0FC9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C65C47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7CEC37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22E9F59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A40CBA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D88E48F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7B5032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346501D1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5F7CA6A2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4C1171F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44EC848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66560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9FF75F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5DE87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AAEAC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824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440</w:t>
            </w:r>
          </w:p>
        </w:tc>
        <w:tc>
          <w:tcPr>
            <w:tcW w:w="270" w:type="dxa"/>
            <w:vAlign w:val="bottom"/>
          </w:tcPr>
          <w:p w14:paraId="78FCAE53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0B8998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824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440</w:t>
            </w:r>
          </w:p>
        </w:tc>
        <w:tc>
          <w:tcPr>
            <w:tcW w:w="270" w:type="dxa"/>
          </w:tcPr>
          <w:p w14:paraId="14E738D9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57C9E0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8C700B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572DFE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797,329</w:t>
            </w:r>
          </w:p>
        </w:tc>
        <w:tc>
          <w:tcPr>
            <w:tcW w:w="270" w:type="dxa"/>
          </w:tcPr>
          <w:p w14:paraId="43041A4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F6FDCB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173660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31DAC3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797,329</w:t>
            </w:r>
          </w:p>
        </w:tc>
      </w:tr>
      <w:tr w:rsidR="008946E9" w:rsidRPr="0079420D" w14:paraId="30A62905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2203731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7963DE3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752185E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37D7CD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02AB1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D7FA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8B7767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2,653,978</w:t>
            </w:r>
          </w:p>
        </w:tc>
        <w:tc>
          <w:tcPr>
            <w:tcW w:w="270" w:type="dxa"/>
            <w:vAlign w:val="bottom"/>
          </w:tcPr>
          <w:p w14:paraId="21497E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B8C1C4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2,653,978</w:t>
            </w:r>
          </w:p>
        </w:tc>
        <w:tc>
          <w:tcPr>
            <w:tcW w:w="270" w:type="dxa"/>
          </w:tcPr>
          <w:p w14:paraId="6925298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B61AA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22A060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36610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2,432,056</w:t>
            </w:r>
          </w:p>
        </w:tc>
        <w:tc>
          <w:tcPr>
            <w:tcW w:w="270" w:type="dxa"/>
          </w:tcPr>
          <w:p w14:paraId="0E3560FA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D60DF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E2B0F2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9AB032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2,432,056</w:t>
            </w:r>
          </w:p>
        </w:tc>
      </w:tr>
      <w:tr w:rsidR="008946E9" w:rsidRPr="0079420D" w14:paraId="21FC1BBD" w14:textId="77777777" w:rsidTr="00A402C8">
        <w:trPr>
          <w:trHeight w:val="261"/>
        </w:trPr>
        <w:tc>
          <w:tcPr>
            <w:tcW w:w="3240" w:type="dxa"/>
            <w:hideMark/>
          </w:tcPr>
          <w:p w14:paraId="718083E6" w14:textId="77777777" w:rsidR="008946E9" w:rsidRPr="0079420D" w:rsidRDefault="008946E9" w:rsidP="00A402C8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6A50FBA6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FD2FB2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BF8E31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62C31A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87AE1F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D3C717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2D9B1CF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487021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A6795B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E7DFF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487763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D02A3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BF0B6A8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C9C1EE0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C595B0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B060BB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3E423452" w14:textId="77777777" w:rsidTr="00A402C8">
        <w:trPr>
          <w:trHeight w:val="261"/>
        </w:trPr>
        <w:tc>
          <w:tcPr>
            <w:tcW w:w="3240" w:type="dxa"/>
            <w:hideMark/>
          </w:tcPr>
          <w:p w14:paraId="5FC0D43C" w14:textId="77777777" w:rsidR="008946E9" w:rsidRPr="0079420D" w:rsidRDefault="008946E9" w:rsidP="00A402C8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720" w:type="dxa"/>
          </w:tcPr>
          <w:p w14:paraId="039AF2F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66C5A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B9FAD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0D94CD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284,037</w:t>
            </w:r>
          </w:p>
        </w:tc>
        <w:tc>
          <w:tcPr>
            <w:tcW w:w="270" w:type="dxa"/>
          </w:tcPr>
          <w:p w14:paraId="7B65D78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D0A46D0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E4B5B46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0BF971B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284,037</w:t>
            </w:r>
          </w:p>
        </w:tc>
        <w:tc>
          <w:tcPr>
            <w:tcW w:w="270" w:type="dxa"/>
          </w:tcPr>
          <w:p w14:paraId="7B8D02F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BB7135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284,037</w:t>
            </w:r>
          </w:p>
        </w:tc>
        <w:tc>
          <w:tcPr>
            <w:tcW w:w="270" w:type="dxa"/>
          </w:tcPr>
          <w:p w14:paraId="696D121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85D074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EDFF39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C64F6E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861343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741E021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284,037</w:t>
            </w:r>
          </w:p>
        </w:tc>
      </w:tr>
      <w:tr w:rsidR="008946E9" w:rsidRPr="0079420D" w14:paraId="75663962" w14:textId="77777777" w:rsidTr="00A402C8">
        <w:trPr>
          <w:trHeight w:val="261"/>
        </w:trPr>
        <w:tc>
          <w:tcPr>
            <w:tcW w:w="3240" w:type="dxa"/>
            <w:hideMark/>
          </w:tcPr>
          <w:p w14:paraId="0CDE083B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3CEE7C2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1CB66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C8EAB5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8510B1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284,037</w:t>
            </w:r>
          </w:p>
        </w:tc>
        <w:tc>
          <w:tcPr>
            <w:tcW w:w="270" w:type="dxa"/>
          </w:tcPr>
          <w:p w14:paraId="2823586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02781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3,478,418</w:t>
            </w:r>
          </w:p>
        </w:tc>
        <w:tc>
          <w:tcPr>
            <w:tcW w:w="270" w:type="dxa"/>
          </w:tcPr>
          <w:p w14:paraId="4CC54DE3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49E75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3,762,455</w:t>
            </w:r>
          </w:p>
        </w:tc>
        <w:tc>
          <w:tcPr>
            <w:tcW w:w="270" w:type="dxa"/>
          </w:tcPr>
          <w:p w14:paraId="563CC15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3D1B3B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EE86B8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571807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E5B3DF0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D63E3B2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7C2316C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692CC3F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5A974EBA" w14:textId="77777777" w:rsidTr="00A402C8">
        <w:trPr>
          <w:trHeight w:val="261"/>
        </w:trPr>
        <w:tc>
          <w:tcPr>
            <w:tcW w:w="3240" w:type="dxa"/>
          </w:tcPr>
          <w:p w14:paraId="6DB46B52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86196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5C8984E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BD18E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B71B84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4B74B8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66D8EAF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ABB8BD5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77F02C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3E3D3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627EB9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486B03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2301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FED2099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47088099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C3A408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51CA57C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4693055A" w14:textId="77777777" w:rsidTr="00A402C8">
        <w:trPr>
          <w:trHeight w:val="261"/>
        </w:trPr>
        <w:tc>
          <w:tcPr>
            <w:tcW w:w="3240" w:type="dxa"/>
          </w:tcPr>
          <w:p w14:paraId="79B42E0D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057ABE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6B58A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735937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D66A23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56A8A2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342B0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068607A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F49F0E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2AC8E5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0DC613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18A3FC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FBD124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373F47B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276EAB9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717A57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213342B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38845709" w14:textId="77777777" w:rsidTr="00A402C8">
        <w:trPr>
          <w:trHeight w:val="261"/>
        </w:trPr>
        <w:tc>
          <w:tcPr>
            <w:tcW w:w="3240" w:type="dxa"/>
          </w:tcPr>
          <w:p w14:paraId="1141213E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AA50F4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948FD9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36B83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4E47098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64636B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EAD360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(272,800)</w:t>
            </w:r>
          </w:p>
        </w:tc>
        <w:tc>
          <w:tcPr>
            <w:tcW w:w="270" w:type="dxa"/>
          </w:tcPr>
          <w:p w14:paraId="75FEDC45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D553D9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(272,800)</w:t>
            </w:r>
          </w:p>
        </w:tc>
        <w:tc>
          <w:tcPr>
            <w:tcW w:w="270" w:type="dxa"/>
          </w:tcPr>
          <w:p w14:paraId="5A2809A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D06BF3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6E30E6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FAD5D31" w14:textId="256A4AA7" w:rsidR="008946E9" w:rsidRPr="0079420D" w:rsidRDefault="00BD6801" w:rsidP="00BD680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DCE25D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CE4E127" w14:textId="639E80A2" w:rsidR="008946E9" w:rsidRPr="0079420D" w:rsidRDefault="00BD6801" w:rsidP="00BD680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(265,229)</w:t>
            </w:r>
          </w:p>
        </w:tc>
        <w:tc>
          <w:tcPr>
            <w:tcW w:w="270" w:type="dxa"/>
          </w:tcPr>
          <w:p w14:paraId="639E671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</w:tcPr>
          <w:p w14:paraId="4EE4BF1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(265,229)</w:t>
            </w:r>
          </w:p>
        </w:tc>
      </w:tr>
      <w:tr w:rsidR="008946E9" w:rsidRPr="0079420D" w14:paraId="7C5D1F20" w14:textId="77777777" w:rsidTr="00A402C8">
        <w:trPr>
          <w:trHeight w:val="261"/>
        </w:trPr>
        <w:tc>
          <w:tcPr>
            <w:tcW w:w="3240" w:type="dxa"/>
            <w:hideMark/>
          </w:tcPr>
          <w:p w14:paraId="480BC125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05FD903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B927DC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EFEF11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28B34CCC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95FE1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240580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(10,534,522)</w:t>
            </w:r>
          </w:p>
        </w:tc>
        <w:tc>
          <w:tcPr>
            <w:tcW w:w="270" w:type="dxa"/>
          </w:tcPr>
          <w:p w14:paraId="297D981A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240EC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(10,534,522)</w:t>
            </w:r>
          </w:p>
        </w:tc>
        <w:tc>
          <w:tcPr>
            <w:tcW w:w="270" w:type="dxa"/>
          </w:tcPr>
          <w:p w14:paraId="1FB2105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D29626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7AFBA0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B800D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(10,526,065)</w:t>
            </w:r>
          </w:p>
        </w:tc>
        <w:tc>
          <w:tcPr>
            <w:tcW w:w="270" w:type="dxa"/>
            <w:vAlign w:val="bottom"/>
          </w:tcPr>
          <w:p w14:paraId="7A99D16E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A0467A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609C49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0FC7BAF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(10,526,065)</w:t>
            </w:r>
          </w:p>
        </w:tc>
      </w:tr>
      <w:tr w:rsidR="008946E9" w:rsidRPr="0079420D" w14:paraId="3A948782" w14:textId="77777777" w:rsidTr="00A402C8">
        <w:trPr>
          <w:trHeight w:val="261"/>
        </w:trPr>
        <w:tc>
          <w:tcPr>
            <w:tcW w:w="3240" w:type="dxa"/>
            <w:hideMark/>
          </w:tcPr>
          <w:p w14:paraId="1B7FF6B4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1728166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7F0646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C48AE5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55213C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BE8EEA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17B62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(10,807,322)</w:t>
            </w:r>
          </w:p>
        </w:tc>
        <w:tc>
          <w:tcPr>
            <w:tcW w:w="270" w:type="dxa"/>
          </w:tcPr>
          <w:p w14:paraId="12B41FA9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2F451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(10,807,322)</w:t>
            </w:r>
          </w:p>
        </w:tc>
        <w:tc>
          <w:tcPr>
            <w:tcW w:w="270" w:type="dxa"/>
          </w:tcPr>
          <w:p w14:paraId="6779C9F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4645B6F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B88D7F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BD27F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5646284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7244502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5783C8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70" w:type="dxa"/>
          </w:tcPr>
          <w:p w14:paraId="10B63ED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F1F46D0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1DEC896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  <w:r w:rsidRPr="0079420D">
        <w:rPr>
          <w:rFonts w:asciiTheme="majorBidi" w:hAnsiTheme="majorBidi" w:cstheme="majorBidi"/>
          <w:sz w:val="22"/>
          <w:szCs w:val="22"/>
          <w:cs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8946E9" w:rsidRPr="0079420D" w14:paraId="19309D7A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16612225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767AF7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4FC37A1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8946E9" w:rsidRPr="0079420D" w14:paraId="6325695D" w14:textId="77777777" w:rsidTr="00A402C8">
        <w:trPr>
          <w:trHeight w:val="261"/>
          <w:tblHeader/>
        </w:trPr>
        <w:tc>
          <w:tcPr>
            <w:tcW w:w="3240" w:type="dxa"/>
            <w:vAlign w:val="bottom"/>
          </w:tcPr>
          <w:p w14:paraId="79161D38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06BED9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2787C56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EACD5B0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678E8F8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6F848952" w14:textId="77777777" w:rsidTr="00A402C8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2D47F286" w14:textId="77777777" w:rsidR="008946E9" w:rsidRPr="0079420D" w:rsidRDefault="008946E9" w:rsidP="00A402C8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C2FBB1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0E288AD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4622F4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5BC3E8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21B6F64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03125DE8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72A94088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621D848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1727887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3F86971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95EB16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0C8C62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21660103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14190D4" w14:textId="77777777" w:rsidR="008946E9" w:rsidRPr="0079420D" w:rsidRDefault="008946E9" w:rsidP="00A402C8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B5DEC7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D451D5E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8946E9" w:rsidRPr="0079420D" w14:paraId="734046B0" w14:textId="77777777" w:rsidTr="00A402C8">
        <w:trPr>
          <w:trHeight w:val="261"/>
        </w:trPr>
        <w:tc>
          <w:tcPr>
            <w:tcW w:w="3240" w:type="dxa"/>
          </w:tcPr>
          <w:p w14:paraId="4A94F763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4FE380A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5CC8CBE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8946E9" w:rsidRPr="0079420D" w14:paraId="4881039D" w14:textId="77777777" w:rsidTr="00A402C8">
        <w:trPr>
          <w:trHeight w:val="261"/>
        </w:trPr>
        <w:tc>
          <w:tcPr>
            <w:tcW w:w="3240" w:type="dxa"/>
          </w:tcPr>
          <w:p w14:paraId="03E4BCD6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720" w:type="dxa"/>
          </w:tcPr>
          <w:p w14:paraId="792D0A9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FFD6E6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8946E9" w:rsidRPr="0079420D" w14:paraId="70607C22" w14:textId="77777777" w:rsidTr="00A402C8">
        <w:trPr>
          <w:trHeight w:val="261"/>
        </w:trPr>
        <w:tc>
          <w:tcPr>
            <w:tcW w:w="3240" w:type="dxa"/>
            <w:hideMark/>
          </w:tcPr>
          <w:p w14:paraId="18747F98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484FB0BA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43BA67D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6ED7D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A5BF39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49C5A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D57CCC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5789A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5483DF5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DB0A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3EDD50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6130EEA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43013E1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7775A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8E97C7C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0595B58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11FE94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946E9" w:rsidRPr="0079420D" w14:paraId="06E1E0B4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4087230E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B58AFEC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461B06D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BA083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5D9C57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B1B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74639E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768,540</w:t>
            </w:r>
          </w:p>
        </w:tc>
        <w:tc>
          <w:tcPr>
            <w:tcW w:w="270" w:type="dxa"/>
            <w:vAlign w:val="bottom"/>
          </w:tcPr>
          <w:p w14:paraId="7C293CB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50C4AB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768,540</w:t>
            </w:r>
          </w:p>
        </w:tc>
        <w:tc>
          <w:tcPr>
            <w:tcW w:w="270" w:type="dxa"/>
          </w:tcPr>
          <w:p w14:paraId="539A6A4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ECEB6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D10C48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75092F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670,402</w:t>
            </w:r>
          </w:p>
        </w:tc>
        <w:tc>
          <w:tcPr>
            <w:tcW w:w="270" w:type="dxa"/>
          </w:tcPr>
          <w:p w14:paraId="0923B7E0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51B63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  <w:t>-</w:t>
            </w:r>
          </w:p>
        </w:tc>
        <w:tc>
          <w:tcPr>
            <w:tcW w:w="270" w:type="dxa"/>
          </w:tcPr>
          <w:p w14:paraId="6BC7108C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ED2C52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670,402</w:t>
            </w:r>
          </w:p>
        </w:tc>
      </w:tr>
      <w:tr w:rsidR="008946E9" w:rsidRPr="0079420D" w14:paraId="26AA9CD6" w14:textId="77777777" w:rsidTr="00A402C8">
        <w:trPr>
          <w:trHeight w:val="261"/>
        </w:trPr>
        <w:tc>
          <w:tcPr>
            <w:tcW w:w="3240" w:type="dxa"/>
            <w:vAlign w:val="bottom"/>
          </w:tcPr>
          <w:p w14:paraId="22761F13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892F2E5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87D109D" w14:textId="77777777" w:rsidR="008946E9" w:rsidRPr="0079420D" w:rsidRDefault="008946E9" w:rsidP="00A402C8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F30D3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74E909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C0E68C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FD70F7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1,767,554</w:t>
            </w:r>
          </w:p>
        </w:tc>
        <w:tc>
          <w:tcPr>
            <w:tcW w:w="270" w:type="dxa"/>
            <w:vAlign w:val="bottom"/>
          </w:tcPr>
          <w:p w14:paraId="5878E1E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804CE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1,767,554</w:t>
            </w:r>
          </w:p>
        </w:tc>
        <w:tc>
          <w:tcPr>
            <w:tcW w:w="270" w:type="dxa"/>
          </w:tcPr>
          <w:p w14:paraId="45138499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8D2C86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5E398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D1FFC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1,213,957</w:t>
            </w:r>
          </w:p>
        </w:tc>
        <w:tc>
          <w:tcPr>
            <w:tcW w:w="270" w:type="dxa"/>
          </w:tcPr>
          <w:p w14:paraId="394D77CA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F950B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  <w:t>-</w:t>
            </w:r>
          </w:p>
        </w:tc>
        <w:tc>
          <w:tcPr>
            <w:tcW w:w="270" w:type="dxa"/>
          </w:tcPr>
          <w:p w14:paraId="5699FECD" w14:textId="77777777" w:rsidR="008946E9" w:rsidRPr="0079420D" w:rsidRDefault="008946E9" w:rsidP="00A402C8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CD0F09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1,213,957</w:t>
            </w:r>
          </w:p>
        </w:tc>
      </w:tr>
      <w:tr w:rsidR="008946E9" w:rsidRPr="0079420D" w14:paraId="4050609A" w14:textId="77777777" w:rsidTr="00A402C8">
        <w:trPr>
          <w:trHeight w:val="261"/>
        </w:trPr>
        <w:tc>
          <w:tcPr>
            <w:tcW w:w="3240" w:type="dxa"/>
            <w:hideMark/>
          </w:tcPr>
          <w:p w14:paraId="7A4F7868" w14:textId="77777777" w:rsidR="008946E9" w:rsidRPr="0079420D" w:rsidRDefault="008946E9" w:rsidP="00A402C8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55CB3699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FFA7F7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7FA04E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D9ADCC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9145D1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4407E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5F127BA" w14:textId="77777777" w:rsidR="008946E9" w:rsidRPr="0079420D" w:rsidRDefault="008946E9" w:rsidP="00A402C8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2F8DE47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18341A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37BD23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03C0A0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A589E8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4C69CE7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27E070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E1AC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7AA6E2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1F0DE895" w14:textId="77777777" w:rsidTr="00A402C8">
        <w:trPr>
          <w:trHeight w:val="261"/>
        </w:trPr>
        <w:tc>
          <w:tcPr>
            <w:tcW w:w="3240" w:type="dxa"/>
            <w:hideMark/>
          </w:tcPr>
          <w:p w14:paraId="6696C1A5" w14:textId="77777777" w:rsidR="008946E9" w:rsidRPr="0079420D" w:rsidRDefault="008946E9" w:rsidP="00A402C8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720" w:type="dxa"/>
          </w:tcPr>
          <w:p w14:paraId="408FBEA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591826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4487A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15E50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2CFFBD3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A0BD7D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364A859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79B5C9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0E3BC2C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5AD2A4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7F3BF70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A7FBBF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15A4A58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E2EF7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0A0F8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D02CA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</w:tr>
      <w:tr w:rsidR="008946E9" w:rsidRPr="0079420D" w14:paraId="37302734" w14:textId="77777777" w:rsidTr="00A402C8">
        <w:trPr>
          <w:trHeight w:val="261"/>
        </w:trPr>
        <w:tc>
          <w:tcPr>
            <w:tcW w:w="3240" w:type="dxa"/>
            <w:hideMark/>
          </w:tcPr>
          <w:p w14:paraId="73A054D9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68E3F5E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5E70E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1ECFD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F178D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658BC6F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5C493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2,536,094</w:t>
            </w:r>
          </w:p>
        </w:tc>
        <w:tc>
          <w:tcPr>
            <w:tcW w:w="270" w:type="dxa"/>
          </w:tcPr>
          <w:p w14:paraId="7570D2BC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5172C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3,549,712</w:t>
            </w:r>
          </w:p>
        </w:tc>
        <w:tc>
          <w:tcPr>
            <w:tcW w:w="270" w:type="dxa"/>
          </w:tcPr>
          <w:p w14:paraId="43AC24B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E0948B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5374BD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565CCF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D746F8E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6E855EF" w14:textId="77777777" w:rsidR="008946E9" w:rsidRPr="0079420D" w:rsidRDefault="008946E9" w:rsidP="00A402C8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6A355FE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CAD15F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6236DACC" w14:textId="77777777" w:rsidTr="00A402C8">
        <w:trPr>
          <w:trHeight w:val="261"/>
        </w:trPr>
        <w:tc>
          <w:tcPr>
            <w:tcW w:w="3240" w:type="dxa"/>
          </w:tcPr>
          <w:p w14:paraId="4D5CCF81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7C916AF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71C2780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8371C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9B15D1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44C840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16730B5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686E4EB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1008DCD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F0C28C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0850E8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B8ACEF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731F07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1E28A7B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AE73938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38AFD7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629F20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1E0FC315" w14:textId="77777777" w:rsidTr="00A402C8">
        <w:trPr>
          <w:trHeight w:val="261"/>
        </w:trPr>
        <w:tc>
          <w:tcPr>
            <w:tcW w:w="3240" w:type="dxa"/>
          </w:tcPr>
          <w:p w14:paraId="6D749F4B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2E10029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74169B3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380CCF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F452BB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BAB574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74067C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CD94807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36AD2A8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4666B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3DF989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3ED49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12F1DA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79159ED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338CCC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AAD54A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696B0F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946E9" w:rsidRPr="0079420D" w14:paraId="5AA29BDE" w14:textId="77777777" w:rsidTr="00A402C8">
        <w:trPr>
          <w:trHeight w:val="261"/>
        </w:trPr>
        <w:tc>
          <w:tcPr>
            <w:tcW w:w="3240" w:type="dxa"/>
          </w:tcPr>
          <w:p w14:paraId="5DBBBDD1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066DD5D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EB07311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23B193D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043E645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E5A5E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019872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  <w:tc>
          <w:tcPr>
            <w:tcW w:w="270" w:type="dxa"/>
          </w:tcPr>
          <w:p w14:paraId="7E629FEE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89E799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  <w:tc>
          <w:tcPr>
            <w:tcW w:w="270" w:type="dxa"/>
          </w:tcPr>
          <w:p w14:paraId="62AAF00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2C6ADB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B02D3F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689A09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E19041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067BC3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(93,068)</w:t>
            </w:r>
          </w:p>
        </w:tc>
        <w:tc>
          <w:tcPr>
            <w:tcW w:w="270" w:type="dxa"/>
          </w:tcPr>
          <w:p w14:paraId="36AC896F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421400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(93,068)</w:t>
            </w:r>
          </w:p>
        </w:tc>
      </w:tr>
      <w:tr w:rsidR="008946E9" w:rsidRPr="0079420D" w14:paraId="5674EC78" w14:textId="77777777" w:rsidTr="00A402C8">
        <w:trPr>
          <w:trHeight w:val="261"/>
        </w:trPr>
        <w:tc>
          <w:tcPr>
            <w:tcW w:w="3240" w:type="dxa"/>
          </w:tcPr>
          <w:p w14:paraId="2B42847E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1E19E61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785C974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28E354B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49F4308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CDB5A0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618B8DE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(333,257)</w:t>
            </w:r>
          </w:p>
        </w:tc>
        <w:tc>
          <w:tcPr>
            <w:tcW w:w="270" w:type="dxa"/>
          </w:tcPr>
          <w:p w14:paraId="2D791B0E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A0FAC0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(333,257)</w:t>
            </w:r>
          </w:p>
        </w:tc>
        <w:tc>
          <w:tcPr>
            <w:tcW w:w="270" w:type="dxa"/>
          </w:tcPr>
          <w:p w14:paraId="6648188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6E200E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748B20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AE254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7CE38BB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D635B4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(343,229)</w:t>
            </w:r>
          </w:p>
        </w:tc>
        <w:tc>
          <w:tcPr>
            <w:tcW w:w="270" w:type="dxa"/>
          </w:tcPr>
          <w:p w14:paraId="27B1FB6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205756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(343,229)</w:t>
            </w:r>
          </w:p>
        </w:tc>
      </w:tr>
      <w:tr w:rsidR="008946E9" w:rsidRPr="0079420D" w14:paraId="57D90639" w14:textId="77777777" w:rsidTr="00A402C8">
        <w:trPr>
          <w:trHeight w:val="261"/>
        </w:trPr>
        <w:tc>
          <w:tcPr>
            <w:tcW w:w="3240" w:type="dxa"/>
          </w:tcPr>
          <w:p w14:paraId="5EA09687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51BB983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4CAD098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3B1188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C07E86A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6BE26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3D9769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(80,000)</w:t>
            </w:r>
          </w:p>
        </w:tc>
        <w:tc>
          <w:tcPr>
            <w:tcW w:w="270" w:type="dxa"/>
          </w:tcPr>
          <w:p w14:paraId="18A74B49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4FFED7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(80,000)</w:t>
            </w:r>
          </w:p>
        </w:tc>
        <w:tc>
          <w:tcPr>
            <w:tcW w:w="270" w:type="dxa"/>
          </w:tcPr>
          <w:p w14:paraId="49469034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316F2C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26CBEF9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0" w:type="dxa"/>
          </w:tcPr>
          <w:p w14:paraId="70E7018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32F5FA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31378E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(73,469)</w:t>
            </w:r>
          </w:p>
        </w:tc>
        <w:tc>
          <w:tcPr>
            <w:tcW w:w="270" w:type="dxa"/>
          </w:tcPr>
          <w:p w14:paraId="7D12CE4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5812E4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(73,469)</w:t>
            </w:r>
          </w:p>
        </w:tc>
      </w:tr>
      <w:tr w:rsidR="008946E9" w:rsidRPr="0079420D" w14:paraId="0B94059B" w14:textId="77777777" w:rsidTr="00A402C8">
        <w:trPr>
          <w:trHeight w:val="261"/>
        </w:trPr>
        <w:tc>
          <w:tcPr>
            <w:tcW w:w="3240" w:type="dxa"/>
            <w:hideMark/>
          </w:tcPr>
          <w:p w14:paraId="3BD0ADE5" w14:textId="77777777" w:rsidR="008946E9" w:rsidRPr="0079420D" w:rsidRDefault="008946E9" w:rsidP="00A402C8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4FAC0754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A1F2E4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0EFD259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B6558AF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A07D57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9951BC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6,334,881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58582FEF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A33C0F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6,334,881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3E7E6EB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36B2C8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19888D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3C690BA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13AAE346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DDDB4A5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67EAF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6ADFB71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79420D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946E9" w:rsidRPr="0079420D" w14:paraId="6B337F00" w14:textId="77777777" w:rsidTr="00A402C8">
        <w:trPr>
          <w:trHeight w:val="261"/>
        </w:trPr>
        <w:tc>
          <w:tcPr>
            <w:tcW w:w="3240" w:type="dxa"/>
            <w:hideMark/>
          </w:tcPr>
          <w:p w14:paraId="48A7BFFC" w14:textId="77777777" w:rsidR="008946E9" w:rsidRPr="0079420D" w:rsidRDefault="008946E9" w:rsidP="00A402C8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667CF49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C15BF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EF100C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EB765B2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CC55F98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F0FC8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6,848,138)</w:t>
            </w:r>
          </w:p>
        </w:tc>
        <w:tc>
          <w:tcPr>
            <w:tcW w:w="270" w:type="dxa"/>
          </w:tcPr>
          <w:p w14:paraId="5A136967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BF8962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Pr="0079420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6,848,138)</w:t>
            </w:r>
          </w:p>
        </w:tc>
        <w:tc>
          <w:tcPr>
            <w:tcW w:w="270" w:type="dxa"/>
          </w:tcPr>
          <w:p w14:paraId="10063CD6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A58951D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5D5C4B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FAA6C27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8041C3D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0BC249A" w14:textId="77777777" w:rsidR="008946E9" w:rsidRPr="0079420D" w:rsidRDefault="008946E9" w:rsidP="00A402C8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CD51CFC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6C5BEC0" w14:textId="77777777" w:rsidR="008946E9" w:rsidRPr="0079420D" w:rsidRDefault="008946E9" w:rsidP="00A402C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319C0622" w14:textId="77777777" w:rsidR="008946E9" w:rsidRPr="0079420D" w:rsidRDefault="008946E9" w:rsidP="008946E9">
      <w:pPr>
        <w:rPr>
          <w:rFonts w:asciiTheme="majorBidi" w:hAnsiTheme="majorBidi" w:cstheme="majorBidi"/>
        </w:rPr>
      </w:pPr>
    </w:p>
    <w:p w14:paraId="49A405D1" w14:textId="77777777" w:rsidR="008946E9" w:rsidRPr="0079420D" w:rsidRDefault="008946E9" w:rsidP="008946E9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347FF6FF" w14:textId="77777777" w:rsidR="008946E9" w:rsidRPr="0079420D" w:rsidRDefault="008946E9" w:rsidP="008946E9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8946E9" w:rsidRPr="0079420D" w:rsidSect="008946E9">
          <w:headerReference w:type="default" r:id="rId28"/>
          <w:footerReference w:type="default" r:id="rId29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2C3366D6" w14:textId="77777777" w:rsidR="008946E9" w:rsidRPr="0079420D" w:rsidRDefault="008946E9" w:rsidP="008946E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เครื่องมือทางการเงินที่วัดมูลค่าด้วยมูลค่ายุติธรรม</w:t>
      </w:r>
    </w:p>
    <w:p w14:paraId="4AFCDD2F" w14:textId="77777777" w:rsidR="008946E9" w:rsidRPr="0079420D" w:rsidRDefault="008946E9" w:rsidP="008946E9">
      <w:pPr>
        <w:ind w:firstLine="540"/>
        <w:rPr>
          <w:rFonts w:asciiTheme="majorBidi" w:hAnsiTheme="majorBidi" w:cstheme="majorBidi"/>
          <w:sz w:val="24"/>
          <w:szCs w:val="24"/>
          <w:cs/>
        </w:rPr>
      </w:pPr>
    </w:p>
    <w:p w14:paraId="61BE2BD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1530"/>
        <w:gridCol w:w="5040"/>
      </w:tblGrid>
      <w:tr w:rsidR="008946E9" w:rsidRPr="0079420D" w14:paraId="59B96267" w14:textId="77777777" w:rsidTr="00A402C8">
        <w:trPr>
          <w:tblHeader/>
        </w:trPr>
        <w:tc>
          <w:tcPr>
            <w:tcW w:w="2520" w:type="dxa"/>
          </w:tcPr>
          <w:p w14:paraId="57A3BF4D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1530" w:type="dxa"/>
          </w:tcPr>
          <w:p w14:paraId="3FEEC6AA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46482B7E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8946E9" w:rsidRPr="0079420D" w14:paraId="7F93F23F" w14:textId="77777777" w:rsidTr="00A402C8">
        <w:tc>
          <w:tcPr>
            <w:tcW w:w="2520" w:type="dxa"/>
          </w:tcPr>
          <w:p w14:paraId="3800FD42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เงินลงทุนในกองทุนรวมในความต้องการของตลาดที่วัดมูลค่าด้วย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มูลค่ายุติธรรมผ่านกำไรหรือขาดทุน </w:t>
            </w:r>
          </w:p>
        </w:tc>
        <w:tc>
          <w:tcPr>
            <w:tcW w:w="1530" w:type="dxa"/>
          </w:tcPr>
          <w:p w14:paraId="19009FC6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47FE3DC1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มูลค่าสินทรัพย์สุทธิ 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ณ วันที่รายงาน</w:t>
            </w:r>
          </w:p>
        </w:tc>
      </w:tr>
      <w:tr w:rsidR="008946E9" w:rsidRPr="0079420D" w14:paraId="05F067EC" w14:textId="77777777" w:rsidTr="00A402C8">
        <w:tc>
          <w:tcPr>
            <w:tcW w:w="2520" w:type="dxa"/>
          </w:tcPr>
          <w:p w14:paraId="69C1529F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1530" w:type="dxa"/>
          </w:tcPr>
          <w:p w14:paraId="388B81CB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5AFF0F07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72CF7D2E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8946E9" w:rsidRPr="0079420D" w14:paraId="4CD66A2C" w14:textId="77777777" w:rsidTr="00A402C8">
        <w:trPr>
          <w:tblHeader/>
        </w:trPr>
        <w:tc>
          <w:tcPr>
            <w:tcW w:w="1890" w:type="dxa"/>
            <w:vAlign w:val="bottom"/>
          </w:tcPr>
          <w:p w14:paraId="1D02539C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7D4E51EC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40A9CB29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4CE3CA9F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59E110B9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2A4B76AE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2C14B326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31298CA7" w14:textId="77777777" w:rsidR="008946E9" w:rsidRPr="0079420D" w:rsidRDefault="008946E9" w:rsidP="00A402C8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22059FF6" w14:textId="77777777" w:rsidR="008946E9" w:rsidRPr="0079420D" w:rsidRDefault="008946E9" w:rsidP="00A402C8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8946E9" w:rsidRPr="0079420D" w14:paraId="41CF4A7C" w14:textId="77777777" w:rsidTr="00A402C8">
        <w:trPr>
          <w:trHeight w:val="1019"/>
        </w:trPr>
        <w:tc>
          <w:tcPr>
            <w:tcW w:w="1890" w:type="dxa"/>
          </w:tcPr>
          <w:p w14:paraId="58B3F09A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เงินให้กู้ยืม และเงินกู้ยืม</w:t>
            </w:r>
          </w:p>
        </w:tc>
        <w:tc>
          <w:tcPr>
            <w:tcW w:w="236" w:type="dxa"/>
          </w:tcPr>
          <w:p w14:paraId="0A221CE4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59BAFB3E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วิธีคิดลดกระแสเงินสด </w:t>
            </w:r>
          </w:p>
        </w:tc>
        <w:tc>
          <w:tcPr>
            <w:tcW w:w="236" w:type="dxa"/>
          </w:tcPr>
          <w:p w14:paraId="75455E00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01341619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4640665E" w14:textId="77777777" w:rsidR="008946E9" w:rsidRPr="0079420D" w:rsidRDefault="008946E9" w:rsidP="00A402C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shd w:val="clear" w:color="auto" w:fill="auto"/>
          </w:tcPr>
          <w:p w14:paraId="2FA40136" w14:textId="77777777" w:rsidR="008946E9" w:rsidRPr="0079420D" w:rsidRDefault="008946E9" w:rsidP="00A402C8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48695708" w14:textId="77777777" w:rsidR="008946E9" w:rsidRPr="0079420D" w:rsidRDefault="008946E9" w:rsidP="008946E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0C3C9B89" w14:textId="77777777" w:rsidR="008946E9" w:rsidRPr="0079420D" w:rsidRDefault="008946E9" w:rsidP="008946E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0C279124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8946E9" w:rsidRPr="0079420D" w14:paraId="0C4DF97D" w14:textId="77777777" w:rsidTr="00A402C8">
        <w:trPr>
          <w:trHeight w:val="425"/>
        </w:trPr>
        <w:tc>
          <w:tcPr>
            <w:tcW w:w="3979" w:type="dxa"/>
            <w:shd w:val="clear" w:color="auto" w:fill="auto"/>
          </w:tcPr>
          <w:p w14:paraId="64F7D8A9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  <w:shd w:val="clear" w:color="auto" w:fill="auto"/>
          </w:tcPr>
          <w:p w14:paraId="133FA948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8946E9" w:rsidRPr="0079420D" w14:paraId="3E32C69C" w14:textId="77777777" w:rsidTr="00A402C8">
        <w:trPr>
          <w:trHeight w:val="414"/>
        </w:trPr>
        <w:tc>
          <w:tcPr>
            <w:tcW w:w="3979" w:type="dxa"/>
            <w:shd w:val="clear" w:color="auto" w:fill="auto"/>
          </w:tcPr>
          <w:p w14:paraId="2668EB15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  <w:shd w:val="clear" w:color="auto" w:fill="auto"/>
          </w:tcPr>
          <w:p w14:paraId="220F40B9" w14:textId="77777777" w:rsidR="008946E9" w:rsidRPr="0079420D" w:rsidRDefault="008946E9" w:rsidP="00A402C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3CFA1A80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61D77372" w14:textId="77777777" w:rsidR="008946E9" w:rsidRPr="0079420D" w:rsidRDefault="008946E9" w:rsidP="008946E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2174B92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i/>
          <w:iCs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1080"/>
        <w:gridCol w:w="180"/>
        <w:gridCol w:w="1260"/>
        <w:gridCol w:w="180"/>
        <w:gridCol w:w="900"/>
        <w:gridCol w:w="180"/>
        <w:gridCol w:w="990"/>
      </w:tblGrid>
      <w:tr w:rsidR="008946E9" w:rsidRPr="0079420D" w14:paraId="75029CAE" w14:textId="77777777" w:rsidTr="00A402C8">
        <w:trPr>
          <w:cantSplit/>
          <w:trHeight w:val="338"/>
          <w:tblHeader/>
        </w:trPr>
        <w:tc>
          <w:tcPr>
            <w:tcW w:w="3330" w:type="dxa"/>
            <w:vAlign w:val="bottom"/>
          </w:tcPr>
          <w:p w14:paraId="15F0C83F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3600" w:type="dxa"/>
            <w:gridSpan w:val="5"/>
            <w:vAlign w:val="bottom"/>
          </w:tcPr>
          <w:p w14:paraId="513EC4A5" w14:textId="77777777" w:rsidR="008946E9" w:rsidRPr="0079420D" w:rsidRDefault="008946E9" w:rsidP="00A402C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80" w:type="dxa"/>
          </w:tcPr>
          <w:p w14:paraId="700ACAC6" w14:textId="77777777" w:rsidR="008946E9" w:rsidRPr="0079420D" w:rsidRDefault="008946E9" w:rsidP="00A402C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070" w:type="dxa"/>
            <w:gridSpan w:val="3"/>
          </w:tcPr>
          <w:p w14:paraId="69121027" w14:textId="77777777" w:rsidR="008946E9" w:rsidRPr="0079420D" w:rsidRDefault="008946E9" w:rsidP="00A402C8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946E9" w:rsidRPr="0079420D" w14:paraId="4A1894EB" w14:textId="77777777" w:rsidTr="00A402C8">
        <w:trPr>
          <w:cantSplit/>
          <w:trHeight w:val="338"/>
          <w:tblHeader/>
        </w:trPr>
        <w:tc>
          <w:tcPr>
            <w:tcW w:w="3330" w:type="dxa"/>
            <w:vAlign w:val="bottom"/>
          </w:tcPr>
          <w:p w14:paraId="0041AA5D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bookmarkStart w:id="5" w:name="_Hlk74905001"/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้า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เดือนสิ้นสุด</w:t>
            </w:r>
          </w:p>
          <w:p w14:paraId="72315BAB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>3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2567</w:t>
            </w:r>
          </w:p>
        </w:tc>
        <w:tc>
          <w:tcPr>
            <w:tcW w:w="900" w:type="dxa"/>
            <w:vAlign w:val="bottom"/>
          </w:tcPr>
          <w:p w14:paraId="6A969D91" w14:textId="77777777" w:rsidR="008946E9" w:rsidRPr="0079420D" w:rsidRDefault="008946E9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2F27A1DD" w14:textId="77777777" w:rsidR="008946E9" w:rsidRPr="0079420D" w:rsidRDefault="008946E9" w:rsidP="00A402C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E795B20" w14:textId="77777777" w:rsidR="008946E9" w:rsidRPr="0079420D" w:rsidRDefault="008946E9" w:rsidP="00A402C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</w:tcPr>
          <w:p w14:paraId="30A9AB2D" w14:textId="77777777" w:rsidR="008946E9" w:rsidRPr="0079420D" w:rsidRDefault="008946E9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8189AF0" w14:textId="77777777" w:rsidR="008946E9" w:rsidRPr="0079420D" w:rsidRDefault="008946E9" w:rsidP="00A402C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62FCCEDD" w14:textId="77777777" w:rsidR="008946E9" w:rsidRPr="0079420D" w:rsidRDefault="008946E9" w:rsidP="00A402C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900" w:type="dxa"/>
            <w:vAlign w:val="bottom"/>
          </w:tcPr>
          <w:p w14:paraId="1798E0DC" w14:textId="77777777" w:rsidR="008946E9" w:rsidRPr="0079420D" w:rsidRDefault="008946E9" w:rsidP="00A402C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5EF712F7" w14:textId="77777777" w:rsidR="008946E9" w:rsidRPr="0079420D" w:rsidRDefault="008946E9" w:rsidP="00A402C8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479F6CAA" w14:textId="77777777" w:rsidR="008946E9" w:rsidRPr="0079420D" w:rsidRDefault="008946E9" w:rsidP="00A402C8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946E9" w:rsidRPr="0079420D" w14:paraId="6A1CCFFC" w14:textId="77777777" w:rsidTr="00A402C8">
        <w:trPr>
          <w:cantSplit/>
          <w:trHeight w:val="346"/>
          <w:tblHeader/>
        </w:trPr>
        <w:tc>
          <w:tcPr>
            <w:tcW w:w="3330" w:type="dxa"/>
            <w:vAlign w:val="bottom"/>
          </w:tcPr>
          <w:p w14:paraId="2C15C913" w14:textId="77777777" w:rsidR="008946E9" w:rsidRPr="0079420D" w:rsidRDefault="008946E9" w:rsidP="00A402C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5850" w:type="dxa"/>
            <w:gridSpan w:val="9"/>
          </w:tcPr>
          <w:p w14:paraId="5ACF9F3D" w14:textId="77777777" w:rsidR="008946E9" w:rsidRPr="0079420D" w:rsidRDefault="008946E9" w:rsidP="00A402C8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254DD1" w:rsidRPr="0079420D" w14:paraId="035C259B" w14:textId="77777777" w:rsidTr="00A402C8">
        <w:trPr>
          <w:cantSplit/>
          <w:trHeight w:val="323"/>
        </w:trPr>
        <w:tc>
          <w:tcPr>
            <w:tcW w:w="3330" w:type="dxa"/>
          </w:tcPr>
          <w:p w14:paraId="6E63D4CE" w14:textId="77777777" w:rsidR="00254DD1" w:rsidRPr="0079420D" w:rsidRDefault="00254DD1" w:rsidP="00254DD1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06E7D003" w14:textId="3535C3D1" w:rsidR="00254DD1" w:rsidRPr="0079420D" w:rsidRDefault="00254DD1" w:rsidP="00254DD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19,378</w:t>
            </w:r>
          </w:p>
        </w:tc>
        <w:tc>
          <w:tcPr>
            <w:tcW w:w="180" w:type="dxa"/>
          </w:tcPr>
          <w:p w14:paraId="0623A93B" w14:textId="77777777" w:rsidR="00254DD1" w:rsidRPr="0079420D" w:rsidRDefault="00254DD1" w:rsidP="00254DD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120015F" w14:textId="7D54CFEA" w:rsidR="00254DD1" w:rsidRPr="0079420D" w:rsidRDefault="00254DD1" w:rsidP="00254DD1">
            <w:pPr>
              <w:pStyle w:val="acctfourfigures"/>
              <w:tabs>
                <w:tab w:val="clear" w:pos="765"/>
                <w:tab w:val="decimal" w:pos="726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(3,654)</w:t>
            </w:r>
          </w:p>
        </w:tc>
        <w:tc>
          <w:tcPr>
            <w:tcW w:w="180" w:type="dxa"/>
          </w:tcPr>
          <w:p w14:paraId="63E1512E" w14:textId="77777777" w:rsidR="00254DD1" w:rsidRPr="0079420D" w:rsidRDefault="00254DD1" w:rsidP="00254DD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5F45057" w14:textId="148031AC" w:rsidR="00254DD1" w:rsidRPr="0079420D" w:rsidRDefault="00254DD1" w:rsidP="00254DD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(655)</w:t>
            </w:r>
          </w:p>
        </w:tc>
        <w:tc>
          <w:tcPr>
            <w:tcW w:w="180" w:type="dxa"/>
          </w:tcPr>
          <w:p w14:paraId="18BAF266" w14:textId="77777777" w:rsidR="00254DD1" w:rsidRPr="0079420D" w:rsidRDefault="00254DD1" w:rsidP="00254DD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00" w:type="dxa"/>
          </w:tcPr>
          <w:p w14:paraId="56F1EFE5" w14:textId="7D4516E2" w:rsidR="00254DD1" w:rsidRPr="0079420D" w:rsidRDefault="00254DD1" w:rsidP="00254DD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6,690</w:t>
            </w:r>
          </w:p>
        </w:tc>
        <w:tc>
          <w:tcPr>
            <w:tcW w:w="180" w:type="dxa"/>
          </w:tcPr>
          <w:p w14:paraId="1A8D10EA" w14:textId="77777777" w:rsidR="00254DD1" w:rsidRPr="0079420D" w:rsidRDefault="00254DD1" w:rsidP="00254DD1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30CEA9FD" w14:textId="38473A39" w:rsidR="00254DD1" w:rsidRPr="0079420D" w:rsidRDefault="00254DD1" w:rsidP="00254DD1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(462)</w:t>
            </w:r>
          </w:p>
        </w:tc>
      </w:tr>
      <w:bookmarkEnd w:id="5"/>
    </w:tbl>
    <w:p w14:paraId="011B64DC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br w:type="page"/>
      </w:r>
    </w:p>
    <w:p w14:paraId="12F8EC38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728ADED5" w14:textId="77777777" w:rsidR="008946E9" w:rsidRPr="0079420D" w:rsidRDefault="008946E9" w:rsidP="008946E9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246"/>
        <w:gridCol w:w="1350"/>
        <w:gridCol w:w="243"/>
        <w:gridCol w:w="1360"/>
      </w:tblGrid>
      <w:tr w:rsidR="008946E9" w:rsidRPr="0079420D" w14:paraId="2BC5EF86" w14:textId="77777777" w:rsidTr="00A402C8">
        <w:trPr>
          <w:trHeight w:val="659"/>
          <w:tblHeader/>
        </w:trPr>
        <w:tc>
          <w:tcPr>
            <w:tcW w:w="3395" w:type="pct"/>
            <w:vAlign w:val="bottom"/>
          </w:tcPr>
          <w:p w14:paraId="54938973" w14:textId="77777777" w:rsidR="008946E9" w:rsidRPr="0079420D" w:rsidRDefault="008946E9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Pr="0079420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กันยา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ยน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734" w:type="pct"/>
            <w:vAlign w:val="bottom"/>
          </w:tcPr>
          <w:p w14:paraId="3B0CF0F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32" w:type="pct"/>
            <w:vAlign w:val="bottom"/>
          </w:tcPr>
          <w:p w14:paraId="7A844A8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39" w:type="pct"/>
            <w:vAlign w:val="bottom"/>
          </w:tcPr>
          <w:p w14:paraId="402C1C5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77484D2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8946E9" w:rsidRPr="0079420D" w14:paraId="09E1D49B" w14:textId="77777777" w:rsidTr="00A402C8">
        <w:trPr>
          <w:tblHeader/>
        </w:trPr>
        <w:tc>
          <w:tcPr>
            <w:tcW w:w="3395" w:type="pct"/>
          </w:tcPr>
          <w:p w14:paraId="6382AD7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605" w:type="pct"/>
            <w:gridSpan w:val="3"/>
          </w:tcPr>
          <w:p w14:paraId="27447FA6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946E9" w:rsidRPr="0079420D" w14:paraId="05DEBE36" w14:textId="77777777" w:rsidTr="00A402C8">
        <w:trPr>
          <w:tblHeader/>
        </w:trPr>
        <w:tc>
          <w:tcPr>
            <w:tcW w:w="3395" w:type="pct"/>
          </w:tcPr>
          <w:p w14:paraId="37A5F4D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605" w:type="pct"/>
            <w:gridSpan w:val="3"/>
          </w:tcPr>
          <w:p w14:paraId="74AF5863" w14:textId="77777777" w:rsidR="008946E9" w:rsidRPr="0079420D" w:rsidRDefault="008946E9" w:rsidP="00A402C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254DD1" w:rsidRPr="0079420D" w14:paraId="486E6A7B" w14:textId="77777777" w:rsidTr="00A402C8">
        <w:tc>
          <w:tcPr>
            <w:tcW w:w="3395" w:type="pct"/>
          </w:tcPr>
          <w:p w14:paraId="4D33D4FD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อาคารและสิ่งปลูกสร้างอื่น</w:t>
            </w:r>
          </w:p>
        </w:tc>
        <w:tc>
          <w:tcPr>
            <w:tcW w:w="734" w:type="pct"/>
          </w:tcPr>
          <w:p w14:paraId="587ED0AA" w14:textId="030C73FC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77,161</w:t>
            </w:r>
          </w:p>
        </w:tc>
        <w:tc>
          <w:tcPr>
            <w:tcW w:w="132" w:type="pct"/>
          </w:tcPr>
          <w:p w14:paraId="1417F309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739" w:type="pct"/>
          </w:tcPr>
          <w:p w14:paraId="75D35B9C" w14:textId="5A8C96F1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1,683</w:t>
            </w:r>
          </w:p>
        </w:tc>
      </w:tr>
      <w:tr w:rsidR="00254DD1" w:rsidRPr="0079420D" w14:paraId="19E00D7D" w14:textId="77777777" w:rsidTr="00A402C8">
        <w:tc>
          <w:tcPr>
            <w:tcW w:w="3395" w:type="pct"/>
          </w:tcPr>
          <w:p w14:paraId="4EF7BF6F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734" w:type="pct"/>
          </w:tcPr>
          <w:p w14:paraId="1177DB7F" w14:textId="1024D2AE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112,206</w:t>
            </w:r>
          </w:p>
        </w:tc>
        <w:tc>
          <w:tcPr>
            <w:tcW w:w="132" w:type="pct"/>
          </w:tcPr>
          <w:p w14:paraId="3E2C4644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739" w:type="pct"/>
          </w:tcPr>
          <w:p w14:paraId="43908235" w14:textId="463D42F6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6,506</w:t>
            </w:r>
          </w:p>
        </w:tc>
      </w:tr>
      <w:tr w:rsidR="00254DD1" w:rsidRPr="0079420D" w14:paraId="108B91BF" w14:textId="77777777" w:rsidTr="00A402C8">
        <w:tc>
          <w:tcPr>
            <w:tcW w:w="3395" w:type="pct"/>
          </w:tcPr>
          <w:p w14:paraId="43722CE8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734" w:type="pct"/>
          </w:tcPr>
          <w:p w14:paraId="0E31987A" w14:textId="786F2EF6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1,773</w:t>
            </w:r>
          </w:p>
        </w:tc>
        <w:tc>
          <w:tcPr>
            <w:tcW w:w="132" w:type="pct"/>
          </w:tcPr>
          <w:p w14:paraId="1FB32BC8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739" w:type="pct"/>
          </w:tcPr>
          <w:p w14:paraId="37A3589F" w14:textId="57FBE90C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21" w:right="-117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254DD1" w:rsidRPr="0079420D" w14:paraId="73121A5E" w14:textId="77777777" w:rsidTr="00A402C8">
        <w:tc>
          <w:tcPr>
            <w:tcW w:w="3395" w:type="pct"/>
          </w:tcPr>
          <w:p w14:paraId="556318E3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734" w:type="pct"/>
          </w:tcPr>
          <w:p w14:paraId="55BEA7C3" w14:textId="01F69F6C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4,890</w:t>
            </w:r>
          </w:p>
        </w:tc>
        <w:tc>
          <w:tcPr>
            <w:tcW w:w="132" w:type="pct"/>
          </w:tcPr>
          <w:p w14:paraId="0E36C1E1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739" w:type="pct"/>
          </w:tcPr>
          <w:p w14:paraId="65B886A3" w14:textId="7A35AB73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1,610</w:t>
            </w:r>
          </w:p>
        </w:tc>
      </w:tr>
      <w:tr w:rsidR="00254DD1" w:rsidRPr="0079420D" w14:paraId="09644260" w14:textId="77777777" w:rsidTr="00A402C8">
        <w:tc>
          <w:tcPr>
            <w:tcW w:w="3395" w:type="pct"/>
          </w:tcPr>
          <w:p w14:paraId="188A6B5B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73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45486B" w14:textId="16C00A0F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196</w:t>
            </w: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,030</w:t>
            </w:r>
          </w:p>
        </w:tc>
        <w:tc>
          <w:tcPr>
            <w:tcW w:w="132" w:type="pct"/>
          </w:tcPr>
          <w:p w14:paraId="29F7F9DA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38F6E4" w14:textId="7FBF7096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9,79</w:t>
            </w:r>
            <w:r w:rsidR="006D4113"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9</w:t>
            </w:r>
          </w:p>
        </w:tc>
      </w:tr>
      <w:tr w:rsidR="00254DD1" w:rsidRPr="0079420D" w14:paraId="5ED03CA3" w14:textId="77777777" w:rsidTr="00A402C8">
        <w:tc>
          <w:tcPr>
            <w:tcW w:w="3395" w:type="pct"/>
          </w:tcPr>
          <w:p w14:paraId="66532388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34" w:type="pct"/>
            <w:tcBorders>
              <w:top w:val="double" w:sz="4" w:space="0" w:color="auto"/>
              <w:left w:val="nil"/>
              <w:right w:val="nil"/>
            </w:tcBorders>
          </w:tcPr>
          <w:p w14:paraId="1E86FD43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32" w:type="pct"/>
          </w:tcPr>
          <w:p w14:paraId="3BAEB98C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39" w:type="pct"/>
            <w:tcBorders>
              <w:top w:val="double" w:sz="4" w:space="0" w:color="auto"/>
              <w:left w:val="nil"/>
              <w:right w:val="nil"/>
            </w:tcBorders>
          </w:tcPr>
          <w:p w14:paraId="39111144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</w:p>
        </w:tc>
      </w:tr>
      <w:tr w:rsidR="00254DD1" w:rsidRPr="0079420D" w14:paraId="41D68416" w14:textId="77777777" w:rsidTr="00A402C8">
        <w:tc>
          <w:tcPr>
            <w:tcW w:w="3395" w:type="pct"/>
          </w:tcPr>
          <w:p w14:paraId="75B3185F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734" w:type="pct"/>
          </w:tcPr>
          <w:p w14:paraId="72BAE893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32" w:type="pct"/>
          </w:tcPr>
          <w:p w14:paraId="0779372F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39" w:type="pct"/>
          </w:tcPr>
          <w:p w14:paraId="5046A937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</w:p>
        </w:tc>
      </w:tr>
      <w:tr w:rsidR="00254DD1" w:rsidRPr="0079420D" w14:paraId="6C131557" w14:textId="77777777" w:rsidTr="00A402C8">
        <w:tc>
          <w:tcPr>
            <w:tcW w:w="3395" w:type="pct"/>
          </w:tcPr>
          <w:p w14:paraId="5D96296A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734" w:type="pct"/>
          </w:tcPr>
          <w:p w14:paraId="64BFB726" w14:textId="28138EB3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  <w:t>1,199,025</w:t>
            </w:r>
          </w:p>
        </w:tc>
        <w:tc>
          <w:tcPr>
            <w:tcW w:w="132" w:type="pct"/>
          </w:tcPr>
          <w:p w14:paraId="29E21F5F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739" w:type="pct"/>
          </w:tcPr>
          <w:p w14:paraId="62DA4EEF" w14:textId="357E0E41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1,102,662</w:t>
            </w:r>
          </w:p>
        </w:tc>
      </w:tr>
      <w:tr w:rsidR="00254DD1" w:rsidRPr="0079420D" w14:paraId="11DAECB7" w14:textId="77777777" w:rsidTr="00A402C8">
        <w:tc>
          <w:tcPr>
            <w:tcW w:w="3395" w:type="pct"/>
          </w:tcPr>
          <w:p w14:paraId="3326A7BD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FDBE52" w14:textId="4AD8FD2E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27,430</w:t>
            </w:r>
          </w:p>
        </w:tc>
        <w:tc>
          <w:tcPr>
            <w:tcW w:w="132" w:type="pct"/>
          </w:tcPr>
          <w:p w14:paraId="5D7B46A0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514542" w14:textId="1A9B1309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ind w:left="-121" w:right="-117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254DD1" w:rsidRPr="0079420D" w14:paraId="0F3F302B" w14:textId="77777777" w:rsidTr="00A402C8">
        <w:tc>
          <w:tcPr>
            <w:tcW w:w="3395" w:type="pct"/>
          </w:tcPr>
          <w:p w14:paraId="16B7E600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73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FF4659" w14:textId="12A105E4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1,226,455</w:t>
            </w:r>
          </w:p>
        </w:tc>
        <w:tc>
          <w:tcPr>
            <w:tcW w:w="132" w:type="pct"/>
            <w:vAlign w:val="bottom"/>
          </w:tcPr>
          <w:p w14:paraId="073A8E97" w14:textId="7777777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3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C7CEA8E" w14:textId="2DEEA0F7" w:rsidR="00254DD1" w:rsidRPr="0079420D" w:rsidRDefault="00254DD1" w:rsidP="00254D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1,102,662</w:t>
            </w:r>
          </w:p>
        </w:tc>
      </w:tr>
    </w:tbl>
    <w:p w14:paraId="0627885D" w14:textId="77777777" w:rsidR="008946E9" w:rsidRPr="0079420D" w:rsidRDefault="008946E9" w:rsidP="008946E9">
      <w:pPr>
        <w:rPr>
          <w:rFonts w:asciiTheme="majorBidi" w:hAnsiTheme="majorBidi" w:cstheme="majorBidi"/>
          <w:sz w:val="28"/>
          <w:szCs w:val="28"/>
        </w:rPr>
      </w:pPr>
    </w:p>
    <w:p w14:paraId="35A707BD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63E0C117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405C6A9E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79420D">
        <w:rPr>
          <w:rFonts w:asciiTheme="majorBidi" w:hAnsiTheme="majorBidi" w:cstheme="majorBidi"/>
          <w:sz w:val="28"/>
          <w:szCs w:val="28"/>
        </w:rPr>
        <w:t xml:space="preserve">30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ยน </w:t>
      </w:r>
      <w:r w:rsidRPr="0079420D">
        <w:rPr>
          <w:rFonts w:asciiTheme="majorBidi" w:hAnsiTheme="majorBidi" w:cstheme="majorBidi"/>
          <w:sz w:val="28"/>
          <w:szCs w:val="28"/>
        </w:rPr>
        <w:t>2567</w:t>
      </w:r>
      <w:r w:rsidRPr="0079420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เงินฝากธนาคารของกลุ่มบริษัทและบริษัทจำนวนเงิน </w:t>
      </w:r>
      <w:r w:rsidRPr="0079420D">
        <w:rPr>
          <w:rFonts w:asciiTheme="majorBidi" w:hAnsiTheme="majorBidi" w:cstheme="majorBidi"/>
          <w:sz w:val="28"/>
          <w:szCs w:val="28"/>
        </w:rPr>
        <w:t>27.98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ล้านบาท และ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4.57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ๆ 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2566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23.71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 และ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br/>
      </w:r>
      <w:r w:rsidRPr="0079420D">
        <w:rPr>
          <w:rFonts w:asciiTheme="majorBidi" w:hAnsiTheme="majorBidi" w:cstheme="majorBidi"/>
          <w:i/>
          <w:iCs/>
          <w:sz w:val="28"/>
          <w:szCs w:val="28"/>
        </w:rPr>
        <w:t>4.56</w:t>
      </w:r>
      <w:r w:rsidRPr="0079420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ตามลำดับ)</w:t>
      </w:r>
    </w:p>
    <w:p w14:paraId="34731261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571ADEB" w14:textId="1E199310" w:rsidR="00E96A97" w:rsidRPr="0079420D" w:rsidRDefault="00E96A97" w:rsidP="00E96A97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79420D">
        <w:rPr>
          <w:rFonts w:asciiTheme="majorBidi" w:hAnsiTheme="majorBidi" w:cs="Angsana New" w:hint="cs"/>
          <w:sz w:val="28"/>
          <w:szCs w:val="28"/>
          <w:u w:val="none"/>
          <w:cs/>
          <w:lang w:val="th-TH"/>
        </w:rPr>
        <w:t>เหตุการณ์ภายหลังรอบระยะเวลารายงาน</w:t>
      </w:r>
    </w:p>
    <w:p w14:paraId="3D94EB0E" w14:textId="77777777" w:rsidR="008946E9" w:rsidRPr="0079420D" w:rsidRDefault="008946E9" w:rsidP="008946E9">
      <w:pPr>
        <w:rPr>
          <w:rFonts w:cstheme="minorBidi"/>
        </w:rPr>
      </w:pPr>
    </w:p>
    <w:p w14:paraId="7CE7FAC5" w14:textId="77777777" w:rsidR="00E96A97" w:rsidRPr="0079420D" w:rsidRDefault="00E96A97" w:rsidP="00E96A97">
      <w:pPr>
        <w:pStyle w:val="ListParagraph"/>
        <w:spacing w:line="240" w:lineRule="auto"/>
        <w:ind w:left="518"/>
        <w:jc w:val="thaiDistribute"/>
        <w:rPr>
          <w:rFonts w:asciiTheme="majorBidi" w:hAnsiTheme="majorBidi"/>
          <w:sz w:val="28"/>
          <w:szCs w:val="28"/>
          <w:cs/>
        </w:rPr>
      </w:pPr>
      <w:r w:rsidRPr="0079420D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</w:rPr>
        <w:t xml:space="preserve">3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ตุลาคม</w:t>
      </w:r>
      <w:r w:rsidRPr="0079420D">
        <w:rPr>
          <w:rFonts w:asciiTheme="majorBidi" w:hAnsiTheme="majorBidi" w:cstheme="majorBidi"/>
          <w:sz w:val="28"/>
          <w:szCs w:val="28"/>
        </w:rPr>
        <w:t xml:space="preserve"> 2567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บริษัท ฟิ้วซ์ โพสต์ จำกัด </w:t>
      </w:r>
      <w:r w:rsidRPr="0079420D">
        <w:rPr>
          <w:rFonts w:asciiTheme="majorBidi" w:hAnsiTheme="majorBidi" w:cstheme="majorBidi"/>
          <w:sz w:val="28"/>
          <w:szCs w:val="28"/>
          <w:cs/>
        </w:rPr>
        <w:t>ได้เพิ่มทุนจดทะเบียนจาก</w:t>
      </w:r>
      <w:r w:rsidRPr="0079420D">
        <w:rPr>
          <w:rFonts w:asciiTheme="majorBidi" w:hAnsiTheme="majorBidi" w:cstheme="majorBidi"/>
          <w:sz w:val="28"/>
          <w:szCs w:val="28"/>
        </w:rPr>
        <w:t xml:space="preserve"> 100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ล้าน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z w:val="28"/>
          <w:szCs w:val="28"/>
          <w:cs/>
        </w:rPr>
        <w:t>เป็น</w:t>
      </w:r>
      <w:r w:rsidRPr="0079420D">
        <w:rPr>
          <w:rFonts w:asciiTheme="majorBidi" w:hAnsiTheme="majorBidi" w:cstheme="majorBidi"/>
          <w:sz w:val="28"/>
          <w:szCs w:val="28"/>
        </w:rPr>
        <w:t xml:space="preserve"> 130 </w:t>
      </w:r>
      <w:r w:rsidRPr="0079420D">
        <w:rPr>
          <w:rFonts w:asciiTheme="majorBidi" w:hAnsiTheme="majorBidi" w:cstheme="majorBidi"/>
          <w:sz w:val="28"/>
          <w:szCs w:val="28"/>
          <w:cs/>
        </w:rPr>
        <w:t>ล้าน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 xml:space="preserve">บาท </w:t>
      </w:r>
      <w:r w:rsidRPr="0079420D">
        <w:rPr>
          <w:rFonts w:asciiTheme="majorBidi" w:hAnsiTheme="majorBidi" w:cstheme="majorBidi"/>
          <w:sz w:val="28"/>
          <w:szCs w:val="28"/>
          <w:cs/>
        </w:rPr>
        <w:t>โดยการออกหุ้นสามัญใหม่จำนวน</w:t>
      </w:r>
      <w:r w:rsidRPr="0079420D">
        <w:rPr>
          <w:rFonts w:asciiTheme="majorBidi" w:hAnsiTheme="majorBidi" w:cstheme="majorBidi"/>
          <w:sz w:val="28"/>
          <w:szCs w:val="28"/>
        </w:rPr>
        <w:t xml:space="preserve"> 300,000 </w:t>
      </w:r>
      <w:r w:rsidRPr="0079420D">
        <w:rPr>
          <w:rFonts w:asciiTheme="majorBidi" w:hAnsiTheme="majorBidi" w:cstheme="majorBidi"/>
          <w:sz w:val="28"/>
          <w:szCs w:val="28"/>
          <w:cs/>
        </w:rPr>
        <w:t>หุ้น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มูลค่าที่ตราไว้หุ้นละ</w:t>
      </w:r>
      <w:r w:rsidRPr="0079420D">
        <w:rPr>
          <w:rFonts w:asciiTheme="majorBidi" w:hAnsiTheme="majorBidi" w:cstheme="majorBidi"/>
          <w:sz w:val="28"/>
          <w:szCs w:val="28"/>
        </w:rPr>
        <w:t xml:space="preserve"> 100 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cstheme="majorBidi"/>
          <w:sz w:val="28"/>
          <w:szCs w:val="28"/>
          <w:cs/>
        </w:rPr>
        <w:t>ให้แก่</w:t>
      </w:r>
      <w:r w:rsidRPr="0079420D">
        <w:rPr>
          <w:rFonts w:asciiTheme="majorBidi" w:hAnsiTheme="majorBidi" w:cstheme="majorBidi" w:hint="cs"/>
          <w:sz w:val="28"/>
          <w:szCs w:val="28"/>
          <w:cs/>
        </w:rPr>
        <w:t>กลุ่มผู้ถือหุ้นเดิม</w:t>
      </w:r>
      <w:r w:rsidRPr="0079420D">
        <w:rPr>
          <w:rFonts w:asciiTheme="majorBidi" w:hAnsiTheme="majorBidi" w:cstheme="majorBidi"/>
          <w:sz w:val="28"/>
          <w:szCs w:val="28"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ทรานสปอร์ต</w:t>
      </w:r>
      <w:r w:rsidRPr="0079420D">
        <w:rPr>
          <w:rFonts w:asciiTheme="majorBidi" w:hAnsiTheme="majorBidi"/>
          <w:sz w:val="28"/>
          <w:szCs w:val="28"/>
          <w:cs/>
        </w:rPr>
        <w:t xml:space="preserve"> (</w:t>
      </w:r>
      <w:r w:rsidRPr="0079420D">
        <w:rPr>
          <w:rFonts w:asciiTheme="majorBidi" w:hAnsiTheme="majorBidi" w:hint="cs"/>
          <w:sz w:val="28"/>
          <w:szCs w:val="28"/>
          <w:cs/>
        </w:rPr>
        <w:t>ไทยแลนด์</w:t>
      </w:r>
      <w:r w:rsidRPr="0079420D">
        <w:rPr>
          <w:rFonts w:asciiTheme="majorBidi" w:hAnsiTheme="majorBidi"/>
          <w:sz w:val="28"/>
          <w:szCs w:val="28"/>
          <w:cs/>
        </w:rPr>
        <w:t xml:space="preserve">) </w:t>
      </w:r>
      <w:r w:rsidRPr="0079420D">
        <w:rPr>
          <w:rFonts w:asciiTheme="majorBidi" w:hAnsi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/>
          <w:sz w:val="28"/>
          <w:szCs w:val="28"/>
        </w:rPr>
        <w:t xml:space="preserve"> (“JTS”)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/>
          <w:sz w:val="28"/>
          <w:szCs w:val="28"/>
        </w:rPr>
        <w:t xml:space="preserve">112,500 </w:t>
      </w:r>
      <w:r w:rsidRPr="0079420D">
        <w:rPr>
          <w:rFonts w:asciiTheme="majorBidi" w:hAnsiTheme="majorBidi" w:hint="cs"/>
          <w:sz w:val="28"/>
          <w:szCs w:val="28"/>
          <w:cs/>
        </w:rPr>
        <w:t>หุ้น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บริษัท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แฟลช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เอ็กซ์เพรส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จำกัด</w:t>
      </w:r>
      <w:r w:rsidRPr="0079420D">
        <w:rPr>
          <w:rFonts w:asciiTheme="majorBidi" w:hAnsiTheme="majorBidi"/>
          <w:sz w:val="28"/>
          <w:szCs w:val="28"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จำนวน </w:t>
      </w:r>
      <w:r w:rsidRPr="0079420D">
        <w:rPr>
          <w:rFonts w:asciiTheme="majorBidi" w:hAnsiTheme="majorBidi"/>
          <w:sz w:val="28"/>
          <w:szCs w:val="28"/>
        </w:rPr>
        <w:t xml:space="preserve">112,500 </w:t>
      </w:r>
      <w:r w:rsidRPr="0079420D">
        <w:rPr>
          <w:rFonts w:asciiTheme="majorBidi" w:hAnsiTheme="majorBidi" w:hint="cs"/>
          <w:sz w:val="28"/>
          <w:szCs w:val="28"/>
          <w:cs/>
        </w:rPr>
        <w:t>หุ้น และบริษัท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>ไปรษณีย์ไทย</w:t>
      </w:r>
      <w:r w:rsidRPr="0079420D">
        <w:rPr>
          <w:rFonts w:asciiTheme="majorBidi" w:hAnsi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จำกัด จำนวน </w:t>
      </w:r>
      <w:r w:rsidRPr="0079420D">
        <w:rPr>
          <w:rFonts w:asciiTheme="majorBidi" w:hAnsiTheme="majorBidi"/>
          <w:sz w:val="28"/>
          <w:szCs w:val="28"/>
        </w:rPr>
        <w:t xml:space="preserve">75,000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หุ้น โดยเรียกชำระค่าหุ้นที่ </w:t>
      </w:r>
      <w:r w:rsidRPr="0079420D">
        <w:rPr>
          <w:rFonts w:asciiTheme="majorBidi" w:hAnsiTheme="majorBidi"/>
          <w:sz w:val="28"/>
          <w:szCs w:val="28"/>
        </w:rPr>
        <w:t xml:space="preserve">100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บาทต่อหุ้น โดย </w:t>
      </w:r>
      <w:r w:rsidRPr="0079420D">
        <w:rPr>
          <w:rFonts w:asciiTheme="majorBidi" w:hAnsiTheme="majorBidi"/>
          <w:sz w:val="28"/>
          <w:szCs w:val="28"/>
        </w:rPr>
        <w:t xml:space="preserve">JTS </w:t>
      </w:r>
      <w:r w:rsidRPr="0079420D">
        <w:rPr>
          <w:rFonts w:asciiTheme="majorBidi" w:hAnsiTheme="majorBidi" w:hint="cs"/>
          <w:sz w:val="28"/>
          <w:szCs w:val="28"/>
          <w:cs/>
        </w:rPr>
        <w:t xml:space="preserve">จ่ายชำระเป็นเงินจำนวน </w:t>
      </w:r>
      <w:r w:rsidRPr="0079420D">
        <w:rPr>
          <w:rFonts w:asciiTheme="majorBidi" w:hAnsiTheme="majorBidi"/>
          <w:sz w:val="28"/>
          <w:szCs w:val="28"/>
        </w:rPr>
        <w:t xml:space="preserve">11.25 </w:t>
      </w:r>
      <w:r w:rsidRPr="0079420D">
        <w:rPr>
          <w:rFonts w:asciiTheme="majorBidi" w:hAnsiTheme="majorBidi" w:hint="cs"/>
          <w:sz w:val="28"/>
          <w:szCs w:val="28"/>
          <w:cs/>
        </w:rPr>
        <w:t>ล้านบาท</w:t>
      </w:r>
    </w:p>
    <w:p w14:paraId="65A16D38" w14:textId="77777777" w:rsidR="00E96A97" w:rsidRPr="0079420D" w:rsidRDefault="00E96A97" w:rsidP="008946E9">
      <w:pPr>
        <w:rPr>
          <w:rFonts w:cstheme="minorBidi"/>
        </w:rPr>
      </w:pPr>
    </w:p>
    <w:p w14:paraId="150A4D6F" w14:textId="77777777" w:rsidR="008946E9" w:rsidRPr="0079420D" w:rsidRDefault="008946E9" w:rsidP="008946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</w:pPr>
      <w:r w:rsidRPr="0079420D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br w:type="page"/>
      </w:r>
    </w:p>
    <w:p w14:paraId="47494A87" w14:textId="77777777" w:rsidR="008946E9" w:rsidRPr="0079420D" w:rsidRDefault="008946E9" w:rsidP="008946E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79420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การจัดประเภทรายการใหม่</w:t>
      </w:r>
    </w:p>
    <w:p w14:paraId="61BD0784" w14:textId="77777777" w:rsidR="008946E9" w:rsidRPr="0079420D" w:rsidRDefault="008946E9" w:rsidP="008946E9">
      <w:pPr>
        <w:rPr>
          <w:rFonts w:cstheme="minorBidi"/>
          <w:cs/>
          <w:lang w:val="th-TH"/>
        </w:rPr>
      </w:pPr>
    </w:p>
    <w:p w14:paraId="2BD63111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  <w:r w:rsidRPr="0079420D">
        <w:rPr>
          <w:rFonts w:asciiTheme="majorBidi" w:hAnsiTheme="majorBidi" w:cstheme="majorBidi"/>
          <w:sz w:val="28"/>
          <w:szCs w:val="28"/>
          <w:cs/>
        </w:rPr>
        <w:t xml:space="preserve">รายการบางรายการในงบฐานะการเงิน ณ วันที่ </w:t>
      </w:r>
      <w:r w:rsidRPr="0079420D">
        <w:rPr>
          <w:rFonts w:asciiTheme="majorBidi" w:hAnsiTheme="majorBidi" w:cstheme="majorBidi"/>
          <w:sz w:val="28"/>
          <w:szCs w:val="28"/>
        </w:rPr>
        <w:t>31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Pr="0079420D">
        <w:rPr>
          <w:rFonts w:asciiTheme="majorBidi" w:hAnsiTheme="majorBidi" w:cstheme="majorBidi"/>
          <w:sz w:val="28"/>
          <w:szCs w:val="28"/>
        </w:rPr>
        <w:t>2566</w:t>
      </w:r>
      <w:r w:rsidRPr="0079420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ซึ่งรวมอยู่ในงบการเงินระหว่างกาลสำหรับปี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>2567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br/>
        <w:t>เพื่อวัตถุประสงค์ในการเปรียบเทียบ ได้มีการจัดประเภทรายการใหม่เพื่อให้สอดคล้องกับการนำเสนองบการเงินระหว่างกาล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br/>
        <w:t xml:space="preserve">ปี </w:t>
      </w:r>
      <w:r w:rsidRPr="0079420D">
        <w:rPr>
          <w:rFonts w:asciiTheme="majorBidi" w:hAnsiTheme="majorBidi" w:cstheme="majorBidi"/>
          <w:spacing w:val="-2"/>
          <w:sz w:val="28"/>
          <w:szCs w:val="28"/>
        </w:rPr>
        <w:t>2567</w:t>
      </w:r>
      <w:r w:rsidRPr="0079420D">
        <w:rPr>
          <w:rFonts w:asciiTheme="majorBidi" w:hAnsiTheme="majorBidi" w:cstheme="majorBidi"/>
          <w:spacing w:val="-2"/>
          <w:sz w:val="28"/>
          <w:szCs w:val="28"/>
          <w:cs/>
        </w:rPr>
        <w:t xml:space="preserve"> ดังนี้</w:t>
      </w:r>
    </w:p>
    <w:p w14:paraId="5325120C" w14:textId="77777777" w:rsidR="008946E9" w:rsidRPr="0079420D" w:rsidRDefault="008946E9" w:rsidP="008946E9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  <w:cs/>
          <w:lang w:val="th-TH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800"/>
        <w:gridCol w:w="270"/>
        <w:gridCol w:w="1530"/>
        <w:gridCol w:w="270"/>
        <w:gridCol w:w="1524"/>
        <w:gridCol w:w="6"/>
      </w:tblGrid>
      <w:tr w:rsidR="008946E9" w:rsidRPr="0079420D" w14:paraId="16E48177" w14:textId="77777777" w:rsidTr="00A402C8">
        <w:trPr>
          <w:gridAfter w:val="1"/>
          <w:wAfter w:w="6" w:type="dxa"/>
          <w:trHeight w:val="421"/>
          <w:tblHeader/>
        </w:trPr>
        <w:tc>
          <w:tcPr>
            <w:tcW w:w="3690" w:type="dxa"/>
          </w:tcPr>
          <w:p w14:paraId="50322B07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br w:type="page"/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</w:p>
        </w:tc>
        <w:tc>
          <w:tcPr>
            <w:tcW w:w="5394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2FA98F20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2566</w:t>
            </w:r>
          </w:p>
        </w:tc>
      </w:tr>
      <w:tr w:rsidR="008946E9" w:rsidRPr="0079420D" w14:paraId="2951FFAD" w14:textId="77777777" w:rsidTr="00A402C8">
        <w:trPr>
          <w:gridAfter w:val="1"/>
          <w:wAfter w:w="6" w:type="dxa"/>
          <w:trHeight w:val="410"/>
          <w:tblHeader/>
        </w:trPr>
        <w:tc>
          <w:tcPr>
            <w:tcW w:w="3690" w:type="dxa"/>
          </w:tcPr>
          <w:p w14:paraId="5747669B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93820DF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8946E9" w:rsidRPr="0079420D" w14:paraId="58CBAC2A" w14:textId="77777777" w:rsidTr="00A402C8">
        <w:trPr>
          <w:trHeight w:val="164"/>
          <w:tblHeader/>
        </w:trPr>
        <w:tc>
          <w:tcPr>
            <w:tcW w:w="3690" w:type="dxa"/>
          </w:tcPr>
          <w:p w14:paraId="49CA6291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800" w:type="dxa"/>
          </w:tcPr>
          <w:p w14:paraId="743442E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270" w:type="dxa"/>
          </w:tcPr>
          <w:p w14:paraId="13F72C7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</w:tcPr>
          <w:p w14:paraId="0C7108E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270" w:type="dxa"/>
          </w:tcPr>
          <w:p w14:paraId="67703B1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gridSpan w:val="2"/>
          </w:tcPr>
          <w:p w14:paraId="57970C9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หลังจัดประเภท</w:t>
            </w:r>
          </w:p>
        </w:tc>
      </w:tr>
      <w:tr w:rsidR="008946E9" w:rsidRPr="0079420D" w14:paraId="0ADD0EC3" w14:textId="77777777" w:rsidTr="00A402C8">
        <w:trPr>
          <w:gridAfter w:val="1"/>
          <w:wAfter w:w="6" w:type="dxa"/>
          <w:trHeight w:val="400"/>
          <w:tblHeader/>
        </w:trPr>
        <w:tc>
          <w:tcPr>
            <w:tcW w:w="3690" w:type="dxa"/>
          </w:tcPr>
          <w:p w14:paraId="1898ABE4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hideMark/>
          </w:tcPr>
          <w:p w14:paraId="3406FB22" w14:textId="77777777" w:rsidR="008946E9" w:rsidRPr="0079420D" w:rsidRDefault="008946E9" w:rsidP="00A402C8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946E9" w:rsidRPr="0079420D" w14:paraId="4BC1DA57" w14:textId="77777777" w:rsidTr="00A402C8">
        <w:trPr>
          <w:trHeight w:val="400"/>
        </w:trPr>
        <w:tc>
          <w:tcPr>
            <w:tcW w:w="3690" w:type="dxa"/>
          </w:tcPr>
          <w:p w14:paraId="5D8C0649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งบฐานะการเงิน</w:t>
            </w:r>
          </w:p>
        </w:tc>
        <w:tc>
          <w:tcPr>
            <w:tcW w:w="1800" w:type="dxa"/>
          </w:tcPr>
          <w:p w14:paraId="5FDA083E" w14:textId="77777777" w:rsidR="008946E9" w:rsidRPr="0079420D" w:rsidRDefault="008946E9" w:rsidP="00A402C8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A7B17AD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6F4829ED" w14:textId="77777777" w:rsidR="008946E9" w:rsidRPr="0079420D" w:rsidRDefault="008946E9" w:rsidP="00A402C8">
            <w:pPr>
              <w:pStyle w:val="BodyText"/>
              <w:tabs>
                <w:tab w:val="clear" w:pos="454"/>
                <w:tab w:val="decimal" w:pos="432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E7D6062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6AE77008" w14:textId="77777777" w:rsidR="008946E9" w:rsidRPr="0079420D" w:rsidRDefault="008946E9" w:rsidP="00A402C8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946E9" w:rsidRPr="0079420D" w14:paraId="17ECEB03" w14:textId="77777777" w:rsidTr="00A402C8">
        <w:trPr>
          <w:trHeight w:val="400"/>
        </w:trPr>
        <w:tc>
          <w:tcPr>
            <w:tcW w:w="3690" w:type="dxa"/>
          </w:tcPr>
          <w:p w14:paraId="66E22A1F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2566</w:t>
            </w:r>
          </w:p>
        </w:tc>
        <w:tc>
          <w:tcPr>
            <w:tcW w:w="1800" w:type="dxa"/>
          </w:tcPr>
          <w:p w14:paraId="0D76E465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524B73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0C952ECB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230E09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3825A9B9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6831D957" w14:textId="77777777" w:rsidTr="00A402C8">
        <w:trPr>
          <w:trHeight w:val="400"/>
        </w:trPr>
        <w:tc>
          <w:tcPr>
            <w:tcW w:w="3690" w:type="dxa"/>
          </w:tcPr>
          <w:p w14:paraId="77008C88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800" w:type="dxa"/>
            <w:shd w:val="clear" w:color="auto" w:fill="auto"/>
          </w:tcPr>
          <w:p w14:paraId="6B1C315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2,976,181</w:t>
            </w:r>
          </w:p>
        </w:tc>
        <w:tc>
          <w:tcPr>
            <w:tcW w:w="270" w:type="dxa"/>
            <w:shd w:val="clear" w:color="auto" w:fill="auto"/>
          </w:tcPr>
          <w:p w14:paraId="339CF0A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26C8223D" w14:textId="1A19F29F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201</w:t>
            </w:r>
          </w:p>
        </w:tc>
        <w:tc>
          <w:tcPr>
            <w:tcW w:w="270" w:type="dxa"/>
            <w:shd w:val="clear" w:color="auto" w:fill="auto"/>
          </w:tcPr>
          <w:p w14:paraId="66D6382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433520A3" w14:textId="3C207DF3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3,0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88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382</w:t>
            </w:r>
          </w:p>
        </w:tc>
      </w:tr>
      <w:tr w:rsidR="008946E9" w:rsidRPr="0079420D" w14:paraId="6920D6A0" w14:textId="77777777" w:rsidTr="00A402C8">
        <w:trPr>
          <w:trHeight w:val="400"/>
        </w:trPr>
        <w:tc>
          <w:tcPr>
            <w:tcW w:w="3690" w:type="dxa"/>
          </w:tcPr>
          <w:p w14:paraId="5B6BCD6C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1800" w:type="dxa"/>
          </w:tcPr>
          <w:p w14:paraId="51B49AE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787,401</w:t>
            </w:r>
          </w:p>
        </w:tc>
        <w:tc>
          <w:tcPr>
            <w:tcW w:w="270" w:type="dxa"/>
          </w:tcPr>
          <w:p w14:paraId="18A659C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40CE9E9A" w14:textId="67C1A06B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(1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201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51A7511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1ADE9C5A" w14:textId="7D4747E3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75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30691" w:rsidRPr="0079420D">
              <w:rPr>
                <w:rFonts w:asciiTheme="majorBidi" w:hAnsiTheme="majorBidi" w:cstheme="majorBidi"/>
                <w:sz w:val="28"/>
                <w:szCs w:val="28"/>
              </w:rPr>
              <w:t>200</w:t>
            </w:r>
          </w:p>
        </w:tc>
      </w:tr>
      <w:tr w:rsidR="008946E9" w:rsidRPr="0079420D" w14:paraId="0D0BD4B6" w14:textId="77777777" w:rsidTr="00A402C8">
        <w:trPr>
          <w:trHeight w:val="400"/>
        </w:trPr>
        <w:tc>
          <w:tcPr>
            <w:tcW w:w="3690" w:type="dxa"/>
          </w:tcPr>
          <w:p w14:paraId="2BD69F3A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ที่ดิน อาคารและอุปกรณ์ </w:t>
            </w:r>
          </w:p>
        </w:tc>
        <w:tc>
          <w:tcPr>
            <w:tcW w:w="1800" w:type="dxa"/>
            <w:shd w:val="clear" w:color="auto" w:fill="auto"/>
          </w:tcPr>
          <w:p w14:paraId="63A74B8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8</w:t>
            </w:r>
            <w:r w:rsidRPr="0079420D">
              <w:rPr>
                <w:rFonts w:asciiTheme="majorBidi" w:hAnsiTheme="majorBidi" w:cstheme="majorBidi"/>
                <w:sz w:val="28"/>
                <w:szCs w:val="28"/>
              </w:rPr>
              <w:t>,182,564</w:t>
            </w:r>
          </w:p>
        </w:tc>
        <w:tc>
          <w:tcPr>
            <w:tcW w:w="270" w:type="dxa"/>
            <w:shd w:val="clear" w:color="auto" w:fill="auto"/>
          </w:tcPr>
          <w:p w14:paraId="2408B975" w14:textId="77777777" w:rsidR="008946E9" w:rsidRPr="0079420D" w:rsidRDefault="008946E9" w:rsidP="00A402C8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7DBF815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(25,298)</w:t>
            </w:r>
          </w:p>
        </w:tc>
        <w:tc>
          <w:tcPr>
            <w:tcW w:w="270" w:type="dxa"/>
            <w:shd w:val="clear" w:color="auto" w:fill="auto"/>
          </w:tcPr>
          <w:p w14:paraId="36D0C2AA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01C8BD1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8,157,266</w:t>
            </w:r>
          </w:p>
        </w:tc>
      </w:tr>
      <w:tr w:rsidR="008946E9" w:rsidRPr="0079420D" w14:paraId="16923CF6" w14:textId="77777777" w:rsidTr="00A402C8">
        <w:trPr>
          <w:trHeight w:val="400"/>
        </w:trPr>
        <w:tc>
          <w:tcPr>
            <w:tcW w:w="3690" w:type="dxa"/>
          </w:tcPr>
          <w:p w14:paraId="19EBEF10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800" w:type="dxa"/>
            <w:shd w:val="clear" w:color="auto" w:fill="auto"/>
          </w:tcPr>
          <w:p w14:paraId="0B3EF1FA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0"/>
              </w:tabs>
              <w:spacing w:after="0" w:line="240" w:lineRule="auto"/>
              <w:ind w:left="-10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3,267,658</w:t>
            </w:r>
          </w:p>
        </w:tc>
        <w:tc>
          <w:tcPr>
            <w:tcW w:w="270" w:type="dxa"/>
            <w:shd w:val="clear" w:color="auto" w:fill="auto"/>
          </w:tcPr>
          <w:p w14:paraId="08D5BEC1" w14:textId="77777777" w:rsidR="008946E9" w:rsidRPr="0079420D" w:rsidRDefault="008946E9" w:rsidP="00A402C8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0B03B36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25,298</w:t>
            </w:r>
          </w:p>
        </w:tc>
        <w:tc>
          <w:tcPr>
            <w:tcW w:w="270" w:type="dxa"/>
            <w:shd w:val="clear" w:color="auto" w:fill="auto"/>
          </w:tcPr>
          <w:p w14:paraId="2806BBAB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255A5C4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3,292,956</w:t>
            </w:r>
          </w:p>
        </w:tc>
      </w:tr>
      <w:tr w:rsidR="008946E9" w:rsidRPr="0079420D" w14:paraId="0D58368E" w14:textId="77777777" w:rsidTr="00A402C8">
        <w:trPr>
          <w:trHeight w:val="400"/>
        </w:trPr>
        <w:tc>
          <w:tcPr>
            <w:tcW w:w="3690" w:type="dxa"/>
          </w:tcPr>
          <w:p w14:paraId="0339778F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350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</w:tcPr>
          <w:p w14:paraId="4EAC5E09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5A0607E" w14:textId="77777777" w:rsidR="008946E9" w:rsidRPr="0079420D" w:rsidRDefault="008946E9" w:rsidP="00A402C8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4A2931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BF0F673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462B7C9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0C319CD0" w14:textId="77777777" w:rsidR="008946E9" w:rsidRPr="0079420D" w:rsidRDefault="008946E9" w:rsidP="008946E9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800"/>
        <w:gridCol w:w="270"/>
        <w:gridCol w:w="1530"/>
        <w:gridCol w:w="270"/>
        <w:gridCol w:w="1524"/>
        <w:gridCol w:w="6"/>
      </w:tblGrid>
      <w:tr w:rsidR="008946E9" w:rsidRPr="0079420D" w14:paraId="5FD1630D" w14:textId="77777777" w:rsidTr="00A402C8">
        <w:trPr>
          <w:gridAfter w:val="1"/>
          <w:wAfter w:w="6" w:type="dxa"/>
          <w:trHeight w:val="421"/>
          <w:tblHeader/>
        </w:trPr>
        <w:tc>
          <w:tcPr>
            <w:tcW w:w="3690" w:type="dxa"/>
          </w:tcPr>
          <w:p w14:paraId="66598604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br w:type="page"/>
            </w: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</w:p>
        </w:tc>
        <w:tc>
          <w:tcPr>
            <w:tcW w:w="5394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137738F9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2566</w:t>
            </w:r>
          </w:p>
        </w:tc>
      </w:tr>
      <w:tr w:rsidR="008946E9" w:rsidRPr="0079420D" w14:paraId="78658287" w14:textId="77777777" w:rsidTr="00A402C8">
        <w:trPr>
          <w:gridAfter w:val="1"/>
          <w:wAfter w:w="6" w:type="dxa"/>
          <w:trHeight w:val="410"/>
          <w:tblHeader/>
        </w:trPr>
        <w:tc>
          <w:tcPr>
            <w:tcW w:w="3690" w:type="dxa"/>
          </w:tcPr>
          <w:p w14:paraId="7ED1C535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0877A23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79420D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8946E9" w:rsidRPr="0079420D" w14:paraId="6F886A42" w14:textId="77777777" w:rsidTr="00A402C8">
        <w:trPr>
          <w:trHeight w:val="164"/>
          <w:tblHeader/>
        </w:trPr>
        <w:tc>
          <w:tcPr>
            <w:tcW w:w="3690" w:type="dxa"/>
          </w:tcPr>
          <w:p w14:paraId="694D71DF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800" w:type="dxa"/>
          </w:tcPr>
          <w:p w14:paraId="5B16698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270" w:type="dxa"/>
          </w:tcPr>
          <w:p w14:paraId="05DB4101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</w:tcPr>
          <w:p w14:paraId="4759787D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270" w:type="dxa"/>
          </w:tcPr>
          <w:p w14:paraId="4E7024E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gridSpan w:val="2"/>
          </w:tcPr>
          <w:p w14:paraId="3F45B047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  <w:cs/>
              </w:rPr>
              <w:t>หลังจัดประเภท</w:t>
            </w:r>
          </w:p>
        </w:tc>
      </w:tr>
      <w:tr w:rsidR="008946E9" w:rsidRPr="0079420D" w14:paraId="799CB682" w14:textId="77777777" w:rsidTr="00A402C8">
        <w:trPr>
          <w:gridAfter w:val="1"/>
          <w:wAfter w:w="6" w:type="dxa"/>
          <w:trHeight w:val="400"/>
          <w:tblHeader/>
        </w:trPr>
        <w:tc>
          <w:tcPr>
            <w:tcW w:w="3690" w:type="dxa"/>
          </w:tcPr>
          <w:p w14:paraId="5F615757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hideMark/>
          </w:tcPr>
          <w:p w14:paraId="34609E11" w14:textId="77777777" w:rsidR="008946E9" w:rsidRPr="0079420D" w:rsidRDefault="008946E9" w:rsidP="00A402C8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946E9" w:rsidRPr="0079420D" w14:paraId="7E958BB5" w14:textId="77777777" w:rsidTr="00A402C8">
        <w:trPr>
          <w:trHeight w:val="400"/>
        </w:trPr>
        <w:tc>
          <w:tcPr>
            <w:tcW w:w="3690" w:type="dxa"/>
          </w:tcPr>
          <w:p w14:paraId="0C128C3F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งบฐานะการเงิน</w:t>
            </w:r>
          </w:p>
        </w:tc>
        <w:tc>
          <w:tcPr>
            <w:tcW w:w="1800" w:type="dxa"/>
          </w:tcPr>
          <w:p w14:paraId="3E9AF978" w14:textId="77777777" w:rsidR="008946E9" w:rsidRPr="0079420D" w:rsidRDefault="008946E9" w:rsidP="00A402C8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A614D5B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61E170F3" w14:textId="77777777" w:rsidR="008946E9" w:rsidRPr="0079420D" w:rsidRDefault="008946E9" w:rsidP="00A402C8">
            <w:pPr>
              <w:pStyle w:val="BodyText"/>
              <w:tabs>
                <w:tab w:val="clear" w:pos="454"/>
                <w:tab w:val="decimal" w:pos="432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0B712C4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2A579FAD" w14:textId="77777777" w:rsidR="008946E9" w:rsidRPr="0079420D" w:rsidRDefault="008946E9" w:rsidP="00A402C8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8946E9" w:rsidRPr="0079420D" w14:paraId="1CBF48AD" w14:textId="77777777" w:rsidTr="00A402C8">
        <w:trPr>
          <w:trHeight w:val="400"/>
        </w:trPr>
        <w:tc>
          <w:tcPr>
            <w:tcW w:w="3690" w:type="dxa"/>
          </w:tcPr>
          <w:p w14:paraId="4A1D931E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Pr="0079420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2566</w:t>
            </w:r>
          </w:p>
        </w:tc>
        <w:tc>
          <w:tcPr>
            <w:tcW w:w="1800" w:type="dxa"/>
          </w:tcPr>
          <w:p w14:paraId="6BA1C32F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7C9C16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520CA83D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A9F0B9E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528D95F9" w14:textId="77777777" w:rsidR="008946E9" w:rsidRPr="0079420D" w:rsidRDefault="008946E9" w:rsidP="00A402C8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46E9" w:rsidRPr="0079420D" w14:paraId="59FAD911" w14:textId="77777777" w:rsidTr="00A402C8">
        <w:trPr>
          <w:trHeight w:val="400"/>
        </w:trPr>
        <w:tc>
          <w:tcPr>
            <w:tcW w:w="3690" w:type="dxa"/>
          </w:tcPr>
          <w:p w14:paraId="7153D8CE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800" w:type="dxa"/>
            <w:shd w:val="clear" w:color="auto" w:fill="auto"/>
          </w:tcPr>
          <w:p w14:paraId="38B14D6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1</w:t>
            </w:r>
            <w:r w:rsidRPr="0079420D">
              <w:rPr>
                <w:rFonts w:asciiTheme="majorBidi" w:hAnsiTheme="majorBidi" w:cs="Angsana New"/>
                <w:sz w:val="28"/>
                <w:szCs w:val="28"/>
              </w:rPr>
              <w:t>,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641</w:t>
            </w:r>
            <w:r w:rsidRPr="0079420D">
              <w:rPr>
                <w:rFonts w:asciiTheme="majorBidi" w:hAnsiTheme="majorBidi" w:cs="Angsana New"/>
                <w:sz w:val="28"/>
                <w:szCs w:val="28"/>
              </w:rPr>
              <w:t>,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659</w:t>
            </w:r>
          </w:p>
        </w:tc>
        <w:tc>
          <w:tcPr>
            <w:tcW w:w="270" w:type="dxa"/>
            <w:shd w:val="clear" w:color="auto" w:fill="auto"/>
          </w:tcPr>
          <w:p w14:paraId="04F21D2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5754A992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102,759</w:t>
            </w:r>
          </w:p>
        </w:tc>
        <w:tc>
          <w:tcPr>
            <w:tcW w:w="270" w:type="dxa"/>
            <w:shd w:val="clear" w:color="auto" w:fill="auto"/>
          </w:tcPr>
          <w:p w14:paraId="65FA286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48ED7DAB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1,744,418</w:t>
            </w:r>
          </w:p>
        </w:tc>
      </w:tr>
      <w:tr w:rsidR="008946E9" w:rsidRPr="0079420D" w14:paraId="42BFF5A0" w14:textId="77777777" w:rsidTr="00A402C8">
        <w:trPr>
          <w:trHeight w:val="400"/>
        </w:trPr>
        <w:tc>
          <w:tcPr>
            <w:tcW w:w="3690" w:type="dxa"/>
          </w:tcPr>
          <w:p w14:paraId="07665A1D" w14:textId="77777777" w:rsidR="008946E9" w:rsidRPr="0079420D" w:rsidRDefault="008946E9" w:rsidP="00A402C8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9420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1800" w:type="dxa"/>
          </w:tcPr>
          <w:p w14:paraId="7C9BC474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833</w:t>
            </w:r>
            <w:r w:rsidRPr="0079420D">
              <w:rPr>
                <w:rFonts w:asciiTheme="majorBidi" w:hAnsiTheme="majorBidi" w:cs="Angsana New"/>
                <w:sz w:val="28"/>
                <w:szCs w:val="28"/>
              </w:rPr>
              <w:t>,</w:t>
            </w:r>
            <w:r w:rsidRPr="0079420D">
              <w:rPr>
                <w:rFonts w:asciiTheme="majorBidi" w:hAnsiTheme="majorBidi" w:cs="Angsana New"/>
                <w:sz w:val="28"/>
                <w:szCs w:val="28"/>
                <w:cs/>
              </w:rPr>
              <w:t>622</w:t>
            </w:r>
          </w:p>
        </w:tc>
        <w:tc>
          <w:tcPr>
            <w:tcW w:w="270" w:type="dxa"/>
          </w:tcPr>
          <w:p w14:paraId="7ECC7FA3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064986D5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(102,759)</w:t>
            </w:r>
          </w:p>
        </w:tc>
        <w:tc>
          <w:tcPr>
            <w:tcW w:w="270" w:type="dxa"/>
          </w:tcPr>
          <w:p w14:paraId="4DC63B2C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48D8DDC0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730,863</w:t>
            </w:r>
          </w:p>
        </w:tc>
      </w:tr>
      <w:tr w:rsidR="008946E9" w:rsidRPr="001D03C7" w14:paraId="0B9C636B" w14:textId="77777777" w:rsidTr="00A402C8">
        <w:trPr>
          <w:trHeight w:val="400"/>
        </w:trPr>
        <w:tc>
          <w:tcPr>
            <w:tcW w:w="3690" w:type="dxa"/>
          </w:tcPr>
          <w:p w14:paraId="593EE406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350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</w:tcPr>
          <w:p w14:paraId="5CBE9F68" w14:textId="77777777" w:rsidR="008946E9" w:rsidRPr="0079420D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7F641D5" w14:textId="77777777" w:rsidR="008946E9" w:rsidRPr="0079420D" w:rsidRDefault="008946E9" w:rsidP="00A402C8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D48552E" w14:textId="77777777" w:rsidR="008946E9" w:rsidRPr="00F44732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9420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F8A685" w14:textId="77777777" w:rsidR="008946E9" w:rsidRPr="00F44732" w:rsidRDefault="008946E9" w:rsidP="00A402C8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701909DD" w14:textId="77777777" w:rsidR="008946E9" w:rsidRPr="00F44732" w:rsidRDefault="008946E9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099EA45D" w14:textId="77777777" w:rsidR="008946E9" w:rsidRPr="001D03C7" w:rsidRDefault="008946E9" w:rsidP="008946E9">
      <w:pPr>
        <w:rPr>
          <w:rFonts w:asciiTheme="majorBidi" w:hAnsiTheme="majorBidi" w:cstheme="majorBidi"/>
          <w:sz w:val="28"/>
          <w:szCs w:val="28"/>
          <w:lang w:val="th-TH"/>
        </w:rPr>
      </w:pPr>
    </w:p>
    <w:p w14:paraId="638E20A1" w14:textId="70425300" w:rsidR="00482C33" w:rsidRPr="001D03C7" w:rsidRDefault="00482C33" w:rsidP="00482C33">
      <w:pPr>
        <w:rPr>
          <w:rFonts w:asciiTheme="majorBidi" w:hAnsiTheme="majorBidi" w:cstheme="majorBidi"/>
          <w:sz w:val="28"/>
          <w:szCs w:val="28"/>
          <w:lang w:val="th-TH"/>
        </w:rPr>
      </w:pPr>
    </w:p>
    <w:sectPr w:rsidR="00482C33" w:rsidRPr="001D03C7" w:rsidSect="008946E9">
      <w:headerReference w:type="default" r:id="rId30"/>
      <w:footerReference w:type="default" r:id="rId31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B775B9" w14:textId="77777777" w:rsidR="00133C64" w:rsidRDefault="00133C64">
      <w:r>
        <w:separator/>
      </w:r>
    </w:p>
  </w:endnote>
  <w:endnote w:type="continuationSeparator" w:id="0">
    <w:p w14:paraId="298830D5" w14:textId="77777777" w:rsidR="00133C64" w:rsidRDefault="00133C64">
      <w:r>
        <w:continuationSeparator/>
      </w:r>
    </w:p>
  </w:endnote>
  <w:endnote w:type="continuationNotice" w:id="1">
    <w:p w14:paraId="153CAACE" w14:textId="77777777" w:rsidR="00133C64" w:rsidRDefault="00133C6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Arial Unicode MS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5760054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55D775B4" w14:textId="2B300C4A" w:rsidR="00C51650" w:rsidRPr="00C51650" w:rsidRDefault="00C51650" w:rsidP="00C51650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C51650">
          <w:rPr>
            <w:rFonts w:ascii="Angsana New" w:hAnsi="Angsana New" w:cs="Angsana New"/>
            <w:sz w:val="30"/>
            <w:szCs w:val="30"/>
          </w:rPr>
          <w:fldChar w:fldCharType="begin"/>
        </w:r>
        <w:r w:rsidRPr="00C51650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C51650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C51650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C51650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17666316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12B997F5" w14:textId="77777777" w:rsidR="00A631CE" w:rsidRPr="00C51650" w:rsidRDefault="00A631CE" w:rsidP="00C51650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C51650">
          <w:rPr>
            <w:rFonts w:ascii="Angsana New" w:hAnsi="Angsana New" w:cs="Angsana New"/>
            <w:sz w:val="30"/>
            <w:szCs w:val="30"/>
          </w:rPr>
          <w:fldChar w:fldCharType="begin"/>
        </w:r>
        <w:r w:rsidRPr="00C51650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C51650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C51650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C51650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AE531E" w14:textId="77777777" w:rsidR="008946E9" w:rsidRPr="00E42AFD" w:rsidRDefault="008946E9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0C20A3A8" w14:textId="77777777" w:rsidR="008946E9" w:rsidRPr="00E42AFD" w:rsidRDefault="008946E9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8946E9" w:rsidRPr="00E42AFD" w:rsidRDefault="008946E9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450FEB" w14:textId="77777777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1E5063" w14:textId="77777777" w:rsidR="00133C64" w:rsidRDefault="00133C64">
      <w:r>
        <w:separator/>
      </w:r>
    </w:p>
  </w:footnote>
  <w:footnote w:type="continuationSeparator" w:id="0">
    <w:p w14:paraId="7A066D92" w14:textId="77777777" w:rsidR="00133C64" w:rsidRDefault="00133C64">
      <w:r>
        <w:continuationSeparator/>
      </w:r>
    </w:p>
  </w:footnote>
  <w:footnote w:type="continuationNotice" w:id="1">
    <w:p w14:paraId="05F13F96" w14:textId="77777777" w:rsidR="00133C64" w:rsidRDefault="00133C6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C6ED2" w14:textId="10B81956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0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D64F370" w14:textId="70098618" w:rsidR="00484EA3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 w:rsidR="009E2117">
      <w:rPr>
        <w:rFonts w:ascii="Angsana New" w:hAnsi="Angsana New" w:cs="Angsana New" w:hint="cs"/>
        <w:bCs/>
        <w:sz w:val="30"/>
        <w:szCs w:val="30"/>
        <w:cs/>
      </w:rPr>
      <w:t>และ</w:t>
    </w:r>
    <w:r w:rsidR="00FF754E">
      <w:rPr>
        <w:rFonts w:ascii="Angsana New" w:hAnsi="Angsana New" w:cs="Angsana New" w:hint="cs"/>
        <w:bCs/>
        <w:sz w:val="30"/>
        <w:szCs w:val="30"/>
        <w:cs/>
      </w:rPr>
      <w:t>เ</w:t>
    </w:r>
    <w:r w:rsidR="009E2117">
      <w:rPr>
        <w:rFonts w:ascii="Angsana New" w:hAnsi="Angsana New" w:cs="Angsana New" w:hint="cs"/>
        <w:bCs/>
        <w:sz w:val="30"/>
        <w:szCs w:val="30"/>
        <w:cs/>
      </w:rPr>
      <w:t>ก</w:t>
    </w:r>
    <w:r w:rsidR="00FF754E">
      <w:rPr>
        <w:rFonts w:ascii="Angsana New" w:hAnsi="Angsana New" w:cs="Angsana New" w:hint="cs"/>
        <w:bCs/>
        <w:sz w:val="30"/>
        <w:szCs w:val="30"/>
        <w:cs/>
      </w:rPr>
      <w:t>้า</w:t>
    </w:r>
    <w:r w:rsidR="009E2117"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 w:rsidR="009E2117">
      <w:rPr>
        <w:rFonts w:ascii="Angsana New" w:hAnsi="Angsana New" w:cs="Angsana New"/>
        <w:b/>
        <w:bCs/>
        <w:sz w:val="30"/>
        <w:szCs w:val="30"/>
      </w:rPr>
      <w:t xml:space="preserve">0 </w:t>
    </w:r>
    <w:r w:rsidR="00FF754E">
      <w:rPr>
        <w:rFonts w:ascii="Angsana New" w:hAnsi="Angsana New" w:cs="Angsana New" w:hint="cs"/>
        <w:b/>
        <w:bCs/>
        <w:sz w:val="30"/>
        <w:szCs w:val="30"/>
        <w:cs/>
      </w:rPr>
      <w:t>กันยา</w:t>
    </w:r>
    <w:r w:rsidR="009E2117">
      <w:rPr>
        <w:rFonts w:ascii="Angsana New" w:hAnsi="Angsana New" w:cs="Angsana New" w:hint="cs"/>
        <w:b/>
        <w:bCs/>
        <w:sz w:val="30"/>
        <w:szCs w:val="30"/>
        <w:cs/>
      </w:rPr>
      <w:t xml:space="preserve">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515E4C"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bookmarkEnd w:id="0"/>
  <w:p w14:paraId="62C0DDFF" w14:textId="77777777" w:rsidR="00515E4C" w:rsidRDefault="00515E4C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258ED" w14:textId="77777777" w:rsidR="00A631CE" w:rsidRPr="00B206A1" w:rsidRDefault="00A631CE" w:rsidP="00A631C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3A8A03" w14:textId="77777777" w:rsidR="00A631CE" w:rsidRPr="00B206A1" w:rsidRDefault="00A631CE" w:rsidP="00A631C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8CD7020" w14:textId="77777777" w:rsidR="00A631CE" w:rsidRDefault="00A631CE" w:rsidP="00A631C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C537010" w14:textId="77777777" w:rsidR="00A631CE" w:rsidRDefault="00A631CE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1B7D8" w14:textId="77777777" w:rsidR="00A631CE" w:rsidRPr="00B206A1" w:rsidRDefault="00A631CE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196E104" w14:textId="77777777" w:rsidR="00A631CE" w:rsidRPr="00B206A1" w:rsidRDefault="00A631CE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6443208E" w14:textId="77777777" w:rsidR="00A631CE" w:rsidRDefault="00A631CE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7E44DA13" w14:textId="77777777" w:rsidR="00A631CE" w:rsidRDefault="00A631CE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6701B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036A0CB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AC37CCF" w14:textId="77777777" w:rsidR="008946E9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38981526" w14:textId="77777777" w:rsidR="008946E9" w:rsidRPr="00661712" w:rsidRDefault="008946E9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AFD027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DD11EA3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A915570" w14:textId="77777777" w:rsidR="008946E9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697B74B" w14:textId="77777777" w:rsidR="008946E9" w:rsidRPr="00306FAA" w:rsidRDefault="008946E9" w:rsidP="00CC3413">
    <w:pPr>
      <w:pStyle w:val="acctmainheading"/>
      <w:spacing w:after="0" w:line="240" w:lineRule="auto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2501E6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1C6C0AD" w14:textId="77777777" w:rsidR="008946E9" w:rsidRPr="00B206A1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0DA8AD0" w14:textId="77777777" w:rsidR="008946E9" w:rsidRDefault="008946E9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B0BF87F" w14:textId="77777777" w:rsidR="008946E9" w:rsidRPr="00306FAA" w:rsidRDefault="008946E9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418F11" w14:textId="77777777" w:rsidR="008946E9" w:rsidRPr="00B206A1" w:rsidRDefault="008946E9" w:rsidP="00B31C1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21A66F3" w14:textId="77777777" w:rsidR="008946E9" w:rsidRPr="00B206A1" w:rsidRDefault="008946E9" w:rsidP="00B31C1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9EC6811" w14:textId="77777777" w:rsidR="008946E9" w:rsidRDefault="008946E9" w:rsidP="00B31C1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4006B6A8" w14:textId="77777777" w:rsidR="008946E9" w:rsidRPr="00306FAA" w:rsidRDefault="008946E9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28202" w14:textId="77777777" w:rsidR="00FF754E" w:rsidRPr="00B206A1" w:rsidRDefault="00FF754E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CA2309C" w14:textId="77777777" w:rsidR="00FF754E" w:rsidRPr="00B206A1" w:rsidRDefault="00FF754E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52FBF1D" w14:textId="77777777" w:rsidR="00FF754E" w:rsidRDefault="00FF754E" w:rsidP="00FF754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และเก้าเดือน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กันยายน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7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3C3B1B3" w14:textId="77777777" w:rsidR="00484EA3" w:rsidRPr="00636EC0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684"/>
        </w:tabs>
        <w:ind w:left="684" w:hanging="360"/>
      </w:pPr>
      <w:rPr>
        <w:rFonts w:ascii="Symbol" w:hAnsi="Symbol" w:hint="default"/>
      </w:rPr>
    </w:lvl>
  </w:abstractNum>
  <w:abstractNum w:abstractNumId="1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5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6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7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8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9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0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1" w15:restartNumberingAfterBreak="0">
    <w:nsid w:val="4F97284A"/>
    <w:multiLevelType w:val="hybridMultilevel"/>
    <w:tmpl w:val="B23E9C14"/>
    <w:lvl w:ilvl="0" w:tplc="FFFFFFFF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98" w:hanging="360"/>
      </w:pPr>
    </w:lvl>
    <w:lvl w:ilvl="2" w:tplc="FFFFFFFF" w:tentative="1">
      <w:start w:val="1"/>
      <w:numFmt w:val="lowerRoman"/>
      <w:lvlText w:val="%3."/>
      <w:lvlJc w:val="right"/>
      <w:pPr>
        <w:ind w:left="2318" w:hanging="180"/>
      </w:pPr>
    </w:lvl>
    <w:lvl w:ilvl="3" w:tplc="FFFFFFFF" w:tentative="1">
      <w:start w:val="1"/>
      <w:numFmt w:val="decimal"/>
      <w:lvlText w:val="%4."/>
      <w:lvlJc w:val="left"/>
      <w:pPr>
        <w:ind w:left="3038" w:hanging="360"/>
      </w:pPr>
    </w:lvl>
    <w:lvl w:ilvl="4" w:tplc="FFFFFFFF" w:tentative="1">
      <w:start w:val="1"/>
      <w:numFmt w:val="lowerLetter"/>
      <w:lvlText w:val="%5."/>
      <w:lvlJc w:val="left"/>
      <w:pPr>
        <w:ind w:left="3758" w:hanging="360"/>
      </w:pPr>
    </w:lvl>
    <w:lvl w:ilvl="5" w:tplc="FFFFFFFF" w:tentative="1">
      <w:start w:val="1"/>
      <w:numFmt w:val="lowerRoman"/>
      <w:lvlText w:val="%6."/>
      <w:lvlJc w:val="right"/>
      <w:pPr>
        <w:ind w:left="4478" w:hanging="180"/>
      </w:pPr>
    </w:lvl>
    <w:lvl w:ilvl="6" w:tplc="FFFFFFFF" w:tentative="1">
      <w:start w:val="1"/>
      <w:numFmt w:val="decimal"/>
      <w:lvlText w:val="%7."/>
      <w:lvlJc w:val="left"/>
      <w:pPr>
        <w:ind w:left="5198" w:hanging="360"/>
      </w:pPr>
    </w:lvl>
    <w:lvl w:ilvl="7" w:tplc="FFFFFFFF" w:tentative="1">
      <w:start w:val="1"/>
      <w:numFmt w:val="lowerLetter"/>
      <w:lvlText w:val="%8."/>
      <w:lvlJc w:val="left"/>
      <w:pPr>
        <w:ind w:left="5918" w:hanging="360"/>
      </w:pPr>
    </w:lvl>
    <w:lvl w:ilvl="8" w:tplc="FFFFFFFF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2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3" w15:restartNumberingAfterBreak="0">
    <w:nsid w:val="55933F04"/>
    <w:multiLevelType w:val="hybridMultilevel"/>
    <w:tmpl w:val="B23E9C14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4" w15:restartNumberingAfterBreak="0">
    <w:nsid w:val="66BD3268"/>
    <w:multiLevelType w:val="hybridMultilevel"/>
    <w:tmpl w:val="E0629398"/>
    <w:lvl w:ilvl="0" w:tplc="E9DE83B8">
      <w:numFmt w:val="bullet"/>
      <w:lvlText w:val="•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2042437553">
    <w:abstractNumId w:val="0"/>
  </w:num>
  <w:num w:numId="2" w16cid:durableId="1713918015">
    <w:abstractNumId w:val="5"/>
  </w:num>
  <w:num w:numId="3" w16cid:durableId="1986860965">
    <w:abstractNumId w:val="9"/>
  </w:num>
  <w:num w:numId="4" w16cid:durableId="2014726301">
    <w:abstractNumId w:val="12"/>
  </w:num>
  <w:num w:numId="5" w16cid:durableId="1674146485">
    <w:abstractNumId w:val="6"/>
  </w:num>
  <w:num w:numId="6" w16cid:durableId="250899249">
    <w:abstractNumId w:val="2"/>
  </w:num>
  <w:num w:numId="7" w16cid:durableId="1897935647">
    <w:abstractNumId w:val="3"/>
  </w:num>
  <w:num w:numId="8" w16cid:durableId="541480900">
    <w:abstractNumId w:val="10"/>
  </w:num>
  <w:num w:numId="9" w16cid:durableId="1809199281">
    <w:abstractNumId w:val="8"/>
  </w:num>
  <w:num w:numId="10" w16cid:durableId="322779429">
    <w:abstractNumId w:val="0"/>
  </w:num>
  <w:num w:numId="11" w16cid:durableId="10686566">
    <w:abstractNumId w:val="4"/>
  </w:num>
  <w:num w:numId="12" w16cid:durableId="892621579">
    <w:abstractNumId w:val="13"/>
  </w:num>
  <w:num w:numId="13" w16cid:durableId="364983401">
    <w:abstractNumId w:val="7"/>
  </w:num>
  <w:num w:numId="14" w16cid:durableId="1678851955">
    <w:abstractNumId w:val="1"/>
  </w:num>
  <w:num w:numId="15" w16cid:durableId="1463691462">
    <w:abstractNumId w:val="11"/>
  </w:num>
  <w:num w:numId="16" w16cid:durableId="1312052707">
    <w:abstractNumId w:val="0"/>
  </w:num>
  <w:num w:numId="17" w16cid:durableId="140932313">
    <w:abstractNumId w:val="1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embedSystemFonts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F0"/>
    <w:rsid w:val="00000779"/>
    <w:rsid w:val="0000085B"/>
    <w:rsid w:val="00000A99"/>
    <w:rsid w:val="00000AB6"/>
    <w:rsid w:val="00000C3B"/>
    <w:rsid w:val="00001221"/>
    <w:rsid w:val="000015A1"/>
    <w:rsid w:val="000015C7"/>
    <w:rsid w:val="0000190F"/>
    <w:rsid w:val="000019CD"/>
    <w:rsid w:val="00001BEF"/>
    <w:rsid w:val="0000200C"/>
    <w:rsid w:val="000023FF"/>
    <w:rsid w:val="000025CB"/>
    <w:rsid w:val="00002C59"/>
    <w:rsid w:val="00002D6B"/>
    <w:rsid w:val="00002F50"/>
    <w:rsid w:val="00003133"/>
    <w:rsid w:val="000032BA"/>
    <w:rsid w:val="000034F2"/>
    <w:rsid w:val="00003569"/>
    <w:rsid w:val="00003891"/>
    <w:rsid w:val="000039AE"/>
    <w:rsid w:val="0000418B"/>
    <w:rsid w:val="0000435C"/>
    <w:rsid w:val="000045E6"/>
    <w:rsid w:val="0000464A"/>
    <w:rsid w:val="00004819"/>
    <w:rsid w:val="00004A86"/>
    <w:rsid w:val="00005185"/>
    <w:rsid w:val="000052FA"/>
    <w:rsid w:val="00005434"/>
    <w:rsid w:val="000054E5"/>
    <w:rsid w:val="00005ACB"/>
    <w:rsid w:val="00005B7D"/>
    <w:rsid w:val="00005BAB"/>
    <w:rsid w:val="00005BB4"/>
    <w:rsid w:val="00005D4F"/>
    <w:rsid w:val="00005DC0"/>
    <w:rsid w:val="00005DE5"/>
    <w:rsid w:val="00006007"/>
    <w:rsid w:val="00006121"/>
    <w:rsid w:val="00006390"/>
    <w:rsid w:val="000064DE"/>
    <w:rsid w:val="00006518"/>
    <w:rsid w:val="00006690"/>
    <w:rsid w:val="00006B52"/>
    <w:rsid w:val="00006BF9"/>
    <w:rsid w:val="00006D55"/>
    <w:rsid w:val="000077D6"/>
    <w:rsid w:val="00007873"/>
    <w:rsid w:val="00007A57"/>
    <w:rsid w:val="00007B57"/>
    <w:rsid w:val="00007D76"/>
    <w:rsid w:val="00007EA2"/>
    <w:rsid w:val="00007EE9"/>
    <w:rsid w:val="00007F8E"/>
    <w:rsid w:val="00010374"/>
    <w:rsid w:val="00010738"/>
    <w:rsid w:val="00010C07"/>
    <w:rsid w:val="00010F9D"/>
    <w:rsid w:val="000112EE"/>
    <w:rsid w:val="000115FB"/>
    <w:rsid w:val="0001192B"/>
    <w:rsid w:val="00011A91"/>
    <w:rsid w:val="00011C60"/>
    <w:rsid w:val="00012208"/>
    <w:rsid w:val="0001251A"/>
    <w:rsid w:val="000126EE"/>
    <w:rsid w:val="00012BB4"/>
    <w:rsid w:val="00012CBD"/>
    <w:rsid w:val="00012E83"/>
    <w:rsid w:val="0001324D"/>
    <w:rsid w:val="000134F8"/>
    <w:rsid w:val="000135F7"/>
    <w:rsid w:val="0001364C"/>
    <w:rsid w:val="0001367E"/>
    <w:rsid w:val="0001370F"/>
    <w:rsid w:val="00013716"/>
    <w:rsid w:val="00013C02"/>
    <w:rsid w:val="00013F44"/>
    <w:rsid w:val="0001403E"/>
    <w:rsid w:val="0001408C"/>
    <w:rsid w:val="00014411"/>
    <w:rsid w:val="00014589"/>
    <w:rsid w:val="00014598"/>
    <w:rsid w:val="000147B9"/>
    <w:rsid w:val="00014A12"/>
    <w:rsid w:val="00014A3B"/>
    <w:rsid w:val="00014A4A"/>
    <w:rsid w:val="00014B3C"/>
    <w:rsid w:val="00014C07"/>
    <w:rsid w:val="00015060"/>
    <w:rsid w:val="000153AD"/>
    <w:rsid w:val="000155F8"/>
    <w:rsid w:val="0001562E"/>
    <w:rsid w:val="00015990"/>
    <w:rsid w:val="000159E2"/>
    <w:rsid w:val="00015C52"/>
    <w:rsid w:val="00015D55"/>
    <w:rsid w:val="000160A4"/>
    <w:rsid w:val="000167EF"/>
    <w:rsid w:val="00016879"/>
    <w:rsid w:val="00016C90"/>
    <w:rsid w:val="00016E14"/>
    <w:rsid w:val="0001707F"/>
    <w:rsid w:val="000174A7"/>
    <w:rsid w:val="00017563"/>
    <w:rsid w:val="00017935"/>
    <w:rsid w:val="000179F5"/>
    <w:rsid w:val="00020021"/>
    <w:rsid w:val="00020144"/>
    <w:rsid w:val="0002055E"/>
    <w:rsid w:val="000205B2"/>
    <w:rsid w:val="00020700"/>
    <w:rsid w:val="0002074B"/>
    <w:rsid w:val="00020882"/>
    <w:rsid w:val="00020E2A"/>
    <w:rsid w:val="00020E35"/>
    <w:rsid w:val="00020F08"/>
    <w:rsid w:val="00020F55"/>
    <w:rsid w:val="00021255"/>
    <w:rsid w:val="000216F1"/>
    <w:rsid w:val="00021837"/>
    <w:rsid w:val="00021A4A"/>
    <w:rsid w:val="00021E6C"/>
    <w:rsid w:val="00021FCB"/>
    <w:rsid w:val="0002207C"/>
    <w:rsid w:val="00022087"/>
    <w:rsid w:val="000221F6"/>
    <w:rsid w:val="000222A3"/>
    <w:rsid w:val="000226F6"/>
    <w:rsid w:val="00022A49"/>
    <w:rsid w:val="00022A5E"/>
    <w:rsid w:val="00022BB4"/>
    <w:rsid w:val="00022CE8"/>
    <w:rsid w:val="00022F26"/>
    <w:rsid w:val="0002322D"/>
    <w:rsid w:val="00023500"/>
    <w:rsid w:val="00023CE6"/>
    <w:rsid w:val="00023DFC"/>
    <w:rsid w:val="0002404E"/>
    <w:rsid w:val="00024304"/>
    <w:rsid w:val="000243CE"/>
    <w:rsid w:val="00024953"/>
    <w:rsid w:val="00024B71"/>
    <w:rsid w:val="00024BBC"/>
    <w:rsid w:val="00024F30"/>
    <w:rsid w:val="000251B3"/>
    <w:rsid w:val="000251F1"/>
    <w:rsid w:val="00025287"/>
    <w:rsid w:val="000253C9"/>
    <w:rsid w:val="00025426"/>
    <w:rsid w:val="000254D5"/>
    <w:rsid w:val="0002554C"/>
    <w:rsid w:val="0002557D"/>
    <w:rsid w:val="00025942"/>
    <w:rsid w:val="00025AA9"/>
    <w:rsid w:val="00025B1F"/>
    <w:rsid w:val="00025B80"/>
    <w:rsid w:val="00025EFE"/>
    <w:rsid w:val="00026132"/>
    <w:rsid w:val="00026146"/>
    <w:rsid w:val="000261DD"/>
    <w:rsid w:val="0002666D"/>
    <w:rsid w:val="00026B06"/>
    <w:rsid w:val="00026C1A"/>
    <w:rsid w:val="00027061"/>
    <w:rsid w:val="0002764F"/>
    <w:rsid w:val="00027979"/>
    <w:rsid w:val="00027A4F"/>
    <w:rsid w:val="00027BD5"/>
    <w:rsid w:val="00027E00"/>
    <w:rsid w:val="00027ED2"/>
    <w:rsid w:val="0003009D"/>
    <w:rsid w:val="0003010E"/>
    <w:rsid w:val="00030329"/>
    <w:rsid w:val="000303F6"/>
    <w:rsid w:val="000305FA"/>
    <w:rsid w:val="000307FB"/>
    <w:rsid w:val="00030C23"/>
    <w:rsid w:val="00030E6B"/>
    <w:rsid w:val="00031014"/>
    <w:rsid w:val="000310F9"/>
    <w:rsid w:val="000311F5"/>
    <w:rsid w:val="0003121E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A7"/>
    <w:rsid w:val="00031F4C"/>
    <w:rsid w:val="00032236"/>
    <w:rsid w:val="000324D0"/>
    <w:rsid w:val="0003250C"/>
    <w:rsid w:val="00032716"/>
    <w:rsid w:val="000328AB"/>
    <w:rsid w:val="00032ABF"/>
    <w:rsid w:val="00032D35"/>
    <w:rsid w:val="00032DB7"/>
    <w:rsid w:val="00032FD4"/>
    <w:rsid w:val="0003340E"/>
    <w:rsid w:val="0003347E"/>
    <w:rsid w:val="00033483"/>
    <w:rsid w:val="00033520"/>
    <w:rsid w:val="00033882"/>
    <w:rsid w:val="00033950"/>
    <w:rsid w:val="000339D5"/>
    <w:rsid w:val="00033B05"/>
    <w:rsid w:val="00033D3C"/>
    <w:rsid w:val="00033EFB"/>
    <w:rsid w:val="00034611"/>
    <w:rsid w:val="0003464D"/>
    <w:rsid w:val="0003488A"/>
    <w:rsid w:val="00034A8A"/>
    <w:rsid w:val="00034B76"/>
    <w:rsid w:val="00034DE8"/>
    <w:rsid w:val="000350B5"/>
    <w:rsid w:val="000351D6"/>
    <w:rsid w:val="000351EC"/>
    <w:rsid w:val="00035579"/>
    <w:rsid w:val="000355BF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557"/>
    <w:rsid w:val="00036576"/>
    <w:rsid w:val="00036714"/>
    <w:rsid w:val="000367E5"/>
    <w:rsid w:val="00036B85"/>
    <w:rsid w:val="00036C21"/>
    <w:rsid w:val="00036C24"/>
    <w:rsid w:val="00036E95"/>
    <w:rsid w:val="00036F52"/>
    <w:rsid w:val="00036FD3"/>
    <w:rsid w:val="0003700D"/>
    <w:rsid w:val="00037609"/>
    <w:rsid w:val="000378C7"/>
    <w:rsid w:val="000378D1"/>
    <w:rsid w:val="00037952"/>
    <w:rsid w:val="00037979"/>
    <w:rsid w:val="00037B41"/>
    <w:rsid w:val="00040148"/>
    <w:rsid w:val="0004018B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597"/>
    <w:rsid w:val="000417FD"/>
    <w:rsid w:val="00041C82"/>
    <w:rsid w:val="00041E25"/>
    <w:rsid w:val="00041E72"/>
    <w:rsid w:val="00042021"/>
    <w:rsid w:val="0004220E"/>
    <w:rsid w:val="000423D6"/>
    <w:rsid w:val="000425EC"/>
    <w:rsid w:val="00042931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869"/>
    <w:rsid w:val="00043DA7"/>
    <w:rsid w:val="00043DDD"/>
    <w:rsid w:val="00043EF5"/>
    <w:rsid w:val="00044091"/>
    <w:rsid w:val="000440BA"/>
    <w:rsid w:val="0004445C"/>
    <w:rsid w:val="000444A8"/>
    <w:rsid w:val="00044500"/>
    <w:rsid w:val="00044872"/>
    <w:rsid w:val="00044BC1"/>
    <w:rsid w:val="00044DAA"/>
    <w:rsid w:val="00044E81"/>
    <w:rsid w:val="00044F32"/>
    <w:rsid w:val="00045154"/>
    <w:rsid w:val="000451D8"/>
    <w:rsid w:val="00045740"/>
    <w:rsid w:val="00045BC3"/>
    <w:rsid w:val="00045E6A"/>
    <w:rsid w:val="00045EB0"/>
    <w:rsid w:val="00045FE4"/>
    <w:rsid w:val="000460FA"/>
    <w:rsid w:val="000463AC"/>
    <w:rsid w:val="00046429"/>
    <w:rsid w:val="00046730"/>
    <w:rsid w:val="00046759"/>
    <w:rsid w:val="00046B89"/>
    <w:rsid w:val="00046F33"/>
    <w:rsid w:val="00047017"/>
    <w:rsid w:val="000470D7"/>
    <w:rsid w:val="00047248"/>
    <w:rsid w:val="000477AB"/>
    <w:rsid w:val="00047A74"/>
    <w:rsid w:val="00047FB1"/>
    <w:rsid w:val="0005007E"/>
    <w:rsid w:val="0005031A"/>
    <w:rsid w:val="0005031C"/>
    <w:rsid w:val="000505AE"/>
    <w:rsid w:val="0005062C"/>
    <w:rsid w:val="00050862"/>
    <w:rsid w:val="0005087C"/>
    <w:rsid w:val="000508D7"/>
    <w:rsid w:val="00050935"/>
    <w:rsid w:val="00050BEF"/>
    <w:rsid w:val="00050C21"/>
    <w:rsid w:val="00050C98"/>
    <w:rsid w:val="00050DDE"/>
    <w:rsid w:val="00050FA1"/>
    <w:rsid w:val="0005124D"/>
    <w:rsid w:val="00051417"/>
    <w:rsid w:val="000518C8"/>
    <w:rsid w:val="00051AFC"/>
    <w:rsid w:val="00051E25"/>
    <w:rsid w:val="00051F69"/>
    <w:rsid w:val="00052251"/>
    <w:rsid w:val="0005270F"/>
    <w:rsid w:val="000528EF"/>
    <w:rsid w:val="000529F4"/>
    <w:rsid w:val="00052EB3"/>
    <w:rsid w:val="00052F88"/>
    <w:rsid w:val="00052FF6"/>
    <w:rsid w:val="00053483"/>
    <w:rsid w:val="00053ACF"/>
    <w:rsid w:val="00053B5C"/>
    <w:rsid w:val="00054026"/>
    <w:rsid w:val="00054433"/>
    <w:rsid w:val="00054663"/>
    <w:rsid w:val="0005480F"/>
    <w:rsid w:val="00054B07"/>
    <w:rsid w:val="00054D45"/>
    <w:rsid w:val="00054F67"/>
    <w:rsid w:val="000553C1"/>
    <w:rsid w:val="0005542F"/>
    <w:rsid w:val="00055589"/>
    <w:rsid w:val="00055592"/>
    <w:rsid w:val="000555B9"/>
    <w:rsid w:val="0005583F"/>
    <w:rsid w:val="000558C4"/>
    <w:rsid w:val="00055C08"/>
    <w:rsid w:val="00055CA5"/>
    <w:rsid w:val="00055CBD"/>
    <w:rsid w:val="00055ED0"/>
    <w:rsid w:val="00055F34"/>
    <w:rsid w:val="0005621A"/>
    <w:rsid w:val="0005638A"/>
    <w:rsid w:val="00056427"/>
    <w:rsid w:val="00056664"/>
    <w:rsid w:val="00056764"/>
    <w:rsid w:val="000569A6"/>
    <w:rsid w:val="00056B58"/>
    <w:rsid w:val="00056DFE"/>
    <w:rsid w:val="00056F2D"/>
    <w:rsid w:val="000570A0"/>
    <w:rsid w:val="0005736F"/>
    <w:rsid w:val="0005782A"/>
    <w:rsid w:val="00057A0E"/>
    <w:rsid w:val="00057A80"/>
    <w:rsid w:val="00057AD1"/>
    <w:rsid w:val="00057F6B"/>
    <w:rsid w:val="00060AB1"/>
    <w:rsid w:val="00061270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766"/>
    <w:rsid w:val="0006276B"/>
    <w:rsid w:val="000629BD"/>
    <w:rsid w:val="00062B25"/>
    <w:rsid w:val="00062BB1"/>
    <w:rsid w:val="0006324D"/>
    <w:rsid w:val="000632B1"/>
    <w:rsid w:val="000632F6"/>
    <w:rsid w:val="000639A9"/>
    <w:rsid w:val="00063A6E"/>
    <w:rsid w:val="00063C4C"/>
    <w:rsid w:val="00063DC3"/>
    <w:rsid w:val="000640C2"/>
    <w:rsid w:val="000641F4"/>
    <w:rsid w:val="000643EC"/>
    <w:rsid w:val="000644F5"/>
    <w:rsid w:val="0006467A"/>
    <w:rsid w:val="00064837"/>
    <w:rsid w:val="00064DF1"/>
    <w:rsid w:val="00064F1D"/>
    <w:rsid w:val="00065008"/>
    <w:rsid w:val="00065061"/>
    <w:rsid w:val="000650C6"/>
    <w:rsid w:val="0006537A"/>
    <w:rsid w:val="00065488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B40"/>
    <w:rsid w:val="00066FB7"/>
    <w:rsid w:val="00067091"/>
    <w:rsid w:val="00067218"/>
    <w:rsid w:val="0006723F"/>
    <w:rsid w:val="000672DA"/>
    <w:rsid w:val="000672F9"/>
    <w:rsid w:val="00067335"/>
    <w:rsid w:val="00067338"/>
    <w:rsid w:val="000675C1"/>
    <w:rsid w:val="000675C4"/>
    <w:rsid w:val="0006774B"/>
    <w:rsid w:val="00067BEB"/>
    <w:rsid w:val="000704B7"/>
    <w:rsid w:val="00070559"/>
    <w:rsid w:val="000705CC"/>
    <w:rsid w:val="00070647"/>
    <w:rsid w:val="0007075C"/>
    <w:rsid w:val="000708C8"/>
    <w:rsid w:val="000708D6"/>
    <w:rsid w:val="00070C82"/>
    <w:rsid w:val="00070D1D"/>
    <w:rsid w:val="00071972"/>
    <w:rsid w:val="000719EE"/>
    <w:rsid w:val="00071C06"/>
    <w:rsid w:val="00071C80"/>
    <w:rsid w:val="00071E82"/>
    <w:rsid w:val="00072132"/>
    <w:rsid w:val="0007245E"/>
    <w:rsid w:val="00072552"/>
    <w:rsid w:val="000726DB"/>
    <w:rsid w:val="0007286E"/>
    <w:rsid w:val="00072A47"/>
    <w:rsid w:val="00072B27"/>
    <w:rsid w:val="00072C42"/>
    <w:rsid w:val="000732DB"/>
    <w:rsid w:val="00073367"/>
    <w:rsid w:val="000736E0"/>
    <w:rsid w:val="00073C23"/>
    <w:rsid w:val="00073ED1"/>
    <w:rsid w:val="00074621"/>
    <w:rsid w:val="00074727"/>
    <w:rsid w:val="00074891"/>
    <w:rsid w:val="00074AF2"/>
    <w:rsid w:val="00074BBC"/>
    <w:rsid w:val="00074D50"/>
    <w:rsid w:val="00074EC9"/>
    <w:rsid w:val="00074F14"/>
    <w:rsid w:val="00074F69"/>
    <w:rsid w:val="00075041"/>
    <w:rsid w:val="00075099"/>
    <w:rsid w:val="0007542C"/>
    <w:rsid w:val="000756D9"/>
    <w:rsid w:val="000758AE"/>
    <w:rsid w:val="00075907"/>
    <w:rsid w:val="00075927"/>
    <w:rsid w:val="00075B2F"/>
    <w:rsid w:val="00075BC1"/>
    <w:rsid w:val="00075D21"/>
    <w:rsid w:val="00075FFE"/>
    <w:rsid w:val="00076170"/>
    <w:rsid w:val="00076211"/>
    <w:rsid w:val="000762BC"/>
    <w:rsid w:val="00076943"/>
    <w:rsid w:val="00076ABC"/>
    <w:rsid w:val="00076BDC"/>
    <w:rsid w:val="00076E25"/>
    <w:rsid w:val="0007722B"/>
    <w:rsid w:val="00077245"/>
    <w:rsid w:val="000775F2"/>
    <w:rsid w:val="00077859"/>
    <w:rsid w:val="00077BAA"/>
    <w:rsid w:val="00077C5C"/>
    <w:rsid w:val="00077E11"/>
    <w:rsid w:val="00077F9C"/>
    <w:rsid w:val="000804F3"/>
    <w:rsid w:val="00080A5F"/>
    <w:rsid w:val="00080AA6"/>
    <w:rsid w:val="0008106E"/>
    <w:rsid w:val="0008157C"/>
    <w:rsid w:val="00081947"/>
    <w:rsid w:val="000819B2"/>
    <w:rsid w:val="00081D57"/>
    <w:rsid w:val="00081F3B"/>
    <w:rsid w:val="00081F88"/>
    <w:rsid w:val="00082360"/>
    <w:rsid w:val="000824A2"/>
    <w:rsid w:val="000825C1"/>
    <w:rsid w:val="000826F9"/>
    <w:rsid w:val="00082881"/>
    <w:rsid w:val="00082944"/>
    <w:rsid w:val="000829A5"/>
    <w:rsid w:val="00082EAE"/>
    <w:rsid w:val="00082F4B"/>
    <w:rsid w:val="00083497"/>
    <w:rsid w:val="000836D0"/>
    <w:rsid w:val="00083A90"/>
    <w:rsid w:val="00083CD4"/>
    <w:rsid w:val="00083E1D"/>
    <w:rsid w:val="00083F9C"/>
    <w:rsid w:val="00083FAD"/>
    <w:rsid w:val="00084299"/>
    <w:rsid w:val="000846EE"/>
    <w:rsid w:val="00084839"/>
    <w:rsid w:val="0008486A"/>
    <w:rsid w:val="00084E24"/>
    <w:rsid w:val="00084E43"/>
    <w:rsid w:val="00084E93"/>
    <w:rsid w:val="00085178"/>
    <w:rsid w:val="00085378"/>
    <w:rsid w:val="00085406"/>
    <w:rsid w:val="000856B6"/>
    <w:rsid w:val="0008577C"/>
    <w:rsid w:val="00085C50"/>
    <w:rsid w:val="00085EAB"/>
    <w:rsid w:val="00085EFF"/>
    <w:rsid w:val="00085F5F"/>
    <w:rsid w:val="0008613A"/>
    <w:rsid w:val="000861BA"/>
    <w:rsid w:val="00086220"/>
    <w:rsid w:val="0008644B"/>
    <w:rsid w:val="00086754"/>
    <w:rsid w:val="00086836"/>
    <w:rsid w:val="00086EB9"/>
    <w:rsid w:val="00086FEE"/>
    <w:rsid w:val="00087195"/>
    <w:rsid w:val="0008735C"/>
    <w:rsid w:val="0008742F"/>
    <w:rsid w:val="000874B9"/>
    <w:rsid w:val="00087633"/>
    <w:rsid w:val="00087679"/>
    <w:rsid w:val="00087870"/>
    <w:rsid w:val="00087F67"/>
    <w:rsid w:val="00087F95"/>
    <w:rsid w:val="00087FC1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50"/>
    <w:rsid w:val="00091174"/>
    <w:rsid w:val="000911C3"/>
    <w:rsid w:val="000911E1"/>
    <w:rsid w:val="000913A0"/>
    <w:rsid w:val="000914C5"/>
    <w:rsid w:val="00091CA0"/>
    <w:rsid w:val="00092224"/>
    <w:rsid w:val="000923F1"/>
    <w:rsid w:val="00092435"/>
    <w:rsid w:val="000925F8"/>
    <w:rsid w:val="000926A7"/>
    <w:rsid w:val="000926FD"/>
    <w:rsid w:val="000928C3"/>
    <w:rsid w:val="00092B09"/>
    <w:rsid w:val="00092EEE"/>
    <w:rsid w:val="00093029"/>
    <w:rsid w:val="0009316C"/>
    <w:rsid w:val="00093270"/>
    <w:rsid w:val="0009338A"/>
    <w:rsid w:val="000933E3"/>
    <w:rsid w:val="00093443"/>
    <w:rsid w:val="0009353D"/>
    <w:rsid w:val="000937A8"/>
    <w:rsid w:val="00093AFC"/>
    <w:rsid w:val="00093B30"/>
    <w:rsid w:val="00093B78"/>
    <w:rsid w:val="00094087"/>
    <w:rsid w:val="00094179"/>
    <w:rsid w:val="000941C0"/>
    <w:rsid w:val="0009451A"/>
    <w:rsid w:val="00094637"/>
    <w:rsid w:val="0009470A"/>
    <w:rsid w:val="00094BAF"/>
    <w:rsid w:val="00094C57"/>
    <w:rsid w:val="00094D1B"/>
    <w:rsid w:val="00094F60"/>
    <w:rsid w:val="00094FB4"/>
    <w:rsid w:val="0009503D"/>
    <w:rsid w:val="000953A9"/>
    <w:rsid w:val="0009549E"/>
    <w:rsid w:val="00095A5F"/>
    <w:rsid w:val="00095B3D"/>
    <w:rsid w:val="00095C44"/>
    <w:rsid w:val="00095E09"/>
    <w:rsid w:val="00095E95"/>
    <w:rsid w:val="00096543"/>
    <w:rsid w:val="000967D6"/>
    <w:rsid w:val="00096A7A"/>
    <w:rsid w:val="00096A8E"/>
    <w:rsid w:val="00096F65"/>
    <w:rsid w:val="00097067"/>
    <w:rsid w:val="000970FD"/>
    <w:rsid w:val="000974B3"/>
    <w:rsid w:val="000974BC"/>
    <w:rsid w:val="00097659"/>
    <w:rsid w:val="00097B9C"/>
    <w:rsid w:val="00097EE3"/>
    <w:rsid w:val="00097F4A"/>
    <w:rsid w:val="000A0174"/>
    <w:rsid w:val="000A0559"/>
    <w:rsid w:val="000A07B1"/>
    <w:rsid w:val="000A07D1"/>
    <w:rsid w:val="000A09EB"/>
    <w:rsid w:val="000A0BB9"/>
    <w:rsid w:val="000A0C9E"/>
    <w:rsid w:val="000A0CE7"/>
    <w:rsid w:val="000A0FBB"/>
    <w:rsid w:val="000A12A1"/>
    <w:rsid w:val="000A1423"/>
    <w:rsid w:val="000A1458"/>
    <w:rsid w:val="000A15E3"/>
    <w:rsid w:val="000A164C"/>
    <w:rsid w:val="000A171A"/>
    <w:rsid w:val="000A1CD9"/>
    <w:rsid w:val="000A1E4E"/>
    <w:rsid w:val="000A1EB6"/>
    <w:rsid w:val="000A1F12"/>
    <w:rsid w:val="000A2199"/>
    <w:rsid w:val="000A2225"/>
    <w:rsid w:val="000A2466"/>
    <w:rsid w:val="000A26A7"/>
    <w:rsid w:val="000A28AB"/>
    <w:rsid w:val="000A2BEC"/>
    <w:rsid w:val="000A2DC6"/>
    <w:rsid w:val="000A2E28"/>
    <w:rsid w:val="000A2F3D"/>
    <w:rsid w:val="000A3093"/>
    <w:rsid w:val="000A30CB"/>
    <w:rsid w:val="000A37E2"/>
    <w:rsid w:val="000A390B"/>
    <w:rsid w:val="000A398B"/>
    <w:rsid w:val="000A3A81"/>
    <w:rsid w:val="000A4114"/>
    <w:rsid w:val="000A42BF"/>
    <w:rsid w:val="000A4553"/>
    <w:rsid w:val="000A4B0B"/>
    <w:rsid w:val="000A4C2E"/>
    <w:rsid w:val="000A4C7F"/>
    <w:rsid w:val="000A4D19"/>
    <w:rsid w:val="000A51A5"/>
    <w:rsid w:val="000A534B"/>
    <w:rsid w:val="000A5401"/>
    <w:rsid w:val="000A56C5"/>
    <w:rsid w:val="000A590E"/>
    <w:rsid w:val="000A5D46"/>
    <w:rsid w:val="000A60BF"/>
    <w:rsid w:val="000A6842"/>
    <w:rsid w:val="000A69EF"/>
    <w:rsid w:val="000A6B33"/>
    <w:rsid w:val="000A6C0B"/>
    <w:rsid w:val="000A6C20"/>
    <w:rsid w:val="000A6D5A"/>
    <w:rsid w:val="000A6D64"/>
    <w:rsid w:val="000A6E57"/>
    <w:rsid w:val="000A6F11"/>
    <w:rsid w:val="000A6F12"/>
    <w:rsid w:val="000A6FBD"/>
    <w:rsid w:val="000A74A7"/>
    <w:rsid w:val="000A7635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B00A5"/>
    <w:rsid w:val="000B0188"/>
    <w:rsid w:val="000B02D6"/>
    <w:rsid w:val="000B048B"/>
    <w:rsid w:val="000B07EC"/>
    <w:rsid w:val="000B09DC"/>
    <w:rsid w:val="000B0BD1"/>
    <w:rsid w:val="000B0D32"/>
    <w:rsid w:val="000B1006"/>
    <w:rsid w:val="000B1170"/>
    <w:rsid w:val="000B132A"/>
    <w:rsid w:val="000B142E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335"/>
    <w:rsid w:val="000B268E"/>
    <w:rsid w:val="000B283C"/>
    <w:rsid w:val="000B287F"/>
    <w:rsid w:val="000B288E"/>
    <w:rsid w:val="000B2AAF"/>
    <w:rsid w:val="000B2AB5"/>
    <w:rsid w:val="000B33FE"/>
    <w:rsid w:val="000B3600"/>
    <w:rsid w:val="000B360A"/>
    <w:rsid w:val="000B360F"/>
    <w:rsid w:val="000B3712"/>
    <w:rsid w:val="000B3CF5"/>
    <w:rsid w:val="000B3DCD"/>
    <w:rsid w:val="000B4362"/>
    <w:rsid w:val="000B44E3"/>
    <w:rsid w:val="000B4948"/>
    <w:rsid w:val="000B4BEB"/>
    <w:rsid w:val="000B4D54"/>
    <w:rsid w:val="000B4D87"/>
    <w:rsid w:val="000B4F74"/>
    <w:rsid w:val="000B52DB"/>
    <w:rsid w:val="000B52F3"/>
    <w:rsid w:val="000B5306"/>
    <w:rsid w:val="000B5333"/>
    <w:rsid w:val="000B53AA"/>
    <w:rsid w:val="000B5589"/>
    <w:rsid w:val="000B57F9"/>
    <w:rsid w:val="000B599C"/>
    <w:rsid w:val="000B5A36"/>
    <w:rsid w:val="000B5DFC"/>
    <w:rsid w:val="000B5F3F"/>
    <w:rsid w:val="000B6244"/>
    <w:rsid w:val="000B68AA"/>
    <w:rsid w:val="000B68D0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094"/>
    <w:rsid w:val="000B7292"/>
    <w:rsid w:val="000B7375"/>
    <w:rsid w:val="000B74CF"/>
    <w:rsid w:val="000B7961"/>
    <w:rsid w:val="000B7AC0"/>
    <w:rsid w:val="000B7AFD"/>
    <w:rsid w:val="000C0077"/>
    <w:rsid w:val="000C00BB"/>
    <w:rsid w:val="000C0354"/>
    <w:rsid w:val="000C0362"/>
    <w:rsid w:val="000C08E3"/>
    <w:rsid w:val="000C09D7"/>
    <w:rsid w:val="000C0AA6"/>
    <w:rsid w:val="000C0B62"/>
    <w:rsid w:val="000C0CD4"/>
    <w:rsid w:val="000C0D1C"/>
    <w:rsid w:val="000C0DBC"/>
    <w:rsid w:val="000C0F33"/>
    <w:rsid w:val="000C0F89"/>
    <w:rsid w:val="000C0FD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F8"/>
    <w:rsid w:val="000C3023"/>
    <w:rsid w:val="000C309F"/>
    <w:rsid w:val="000C3273"/>
    <w:rsid w:val="000C3693"/>
    <w:rsid w:val="000C38FA"/>
    <w:rsid w:val="000C3CF9"/>
    <w:rsid w:val="000C3D6D"/>
    <w:rsid w:val="000C3DA0"/>
    <w:rsid w:val="000C41C4"/>
    <w:rsid w:val="000C431B"/>
    <w:rsid w:val="000C4356"/>
    <w:rsid w:val="000C451D"/>
    <w:rsid w:val="000C45B1"/>
    <w:rsid w:val="000C46BA"/>
    <w:rsid w:val="000C4700"/>
    <w:rsid w:val="000C49CD"/>
    <w:rsid w:val="000C4ACA"/>
    <w:rsid w:val="000C4CAA"/>
    <w:rsid w:val="000C4DF0"/>
    <w:rsid w:val="000C5074"/>
    <w:rsid w:val="000C5243"/>
    <w:rsid w:val="000C5376"/>
    <w:rsid w:val="000C539F"/>
    <w:rsid w:val="000C54AC"/>
    <w:rsid w:val="000C582A"/>
    <w:rsid w:val="000C5968"/>
    <w:rsid w:val="000C5A46"/>
    <w:rsid w:val="000C5D19"/>
    <w:rsid w:val="000C600D"/>
    <w:rsid w:val="000C6070"/>
    <w:rsid w:val="000C6330"/>
    <w:rsid w:val="000C633A"/>
    <w:rsid w:val="000C681D"/>
    <w:rsid w:val="000C698D"/>
    <w:rsid w:val="000C6AB3"/>
    <w:rsid w:val="000C6AE2"/>
    <w:rsid w:val="000C6B0F"/>
    <w:rsid w:val="000C6B3B"/>
    <w:rsid w:val="000C6DDD"/>
    <w:rsid w:val="000C6EC4"/>
    <w:rsid w:val="000C6F4B"/>
    <w:rsid w:val="000C6F4D"/>
    <w:rsid w:val="000C7237"/>
    <w:rsid w:val="000C7B97"/>
    <w:rsid w:val="000C7C98"/>
    <w:rsid w:val="000D011E"/>
    <w:rsid w:val="000D0180"/>
    <w:rsid w:val="000D01FE"/>
    <w:rsid w:val="000D041B"/>
    <w:rsid w:val="000D0562"/>
    <w:rsid w:val="000D0861"/>
    <w:rsid w:val="000D08FD"/>
    <w:rsid w:val="000D0A7A"/>
    <w:rsid w:val="000D0AE2"/>
    <w:rsid w:val="000D0C5A"/>
    <w:rsid w:val="000D0CDC"/>
    <w:rsid w:val="000D0FED"/>
    <w:rsid w:val="000D1279"/>
    <w:rsid w:val="000D165D"/>
    <w:rsid w:val="000D16F5"/>
    <w:rsid w:val="000D17C3"/>
    <w:rsid w:val="000D17CF"/>
    <w:rsid w:val="000D1837"/>
    <w:rsid w:val="000D1929"/>
    <w:rsid w:val="000D1947"/>
    <w:rsid w:val="000D1979"/>
    <w:rsid w:val="000D1F12"/>
    <w:rsid w:val="000D2246"/>
    <w:rsid w:val="000D245C"/>
    <w:rsid w:val="000D2500"/>
    <w:rsid w:val="000D262E"/>
    <w:rsid w:val="000D268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629"/>
    <w:rsid w:val="000D3725"/>
    <w:rsid w:val="000D381A"/>
    <w:rsid w:val="000D3B7D"/>
    <w:rsid w:val="000D3D4E"/>
    <w:rsid w:val="000D3DC9"/>
    <w:rsid w:val="000D3E01"/>
    <w:rsid w:val="000D3EDE"/>
    <w:rsid w:val="000D3F3E"/>
    <w:rsid w:val="000D4169"/>
    <w:rsid w:val="000D42C8"/>
    <w:rsid w:val="000D4738"/>
    <w:rsid w:val="000D47C3"/>
    <w:rsid w:val="000D4842"/>
    <w:rsid w:val="000D4881"/>
    <w:rsid w:val="000D4978"/>
    <w:rsid w:val="000D4AED"/>
    <w:rsid w:val="000D4CC2"/>
    <w:rsid w:val="000D4CEA"/>
    <w:rsid w:val="000D4E2B"/>
    <w:rsid w:val="000D51E8"/>
    <w:rsid w:val="000D5251"/>
    <w:rsid w:val="000D53AB"/>
    <w:rsid w:val="000D5565"/>
    <w:rsid w:val="000D5A9D"/>
    <w:rsid w:val="000D5DAA"/>
    <w:rsid w:val="000D5E2D"/>
    <w:rsid w:val="000D6054"/>
    <w:rsid w:val="000D614D"/>
    <w:rsid w:val="000D6183"/>
    <w:rsid w:val="000D6590"/>
    <w:rsid w:val="000D6696"/>
    <w:rsid w:val="000D66BA"/>
    <w:rsid w:val="000D6971"/>
    <w:rsid w:val="000D6E10"/>
    <w:rsid w:val="000D6FB3"/>
    <w:rsid w:val="000D7072"/>
    <w:rsid w:val="000D70B3"/>
    <w:rsid w:val="000D71CC"/>
    <w:rsid w:val="000D74EB"/>
    <w:rsid w:val="000D7B5D"/>
    <w:rsid w:val="000D7C7C"/>
    <w:rsid w:val="000E0116"/>
    <w:rsid w:val="000E015E"/>
    <w:rsid w:val="000E0195"/>
    <w:rsid w:val="000E01CD"/>
    <w:rsid w:val="000E0629"/>
    <w:rsid w:val="000E066F"/>
    <w:rsid w:val="000E069E"/>
    <w:rsid w:val="000E075C"/>
    <w:rsid w:val="000E08F3"/>
    <w:rsid w:val="000E0BB8"/>
    <w:rsid w:val="000E0EDC"/>
    <w:rsid w:val="000E0F5D"/>
    <w:rsid w:val="000E0FA4"/>
    <w:rsid w:val="000E10DB"/>
    <w:rsid w:val="000E14C0"/>
    <w:rsid w:val="000E16D7"/>
    <w:rsid w:val="000E19F0"/>
    <w:rsid w:val="000E1A77"/>
    <w:rsid w:val="000E1BF7"/>
    <w:rsid w:val="000E23F3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6F3"/>
    <w:rsid w:val="000E3890"/>
    <w:rsid w:val="000E39D3"/>
    <w:rsid w:val="000E3C99"/>
    <w:rsid w:val="000E41ED"/>
    <w:rsid w:val="000E42B7"/>
    <w:rsid w:val="000E4370"/>
    <w:rsid w:val="000E4486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CBE"/>
    <w:rsid w:val="000E5F52"/>
    <w:rsid w:val="000E5FA0"/>
    <w:rsid w:val="000E66D3"/>
    <w:rsid w:val="000E6788"/>
    <w:rsid w:val="000E69D1"/>
    <w:rsid w:val="000E6DE5"/>
    <w:rsid w:val="000E7243"/>
    <w:rsid w:val="000E7362"/>
    <w:rsid w:val="000E744E"/>
    <w:rsid w:val="000E755B"/>
    <w:rsid w:val="000E7766"/>
    <w:rsid w:val="000E78F0"/>
    <w:rsid w:val="000E7AEE"/>
    <w:rsid w:val="000E7C7D"/>
    <w:rsid w:val="000E7CC7"/>
    <w:rsid w:val="000F0217"/>
    <w:rsid w:val="000F021D"/>
    <w:rsid w:val="000F058A"/>
    <w:rsid w:val="000F0637"/>
    <w:rsid w:val="000F07BE"/>
    <w:rsid w:val="000F0832"/>
    <w:rsid w:val="000F08E2"/>
    <w:rsid w:val="000F0915"/>
    <w:rsid w:val="000F0B7B"/>
    <w:rsid w:val="000F0BC6"/>
    <w:rsid w:val="000F0CD7"/>
    <w:rsid w:val="000F16A3"/>
    <w:rsid w:val="000F172B"/>
    <w:rsid w:val="000F173C"/>
    <w:rsid w:val="000F1A6F"/>
    <w:rsid w:val="000F1BC9"/>
    <w:rsid w:val="000F1C55"/>
    <w:rsid w:val="000F2239"/>
    <w:rsid w:val="000F2322"/>
    <w:rsid w:val="000F2622"/>
    <w:rsid w:val="000F2770"/>
    <w:rsid w:val="000F28C8"/>
    <w:rsid w:val="000F2C64"/>
    <w:rsid w:val="000F2CA2"/>
    <w:rsid w:val="000F2D2C"/>
    <w:rsid w:val="000F2DC7"/>
    <w:rsid w:val="000F2EE7"/>
    <w:rsid w:val="000F2EFC"/>
    <w:rsid w:val="000F2F52"/>
    <w:rsid w:val="000F30C3"/>
    <w:rsid w:val="000F3123"/>
    <w:rsid w:val="000F3B1D"/>
    <w:rsid w:val="000F3D73"/>
    <w:rsid w:val="000F412F"/>
    <w:rsid w:val="000F44B8"/>
    <w:rsid w:val="000F48BF"/>
    <w:rsid w:val="000F4C73"/>
    <w:rsid w:val="000F4CA1"/>
    <w:rsid w:val="000F4D71"/>
    <w:rsid w:val="000F4F1D"/>
    <w:rsid w:val="000F5352"/>
    <w:rsid w:val="000F55F7"/>
    <w:rsid w:val="000F5810"/>
    <w:rsid w:val="000F59B5"/>
    <w:rsid w:val="000F5B07"/>
    <w:rsid w:val="000F5E66"/>
    <w:rsid w:val="000F603B"/>
    <w:rsid w:val="000F6169"/>
    <w:rsid w:val="000F6231"/>
    <w:rsid w:val="000F65F5"/>
    <w:rsid w:val="000F6818"/>
    <w:rsid w:val="000F6A8C"/>
    <w:rsid w:val="000F6F02"/>
    <w:rsid w:val="000F6F4B"/>
    <w:rsid w:val="000F6FBD"/>
    <w:rsid w:val="000F700F"/>
    <w:rsid w:val="000F71DD"/>
    <w:rsid w:val="000F7354"/>
    <w:rsid w:val="000F751A"/>
    <w:rsid w:val="000F78AF"/>
    <w:rsid w:val="000F79DC"/>
    <w:rsid w:val="000F7E33"/>
    <w:rsid w:val="000F7EA4"/>
    <w:rsid w:val="00100142"/>
    <w:rsid w:val="001003C4"/>
    <w:rsid w:val="0010049A"/>
    <w:rsid w:val="00100550"/>
    <w:rsid w:val="0010067E"/>
    <w:rsid w:val="0010079F"/>
    <w:rsid w:val="001007B4"/>
    <w:rsid w:val="00100A6A"/>
    <w:rsid w:val="00100D89"/>
    <w:rsid w:val="00100F95"/>
    <w:rsid w:val="001010B3"/>
    <w:rsid w:val="001011B7"/>
    <w:rsid w:val="00101A27"/>
    <w:rsid w:val="00101A8B"/>
    <w:rsid w:val="00101AA9"/>
    <w:rsid w:val="00101AC5"/>
    <w:rsid w:val="00101B0B"/>
    <w:rsid w:val="00101CFC"/>
    <w:rsid w:val="00101D06"/>
    <w:rsid w:val="00101DCE"/>
    <w:rsid w:val="00101DD6"/>
    <w:rsid w:val="00101E1D"/>
    <w:rsid w:val="001028C1"/>
    <w:rsid w:val="00102987"/>
    <w:rsid w:val="00102FDD"/>
    <w:rsid w:val="001031F9"/>
    <w:rsid w:val="00103224"/>
    <w:rsid w:val="0010327A"/>
    <w:rsid w:val="00103304"/>
    <w:rsid w:val="00103853"/>
    <w:rsid w:val="001038AB"/>
    <w:rsid w:val="001038C6"/>
    <w:rsid w:val="00103DD6"/>
    <w:rsid w:val="00103FE9"/>
    <w:rsid w:val="00104076"/>
    <w:rsid w:val="00104196"/>
    <w:rsid w:val="00104688"/>
    <w:rsid w:val="001046F0"/>
    <w:rsid w:val="001046FC"/>
    <w:rsid w:val="00104960"/>
    <w:rsid w:val="00104BE9"/>
    <w:rsid w:val="0010503C"/>
    <w:rsid w:val="00105667"/>
    <w:rsid w:val="00105BF0"/>
    <w:rsid w:val="00105CE9"/>
    <w:rsid w:val="00105E0E"/>
    <w:rsid w:val="00105E29"/>
    <w:rsid w:val="001060B0"/>
    <w:rsid w:val="00106136"/>
    <w:rsid w:val="00106190"/>
    <w:rsid w:val="001063D4"/>
    <w:rsid w:val="00106491"/>
    <w:rsid w:val="00106FF9"/>
    <w:rsid w:val="00107004"/>
    <w:rsid w:val="0010767C"/>
    <w:rsid w:val="00107748"/>
    <w:rsid w:val="0010779D"/>
    <w:rsid w:val="00107897"/>
    <w:rsid w:val="00107B8A"/>
    <w:rsid w:val="00107EA8"/>
    <w:rsid w:val="0011021A"/>
    <w:rsid w:val="001105E1"/>
    <w:rsid w:val="00110B7B"/>
    <w:rsid w:val="00110C30"/>
    <w:rsid w:val="001111E1"/>
    <w:rsid w:val="00111498"/>
    <w:rsid w:val="00111815"/>
    <w:rsid w:val="001118E3"/>
    <w:rsid w:val="00111928"/>
    <w:rsid w:val="00111978"/>
    <w:rsid w:val="00111B59"/>
    <w:rsid w:val="00111B99"/>
    <w:rsid w:val="00112677"/>
    <w:rsid w:val="00112749"/>
    <w:rsid w:val="0011287F"/>
    <w:rsid w:val="00112D60"/>
    <w:rsid w:val="00112E35"/>
    <w:rsid w:val="00113150"/>
    <w:rsid w:val="001131B7"/>
    <w:rsid w:val="00113288"/>
    <w:rsid w:val="00113E35"/>
    <w:rsid w:val="00113FF0"/>
    <w:rsid w:val="00114277"/>
    <w:rsid w:val="0011430C"/>
    <w:rsid w:val="001144C8"/>
    <w:rsid w:val="00114B66"/>
    <w:rsid w:val="00114D64"/>
    <w:rsid w:val="00114DAF"/>
    <w:rsid w:val="00114DEB"/>
    <w:rsid w:val="00115431"/>
    <w:rsid w:val="00115594"/>
    <w:rsid w:val="001159FE"/>
    <w:rsid w:val="00115A1F"/>
    <w:rsid w:val="00115B5F"/>
    <w:rsid w:val="00115B7F"/>
    <w:rsid w:val="00115D9F"/>
    <w:rsid w:val="0011613C"/>
    <w:rsid w:val="00116572"/>
    <w:rsid w:val="00116574"/>
    <w:rsid w:val="0011673B"/>
    <w:rsid w:val="001168D5"/>
    <w:rsid w:val="00116924"/>
    <w:rsid w:val="00116AA6"/>
    <w:rsid w:val="00116AC1"/>
    <w:rsid w:val="00116EC2"/>
    <w:rsid w:val="00116F60"/>
    <w:rsid w:val="00117340"/>
    <w:rsid w:val="00117354"/>
    <w:rsid w:val="001177D3"/>
    <w:rsid w:val="001179E6"/>
    <w:rsid w:val="00117BE6"/>
    <w:rsid w:val="00117D0F"/>
    <w:rsid w:val="001201B0"/>
    <w:rsid w:val="001202A0"/>
    <w:rsid w:val="001202FD"/>
    <w:rsid w:val="001203E2"/>
    <w:rsid w:val="001205EF"/>
    <w:rsid w:val="001205F3"/>
    <w:rsid w:val="001209EF"/>
    <w:rsid w:val="00120A0C"/>
    <w:rsid w:val="00120B4C"/>
    <w:rsid w:val="00120C4E"/>
    <w:rsid w:val="00120CAD"/>
    <w:rsid w:val="00120DB4"/>
    <w:rsid w:val="00120E82"/>
    <w:rsid w:val="00120EDE"/>
    <w:rsid w:val="00120F23"/>
    <w:rsid w:val="00121004"/>
    <w:rsid w:val="00121465"/>
    <w:rsid w:val="001214B7"/>
    <w:rsid w:val="001214D9"/>
    <w:rsid w:val="001216E4"/>
    <w:rsid w:val="0012182C"/>
    <w:rsid w:val="00121944"/>
    <w:rsid w:val="00121A8A"/>
    <w:rsid w:val="00121C5B"/>
    <w:rsid w:val="001227EA"/>
    <w:rsid w:val="0012295A"/>
    <w:rsid w:val="001229DD"/>
    <w:rsid w:val="001229E1"/>
    <w:rsid w:val="00122A8E"/>
    <w:rsid w:val="00122AE8"/>
    <w:rsid w:val="00122B08"/>
    <w:rsid w:val="00122BAF"/>
    <w:rsid w:val="00122D3A"/>
    <w:rsid w:val="0012321A"/>
    <w:rsid w:val="00123385"/>
    <w:rsid w:val="00123587"/>
    <w:rsid w:val="0012363E"/>
    <w:rsid w:val="00123777"/>
    <w:rsid w:val="001238A0"/>
    <w:rsid w:val="001239BC"/>
    <w:rsid w:val="00123D9D"/>
    <w:rsid w:val="00123DBE"/>
    <w:rsid w:val="001241D3"/>
    <w:rsid w:val="00124630"/>
    <w:rsid w:val="001246CB"/>
    <w:rsid w:val="00124898"/>
    <w:rsid w:val="00124C98"/>
    <w:rsid w:val="00124D32"/>
    <w:rsid w:val="00124F9C"/>
    <w:rsid w:val="00124FCF"/>
    <w:rsid w:val="0012508D"/>
    <w:rsid w:val="001254A5"/>
    <w:rsid w:val="0012561A"/>
    <w:rsid w:val="00125754"/>
    <w:rsid w:val="00125877"/>
    <w:rsid w:val="00125BFC"/>
    <w:rsid w:val="00126137"/>
    <w:rsid w:val="00126193"/>
    <w:rsid w:val="001261D2"/>
    <w:rsid w:val="00126474"/>
    <w:rsid w:val="00126C48"/>
    <w:rsid w:val="00126D49"/>
    <w:rsid w:val="001278E5"/>
    <w:rsid w:val="0012795F"/>
    <w:rsid w:val="00127973"/>
    <w:rsid w:val="001279FC"/>
    <w:rsid w:val="0013011B"/>
    <w:rsid w:val="0013031C"/>
    <w:rsid w:val="00130588"/>
    <w:rsid w:val="001305BB"/>
    <w:rsid w:val="00130698"/>
    <w:rsid w:val="00130D7F"/>
    <w:rsid w:val="00130DA0"/>
    <w:rsid w:val="00131191"/>
    <w:rsid w:val="001311D3"/>
    <w:rsid w:val="001311D5"/>
    <w:rsid w:val="001314A3"/>
    <w:rsid w:val="00131869"/>
    <w:rsid w:val="00131892"/>
    <w:rsid w:val="00131B88"/>
    <w:rsid w:val="00131C12"/>
    <w:rsid w:val="00131C8D"/>
    <w:rsid w:val="00131E9B"/>
    <w:rsid w:val="00131EB2"/>
    <w:rsid w:val="00131F78"/>
    <w:rsid w:val="00131FEB"/>
    <w:rsid w:val="00132222"/>
    <w:rsid w:val="00132500"/>
    <w:rsid w:val="0013279A"/>
    <w:rsid w:val="00132980"/>
    <w:rsid w:val="00132B37"/>
    <w:rsid w:val="00132B72"/>
    <w:rsid w:val="00132F57"/>
    <w:rsid w:val="001333FA"/>
    <w:rsid w:val="00133659"/>
    <w:rsid w:val="0013387D"/>
    <w:rsid w:val="00133AF3"/>
    <w:rsid w:val="00133C64"/>
    <w:rsid w:val="00133CD6"/>
    <w:rsid w:val="00133D8C"/>
    <w:rsid w:val="00133FEA"/>
    <w:rsid w:val="00134349"/>
    <w:rsid w:val="001345D6"/>
    <w:rsid w:val="001345E8"/>
    <w:rsid w:val="001346D4"/>
    <w:rsid w:val="00134A6E"/>
    <w:rsid w:val="00134B38"/>
    <w:rsid w:val="00134D5F"/>
    <w:rsid w:val="00135009"/>
    <w:rsid w:val="00135135"/>
    <w:rsid w:val="00135138"/>
    <w:rsid w:val="00135291"/>
    <w:rsid w:val="0013549D"/>
    <w:rsid w:val="001354D0"/>
    <w:rsid w:val="00135511"/>
    <w:rsid w:val="0013557B"/>
    <w:rsid w:val="001357D9"/>
    <w:rsid w:val="001357F2"/>
    <w:rsid w:val="00135AB7"/>
    <w:rsid w:val="00135F5A"/>
    <w:rsid w:val="001362AB"/>
    <w:rsid w:val="001363AF"/>
    <w:rsid w:val="0013657B"/>
    <w:rsid w:val="001365DD"/>
    <w:rsid w:val="00136640"/>
    <w:rsid w:val="001369B6"/>
    <w:rsid w:val="00136BC7"/>
    <w:rsid w:val="00136FA6"/>
    <w:rsid w:val="00137083"/>
    <w:rsid w:val="0013717D"/>
    <w:rsid w:val="0013742A"/>
    <w:rsid w:val="00137583"/>
    <w:rsid w:val="00137656"/>
    <w:rsid w:val="001377AE"/>
    <w:rsid w:val="00137846"/>
    <w:rsid w:val="00137954"/>
    <w:rsid w:val="0013796D"/>
    <w:rsid w:val="001379B1"/>
    <w:rsid w:val="0014000F"/>
    <w:rsid w:val="001400CC"/>
    <w:rsid w:val="001401E0"/>
    <w:rsid w:val="00140292"/>
    <w:rsid w:val="00140320"/>
    <w:rsid w:val="001403A2"/>
    <w:rsid w:val="001403A4"/>
    <w:rsid w:val="001406AA"/>
    <w:rsid w:val="00140BB9"/>
    <w:rsid w:val="001417B3"/>
    <w:rsid w:val="0014193F"/>
    <w:rsid w:val="00141A20"/>
    <w:rsid w:val="00141A23"/>
    <w:rsid w:val="00141A30"/>
    <w:rsid w:val="00141B31"/>
    <w:rsid w:val="00141D2E"/>
    <w:rsid w:val="00141FC7"/>
    <w:rsid w:val="0014207D"/>
    <w:rsid w:val="001422FE"/>
    <w:rsid w:val="0014236C"/>
    <w:rsid w:val="00142451"/>
    <w:rsid w:val="001424C2"/>
    <w:rsid w:val="00142672"/>
    <w:rsid w:val="00142953"/>
    <w:rsid w:val="00142A43"/>
    <w:rsid w:val="00142B35"/>
    <w:rsid w:val="00142C51"/>
    <w:rsid w:val="00142C71"/>
    <w:rsid w:val="00142CF1"/>
    <w:rsid w:val="00142E03"/>
    <w:rsid w:val="00143097"/>
    <w:rsid w:val="001430E7"/>
    <w:rsid w:val="00143152"/>
    <w:rsid w:val="0014329A"/>
    <w:rsid w:val="001435C0"/>
    <w:rsid w:val="001439B6"/>
    <w:rsid w:val="00143A1A"/>
    <w:rsid w:val="00143A89"/>
    <w:rsid w:val="00143F40"/>
    <w:rsid w:val="001441A1"/>
    <w:rsid w:val="00144204"/>
    <w:rsid w:val="0014423D"/>
    <w:rsid w:val="001447D3"/>
    <w:rsid w:val="00144B22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CBB"/>
    <w:rsid w:val="00145D01"/>
    <w:rsid w:val="00146334"/>
    <w:rsid w:val="00146562"/>
    <w:rsid w:val="00146792"/>
    <w:rsid w:val="0014683D"/>
    <w:rsid w:val="001468E2"/>
    <w:rsid w:val="0014694E"/>
    <w:rsid w:val="00146C91"/>
    <w:rsid w:val="00146F44"/>
    <w:rsid w:val="00147056"/>
    <w:rsid w:val="0014738E"/>
    <w:rsid w:val="001476E8"/>
    <w:rsid w:val="0014774F"/>
    <w:rsid w:val="001478A7"/>
    <w:rsid w:val="00150273"/>
    <w:rsid w:val="0015060B"/>
    <w:rsid w:val="001507D6"/>
    <w:rsid w:val="001508F8"/>
    <w:rsid w:val="00150A03"/>
    <w:rsid w:val="00151146"/>
    <w:rsid w:val="0015162A"/>
    <w:rsid w:val="00151734"/>
    <w:rsid w:val="00151AD7"/>
    <w:rsid w:val="00151CA8"/>
    <w:rsid w:val="00151CAE"/>
    <w:rsid w:val="00151FCF"/>
    <w:rsid w:val="001520E7"/>
    <w:rsid w:val="001525FB"/>
    <w:rsid w:val="001527FE"/>
    <w:rsid w:val="0015288D"/>
    <w:rsid w:val="00152942"/>
    <w:rsid w:val="0015294C"/>
    <w:rsid w:val="00152E00"/>
    <w:rsid w:val="00152E38"/>
    <w:rsid w:val="001534F5"/>
    <w:rsid w:val="00153A70"/>
    <w:rsid w:val="00153B37"/>
    <w:rsid w:val="00153B4E"/>
    <w:rsid w:val="00153B92"/>
    <w:rsid w:val="00153E26"/>
    <w:rsid w:val="00153EDB"/>
    <w:rsid w:val="00153FFB"/>
    <w:rsid w:val="001544E3"/>
    <w:rsid w:val="0015451C"/>
    <w:rsid w:val="001545E7"/>
    <w:rsid w:val="00154650"/>
    <w:rsid w:val="001546EA"/>
    <w:rsid w:val="00154776"/>
    <w:rsid w:val="001547A1"/>
    <w:rsid w:val="00154D62"/>
    <w:rsid w:val="00154EB7"/>
    <w:rsid w:val="00154EEC"/>
    <w:rsid w:val="001550B0"/>
    <w:rsid w:val="00155479"/>
    <w:rsid w:val="00155582"/>
    <w:rsid w:val="001557BD"/>
    <w:rsid w:val="001559AB"/>
    <w:rsid w:val="00155A0C"/>
    <w:rsid w:val="00155A8A"/>
    <w:rsid w:val="00155B88"/>
    <w:rsid w:val="00155D02"/>
    <w:rsid w:val="00155D10"/>
    <w:rsid w:val="00156307"/>
    <w:rsid w:val="001565C2"/>
    <w:rsid w:val="00156719"/>
    <w:rsid w:val="001569A1"/>
    <w:rsid w:val="00156D01"/>
    <w:rsid w:val="00157232"/>
    <w:rsid w:val="001572A8"/>
    <w:rsid w:val="001573FD"/>
    <w:rsid w:val="00157412"/>
    <w:rsid w:val="00157607"/>
    <w:rsid w:val="00157966"/>
    <w:rsid w:val="001579CD"/>
    <w:rsid w:val="00157C97"/>
    <w:rsid w:val="00160128"/>
    <w:rsid w:val="0016031D"/>
    <w:rsid w:val="00160330"/>
    <w:rsid w:val="00160632"/>
    <w:rsid w:val="00160769"/>
    <w:rsid w:val="001608CB"/>
    <w:rsid w:val="00160A32"/>
    <w:rsid w:val="00160DDB"/>
    <w:rsid w:val="00161372"/>
    <w:rsid w:val="001614B9"/>
    <w:rsid w:val="00161586"/>
    <w:rsid w:val="00161720"/>
    <w:rsid w:val="0016178C"/>
    <w:rsid w:val="00161810"/>
    <w:rsid w:val="00161866"/>
    <w:rsid w:val="0016195C"/>
    <w:rsid w:val="00161AC9"/>
    <w:rsid w:val="00161BDE"/>
    <w:rsid w:val="00161C6E"/>
    <w:rsid w:val="00162451"/>
    <w:rsid w:val="00162456"/>
    <w:rsid w:val="001628F9"/>
    <w:rsid w:val="00162E35"/>
    <w:rsid w:val="00162E95"/>
    <w:rsid w:val="00162FFC"/>
    <w:rsid w:val="001630AA"/>
    <w:rsid w:val="001634A2"/>
    <w:rsid w:val="0016373D"/>
    <w:rsid w:val="001638DD"/>
    <w:rsid w:val="001639BA"/>
    <w:rsid w:val="00163A9F"/>
    <w:rsid w:val="00163F77"/>
    <w:rsid w:val="00163FB1"/>
    <w:rsid w:val="00164155"/>
    <w:rsid w:val="0016416D"/>
    <w:rsid w:val="001644CC"/>
    <w:rsid w:val="001647E3"/>
    <w:rsid w:val="00164BDC"/>
    <w:rsid w:val="00164BF3"/>
    <w:rsid w:val="00164CF4"/>
    <w:rsid w:val="00164FA7"/>
    <w:rsid w:val="00164FF7"/>
    <w:rsid w:val="0016501A"/>
    <w:rsid w:val="0016524A"/>
    <w:rsid w:val="001652FA"/>
    <w:rsid w:val="0016556C"/>
    <w:rsid w:val="00165663"/>
    <w:rsid w:val="001657B2"/>
    <w:rsid w:val="00165A2C"/>
    <w:rsid w:val="00165AFD"/>
    <w:rsid w:val="00165CD4"/>
    <w:rsid w:val="00165E15"/>
    <w:rsid w:val="00166027"/>
    <w:rsid w:val="001662EE"/>
    <w:rsid w:val="00166632"/>
    <w:rsid w:val="00166940"/>
    <w:rsid w:val="00166BBF"/>
    <w:rsid w:val="00166E20"/>
    <w:rsid w:val="00166F37"/>
    <w:rsid w:val="0016760F"/>
    <w:rsid w:val="00167728"/>
    <w:rsid w:val="00167E7A"/>
    <w:rsid w:val="00167EB5"/>
    <w:rsid w:val="00170371"/>
    <w:rsid w:val="00170380"/>
    <w:rsid w:val="00170451"/>
    <w:rsid w:val="0017045E"/>
    <w:rsid w:val="001704F4"/>
    <w:rsid w:val="00170693"/>
    <w:rsid w:val="001708FA"/>
    <w:rsid w:val="00170970"/>
    <w:rsid w:val="00170C04"/>
    <w:rsid w:val="00170D50"/>
    <w:rsid w:val="00170EB5"/>
    <w:rsid w:val="00170EF6"/>
    <w:rsid w:val="0017111E"/>
    <w:rsid w:val="00171321"/>
    <w:rsid w:val="00171347"/>
    <w:rsid w:val="00171351"/>
    <w:rsid w:val="00171361"/>
    <w:rsid w:val="001713B2"/>
    <w:rsid w:val="00171584"/>
    <w:rsid w:val="0017166C"/>
    <w:rsid w:val="00171730"/>
    <w:rsid w:val="001717D4"/>
    <w:rsid w:val="0017182F"/>
    <w:rsid w:val="00171880"/>
    <w:rsid w:val="001719AF"/>
    <w:rsid w:val="00171B2E"/>
    <w:rsid w:val="00171D7E"/>
    <w:rsid w:val="0017237B"/>
    <w:rsid w:val="001723C2"/>
    <w:rsid w:val="001723F7"/>
    <w:rsid w:val="00172429"/>
    <w:rsid w:val="00172759"/>
    <w:rsid w:val="001728D0"/>
    <w:rsid w:val="00172BE0"/>
    <w:rsid w:val="00172CE2"/>
    <w:rsid w:val="00172D26"/>
    <w:rsid w:val="00173059"/>
    <w:rsid w:val="00173116"/>
    <w:rsid w:val="00173659"/>
    <w:rsid w:val="00173786"/>
    <w:rsid w:val="00173A44"/>
    <w:rsid w:val="00173A66"/>
    <w:rsid w:val="00173D47"/>
    <w:rsid w:val="00173EB0"/>
    <w:rsid w:val="00173F9B"/>
    <w:rsid w:val="00174060"/>
    <w:rsid w:val="00174161"/>
    <w:rsid w:val="0017439B"/>
    <w:rsid w:val="0017496D"/>
    <w:rsid w:val="00174AAC"/>
    <w:rsid w:val="00174BF5"/>
    <w:rsid w:val="001751A8"/>
    <w:rsid w:val="00175590"/>
    <w:rsid w:val="001757CF"/>
    <w:rsid w:val="00175883"/>
    <w:rsid w:val="001758A5"/>
    <w:rsid w:val="00175C89"/>
    <w:rsid w:val="00175E89"/>
    <w:rsid w:val="00175F1A"/>
    <w:rsid w:val="00176096"/>
    <w:rsid w:val="00176529"/>
    <w:rsid w:val="0017670E"/>
    <w:rsid w:val="001768D4"/>
    <w:rsid w:val="00176AC9"/>
    <w:rsid w:val="00176B89"/>
    <w:rsid w:val="00176C9D"/>
    <w:rsid w:val="00176CAC"/>
    <w:rsid w:val="00176F03"/>
    <w:rsid w:val="001770D4"/>
    <w:rsid w:val="0017713F"/>
    <w:rsid w:val="001773E5"/>
    <w:rsid w:val="0017765D"/>
    <w:rsid w:val="00177EE2"/>
    <w:rsid w:val="00177FFA"/>
    <w:rsid w:val="001804E5"/>
    <w:rsid w:val="00180592"/>
    <w:rsid w:val="0018064B"/>
    <w:rsid w:val="0018075B"/>
    <w:rsid w:val="00180BB5"/>
    <w:rsid w:val="00180D4B"/>
    <w:rsid w:val="00180DB8"/>
    <w:rsid w:val="00180E2B"/>
    <w:rsid w:val="00181088"/>
    <w:rsid w:val="0018127B"/>
    <w:rsid w:val="001812B0"/>
    <w:rsid w:val="001816E8"/>
    <w:rsid w:val="001818DA"/>
    <w:rsid w:val="00181967"/>
    <w:rsid w:val="00181B40"/>
    <w:rsid w:val="00181B8C"/>
    <w:rsid w:val="00181D49"/>
    <w:rsid w:val="00182234"/>
    <w:rsid w:val="001826FA"/>
    <w:rsid w:val="001826FB"/>
    <w:rsid w:val="00182747"/>
    <w:rsid w:val="00182D71"/>
    <w:rsid w:val="00182E38"/>
    <w:rsid w:val="00182EBC"/>
    <w:rsid w:val="00183055"/>
    <w:rsid w:val="00183341"/>
    <w:rsid w:val="001834D4"/>
    <w:rsid w:val="001835BA"/>
    <w:rsid w:val="00183A4D"/>
    <w:rsid w:val="00183D47"/>
    <w:rsid w:val="00183E94"/>
    <w:rsid w:val="00183FB5"/>
    <w:rsid w:val="001840CA"/>
    <w:rsid w:val="001841D0"/>
    <w:rsid w:val="00184715"/>
    <w:rsid w:val="00184997"/>
    <w:rsid w:val="00184E5C"/>
    <w:rsid w:val="00184FDB"/>
    <w:rsid w:val="001851D7"/>
    <w:rsid w:val="00185324"/>
    <w:rsid w:val="001854C0"/>
    <w:rsid w:val="001855E3"/>
    <w:rsid w:val="0018561C"/>
    <w:rsid w:val="00185764"/>
    <w:rsid w:val="00185851"/>
    <w:rsid w:val="00185888"/>
    <w:rsid w:val="00185959"/>
    <w:rsid w:val="00185FDB"/>
    <w:rsid w:val="001865C5"/>
    <w:rsid w:val="0018681D"/>
    <w:rsid w:val="00186936"/>
    <w:rsid w:val="0018699B"/>
    <w:rsid w:val="00186AC3"/>
    <w:rsid w:val="00186DE9"/>
    <w:rsid w:val="00186E89"/>
    <w:rsid w:val="00187057"/>
    <w:rsid w:val="00187423"/>
    <w:rsid w:val="0018795F"/>
    <w:rsid w:val="001879C1"/>
    <w:rsid w:val="00187C40"/>
    <w:rsid w:val="00187C92"/>
    <w:rsid w:val="00187D20"/>
    <w:rsid w:val="00190035"/>
    <w:rsid w:val="001902EA"/>
    <w:rsid w:val="00190404"/>
    <w:rsid w:val="00190501"/>
    <w:rsid w:val="00190538"/>
    <w:rsid w:val="001906D8"/>
    <w:rsid w:val="00190CD1"/>
    <w:rsid w:val="00190D01"/>
    <w:rsid w:val="00190F96"/>
    <w:rsid w:val="00191077"/>
    <w:rsid w:val="001914D8"/>
    <w:rsid w:val="00191564"/>
    <w:rsid w:val="00191823"/>
    <w:rsid w:val="00191940"/>
    <w:rsid w:val="0019198D"/>
    <w:rsid w:val="00191B7A"/>
    <w:rsid w:val="00191E5F"/>
    <w:rsid w:val="0019203C"/>
    <w:rsid w:val="001921AD"/>
    <w:rsid w:val="001921AF"/>
    <w:rsid w:val="0019248E"/>
    <w:rsid w:val="001925F5"/>
    <w:rsid w:val="001928B1"/>
    <w:rsid w:val="00192946"/>
    <w:rsid w:val="00192AEA"/>
    <w:rsid w:val="00192D0C"/>
    <w:rsid w:val="00192F3E"/>
    <w:rsid w:val="00193035"/>
    <w:rsid w:val="00193725"/>
    <w:rsid w:val="00193BFA"/>
    <w:rsid w:val="00193E21"/>
    <w:rsid w:val="00193EE8"/>
    <w:rsid w:val="00193F4D"/>
    <w:rsid w:val="0019403B"/>
    <w:rsid w:val="001940EA"/>
    <w:rsid w:val="0019423F"/>
    <w:rsid w:val="00194281"/>
    <w:rsid w:val="0019437F"/>
    <w:rsid w:val="001949BC"/>
    <w:rsid w:val="00194A18"/>
    <w:rsid w:val="00194B15"/>
    <w:rsid w:val="00194D35"/>
    <w:rsid w:val="00194D7B"/>
    <w:rsid w:val="00194DD2"/>
    <w:rsid w:val="00195149"/>
    <w:rsid w:val="00195304"/>
    <w:rsid w:val="001953B7"/>
    <w:rsid w:val="00195516"/>
    <w:rsid w:val="001955D8"/>
    <w:rsid w:val="00195612"/>
    <w:rsid w:val="00195741"/>
    <w:rsid w:val="00195772"/>
    <w:rsid w:val="0019592A"/>
    <w:rsid w:val="00195AD7"/>
    <w:rsid w:val="00195B1F"/>
    <w:rsid w:val="00195D01"/>
    <w:rsid w:val="00195DC1"/>
    <w:rsid w:val="0019610D"/>
    <w:rsid w:val="00196228"/>
    <w:rsid w:val="001964A9"/>
    <w:rsid w:val="00196550"/>
    <w:rsid w:val="00196B08"/>
    <w:rsid w:val="00196C0A"/>
    <w:rsid w:val="00196CB8"/>
    <w:rsid w:val="00196CBF"/>
    <w:rsid w:val="00196E07"/>
    <w:rsid w:val="00196F5F"/>
    <w:rsid w:val="0019739F"/>
    <w:rsid w:val="001973AB"/>
    <w:rsid w:val="001973B5"/>
    <w:rsid w:val="00197567"/>
    <w:rsid w:val="00197591"/>
    <w:rsid w:val="0019762E"/>
    <w:rsid w:val="00197692"/>
    <w:rsid w:val="00197A22"/>
    <w:rsid w:val="00197E2D"/>
    <w:rsid w:val="00197EE5"/>
    <w:rsid w:val="001A0493"/>
    <w:rsid w:val="001A06E4"/>
    <w:rsid w:val="001A06FC"/>
    <w:rsid w:val="001A095B"/>
    <w:rsid w:val="001A0A40"/>
    <w:rsid w:val="001A0B1A"/>
    <w:rsid w:val="001A0B75"/>
    <w:rsid w:val="001A0DC4"/>
    <w:rsid w:val="001A0E1E"/>
    <w:rsid w:val="001A189F"/>
    <w:rsid w:val="001A1C23"/>
    <w:rsid w:val="001A1F8B"/>
    <w:rsid w:val="001A1FC0"/>
    <w:rsid w:val="001A2208"/>
    <w:rsid w:val="001A25AF"/>
    <w:rsid w:val="001A269D"/>
    <w:rsid w:val="001A2797"/>
    <w:rsid w:val="001A2944"/>
    <w:rsid w:val="001A2AB2"/>
    <w:rsid w:val="001A2ACE"/>
    <w:rsid w:val="001A2BD3"/>
    <w:rsid w:val="001A3281"/>
    <w:rsid w:val="001A339F"/>
    <w:rsid w:val="001A35BC"/>
    <w:rsid w:val="001A3648"/>
    <w:rsid w:val="001A442F"/>
    <w:rsid w:val="001A44B4"/>
    <w:rsid w:val="001A4825"/>
    <w:rsid w:val="001A485D"/>
    <w:rsid w:val="001A4A19"/>
    <w:rsid w:val="001A4A52"/>
    <w:rsid w:val="001A4B2B"/>
    <w:rsid w:val="001A563B"/>
    <w:rsid w:val="001A5651"/>
    <w:rsid w:val="001A5661"/>
    <w:rsid w:val="001A599C"/>
    <w:rsid w:val="001A5B12"/>
    <w:rsid w:val="001A5B5A"/>
    <w:rsid w:val="001A5CAA"/>
    <w:rsid w:val="001A5E35"/>
    <w:rsid w:val="001A61B6"/>
    <w:rsid w:val="001A6578"/>
    <w:rsid w:val="001A65B3"/>
    <w:rsid w:val="001A6B60"/>
    <w:rsid w:val="001A6BB5"/>
    <w:rsid w:val="001A70C0"/>
    <w:rsid w:val="001A727B"/>
    <w:rsid w:val="001A72D9"/>
    <w:rsid w:val="001A74B6"/>
    <w:rsid w:val="001A76CF"/>
    <w:rsid w:val="001A77F0"/>
    <w:rsid w:val="001A7A47"/>
    <w:rsid w:val="001A7A85"/>
    <w:rsid w:val="001A7C47"/>
    <w:rsid w:val="001A7E47"/>
    <w:rsid w:val="001A7F31"/>
    <w:rsid w:val="001B0188"/>
    <w:rsid w:val="001B025A"/>
    <w:rsid w:val="001B0394"/>
    <w:rsid w:val="001B087A"/>
    <w:rsid w:val="001B087C"/>
    <w:rsid w:val="001B09BC"/>
    <w:rsid w:val="001B0A1E"/>
    <w:rsid w:val="001B0CF7"/>
    <w:rsid w:val="001B0E49"/>
    <w:rsid w:val="001B0EA9"/>
    <w:rsid w:val="001B0F2E"/>
    <w:rsid w:val="001B0F87"/>
    <w:rsid w:val="001B127F"/>
    <w:rsid w:val="001B1480"/>
    <w:rsid w:val="001B15BE"/>
    <w:rsid w:val="001B1625"/>
    <w:rsid w:val="001B19A8"/>
    <w:rsid w:val="001B19FD"/>
    <w:rsid w:val="001B1B48"/>
    <w:rsid w:val="001B1BE6"/>
    <w:rsid w:val="001B1D03"/>
    <w:rsid w:val="001B1D5B"/>
    <w:rsid w:val="001B1EB9"/>
    <w:rsid w:val="001B1EFC"/>
    <w:rsid w:val="001B1F0C"/>
    <w:rsid w:val="001B2389"/>
    <w:rsid w:val="001B24DE"/>
    <w:rsid w:val="001B25AE"/>
    <w:rsid w:val="001B27CE"/>
    <w:rsid w:val="001B28B1"/>
    <w:rsid w:val="001B2937"/>
    <w:rsid w:val="001B2A75"/>
    <w:rsid w:val="001B2BFC"/>
    <w:rsid w:val="001B2CD4"/>
    <w:rsid w:val="001B33F9"/>
    <w:rsid w:val="001B35A8"/>
    <w:rsid w:val="001B375C"/>
    <w:rsid w:val="001B37F6"/>
    <w:rsid w:val="001B3E9F"/>
    <w:rsid w:val="001B4233"/>
    <w:rsid w:val="001B44F5"/>
    <w:rsid w:val="001B49E6"/>
    <w:rsid w:val="001B4EA8"/>
    <w:rsid w:val="001B4F5D"/>
    <w:rsid w:val="001B4F5E"/>
    <w:rsid w:val="001B514E"/>
    <w:rsid w:val="001B53FA"/>
    <w:rsid w:val="001B55C3"/>
    <w:rsid w:val="001B5774"/>
    <w:rsid w:val="001B5871"/>
    <w:rsid w:val="001B5928"/>
    <w:rsid w:val="001B5B2B"/>
    <w:rsid w:val="001B5BEC"/>
    <w:rsid w:val="001B5D2C"/>
    <w:rsid w:val="001B5F07"/>
    <w:rsid w:val="001B5F0C"/>
    <w:rsid w:val="001B5FAE"/>
    <w:rsid w:val="001B662B"/>
    <w:rsid w:val="001B669B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69D"/>
    <w:rsid w:val="001B7900"/>
    <w:rsid w:val="001B79FD"/>
    <w:rsid w:val="001B7B73"/>
    <w:rsid w:val="001B7BDD"/>
    <w:rsid w:val="001B7E1F"/>
    <w:rsid w:val="001C02A7"/>
    <w:rsid w:val="001C036A"/>
    <w:rsid w:val="001C069E"/>
    <w:rsid w:val="001C0B25"/>
    <w:rsid w:val="001C0CE9"/>
    <w:rsid w:val="001C0FEA"/>
    <w:rsid w:val="001C1415"/>
    <w:rsid w:val="001C1823"/>
    <w:rsid w:val="001C19A2"/>
    <w:rsid w:val="001C1A36"/>
    <w:rsid w:val="001C1A5F"/>
    <w:rsid w:val="001C1B7E"/>
    <w:rsid w:val="001C1C2B"/>
    <w:rsid w:val="001C2005"/>
    <w:rsid w:val="001C2034"/>
    <w:rsid w:val="001C2102"/>
    <w:rsid w:val="001C2307"/>
    <w:rsid w:val="001C246C"/>
    <w:rsid w:val="001C2816"/>
    <w:rsid w:val="001C28A3"/>
    <w:rsid w:val="001C2ACC"/>
    <w:rsid w:val="001C2FF9"/>
    <w:rsid w:val="001C330C"/>
    <w:rsid w:val="001C337D"/>
    <w:rsid w:val="001C351A"/>
    <w:rsid w:val="001C35E0"/>
    <w:rsid w:val="001C367A"/>
    <w:rsid w:val="001C3B09"/>
    <w:rsid w:val="001C3C91"/>
    <w:rsid w:val="001C3D3B"/>
    <w:rsid w:val="001C3FF4"/>
    <w:rsid w:val="001C4325"/>
    <w:rsid w:val="001C4995"/>
    <w:rsid w:val="001C4A99"/>
    <w:rsid w:val="001C4CC0"/>
    <w:rsid w:val="001C4E8F"/>
    <w:rsid w:val="001C50F2"/>
    <w:rsid w:val="001C5927"/>
    <w:rsid w:val="001C5939"/>
    <w:rsid w:val="001C5F2B"/>
    <w:rsid w:val="001C6126"/>
    <w:rsid w:val="001C615F"/>
    <w:rsid w:val="001C6192"/>
    <w:rsid w:val="001C619F"/>
    <w:rsid w:val="001C65F2"/>
    <w:rsid w:val="001C6956"/>
    <w:rsid w:val="001C6A84"/>
    <w:rsid w:val="001C6B2D"/>
    <w:rsid w:val="001C6BAF"/>
    <w:rsid w:val="001C6D27"/>
    <w:rsid w:val="001C6D57"/>
    <w:rsid w:val="001C7210"/>
    <w:rsid w:val="001C7218"/>
    <w:rsid w:val="001C74C6"/>
    <w:rsid w:val="001C77A5"/>
    <w:rsid w:val="001C7E04"/>
    <w:rsid w:val="001D0217"/>
    <w:rsid w:val="001D03C7"/>
    <w:rsid w:val="001D0AA5"/>
    <w:rsid w:val="001D0DFC"/>
    <w:rsid w:val="001D0EFA"/>
    <w:rsid w:val="001D0FFF"/>
    <w:rsid w:val="001D13A9"/>
    <w:rsid w:val="001D1638"/>
    <w:rsid w:val="001D174E"/>
    <w:rsid w:val="001D17BF"/>
    <w:rsid w:val="001D1889"/>
    <w:rsid w:val="001D1E34"/>
    <w:rsid w:val="001D2450"/>
    <w:rsid w:val="001D2824"/>
    <w:rsid w:val="001D29DD"/>
    <w:rsid w:val="001D2C80"/>
    <w:rsid w:val="001D2FEC"/>
    <w:rsid w:val="001D31A9"/>
    <w:rsid w:val="001D322E"/>
    <w:rsid w:val="001D38AB"/>
    <w:rsid w:val="001D3B5D"/>
    <w:rsid w:val="001D3C28"/>
    <w:rsid w:val="001D3DA4"/>
    <w:rsid w:val="001D3DFA"/>
    <w:rsid w:val="001D4174"/>
    <w:rsid w:val="001D41D1"/>
    <w:rsid w:val="001D4301"/>
    <w:rsid w:val="001D4966"/>
    <w:rsid w:val="001D4A8F"/>
    <w:rsid w:val="001D5075"/>
    <w:rsid w:val="001D50C2"/>
    <w:rsid w:val="001D522E"/>
    <w:rsid w:val="001D5645"/>
    <w:rsid w:val="001D5663"/>
    <w:rsid w:val="001D5882"/>
    <w:rsid w:val="001D5D21"/>
    <w:rsid w:val="001D5D99"/>
    <w:rsid w:val="001D5D9E"/>
    <w:rsid w:val="001D6217"/>
    <w:rsid w:val="001D65E4"/>
    <w:rsid w:val="001D6980"/>
    <w:rsid w:val="001D6B07"/>
    <w:rsid w:val="001D6F41"/>
    <w:rsid w:val="001D7291"/>
    <w:rsid w:val="001D73E2"/>
    <w:rsid w:val="001D792D"/>
    <w:rsid w:val="001D7B60"/>
    <w:rsid w:val="001D7DA1"/>
    <w:rsid w:val="001E060F"/>
    <w:rsid w:val="001E0976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6BA"/>
    <w:rsid w:val="001E3A83"/>
    <w:rsid w:val="001E3F31"/>
    <w:rsid w:val="001E3F41"/>
    <w:rsid w:val="001E4517"/>
    <w:rsid w:val="001E45B6"/>
    <w:rsid w:val="001E45BD"/>
    <w:rsid w:val="001E4733"/>
    <w:rsid w:val="001E48AC"/>
    <w:rsid w:val="001E4992"/>
    <w:rsid w:val="001E4F51"/>
    <w:rsid w:val="001E4FB5"/>
    <w:rsid w:val="001E5203"/>
    <w:rsid w:val="001E528E"/>
    <w:rsid w:val="001E5570"/>
    <w:rsid w:val="001E56F2"/>
    <w:rsid w:val="001E5803"/>
    <w:rsid w:val="001E60CE"/>
    <w:rsid w:val="001E6380"/>
    <w:rsid w:val="001E656B"/>
    <w:rsid w:val="001E6656"/>
    <w:rsid w:val="001E67A2"/>
    <w:rsid w:val="001E6CDC"/>
    <w:rsid w:val="001E6F38"/>
    <w:rsid w:val="001E7058"/>
    <w:rsid w:val="001E7168"/>
    <w:rsid w:val="001E7747"/>
    <w:rsid w:val="001E7A88"/>
    <w:rsid w:val="001E7EBB"/>
    <w:rsid w:val="001E7EF8"/>
    <w:rsid w:val="001E7F61"/>
    <w:rsid w:val="001F0245"/>
    <w:rsid w:val="001F04DE"/>
    <w:rsid w:val="001F0508"/>
    <w:rsid w:val="001F0A56"/>
    <w:rsid w:val="001F0B07"/>
    <w:rsid w:val="001F0EFA"/>
    <w:rsid w:val="001F101E"/>
    <w:rsid w:val="001F12CF"/>
    <w:rsid w:val="001F134A"/>
    <w:rsid w:val="001F13AC"/>
    <w:rsid w:val="001F160F"/>
    <w:rsid w:val="001F1626"/>
    <w:rsid w:val="001F186C"/>
    <w:rsid w:val="001F18CF"/>
    <w:rsid w:val="001F1A85"/>
    <w:rsid w:val="001F1C27"/>
    <w:rsid w:val="001F1C82"/>
    <w:rsid w:val="001F1D3F"/>
    <w:rsid w:val="001F1EF5"/>
    <w:rsid w:val="001F1F39"/>
    <w:rsid w:val="001F1FA6"/>
    <w:rsid w:val="001F2043"/>
    <w:rsid w:val="001F21B2"/>
    <w:rsid w:val="001F21C6"/>
    <w:rsid w:val="001F21DE"/>
    <w:rsid w:val="001F2343"/>
    <w:rsid w:val="001F248C"/>
    <w:rsid w:val="001F2771"/>
    <w:rsid w:val="001F2870"/>
    <w:rsid w:val="001F2920"/>
    <w:rsid w:val="001F2E68"/>
    <w:rsid w:val="001F2E8C"/>
    <w:rsid w:val="001F2ECD"/>
    <w:rsid w:val="001F2F98"/>
    <w:rsid w:val="001F3562"/>
    <w:rsid w:val="001F3843"/>
    <w:rsid w:val="001F3A53"/>
    <w:rsid w:val="001F3A8F"/>
    <w:rsid w:val="001F3CD1"/>
    <w:rsid w:val="001F3D49"/>
    <w:rsid w:val="001F3FE8"/>
    <w:rsid w:val="001F44C4"/>
    <w:rsid w:val="001F48F3"/>
    <w:rsid w:val="001F4ABA"/>
    <w:rsid w:val="001F566D"/>
    <w:rsid w:val="001F568E"/>
    <w:rsid w:val="001F5B18"/>
    <w:rsid w:val="001F5C19"/>
    <w:rsid w:val="001F5C3D"/>
    <w:rsid w:val="001F6027"/>
    <w:rsid w:val="001F624B"/>
    <w:rsid w:val="001F624C"/>
    <w:rsid w:val="001F6411"/>
    <w:rsid w:val="001F6515"/>
    <w:rsid w:val="001F6556"/>
    <w:rsid w:val="001F663E"/>
    <w:rsid w:val="001F680F"/>
    <w:rsid w:val="001F69AD"/>
    <w:rsid w:val="001F6A9C"/>
    <w:rsid w:val="001F6DAD"/>
    <w:rsid w:val="001F71A3"/>
    <w:rsid w:val="001F73DD"/>
    <w:rsid w:val="001F7627"/>
    <w:rsid w:val="001F7652"/>
    <w:rsid w:val="001F7680"/>
    <w:rsid w:val="001F76BA"/>
    <w:rsid w:val="001F7799"/>
    <w:rsid w:val="001F77CF"/>
    <w:rsid w:val="001F7820"/>
    <w:rsid w:val="001F7922"/>
    <w:rsid w:val="001F7BC6"/>
    <w:rsid w:val="001F7CA1"/>
    <w:rsid w:val="001F7ECB"/>
    <w:rsid w:val="001F7FFA"/>
    <w:rsid w:val="002005CE"/>
    <w:rsid w:val="00200685"/>
    <w:rsid w:val="00200861"/>
    <w:rsid w:val="002008AA"/>
    <w:rsid w:val="002008E9"/>
    <w:rsid w:val="00200ACA"/>
    <w:rsid w:val="00200B51"/>
    <w:rsid w:val="00201088"/>
    <w:rsid w:val="002011EF"/>
    <w:rsid w:val="0020121E"/>
    <w:rsid w:val="002012CE"/>
    <w:rsid w:val="002013B1"/>
    <w:rsid w:val="0020140D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B93"/>
    <w:rsid w:val="00202E18"/>
    <w:rsid w:val="00202E26"/>
    <w:rsid w:val="00202E28"/>
    <w:rsid w:val="00202E9D"/>
    <w:rsid w:val="00202F5D"/>
    <w:rsid w:val="00203012"/>
    <w:rsid w:val="002031B0"/>
    <w:rsid w:val="002031BF"/>
    <w:rsid w:val="00203A1C"/>
    <w:rsid w:val="00203B9F"/>
    <w:rsid w:val="00203D30"/>
    <w:rsid w:val="00203DB3"/>
    <w:rsid w:val="00203E44"/>
    <w:rsid w:val="00204E6B"/>
    <w:rsid w:val="00204E7A"/>
    <w:rsid w:val="00204EA3"/>
    <w:rsid w:val="00204EE3"/>
    <w:rsid w:val="00204F5D"/>
    <w:rsid w:val="00204FF0"/>
    <w:rsid w:val="0020518E"/>
    <w:rsid w:val="0020533D"/>
    <w:rsid w:val="0020590F"/>
    <w:rsid w:val="00205A85"/>
    <w:rsid w:val="00205F76"/>
    <w:rsid w:val="00206210"/>
    <w:rsid w:val="002065CB"/>
    <w:rsid w:val="00206652"/>
    <w:rsid w:val="0020690E"/>
    <w:rsid w:val="00206B39"/>
    <w:rsid w:val="00206CB0"/>
    <w:rsid w:val="00206DEC"/>
    <w:rsid w:val="00206F4C"/>
    <w:rsid w:val="00207168"/>
    <w:rsid w:val="00207395"/>
    <w:rsid w:val="00207454"/>
    <w:rsid w:val="0020745F"/>
    <w:rsid w:val="0020748A"/>
    <w:rsid w:val="002076C9"/>
    <w:rsid w:val="00207773"/>
    <w:rsid w:val="00207C56"/>
    <w:rsid w:val="00207E3B"/>
    <w:rsid w:val="00210987"/>
    <w:rsid w:val="00210A44"/>
    <w:rsid w:val="00210D3A"/>
    <w:rsid w:val="00210FAC"/>
    <w:rsid w:val="00211165"/>
    <w:rsid w:val="0021139F"/>
    <w:rsid w:val="00211496"/>
    <w:rsid w:val="002115C2"/>
    <w:rsid w:val="002115CB"/>
    <w:rsid w:val="002115E0"/>
    <w:rsid w:val="002117DD"/>
    <w:rsid w:val="00212021"/>
    <w:rsid w:val="00212214"/>
    <w:rsid w:val="0021287D"/>
    <w:rsid w:val="002129BF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9F4"/>
    <w:rsid w:val="00213A1E"/>
    <w:rsid w:val="00213B00"/>
    <w:rsid w:val="00213BA3"/>
    <w:rsid w:val="00213C1F"/>
    <w:rsid w:val="00213E20"/>
    <w:rsid w:val="00213E55"/>
    <w:rsid w:val="002140E9"/>
    <w:rsid w:val="00214177"/>
    <w:rsid w:val="002141E8"/>
    <w:rsid w:val="002141F0"/>
    <w:rsid w:val="00214863"/>
    <w:rsid w:val="002148A9"/>
    <w:rsid w:val="00214C30"/>
    <w:rsid w:val="00214DD8"/>
    <w:rsid w:val="00215113"/>
    <w:rsid w:val="002152C7"/>
    <w:rsid w:val="002153E0"/>
    <w:rsid w:val="0021589E"/>
    <w:rsid w:val="002158F7"/>
    <w:rsid w:val="00215947"/>
    <w:rsid w:val="00215A71"/>
    <w:rsid w:val="00215D9C"/>
    <w:rsid w:val="002160F0"/>
    <w:rsid w:val="002162A1"/>
    <w:rsid w:val="00216313"/>
    <w:rsid w:val="002167F9"/>
    <w:rsid w:val="00216832"/>
    <w:rsid w:val="00216983"/>
    <w:rsid w:val="00216ADD"/>
    <w:rsid w:val="00217196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20035"/>
    <w:rsid w:val="002200B2"/>
    <w:rsid w:val="0022014A"/>
    <w:rsid w:val="00220467"/>
    <w:rsid w:val="0022048A"/>
    <w:rsid w:val="00220777"/>
    <w:rsid w:val="00220853"/>
    <w:rsid w:val="00220884"/>
    <w:rsid w:val="00220948"/>
    <w:rsid w:val="00220ACE"/>
    <w:rsid w:val="00220AF3"/>
    <w:rsid w:val="00220D28"/>
    <w:rsid w:val="00220F09"/>
    <w:rsid w:val="00220F81"/>
    <w:rsid w:val="00220FDE"/>
    <w:rsid w:val="0022127F"/>
    <w:rsid w:val="00221306"/>
    <w:rsid w:val="0022144C"/>
    <w:rsid w:val="0022159F"/>
    <w:rsid w:val="002217B2"/>
    <w:rsid w:val="0022182F"/>
    <w:rsid w:val="0022193F"/>
    <w:rsid w:val="00221C10"/>
    <w:rsid w:val="00221C3F"/>
    <w:rsid w:val="00221C45"/>
    <w:rsid w:val="00221D80"/>
    <w:rsid w:val="00221EB8"/>
    <w:rsid w:val="00221ECC"/>
    <w:rsid w:val="00221F0A"/>
    <w:rsid w:val="00221FA7"/>
    <w:rsid w:val="00222200"/>
    <w:rsid w:val="00222360"/>
    <w:rsid w:val="002223E2"/>
    <w:rsid w:val="00222558"/>
    <w:rsid w:val="002225EF"/>
    <w:rsid w:val="00222634"/>
    <w:rsid w:val="00222661"/>
    <w:rsid w:val="00222793"/>
    <w:rsid w:val="0022283B"/>
    <w:rsid w:val="00222AB6"/>
    <w:rsid w:val="002232D8"/>
    <w:rsid w:val="00223650"/>
    <w:rsid w:val="002237CA"/>
    <w:rsid w:val="002238A7"/>
    <w:rsid w:val="002238C4"/>
    <w:rsid w:val="0022392A"/>
    <w:rsid w:val="002239D8"/>
    <w:rsid w:val="00223A03"/>
    <w:rsid w:val="00223AEC"/>
    <w:rsid w:val="00223CD5"/>
    <w:rsid w:val="00223D50"/>
    <w:rsid w:val="00223DD1"/>
    <w:rsid w:val="00223F8E"/>
    <w:rsid w:val="002241CE"/>
    <w:rsid w:val="00224491"/>
    <w:rsid w:val="002249DE"/>
    <w:rsid w:val="00224BB2"/>
    <w:rsid w:val="00224D67"/>
    <w:rsid w:val="00224E63"/>
    <w:rsid w:val="002254D7"/>
    <w:rsid w:val="00225627"/>
    <w:rsid w:val="002256F3"/>
    <w:rsid w:val="00225CB7"/>
    <w:rsid w:val="00225D4D"/>
    <w:rsid w:val="00225F0C"/>
    <w:rsid w:val="00226472"/>
    <w:rsid w:val="002264FF"/>
    <w:rsid w:val="002265D8"/>
    <w:rsid w:val="002268EA"/>
    <w:rsid w:val="002269D4"/>
    <w:rsid w:val="00226A18"/>
    <w:rsid w:val="00226B4A"/>
    <w:rsid w:val="00226C7A"/>
    <w:rsid w:val="00226DE2"/>
    <w:rsid w:val="00226F9A"/>
    <w:rsid w:val="00227207"/>
    <w:rsid w:val="002272DB"/>
    <w:rsid w:val="0022736F"/>
    <w:rsid w:val="0022751A"/>
    <w:rsid w:val="0022756F"/>
    <w:rsid w:val="00227570"/>
    <w:rsid w:val="002277BF"/>
    <w:rsid w:val="00227845"/>
    <w:rsid w:val="00227969"/>
    <w:rsid w:val="00227CBC"/>
    <w:rsid w:val="00227E99"/>
    <w:rsid w:val="00230032"/>
    <w:rsid w:val="00230246"/>
    <w:rsid w:val="0023051B"/>
    <w:rsid w:val="002308FD"/>
    <w:rsid w:val="00230FE6"/>
    <w:rsid w:val="00231045"/>
    <w:rsid w:val="0023112B"/>
    <w:rsid w:val="002314EC"/>
    <w:rsid w:val="00231565"/>
    <w:rsid w:val="0023162B"/>
    <w:rsid w:val="00231736"/>
    <w:rsid w:val="00231A7F"/>
    <w:rsid w:val="00231B1E"/>
    <w:rsid w:val="00231C4B"/>
    <w:rsid w:val="00231EE0"/>
    <w:rsid w:val="0023200A"/>
    <w:rsid w:val="002321A2"/>
    <w:rsid w:val="002321AA"/>
    <w:rsid w:val="00232495"/>
    <w:rsid w:val="002327EF"/>
    <w:rsid w:val="00232907"/>
    <w:rsid w:val="00232A65"/>
    <w:rsid w:val="00232F24"/>
    <w:rsid w:val="00232F4A"/>
    <w:rsid w:val="002334A5"/>
    <w:rsid w:val="002335BC"/>
    <w:rsid w:val="00233853"/>
    <w:rsid w:val="002338AE"/>
    <w:rsid w:val="00233E53"/>
    <w:rsid w:val="00233EBC"/>
    <w:rsid w:val="00233F08"/>
    <w:rsid w:val="00234014"/>
    <w:rsid w:val="0023408D"/>
    <w:rsid w:val="0023412E"/>
    <w:rsid w:val="00234277"/>
    <w:rsid w:val="0023434C"/>
    <w:rsid w:val="00234B12"/>
    <w:rsid w:val="00235122"/>
    <w:rsid w:val="0023559E"/>
    <w:rsid w:val="002359B6"/>
    <w:rsid w:val="002359D4"/>
    <w:rsid w:val="00235A02"/>
    <w:rsid w:val="00236096"/>
    <w:rsid w:val="00236430"/>
    <w:rsid w:val="00236479"/>
    <w:rsid w:val="0023668A"/>
    <w:rsid w:val="0023687A"/>
    <w:rsid w:val="00236AA9"/>
    <w:rsid w:val="00236C9E"/>
    <w:rsid w:val="00236EFF"/>
    <w:rsid w:val="00236F74"/>
    <w:rsid w:val="00237034"/>
    <w:rsid w:val="00237122"/>
    <w:rsid w:val="002371BD"/>
    <w:rsid w:val="00237317"/>
    <w:rsid w:val="0023743A"/>
    <w:rsid w:val="00237580"/>
    <w:rsid w:val="00237D82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164"/>
    <w:rsid w:val="002412DB"/>
    <w:rsid w:val="00241336"/>
    <w:rsid w:val="0024154A"/>
    <w:rsid w:val="00241923"/>
    <w:rsid w:val="00241C0E"/>
    <w:rsid w:val="00241C5A"/>
    <w:rsid w:val="00241C9F"/>
    <w:rsid w:val="00241DDA"/>
    <w:rsid w:val="00241DDE"/>
    <w:rsid w:val="00241F55"/>
    <w:rsid w:val="00241F6E"/>
    <w:rsid w:val="002420AA"/>
    <w:rsid w:val="00242375"/>
    <w:rsid w:val="002423E1"/>
    <w:rsid w:val="002424EE"/>
    <w:rsid w:val="00242578"/>
    <w:rsid w:val="002425E4"/>
    <w:rsid w:val="00242730"/>
    <w:rsid w:val="00242804"/>
    <w:rsid w:val="00242AF0"/>
    <w:rsid w:val="00243234"/>
    <w:rsid w:val="00243281"/>
    <w:rsid w:val="0024351C"/>
    <w:rsid w:val="00243551"/>
    <w:rsid w:val="00243648"/>
    <w:rsid w:val="0024396F"/>
    <w:rsid w:val="0024399A"/>
    <w:rsid w:val="002439FF"/>
    <w:rsid w:val="00243C61"/>
    <w:rsid w:val="00243E53"/>
    <w:rsid w:val="00244105"/>
    <w:rsid w:val="002442ED"/>
    <w:rsid w:val="002443B7"/>
    <w:rsid w:val="002447E4"/>
    <w:rsid w:val="002448B8"/>
    <w:rsid w:val="00244B90"/>
    <w:rsid w:val="00244D1A"/>
    <w:rsid w:val="00245271"/>
    <w:rsid w:val="00245379"/>
    <w:rsid w:val="00245589"/>
    <w:rsid w:val="0024593F"/>
    <w:rsid w:val="00245AA3"/>
    <w:rsid w:val="0024616C"/>
    <w:rsid w:val="002462AB"/>
    <w:rsid w:val="002463B9"/>
    <w:rsid w:val="0024657E"/>
    <w:rsid w:val="002469A7"/>
    <w:rsid w:val="002469DA"/>
    <w:rsid w:val="00246AD2"/>
    <w:rsid w:val="00246C27"/>
    <w:rsid w:val="00246C64"/>
    <w:rsid w:val="00246D8F"/>
    <w:rsid w:val="00246EB1"/>
    <w:rsid w:val="00247039"/>
    <w:rsid w:val="0024703F"/>
    <w:rsid w:val="0024704D"/>
    <w:rsid w:val="002470E8"/>
    <w:rsid w:val="00247214"/>
    <w:rsid w:val="00247502"/>
    <w:rsid w:val="00247D0F"/>
    <w:rsid w:val="00247D36"/>
    <w:rsid w:val="00247E7D"/>
    <w:rsid w:val="00247ED7"/>
    <w:rsid w:val="00247EE4"/>
    <w:rsid w:val="00247F3A"/>
    <w:rsid w:val="0025022B"/>
    <w:rsid w:val="00250290"/>
    <w:rsid w:val="002502F0"/>
    <w:rsid w:val="00250423"/>
    <w:rsid w:val="002504DE"/>
    <w:rsid w:val="00250834"/>
    <w:rsid w:val="00250A7F"/>
    <w:rsid w:val="00250B66"/>
    <w:rsid w:val="0025105F"/>
    <w:rsid w:val="0025142D"/>
    <w:rsid w:val="0025164D"/>
    <w:rsid w:val="00251694"/>
    <w:rsid w:val="00251BB8"/>
    <w:rsid w:val="00251BEC"/>
    <w:rsid w:val="00251F58"/>
    <w:rsid w:val="002522BB"/>
    <w:rsid w:val="00252647"/>
    <w:rsid w:val="00252A5D"/>
    <w:rsid w:val="00252F4A"/>
    <w:rsid w:val="00253264"/>
    <w:rsid w:val="0025326E"/>
    <w:rsid w:val="0025386D"/>
    <w:rsid w:val="002538E4"/>
    <w:rsid w:val="002539C6"/>
    <w:rsid w:val="00253ECD"/>
    <w:rsid w:val="00253F4A"/>
    <w:rsid w:val="002541E8"/>
    <w:rsid w:val="0025422D"/>
    <w:rsid w:val="002543A0"/>
    <w:rsid w:val="00254423"/>
    <w:rsid w:val="00254490"/>
    <w:rsid w:val="002544AB"/>
    <w:rsid w:val="00254575"/>
    <w:rsid w:val="00254862"/>
    <w:rsid w:val="00254DD1"/>
    <w:rsid w:val="00254E70"/>
    <w:rsid w:val="00254FD9"/>
    <w:rsid w:val="00255041"/>
    <w:rsid w:val="00255332"/>
    <w:rsid w:val="00255666"/>
    <w:rsid w:val="00255C1A"/>
    <w:rsid w:val="00255C3F"/>
    <w:rsid w:val="00255CEE"/>
    <w:rsid w:val="00255F8C"/>
    <w:rsid w:val="00256033"/>
    <w:rsid w:val="0025609C"/>
    <w:rsid w:val="002560A0"/>
    <w:rsid w:val="002563E0"/>
    <w:rsid w:val="0025646A"/>
    <w:rsid w:val="00256729"/>
    <w:rsid w:val="0025686F"/>
    <w:rsid w:val="0025694E"/>
    <w:rsid w:val="00256AA4"/>
    <w:rsid w:val="00256CA6"/>
    <w:rsid w:val="002571B5"/>
    <w:rsid w:val="002571E3"/>
    <w:rsid w:val="0025731B"/>
    <w:rsid w:val="002573B5"/>
    <w:rsid w:val="002574BD"/>
    <w:rsid w:val="00257695"/>
    <w:rsid w:val="002576D5"/>
    <w:rsid w:val="00257798"/>
    <w:rsid w:val="002578CE"/>
    <w:rsid w:val="002578D0"/>
    <w:rsid w:val="00257ACF"/>
    <w:rsid w:val="00260034"/>
    <w:rsid w:val="002600EF"/>
    <w:rsid w:val="002603B1"/>
    <w:rsid w:val="00260687"/>
    <w:rsid w:val="0026085C"/>
    <w:rsid w:val="002608C3"/>
    <w:rsid w:val="00260911"/>
    <w:rsid w:val="0026092F"/>
    <w:rsid w:val="00260AAB"/>
    <w:rsid w:val="00260CA0"/>
    <w:rsid w:val="00260F18"/>
    <w:rsid w:val="00261074"/>
    <w:rsid w:val="002610C5"/>
    <w:rsid w:val="00261700"/>
    <w:rsid w:val="00261DAB"/>
    <w:rsid w:val="00261E9B"/>
    <w:rsid w:val="00262497"/>
    <w:rsid w:val="0026256A"/>
    <w:rsid w:val="002626C0"/>
    <w:rsid w:val="00262814"/>
    <w:rsid w:val="00262ADE"/>
    <w:rsid w:val="00262AFD"/>
    <w:rsid w:val="00263041"/>
    <w:rsid w:val="00263417"/>
    <w:rsid w:val="00263467"/>
    <w:rsid w:val="00263795"/>
    <w:rsid w:val="0026387A"/>
    <w:rsid w:val="0026403D"/>
    <w:rsid w:val="002640E5"/>
    <w:rsid w:val="00264106"/>
    <w:rsid w:val="00264142"/>
    <w:rsid w:val="00264686"/>
    <w:rsid w:val="002646D4"/>
    <w:rsid w:val="002648A8"/>
    <w:rsid w:val="002649E5"/>
    <w:rsid w:val="00264D2E"/>
    <w:rsid w:val="00264FF9"/>
    <w:rsid w:val="0026521A"/>
    <w:rsid w:val="002654B1"/>
    <w:rsid w:val="002657FA"/>
    <w:rsid w:val="00265DF9"/>
    <w:rsid w:val="00265F36"/>
    <w:rsid w:val="00265F65"/>
    <w:rsid w:val="002662D6"/>
    <w:rsid w:val="00266557"/>
    <w:rsid w:val="002665F4"/>
    <w:rsid w:val="00266610"/>
    <w:rsid w:val="00266628"/>
    <w:rsid w:val="00266762"/>
    <w:rsid w:val="0026680E"/>
    <w:rsid w:val="002668D5"/>
    <w:rsid w:val="00266A25"/>
    <w:rsid w:val="00266CF3"/>
    <w:rsid w:val="002670E4"/>
    <w:rsid w:val="00267738"/>
    <w:rsid w:val="00267784"/>
    <w:rsid w:val="00267842"/>
    <w:rsid w:val="00267877"/>
    <w:rsid w:val="00267B76"/>
    <w:rsid w:val="00267BDE"/>
    <w:rsid w:val="00267F98"/>
    <w:rsid w:val="002700DB"/>
    <w:rsid w:val="002701B3"/>
    <w:rsid w:val="00270429"/>
    <w:rsid w:val="002705DB"/>
    <w:rsid w:val="00270881"/>
    <w:rsid w:val="00270BE0"/>
    <w:rsid w:val="00270C49"/>
    <w:rsid w:val="00270E3F"/>
    <w:rsid w:val="00270E9F"/>
    <w:rsid w:val="00270F60"/>
    <w:rsid w:val="0027107E"/>
    <w:rsid w:val="00271216"/>
    <w:rsid w:val="002712A3"/>
    <w:rsid w:val="0027152F"/>
    <w:rsid w:val="00271EF5"/>
    <w:rsid w:val="00272031"/>
    <w:rsid w:val="0027215C"/>
    <w:rsid w:val="00272342"/>
    <w:rsid w:val="002726AD"/>
    <w:rsid w:val="00272808"/>
    <w:rsid w:val="002728C3"/>
    <w:rsid w:val="002729A7"/>
    <w:rsid w:val="00272AC8"/>
    <w:rsid w:val="00272C03"/>
    <w:rsid w:val="00272C26"/>
    <w:rsid w:val="00272D23"/>
    <w:rsid w:val="00272FBC"/>
    <w:rsid w:val="00272FC2"/>
    <w:rsid w:val="00273157"/>
    <w:rsid w:val="002734AC"/>
    <w:rsid w:val="00273574"/>
    <w:rsid w:val="0027358C"/>
    <w:rsid w:val="00273638"/>
    <w:rsid w:val="0027366A"/>
    <w:rsid w:val="0027370B"/>
    <w:rsid w:val="0027389A"/>
    <w:rsid w:val="00273967"/>
    <w:rsid w:val="00273C7F"/>
    <w:rsid w:val="00274B49"/>
    <w:rsid w:val="0027537F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719"/>
    <w:rsid w:val="00276948"/>
    <w:rsid w:val="00276F0F"/>
    <w:rsid w:val="0027703D"/>
    <w:rsid w:val="0027724F"/>
    <w:rsid w:val="002773C2"/>
    <w:rsid w:val="0027745D"/>
    <w:rsid w:val="00277544"/>
    <w:rsid w:val="002775DC"/>
    <w:rsid w:val="00277642"/>
    <w:rsid w:val="0028029D"/>
    <w:rsid w:val="002803F6"/>
    <w:rsid w:val="002806ED"/>
    <w:rsid w:val="002807E8"/>
    <w:rsid w:val="0028098C"/>
    <w:rsid w:val="00280AB1"/>
    <w:rsid w:val="00280B2C"/>
    <w:rsid w:val="00280CB6"/>
    <w:rsid w:val="00280F3D"/>
    <w:rsid w:val="00280FFC"/>
    <w:rsid w:val="002811B8"/>
    <w:rsid w:val="00281317"/>
    <w:rsid w:val="0028165A"/>
    <w:rsid w:val="00281832"/>
    <w:rsid w:val="00281D4E"/>
    <w:rsid w:val="0028220C"/>
    <w:rsid w:val="0028244D"/>
    <w:rsid w:val="00282528"/>
    <w:rsid w:val="00282592"/>
    <w:rsid w:val="00282600"/>
    <w:rsid w:val="002826FE"/>
    <w:rsid w:val="00282798"/>
    <w:rsid w:val="002828DE"/>
    <w:rsid w:val="00282AE8"/>
    <w:rsid w:val="002830BD"/>
    <w:rsid w:val="00283130"/>
    <w:rsid w:val="002831E2"/>
    <w:rsid w:val="00283275"/>
    <w:rsid w:val="0028327B"/>
    <w:rsid w:val="00283324"/>
    <w:rsid w:val="002835F6"/>
    <w:rsid w:val="00284070"/>
    <w:rsid w:val="00284671"/>
    <w:rsid w:val="0028498F"/>
    <w:rsid w:val="00284CAA"/>
    <w:rsid w:val="00284E05"/>
    <w:rsid w:val="00284FE0"/>
    <w:rsid w:val="002853AE"/>
    <w:rsid w:val="00285442"/>
    <w:rsid w:val="0028559F"/>
    <w:rsid w:val="002858DA"/>
    <w:rsid w:val="00285AF5"/>
    <w:rsid w:val="00285BB7"/>
    <w:rsid w:val="002865F4"/>
    <w:rsid w:val="00286617"/>
    <w:rsid w:val="00286653"/>
    <w:rsid w:val="00286671"/>
    <w:rsid w:val="00286A45"/>
    <w:rsid w:val="00286A81"/>
    <w:rsid w:val="00286B32"/>
    <w:rsid w:val="002872A2"/>
    <w:rsid w:val="00287416"/>
    <w:rsid w:val="002878D1"/>
    <w:rsid w:val="0028799B"/>
    <w:rsid w:val="00287AE9"/>
    <w:rsid w:val="00287BD2"/>
    <w:rsid w:val="00287FD5"/>
    <w:rsid w:val="002900A6"/>
    <w:rsid w:val="002900E7"/>
    <w:rsid w:val="002904B9"/>
    <w:rsid w:val="002905D2"/>
    <w:rsid w:val="00290683"/>
    <w:rsid w:val="002907CC"/>
    <w:rsid w:val="00290CF4"/>
    <w:rsid w:val="00290DFE"/>
    <w:rsid w:val="0029135D"/>
    <w:rsid w:val="00291534"/>
    <w:rsid w:val="002915CC"/>
    <w:rsid w:val="002917D4"/>
    <w:rsid w:val="002917DD"/>
    <w:rsid w:val="00291853"/>
    <w:rsid w:val="0029199E"/>
    <w:rsid w:val="00291A03"/>
    <w:rsid w:val="00291D68"/>
    <w:rsid w:val="00291FC2"/>
    <w:rsid w:val="0029204D"/>
    <w:rsid w:val="0029226B"/>
    <w:rsid w:val="002925F7"/>
    <w:rsid w:val="002928DB"/>
    <w:rsid w:val="00292D21"/>
    <w:rsid w:val="00292D39"/>
    <w:rsid w:val="00292DF7"/>
    <w:rsid w:val="00292E76"/>
    <w:rsid w:val="00293041"/>
    <w:rsid w:val="0029306B"/>
    <w:rsid w:val="002930AE"/>
    <w:rsid w:val="0029326F"/>
    <w:rsid w:val="002932B6"/>
    <w:rsid w:val="002934C9"/>
    <w:rsid w:val="00293597"/>
    <w:rsid w:val="00293609"/>
    <w:rsid w:val="00293648"/>
    <w:rsid w:val="002936B1"/>
    <w:rsid w:val="0029380E"/>
    <w:rsid w:val="0029398B"/>
    <w:rsid w:val="00293BE2"/>
    <w:rsid w:val="00293C8C"/>
    <w:rsid w:val="00293D22"/>
    <w:rsid w:val="00293EEF"/>
    <w:rsid w:val="00293F37"/>
    <w:rsid w:val="00293F45"/>
    <w:rsid w:val="00294672"/>
    <w:rsid w:val="00294673"/>
    <w:rsid w:val="00294828"/>
    <w:rsid w:val="0029482D"/>
    <w:rsid w:val="0029489D"/>
    <w:rsid w:val="002948CE"/>
    <w:rsid w:val="00294959"/>
    <w:rsid w:val="00294A0B"/>
    <w:rsid w:val="00294B87"/>
    <w:rsid w:val="00294C8E"/>
    <w:rsid w:val="00294D99"/>
    <w:rsid w:val="00294F97"/>
    <w:rsid w:val="0029530B"/>
    <w:rsid w:val="0029537C"/>
    <w:rsid w:val="0029563C"/>
    <w:rsid w:val="002956D5"/>
    <w:rsid w:val="00295919"/>
    <w:rsid w:val="00295DB2"/>
    <w:rsid w:val="00295FF9"/>
    <w:rsid w:val="00296054"/>
    <w:rsid w:val="00296182"/>
    <w:rsid w:val="0029640F"/>
    <w:rsid w:val="0029672F"/>
    <w:rsid w:val="002968DE"/>
    <w:rsid w:val="00296A92"/>
    <w:rsid w:val="00296B10"/>
    <w:rsid w:val="00296C79"/>
    <w:rsid w:val="00296DA5"/>
    <w:rsid w:val="002970C9"/>
    <w:rsid w:val="00297291"/>
    <w:rsid w:val="00297486"/>
    <w:rsid w:val="002975B1"/>
    <w:rsid w:val="002977F9"/>
    <w:rsid w:val="0029797B"/>
    <w:rsid w:val="00297BE8"/>
    <w:rsid w:val="00297D7A"/>
    <w:rsid w:val="00297FA6"/>
    <w:rsid w:val="002A000B"/>
    <w:rsid w:val="002A0047"/>
    <w:rsid w:val="002A01E2"/>
    <w:rsid w:val="002A039F"/>
    <w:rsid w:val="002A03F0"/>
    <w:rsid w:val="002A09C2"/>
    <w:rsid w:val="002A10CD"/>
    <w:rsid w:val="002A11D5"/>
    <w:rsid w:val="002A11FA"/>
    <w:rsid w:val="002A1252"/>
    <w:rsid w:val="002A13A6"/>
    <w:rsid w:val="002A13CA"/>
    <w:rsid w:val="002A1436"/>
    <w:rsid w:val="002A14A7"/>
    <w:rsid w:val="002A16E9"/>
    <w:rsid w:val="002A1922"/>
    <w:rsid w:val="002A1B26"/>
    <w:rsid w:val="002A1F87"/>
    <w:rsid w:val="002A1F8B"/>
    <w:rsid w:val="002A27D5"/>
    <w:rsid w:val="002A28E1"/>
    <w:rsid w:val="002A2D02"/>
    <w:rsid w:val="002A2D24"/>
    <w:rsid w:val="002A2DBB"/>
    <w:rsid w:val="002A2FA5"/>
    <w:rsid w:val="002A319F"/>
    <w:rsid w:val="002A33C9"/>
    <w:rsid w:val="002A370B"/>
    <w:rsid w:val="002A37C9"/>
    <w:rsid w:val="002A37CB"/>
    <w:rsid w:val="002A3A01"/>
    <w:rsid w:val="002A3B5F"/>
    <w:rsid w:val="002A3CF8"/>
    <w:rsid w:val="002A3DA2"/>
    <w:rsid w:val="002A3E74"/>
    <w:rsid w:val="002A443C"/>
    <w:rsid w:val="002A4469"/>
    <w:rsid w:val="002A447F"/>
    <w:rsid w:val="002A495F"/>
    <w:rsid w:val="002A4B3E"/>
    <w:rsid w:val="002A4C02"/>
    <w:rsid w:val="002A5647"/>
    <w:rsid w:val="002A5941"/>
    <w:rsid w:val="002A5BFB"/>
    <w:rsid w:val="002A6176"/>
    <w:rsid w:val="002A6302"/>
    <w:rsid w:val="002A644B"/>
    <w:rsid w:val="002A6736"/>
    <w:rsid w:val="002A689B"/>
    <w:rsid w:val="002A6908"/>
    <w:rsid w:val="002A6930"/>
    <w:rsid w:val="002A6A65"/>
    <w:rsid w:val="002A6B2E"/>
    <w:rsid w:val="002A6B9A"/>
    <w:rsid w:val="002A6C0B"/>
    <w:rsid w:val="002A6C58"/>
    <w:rsid w:val="002A7162"/>
    <w:rsid w:val="002A742F"/>
    <w:rsid w:val="002A7516"/>
    <w:rsid w:val="002A75B3"/>
    <w:rsid w:val="002A75E2"/>
    <w:rsid w:val="002A7603"/>
    <w:rsid w:val="002A77C1"/>
    <w:rsid w:val="002A78B6"/>
    <w:rsid w:val="002A79E0"/>
    <w:rsid w:val="002A7BA5"/>
    <w:rsid w:val="002A7D0F"/>
    <w:rsid w:val="002A7D8F"/>
    <w:rsid w:val="002A7E48"/>
    <w:rsid w:val="002A7E5D"/>
    <w:rsid w:val="002A7FE4"/>
    <w:rsid w:val="002B002D"/>
    <w:rsid w:val="002B0129"/>
    <w:rsid w:val="002B0878"/>
    <w:rsid w:val="002B0AE3"/>
    <w:rsid w:val="002B1773"/>
    <w:rsid w:val="002B1981"/>
    <w:rsid w:val="002B1A01"/>
    <w:rsid w:val="002B1A76"/>
    <w:rsid w:val="002B1AAD"/>
    <w:rsid w:val="002B1C30"/>
    <w:rsid w:val="002B1E20"/>
    <w:rsid w:val="002B1EC1"/>
    <w:rsid w:val="002B1F25"/>
    <w:rsid w:val="002B2154"/>
    <w:rsid w:val="002B2248"/>
    <w:rsid w:val="002B2354"/>
    <w:rsid w:val="002B238F"/>
    <w:rsid w:val="002B243E"/>
    <w:rsid w:val="002B245C"/>
    <w:rsid w:val="002B24F7"/>
    <w:rsid w:val="002B2910"/>
    <w:rsid w:val="002B2B6C"/>
    <w:rsid w:val="002B2C82"/>
    <w:rsid w:val="002B2C8C"/>
    <w:rsid w:val="002B2D77"/>
    <w:rsid w:val="002B2E0A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B74"/>
    <w:rsid w:val="002B3CB7"/>
    <w:rsid w:val="002B3CF6"/>
    <w:rsid w:val="002B3EC7"/>
    <w:rsid w:val="002B3FF8"/>
    <w:rsid w:val="002B40E6"/>
    <w:rsid w:val="002B41AE"/>
    <w:rsid w:val="002B42FB"/>
    <w:rsid w:val="002B480F"/>
    <w:rsid w:val="002B4F5D"/>
    <w:rsid w:val="002B4FA3"/>
    <w:rsid w:val="002B5240"/>
    <w:rsid w:val="002B52F1"/>
    <w:rsid w:val="002B547B"/>
    <w:rsid w:val="002B55C6"/>
    <w:rsid w:val="002B560B"/>
    <w:rsid w:val="002B56ED"/>
    <w:rsid w:val="002B5715"/>
    <w:rsid w:val="002B57A1"/>
    <w:rsid w:val="002B59EC"/>
    <w:rsid w:val="002B5ABD"/>
    <w:rsid w:val="002B5B00"/>
    <w:rsid w:val="002B5B13"/>
    <w:rsid w:val="002B5B7D"/>
    <w:rsid w:val="002B5B9A"/>
    <w:rsid w:val="002B5BD7"/>
    <w:rsid w:val="002B5DA6"/>
    <w:rsid w:val="002B6159"/>
    <w:rsid w:val="002B61BE"/>
    <w:rsid w:val="002B64A4"/>
    <w:rsid w:val="002B6660"/>
    <w:rsid w:val="002B66F2"/>
    <w:rsid w:val="002B686F"/>
    <w:rsid w:val="002B6AE9"/>
    <w:rsid w:val="002B6DED"/>
    <w:rsid w:val="002B6E2D"/>
    <w:rsid w:val="002B6EBE"/>
    <w:rsid w:val="002B7001"/>
    <w:rsid w:val="002B71F8"/>
    <w:rsid w:val="002B749D"/>
    <w:rsid w:val="002B750B"/>
    <w:rsid w:val="002B75DA"/>
    <w:rsid w:val="002B7981"/>
    <w:rsid w:val="002B7B54"/>
    <w:rsid w:val="002B7C5A"/>
    <w:rsid w:val="002C02AC"/>
    <w:rsid w:val="002C03D9"/>
    <w:rsid w:val="002C0607"/>
    <w:rsid w:val="002C08A2"/>
    <w:rsid w:val="002C0D6C"/>
    <w:rsid w:val="002C0E74"/>
    <w:rsid w:val="002C0EED"/>
    <w:rsid w:val="002C155B"/>
    <w:rsid w:val="002C175B"/>
    <w:rsid w:val="002C17F3"/>
    <w:rsid w:val="002C18BE"/>
    <w:rsid w:val="002C1EE5"/>
    <w:rsid w:val="002C22A1"/>
    <w:rsid w:val="002C22BA"/>
    <w:rsid w:val="002C23D0"/>
    <w:rsid w:val="002C2471"/>
    <w:rsid w:val="002C25B7"/>
    <w:rsid w:val="002C25C9"/>
    <w:rsid w:val="002C26CC"/>
    <w:rsid w:val="002C284C"/>
    <w:rsid w:val="002C2921"/>
    <w:rsid w:val="002C2954"/>
    <w:rsid w:val="002C29E4"/>
    <w:rsid w:val="002C35F7"/>
    <w:rsid w:val="002C36F6"/>
    <w:rsid w:val="002C387A"/>
    <w:rsid w:val="002C39A0"/>
    <w:rsid w:val="002C3C07"/>
    <w:rsid w:val="002C3C1D"/>
    <w:rsid w:val="002C3E42"/>
    <w:rsid w:val="002C3EDF"/>
    <w:rsid w:val="002C4079"/>
    <w:rsid w:val="002C4417"/>
    <w:rsid w:val="002C461D"/>
    <w:rsid w:val="002C4AF6"/>
    <w:rsid w:val="002C4C9F"/>
    <w:rsid w:val="002C519B"/>
    <w:rsid w:val="002C54A7"/>
    <w:rsid w:val="002C5778"/>
    <w:rsid w:val="002C57C5"/>
    <w:rsid w:val="002C57C6"/>
    <w:rsid w:val="002C583E"/>
    <w:rsid w:val="002C591E"/>
    <w:rsid w:val="002C5F67"/>
    <w:rsid w:val="002C5F91"/>
    <w:rsid w:val="002C60A7"/>
    <w:rsid w:val="002C6243"/>
    <w:rsid w:val="002C650D"/>
    <w:rsid w:val="002C7217"/>
    <w:rsid w:val="002C72F6"/>
    <w:rsid w:val="002C7342"/>
    <w:rsid w:val="002C73C1"/>
    <w:rsid w:val="002C7691"/>
    <w:rsid w:val="002C7739"/>
    <w:rsid w:val="002C7967"/>
    <w:rsid w:val="002C7A26"/>
    <w:rsid w:val="002C7B8D"/>
    <w:rsid w:val="002D0113"/>
    <w:rsid w:val="002D03EF"/>
    <w:rsid w:val="002D051D"/>
    <w:rsid w:val="002D0541"/>
    <w:rsid w:val="002D05C0"/>
    <w:rsid w:val="002D065C"/>
    <w:rsid w:val="002D07E8"/>
    <w:rsid w:val="002D07E9"/>
    <w:rsid w:val="002D0958"/>
    <w:rsid w:val="002D0BAE"/>
    <w:rsid w:val="002D0E8D"/>
    <w:rsid w:val="002D1083"/>
    <w:rsid w:val="002D10B0"/>
    <w:rsid w:val="002D1247"/>
    <w:rsid w:val="002D147B"/>
    <w:rsid w:val="002D1501"/>
    <w:rsid w:val="002D16AB"/>
    <w:rsid w:val="002D1894"/>
    <w:rsid w:val="002D18B5"/>
    <w:rsid w:val="002D19F2"/>
    <w:rsid w:val="002D1C3F"/>
    <w:rsid w:val="002D2609"/>
    <w:rsid w:val="002D27BD"/>
    <w:rsid w:val="002D2979"/>
    <w:rsid w:val="002D3026"/>
    <w:rsid w:val="002D304C"/>
    <w:rsid w:val="002D3165"/>
    <w:rsid w:val="002D3453"/>
    <w:rsid w:val="002D3582"/>
    <w:rsid w:val="002D369B"/>
    <w:rsid w:val="002D3994"/>
    <w:rsid w:val="002D3CD8"/>
    <w:rsid w:val="002D456F"/>
    <w:rsid w:val="002D45A1"/>
    <w:rsid w:val="002D45F0"/>
    <w:rsid w:val="002D482A"/>
    <w:rsid w:val="002D4A98"/>
    <w:rsid w:val="002D4B58"/>
    <w:rsid w:val="002D4B6B"/>
    <w:rsid w:val="002D4D22"/>
    <w:rsid w:val="002D4F70"/>
    <w:rsid w:val="002D53F4"/>
    <w:rsid w:val="002D54BA"/>
    <w:rsid w:val="002D54CF"/>
    <w:rsid w:val="002D55E7"/>
    <w:rsid w:val="002D5639"/>
    <w:rsid w:val="002D5678"/>
    <w:rsid w:val="002D56BF"/>
    <w:rsid w:val="002D5BE0"/>
    <w:rsid w:val="002D5F65"/>
    <w:rsid w:val="002D60BC"/>
    <w:rsid w:val="002D60EF"/>
    <w:rsid w:val="002D65D8"/>
    <w:rsid w:val="002D67C0"/>
    <w:rsid w:val="002D68C2"/>
    <w:rsid w:val="002D68C7"/>
    <w:rsid w:val="002D68ED"/>
    <w:rsid w:val="002D6D42"/>
    <w:rsid w:val="002D6D7E"/>
    <w:rsid w:val="002D72A5"/>
    <w:rsid w:val="002D7384"/>
    <w:rsid w:val="002D74C4"/>
    <w:rsid w:val="002D7570"/>
    <w:rsid w:val="002D7A2F"/>
    <w:rsid w:val="002D7FA1"/>
    <w:rsid w:val="002E00A6"/>
    <w:rsid w:val="002E00E8"/>
    <w:rsid w:val="002E0128"/>
    <w:rsid w:val="002E0175"/>
    <w:rsid w:val="002E02A1"/>
    <w:rsid w:val="002E0312"/>
    <w:rsid w:val="002E078F"/>
    <w:rsid w:val="002E07B3"/>
    <w:rsid w:val="002E0A88"/>
    <w:rsid w:val="002E0A98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4A8"/>
    <w:rsid w:val="002E15C5"/>
    <w:rsid w:val="002E1CD5"/>
    <w:rsid w:val="002E22BF"/>
    <w:rsid w:val="002E257F"/>
    <w:rsid w:val="002E25CA"/>
    <w:rsid w:val="002E26E3"/>
    <w:rsid w:val="002E2783"/>
    <w:rsid w:val="002E29E9"/>
    <w:rsid w:val="002E2AD3"/>
    <w:rsid w:val="002E2B73"/>
    <w:rsid w:val="002E2B9C"/>
    <w:rsid w:val="002E2C49"/>
    <w:rsid w:val="002E3010"/>
    <w:rsid w:val="002E301A"/>
    <w:rsid w:val="002E30DD"/>
    <w:rsid w:val="002E3327"/>
    <w:rsid w:val="002E361D"/>
    <w:rsid w:val="002E38A6"/>
    <w:rsid w:val="002E3B80"/>
    <w:rsid w:val="002E3C5F"/>
    <w:rsid w:val="002E3E99"/>
    <w:rsid w:val="002E3FC1"/>
    <w:rsid w:val="002E433B"/>
    <w:rsid w:val="002E4442"/>
    <w:rsid w:val="002E4A9D"/>
    <w:rsid w:val="002E4C88"/>
    <w:rsid w:val="002E4D02"/>
    <w:rsid w:val="002E4D34"/>
    <w:rsid w:val="002E4D82"/>
    <w:rsid w:val="002E50A6"/>
    <w:rsid w:val="002E54E5"/>
    <w:rsid w:val="002E5D6C"/>
    <w:rsid w:val="002E5E86"/>
    <w:rsid w:val="002E6031"/>
    <w:rsid w:val="002E6147"/>
    <w:rsid w:val="002E6263"/>
    <w:rsid w:val="002E654A"/>
    <w:rsid w:val="002E6591"/>
    <w:rsid w:val="002E69EB"/>
    <w:rsid w:val="002E6C5F"/>
    <w:rsid w:val="002E6C8E"/>
    <w:rsid w:val="002E6CAB"/>
    <w:rsid w:val="002E6D73"/>
    <w:rsid w:val="002E6E89"/>
    <w:rsid w:val="002E6EE9"/>
    <w:rsid w:val="002E6EFD"/>
    <w:rsid w:val="002E6F62"/>
    <w:rsid w:val="002E7173"/>
    <w:rsid w:val="002E718C"/>
    <w:rsid w:val="002E71A4"/>
    <w:rsid w:val="002E729E"/>
    <w:rsid w:val="002E73A7"/>
    <w:rsid w:val="002E7852"/>
    <w:rsid w:val="002E7A59"/>
    <w:rsid w:val="002E7ADA"/>
    <w:rsid w:val="002E7AF2"/>
    <w:rsid w:val="002E7B7D"/>
    <w:rsid w:val="002E7D2E"/>
    <w:rsid w:val="002F03D8"/>
    <w:rsid w:val="002F0911"/>
    <w:rsid w:val="002F0B28"/>
    <w:rsid w:val="002F0B8B"/>
    <w:rsid w:val="002F0F2C"/>
    <w:rsid w:val="002F141F"/>
    <w:rsid w:val="002F16A8"/>
    <w:rsid w:val="002F182A"/>
    <w:rsid w:val="002F1907"/>
    <w:rsid w:val="002F1A0B"/>
    <w:rsid w:val="002F1CBD"/>
    <w:rsid w:val="002F1CCE"/>
    <w:rsid w:val="002F1D3E"/>
    <w:rsid w:val="002F1D40"/>
    <w:rsid w:val="002F1F54"/>
    <w:rsid w:val="002F203B"/>
    <w:rsid w:val="002F22BB"/>
    <w:rsid w:val="002F27A5"/>
    <w:rsid w:val="002F287B"/>
    <w:rsid w:val="002F2A98"/>
    <w:rsid w:val="002F2ED6"/>
    <w:rsid w:val="002F2F86"/>
    <w:rsid w:val="002F321B"/>
    <w:rsid w:val="002F33BD"/>
    <w:rsid w:val="002F34DC"/>
    <w:rsid w:val="002F373D"/>
    <w:rsid w:val="002F3D3D"/>
    <w:rsid w:val="002F3F31"/>
    <w:rsid w:val="002F3F6D"/>
    <w:rsid w:val="002F48A4"/>
    <w:rsid w:val="002F4B48"/>
    <w:rsid w:val="002F4C49"/>
    <w:rsid w:val="002F4D3F"/>
    <w:rsid w:val="002F516A"/>
    <w:rsid w:val="002F5220"/>
    <w:rsid w:val="002F54D6"/>
    <w:rsid w:val="002F54DF"/>
    <w:rsid w:val="002F573C"/>
    <w:rsid w:val="002F5818"/>
    <w:rsid w:val="002F593C"/>
    <w:rsid w:val="002F5CD5"/>
    <w:rsid w:val="002F5E95"/>
    <w:rsid w:val="002F5FC5"/>
    <w:rsid w:val="002F60A2"/>
    <w:rsid w:val="002F6148"/>
    <w:rsid w:val="002F63E0"/>
    <w:rsid w:val="002F65EA"/>
    <w:rsid w:val="002F664E"/>
    <w:rsid w:val="002F665E"/>
    <w:rsid w:val="002F675E"/>
    <w:rsid w:val="002F6A3A"/>
    <w:rsid w:val="002F6A8E"/>
    <w:rsid w:val="002F6B1D"/>
    <w:rsid w:val="002F6E71"/>
    <w:rsid w:val="002F6F5B"/>
    <w:rsid w:val="002F6FC6"/>
    <w:rsid w:val="002F7041"/>
    <w:rsid w:val="002F73E4"/>
    <w:rsid w:val="002F75EA"/>
    <w:rsid w:val="002F78A1"/>
    <w:rsid w:val="002F7BA1"/>
    <w:rsid w:val="002F7E78"/>
    <w:rsid w:val="002F7EA5"/>
    <w:rsid w:val="00300750"/>
    <w:rsid w:val="0030077F"/>
    <w:rsid w:val="00300904"/>
    <w:rsid w:val="00300CAF"/>
    <w:rsid w:val="00300E0A"/>
    <w:rsid w:val="00300E71"/>
    <w:rsid w:val="003012AE"/>
    <w:rsid w:val="0030136E"/>
    <w:rsid w:val="0030150C"/>
    <w:rsid w:val="0030199D"/>
    <w:rsid w:val="00301AAC"/>
    <w:rsid w:val="00301BAA"/>
    <w:rsid w:val="00301C87"/>
    <w:rsid w:val="00301D3C"/>
    <w:rsid w:val="00301DFD"/>
    <w:rsid w:val="0030205F"/>
    <w:rsid w:val="0030209C"/>
    <w:rsid w:val="00302130"/>
    <w:rsid w:val="003021AC"/>
    <w:rsid w:val="00302277"/>
    <w:rsid w:val="0030230B"/>
    <w:rsid w:val="00302395"/>
    <w:rsid w:val="003025D2"/>
    <w:rsid w:val="00302A0F"/>
    <w:rsid w:val="00302A1C"/>
    <w:rsid w:val="00302D7A"/>
    <w:rsid w:val="00302E85"/>
    <w:rsid w:val="00302EE6"/>
    <w:rsid w:val="00303409"/>
    <w:rsid w:val="003034E8"/>
    <w:rsid w:val="003035D9"/>
    <w:rsid w:val="00303D44"/>
    <w:rsid w:val="00303DFD"/>
    <w:rsid w:val="00303F71"/>
    <w:rsid w:val="00304718"/>
    <w:rsid w:val="0030490B"/>
    <w:rsid w:val="00304943"/>
    <w:rsid w:val="00304997"/>
    <w:rsid w:val="00304BFE"/>
    <w:rsid w:val="00304D2A"/>
    <w:rsid w:val="00304D39"/>
    <w:rsid w:val="00305255"/>
    <w:rsid w:val="00305581"/>
    <w:rsid w:val="003055F1"/>
    <w:rsid w:val="0030566A"/>
    <w:rsid w:val="003056F8"/>
    <w:rsid w:val="003058D4"/>
    <w:rsid w:val="00305A43"/>
    <w:rsid w:val="00305B15"/>
    <w:rsid w:val="00305B25"/>
    <w:rsid w:val="00305B63"/>
    <w:rsid w:val="00305E7F"/>
    <w:rsid w:val="00305F00"/>
    <w:rsid w:val="0030636F"/>
    <w:rsid w:val="0030637B"/>
    <w:rsid w:val="00306552"/>
    <w:rsid w:val="00306676"/>
    <w:rsid w:val="00306853"/>
    <w:rsid w:val="0030698E"/>
    <w:rsid w:val="00306CB1"/>
    <w:rsid w:val="00306DA0"/>
    <w:rsid w:val="00306DCD"/>
    <w:rsid w:val="00306FAA"/>
    <w:rsid w:val="00307352"/>
    <w:rsid w:val="00307515"/>
    <w:rsid w:val="003075E8"/>
    <w:rsid w:val="00307BC3"/>
    <w:rsid w:val="00307C3D"/>
    <w:rsid w:val="00307C65"/>
    <w:rsid w:val="00307EA0"/>
    <w:rsid w:val="00307F22"/>
    <w:rsid w:val="00310039"/>
    <w:rsid w:val="003105D8"/>
    <w:rsid w:val="0031089B"/>
    <w:rsid w:val="00310AE4"/>
    <w:rsid w:val="00310B22"/>
    <w:rsid w:val="00310BAA"/>
    <w:rsid w:val="00310C8F"/>
    <w:rsid w:val="00310CC6"/>
    <w:rsid w:val="0031107C"/>
    <w:rsid w:val="0031116E"/>
    <w:rsid w:val="0031132B"/>
    <w:rsid w:val="003113CC"/>
    <w:rsid w:val="0031155B"/>
    <w:rsid w:val="00311BDD"/>
    <w:rsid w:val="00311C64"/>
    <w:rsid w:val="00311DC6"/>
    <w:rsid w:val="00311F22"/>
    <w:rsid w:val="00311F63"/>
    <w:rsid w:val="00312238"/>
    <w:rsid w:val="00312449"/>
    <w:rsid w:val="003125CC"/>
    <w:rsid w:val="00312CDE"/>
    <w:rsid w:val="00312D54"/>
    <w:rsid w:val="003130E3"/>
    <w:rsid w:val="00313165"/>
    <w:rsid w:val="00313335"/>
    <w:rsid w:val="003133F9"/>
    <w:rsid w:val="0031346D"/>
    <w:rsid w:val="003134B6"/>
    <w:rsid w:val="00313761"/>
    <w:rsid w:val="003137A6"/>
    <w:rsid w:val="0031399E"/>
    <w:rsid w:val="00314048"/>
    <w:rsid w:val="00314088"/>
    <w:rsid w:val="003140CB"/>
    <w:rsid w:val="0031412D"/>
    <w:rsid w:val="003147B4"/>
    <w:rsid w:val="00314834"/>
    <w:rsid w:val="003148A4"/>
    <w:rsid w:val="00314A06"/>
    <w:rsid w:val="00314AE2"/>
    <w:rsid w:val="00314B8A"/>
    <w:rsid w:val="00314BC0"/>
    <w:rsid w:val="00314D92"/>
    <w:rsid w:val="00315168"/>
    <w:rsid w:val="0031519F"/>
    <w:rsid w:val="00315348"/>
    <w:rsid w:val="003154DE"/>
    <w:rsid w:val="00316005"/>
    <w:rsid w:val="003160E9"/>
    <w:rsid w:val="003161E3"/>
    <w:rsid w:val="00316517"/>
    <w:rsid w:val="00316524"/>
    <w:rsid w:val="003166A7"/>
    <w:rsid w:val="003166CD"/>
    <w:rsid w:val="003168AE"/>
    <w:rsid w:val="00316A40"/>
    <w:rsid w:val="00316B91"/>
    <w:rsid w:val="00316DC3"/>
    <w:rsid w:val="00316FA8"/>
    <w:rsid w:val="003177CF"/>
    <w:rsid w:val="00317866"/>
    <w:rsid w:val="00317A14"/>
    <w:rsid w:val="00317A6E"/>
    <w:rsid w:val="00317C3A"/>
    <w:rsid w:val="00317D07"/>
    <w:rsid w:val="00317D45"/>
    <w:rsid w:val="00317E7E"/>
    <w:rsid w:val="0032044C"/>
    <w:rsid w:val="00320576"/>
    <w:rsid w:val="003206FE"/>
    <w:rsid w:val="00320792"/>
    <w:rsid w:val="0032083B"/>
    <w:rsid w:val="00320843"/>
    <w:rsid w:val="003209F0"/>
    <w:rsid w:val="00320D03"/>
    <w:rsid w:val="00320EB2"/>
    <w:rsid w:val="003214FA"/>
    <w:rsid w:val="00321924"/>
    <w:rsid w:val="00322047"/>
    <w:rsid w:val="00322774"/>
    <w:rsid w:val="0032287A"/>
    <w:rsid w:val="003228BE"/>
    <w:rsid w:val="003228CC"/>
    <w:rsid w:val="00322B55"/>
    <w:rsid w:val="00322BB6"/>
    <w:rsid w:val="00322CAA"/>
    <w:rsid w:val="00322CC6"/>
    <w:rsid w:val="00322E3E"/>
    <w:rsid w:val="003230CE"/>
    <w:rsid w:val="0032347B"/>
    <w:rsid w:val="00323554"/>
    <w:rsid w:val="0032361C"/>
    <w:rsid w:val="00323A26"/>
    <w:rsid w:val="00323B28"/>
    <w:rsid w:val="00323D35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4FEE"/>
    <w:rsid w:val="003251D7"/>
    <w:rsid w:val="0032529C"/>
    <w:rsid w:val="0032538C"/>
    <w:rsid w:val="0032540B"/>
    <w:rsid w:val="0032560E"/>
    <w:rsid w:val="00325833"/>
    <w:rsid w:val="00325C89"/>
    <w:rsid w:val="00325CF5"/>
    <w:rsid w:val="00325E89"/>
    <w:rsid w:val="00325ED6"/>
    <w:rsid w:val="00325FA9"/>
    <w:rsid w:val="00326130"/>
    <w:rsid w:val="003261CD"/>
    <w:rsid w:val="003262C7"/>
    <w:rsid w:val="00326361"/>
    <w:rsid w:val="003263F9"/>
    <w:rsid w:val="003267BF"/>
    <w:rsid w:val="00326801"/>
    <w:rsid w:val="00326C3F"/>
    <w:rsid w:val="00327557"/>
    <w:rsid w:val="00327683"/>
    <w:rsid w:val="00327687"/>
    <w:rsid w:val="00327892"/>
    <w:rsid w:val="00330278"/>
    <w:rsid w:val="003302DC"/>
    <w:rsid w:val="00330745"/>
    <w:rsid w:val="00330832"/>
    <w:rsid w:val="00330856"/>
    <w:rsid w:val="0033085C"/>
    <w:rsid w:val="00330953"/>
    <w:rsid w:val="00330992"/>
    <w:rsid w:val="00330D8A"/>
    <w:rsid w:val="00330E9E"/>
    <w:rsid w:val="00331012"/>
    <w:rsid w:val="00331205"/>
    <w:rsid w:val="00331383"/>
    <w:rsid w:val="00331468"/>
    <w:rsid w:val="003318B6"/>
    <w:rsid w:val="00331A47"/>
    <w:rsid w:val="00331BDC"/>
    <w:rsid w:val="00331ECC"/>
    <w:rsid w:val="00332649"/>
    <w:rsid w:val="0033276F"/>
    <w:rsid w:val="00332962"/>
    <w:rsid w:val="00332ADA"/>
    <w:rsid w:val="00332D2A"/>
    <w:rsid w:val="00332D2E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E4"/>
    <w:rsid w:val="0033583F"/>
    <w:rsid w:val="00335937"/>
    <w:rsid w:val="00335950"/>
    <w:rsid w:val="00335D0D"/>
    <w:rsid w:val="00335DF3"/>
    <w:rsid w:val="00335E94"/>
    <w:rsid w:val="003360DD"/>
    <w:rsid w:val="00336141"/>
    <w:rsid w:val="003363E9"/>
    <w:rsid w:val="003365E6"/>
    <w:rsid w:val="00336636"/>
    <w:rsid w:val="003367A9"/>
    <w:rsid w:val="00336938"/>
    <w:rsid w:val="00336A5E"/>
    <w:rsid w:val="00336AC2"/>
    <w:rsid w:val="00336CE6"/>
    <w:rsid w:val="0033705D"/>
    <w:rsid w:val="003373F4"/>
    <w:rsid w:val="0033781D"/>
    <w:rsid w:val="00337898"/>
    <w:rsid w:val="00337D25"/>
    <w:rsid w:val="00337F2B"/>
    <w:rsid w:val="00340401"/>
    <w:rsid w:val="00340488"/>
    <w:rsid w:val="003405C6"/>
    <w:rsid w:val="00340952"/>
    <w:rsid w:val="00340AD1"/>
    <w:rsid w:val="00340B12"/>
    <w:rsid w:val="00341043"/>
    <w:rsid w:val="00341245"/>
    <w:rsid w:val="0034141D"/>
    <w:rsid w:val="003414C0"/>
    <w:rsid w:val="0034156A"/>
    <w:rsid w:val="00341575"/>
    <w:rsid w:val="00341605"/>
    <w:rsid w:val="003416B3"/>
    <w:rsid w:val="0034224C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50F"/>
    <w:rsid w:val="003435CE"/>
    <w:rsid w:val="003435E9"/>
    <w:rsid w:val="003436F9"/>
    <w:rsid w:val="00343875"/>
    <w:rsid w:val="00343BD8"/>
    <w:rsid w:val="00344210"/>
    <w:rsid w:val="003448E6"/>
    <w:rsid w:val="003449AC"/>
    <w:rsid w:val="00344AEB"/>
    <w:rsid w:val="00344BA3"/>
    <w:rsid w:val="00344E37"/>
    <w:rsid w:val="0034501F"/>
    <w:rsid w:val="0034504C"/>
    <w:rsid w:val="00345057"/>
    <w:rsid w:val="00345101"/>
    <w:rsid w:val="00345179"/>
    <w:rsid w:val="00345374"/>
    <w:rsid w:val="0034562C"/>
    <w:rsid w:val="0034571E"/>
    <w:rsid w:val="0034576D"/>
    <w:rsid w:val="00345941"/>
    <w:rsid w:val="00345D2B"/>
    <w:rsid w:val="00345FDC"/>
    <w:rsid w:val="00346051"/>
    <w:rsid w:val="00346173"/>
    <w:rsid w:val="003461FA"/>
    <w:rsid w:val="003463C0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F3"/>
    <w:rsid w:val="00347769"/>
    <w:rsid w:val="00347797"/>
    <w:rsid w:val="00347860"/>
    <w:rsid w:val="00347A5E"/>
    <w:rsid w:val="00347B16"/>
    <w:rsid w:val="00347C1D"/>
    <w:rsid w:val="003501A3"/>
    <w:rsid w:val="003502D7"/>
    <w:rsid w:val="003503B0"/>
    <w:rsid w:val="003503BC"/>
    <w:rsid w:val="003504ED"/>
    <w:rsid w:val="00350981"/>
    <w:rsid w:val="00350F0A"/>
    <w:rsid w:val="0035103D"/>
    <w:rsid w:val="00351089"/>
    <w:rsid w:val="0035123D"/>
    <w:rsid w:val="0035154B"/>
    <w:rsid w:val="00351677"/>
    <w:rsid w:val="0035173D"/>
    <w:rsid w:val="00351862"/>
    <w:rsid w:val="00351A9E"/>
    <w:rsid w:val="00351C5A"/>
    <w:rsid w:val="00351D9F"/>
    <w:rsid w:val="00351E44"/>
    <w:rsid w:val="0035226E"/>
    <w:rsid w:val="00352377"/>
    <w:rsid w:val="0035264E"/>
    <w:rsid w:val="0035281F"/>
    <w:rsid w:val="003530AC"/>
    <w:rsid w:val="00353173"/>
    <w:rsid w:val="003533B9"/>
    <w:rsid w:val="00353649"/>
    <w:rsid w:val="003536CF"/>
    <w:rsid w:val="00353730"/>
    <w:rsid w:val="00353BDC"/>
    <w:rsid w:val="00353E4D"/>
    <w:rsid w:val="00353EE4"/>
    <w:rsid w:val="00353FFB"/>
    <w:rsid w:val="00354205"/>
    <w:rsid w:val="0035424A"/>
    <w:rsid w:val="00354459"/>
    <w:rsid w:val="00354621"/>
    <w:rsid w:val="0035467C"/>
    <w:rsid w:val="0035469B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452"/>
    <w:rsid w:val="00355493"/>
    <w:rsid w:val="0035564A"/>
    <w:rsid w:val="0035585D"/>
    <w:rsid w:val="00355CA1"/>
    <w:rsid w:val="00355CA7"/>
    <w:rsid w:val="00355F23"/>
    <w:rsid w:val="00355F44"/>
    <w:rsid w:val="0035602C"/>
    <w:rsid w:val="003562E0"/>
    <w:rsid w:val="003563D0"/>
    <w:rsid w:val="003563FC"/>
    <w:rsid w:val="00356530"/>
    <w:rsid w:val="00356534"/>
    <w:rsid w:val="00356539"/>
    <w:rsid w:val="0035712B"/>
    <w:rsid w:val="00357151"/>
    <w:rsid w:val="00357243"/>
    <w:rsid w:val="003572B2"/>
    <w:rsid w:val="003573C0"/>
    <w:rsid w:val="003573DD"/>
    <w:rsid w:val="003574C6"/>
    <w:rsid w:val="00357553"/>
    <w:rsid w:val="00357985"/>
    <w:rsid w:val="00357B5B"/>
    <w:rsid w:val="00357C5A"/>
    <w:rsid w:val="0036011A"/>
    <w:rsid w:val="00360161"/>
    <w:rsid w:val="0036016F"/>
    <w:rsid w:val="0036067A"/>
    <w:rsid w:val="0036070D"/>
    <w:rsid w:val="00360B28"/>
    <w:rsid w:val="00360CFD"/>
    <w:rsid w:val="00360D7C"/>
    <w:rsid w:val="003610A2"/>
    <w:rsid w:val="00361155"/>
    <w:rsid w:val="0036125F"/>
    <w:rsid w:val="003613CA"/>
    <w:rsid w:val="00361401"/>
    <w:rsid w:val="003614E0"/>
    <w:rsid w:val="00361530"/>
    <w:rsid w:val="00361572"/>
    <w:rsid w:val="00361892"/>
    <w:rsid w:val="00361B11"/>
    <w:rsid w:val="00361BA2"/>
    <w:rsid w:val="003621D0"/>
    <w:rsid w:val="00362255"/>
    <w:rsid w:val="00362289"/>
    <w:rsid w:val="003623D5"/>
    <w:rsid w:val="0036252F"/>
    <w:rsid w:val="0036257F"/>
    <w:rsid w:val="003627C3"/>
    <w:rsid w:val="00362A1B"/>
    <w:rsid w:val="00362A74"/>
    <w:rsid w:val="00362D09"/>
    <w:rsid w:val="00362E09"/>
    <w:rsid w:val="00362E0F"/>
    <w:rsid w:val="00362E50"/>
    <w:rsid w:val="00363281"/>
    <w:rsid w:val="0036329E"/>
    <w:rsid w:val="003632A7"/>
    <w:rsid w:val="003633E2"/>
    <w:rsid w:val="00363629"/>
    <w:rsid w:val="003639AD"/>
    <w:rsid w:val="00363B9C"/>
    <w:rsid w:val="00363C35"/>
    <w:rsid w:val="00363D52"/>
    <w:rsid w:val="00363E1A"/>
    <w:rsid w:val="003642E0"/>
    <w:rsid w:val="00364375"/>
    <w:rsid w:val="00364A19"/>
    <w:rsid w:val="00364B0C"/>
    <w:rsid w:val="00364BAC"/>
    <w:rsid w:val="00364ED1"/>
    <w:rsid w:val="00364FB3"/>
    <w:rsid w:val="003651BF"/>
    <w:rsid w:val="003651FC"/>
    <w:rsid w:val="003652BB"/>
    <w:rsid w:val="00365305"/>
    <w:rsid w:val="003653F3"/>
    <w:rsid w:val="0036574B"/>
    <w:rsid w:val="0036579A"/>
    <w:rsid w:val="003657EC"/>
    <w:rsid w:val="003658D4"/>
    <w:rsid w:val="00365977"/>
    <w:rsid w:val="00365A9C"/>
    <w:rsid w:val="00365C7A"/>
    <w:rsid w:val="00365C86"/>
    <w:rsid w:val="00365F41"/>
    <w:rsid w:val="00366510"/>
    <w:rsid w:val="00366869"/>
    <w:rsid w:val="00366CA5"/>
    <w:rsid w:val="00366CF3"/>
    <w:rsid w:val="00367325"/>
    <w:rsid w:val="003673A6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7028F"/>
    <w:rsid w:val="003702BE"/>
    <w:rsid w:val="00370C36"/>
    <w:rsid w:val="00370C3C"/>
    <w:rsid w:val="00370CD5"/>
    <w:rsid w:val="00370D9A"/>
    <w:rsid w:val="00370EEC"/>
    <w:rsid w:val="00370EED"/>
    <w:rsid w:val="00371225"/>
    <w:rsid w:val="00371360"/>
    <w:rsid w:val="00371AC8"/>
    <w:rsid w:val="00371BBF"/>
    <w:rsid w:val="00371C96"/>
    <w:rsid w:val="00371E0E"/>
    <w:rsid w:val="00371F93"/>
    <w:rsid w:val="00371FFE"/>
    <w:rsid w:val="0037226D"/>
    <w:rsid w:val="00372310"/>
    <w:rsid w:val="00372353"/>
    <w:rsid w:val="003723F0"/>
    <w:rsid w:val="0037242C"/>
    <w:rsid w:val="0037248A"/>
    <w:rsid w:val="00372597"/>
    <w:rsid w:val="0037263E"/>
    <w:rsid w:val="003726FB"/>
    <w:rsid w:val="00372711"/>
    <w:rsid w:val="00372A4F"/>
    <w:rsid w:val="00372AAC"/>
    <w:rsid w:val="00372D8D"/>
    <w:rsid w:val="00372EFD"/>
    <w:rsid w:val="0037311D"/>
    <w:rsid w:val="00373258"/>
    <w:rsid w:val="003732D7"/>
    <w:rsid w:val="0037352F"/>
    <w:rsid w:val="0037354E"/>
    <w:rsid w:val="003735D3"/>
    <w:rsid w:val="00373B0B"/>
    <w:rsid w:val="00373B9E"/>
    <w:rsid w:val="00373BAD"/>
    <w:rsid w:val="00373DBC"/>
    <w:rsid w:val="00373ED9"/>
    <w:rsid w:val="00373F74"/>
    <w:rsid w:val="003743F7"/>
    <w:rsid w:val="0037448C"/>
    <w:rsid w:val="003744FD"/>
    <w:rsid w:val="003748AA"/>
    <w:rsid w:val="00374AAD"/>
    <w:rsid w:val="00374AD2"/>
    <w:rsid w:val="00374B55"/>
    <w:rsid w:val="00374B66"/>
    <w:rsid w:val="00374C40"/>
    <w:rsid w:val="00374DD8"/>
    <w:rsid w:val="003750E5"/>
    <w:rsid w:val="00375148"/>
    <w:rsid w:val="00375291"/>
    <w:rsid w:val="003752ED"/>
    <w:rsid w:val="0037531D"/>
    <w:rsid w:val="0037559B"/>
    <w:rsid w:val="003757B3"/>
    <w:rsid w:val="00375BE7"/>
    <w:rsid w:val="00375D98"/>
    <w:rsid w:val="00375E67"/>
    <w:rsid w:val="00375E8F"/>
    <w:rsid w:val="00375ED2"/>
    <w:rsid w:val="003760D4"/>
    <w:rsid w:val="00376166"/>
    <w:rsid w:val="003765F3"/>
    <w:rsid w:val="003766BC"/>
    <w:rsid w:val="00376738"/>
    <w:rsid w:val="00376B2D"/>
    <w:rsid w:val="00376C5F"/>
    <w:rsid w:val="00376CFB"/>
    <w:rsid w:val="003775C7"/>
    <w:rsid w:val="00377628"/>
    <w:rsid w:val="00377712"/>
    <w:rsid w:val="00377838"/>
    <w:rsid w:val="00377856"/>
    <w:rsid w:val="003778A2"/>
    <w:rsid w:val="003779BF"/>
    <w:rsid w:val="00377CE9"/>
    <w:rsid w:val="00377DDD"/>
    <w:rsid w:val="00377F9E"/>
    <w:rsid w:val="00380036"/>
    <w:rsid w:val="00380491"/>
    <w:rsid w:val="0038051B"/>
    <w:rsid w:val="0038062D"/>
    <w:rsid w:val="00380948"/>
    <w:rsid w:val="00380D0D"/>
    <w:rsid w:val="00380FB9"/>
    <w:rsid w:val="0038139A"/>
    <w:rsid w:val="003813CD"/>
    <w:rsid w:val="003815E8"/>
    <w:rsid w:val="0038165B"/>
    <w:rsid w:val="00381692"/>
    <w:rsid w:val="003818D8"/>
    <w:rsid w:val="00381ACE"/>
    <w:rsid w:val="00381C16"/>
    <w:rsid w:val="00382179"/>
    <w:rsid w:val="003821E0"/>
    <w:rsid w:val="00382228"/>
    <w:rsid w:val="0038278D"/>
    <w:rsid w:val="00382906"/>
    <w:rsid w:val="00382ABB"/>
    <w:rsid w:val="00382BA0"/>
    <w:rsid w:val="00382C43"/>
    <w:rsid w:val="003830F0"/>
    <w:rsid w:val="00383118"/>
    <w:rsid w:val="00383184"/>
    <w:rsid w:val="00383390"/>
    <w:rsid w:val="00383766"/>
    <w:rsid w:val="00383858"/>
    <w:rsid w:val="00383A98"/>
    <w:rsid w:val="00383BA2"/>
    <w:rsid w:val="00383C48"/>
    <w:rsid w:val="0038407C"/>
    <w:rsid w:val="0038408F"/>
    <w:rsid w:val="003841DC"/>
    <w:rsid w:val="00384440"/>
    <w:rsid w:val="0038462C"/>
    <w:rsid w:val="00384667"/>
    <w:rsid w:val="003849C8"/>
    <w:rsid w:val="00384B8F"/>
    <w:rsid w:val="00384CFF"/>
    <w:rsid w:val="00385469"/>
    <w:rsid w:val="003854F8"/>
    <w:rsid w:val="00385570"/>
    <w:rsid w:val="0038573F"/>
    <w:rsid w:val="00385781"/>
    <w:rsid w:val="003858C5"/>
    <w:rsid w:val="00385CB5"/>
    <w:rsid w:val="00385CFC"/>
    <w:rsid w:val="00385F9A"/>
    <w:rsid w:val="00385FD0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720"/>
    <w:rsid w:val="00387798"/>
    <w:rsid w:val="003878D0"/>
    <w:rsid w:val="003878E6"/>
    <w:rsid w:val="003879F1"/>
    <w:rsid w:val="00387E46"/>
    <w:rsid w:val="00387E76"/>
    <w:rsid w:val="00387FBD"/>
    <w:rsid w:val="00390943"/>
    <w:rsid w:val="0039094B"/>
    <w:rsid w:val="00390979"/>
    <w:rsid w:val="00390B1E"/>
    <w:rsid w:val="00390BE7"/>
    <w:rsid w:val="00390D0F"/>
    <w:rsid w:val="00390F37"/>
    <w:rsid w:val="00390FD4"/>
    <w:rsid w:val="00391161"/>
    <w:rsid w:val="0039118B"/>
    <w:rsid w:val="003911A9"/>
    <w:rsid w:val="003913A6"/>
    <w:rsid w:val="00391515"/>
    <w:rsid w:val="0039191A"/>
    <w:rsid w:val="00391A73"/>
    <w:rsid w:val="00391AC0"/>
    <w:rsid w:val="00391B1C"/>
    <w:rsid w:val="00391B41"/>
    <w:rsid w:val="00391CD1"/>
    <w:rsid w:val="00392195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291"/>
    <w:rsid w:val="0039456C"/>
    <w:rsid w:val="00394935"/>
    <w:rsid w:val="00394A24"/>
    <w:rsid w:val="00394C1B"/>
    <w:rsid w:val="00394C4C"/>
    <w:rsid w:val="00394D20"/>
    <w:rsid w:val="003950C5"/>
    <w:rsid w:val="0039524D"/>
    <w:rsid w:val="0039558C"/>
    <w:rsid w:val="003955B1"/>
    <w:rsid w:val="003959E1"/>
    <w:rsid w:val="00395D09"/>
    <w:rsid w:val="00395DE4"/>
    <w:rsid w:val="00395FF3"/>
    <w:rsid w:val="00396074"/>
    <w:rsid w:val="003963F4"/>
    <w:rsid w:val="003964E8"/>
    <w:rsid w:val="0039653C"/>
    <w:rsid w:val="00396930"/>
    <w:rsid w:val="003969BF"/>
    <w:rsid w:val="003969E7"/>
    <w:rsid w:val="00396B31"/>
    <w:rsid w:val="00396DDB"/>
    <w:rsid w:val="00396E38"/>
    <w:rsid w:val="003974D5"/>
    <w:rsid w:val="003974DD"/>
    <w:rsid w:val="003975C2"/>
    <w:rsid w:val="003976EF"/>
    <w:rsid w:val="003977E0"/>
    <w:rsid w:val="00397B22"/>
    <w:rsid w:val="00397E70"/>
    <w:rsid w:val="003A000F"/>
    <w:rsid w:val="003A00DB"/>
    <w:rsid w:val="003A01DA"/>
    <w:rsid w:val="003A02A1"/>
    <w:rsid w:val="003A060F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DAF"/>
    <w:rsid w:val="003A1E92"/>
    <w:rsid w:val="003A1FE0"/>
    <w:rsid w:val="003A20B0"/>
    <w:rsid w:val="003A24E7"/>
    <w:rsid w:val="003A2785"/>
    <w:rsid w:val="003A2800"/>
    <w:rsid w:val="003A28C9"/>
    <w:rsid w:val="003A2A67"/>
    <w:rsid w:val="003A2E84"/>
    <w:rsid w:val="003A2FC7"/>
    <w:rsid w:val="003A307B"/>
    <w:rsid w:val="003A3354"/>
    <w:rsid w:val="003A3567"/>
    <w:rsid w:val="003A3575"/>
    <w:rsid w:val="003A3749"/>
    <w:rsid w:val="003A3763"/>
    <w:rsid w:val="003A38E2"/>
    <w:rsid w:val="003A3924"/>
    <w:rsid w:val="003A3B2C"/>
    <w:rsid w:val="003A3C1F"/>
    <w:rsid w:val="003A3C49"/>
    <w:rsid w:val="003A40E3"/>
    <w:rsid w:val="003A412D"/>
    <w:rsid w:val="003A42F1"/>
    <w:rsid w:val="003A4598"/>
    <w:rsid w:val="003A466D"/>
    <w:rsid w:val="003A4876"/>
    <w:rsid w:val="003A49D9"/>
    <w:rsid w:val="003A4C7C"/>
    <w:rsid w:val="003A4CF9"/>
    <w:rsid w:val="003A4EB1"/>
    <w:rsid w:val="003A4FF8"/>
    <w:rsid w:val="003A52E8"/>
    <w:rsid w:val="003A537A"/>
    <w:rsid w:val="003A545A"/>
    <w:rsid w:val="003A551C"/>
    <w:rsid w:val="003A560F"/>
    <w:rsid w:val="003A5627"/>
    <w:rsid w:val="003A5703"/>
    <w:rsid w:val="003A5CFF"/>
    <w:rsid w:val="003A5FF1"/>
    <w:rsid w:val="003A61C3"/>
    <w:rsid w:val="003A6400"/>
    <w:rsid w:val="003A6475"/>
    <w:rsid w:val="003A6754"/>
    <w:rsid w:val="003A6765"/>
    <w:rsid w:val="003A695C"/>
    <w:rsid w:val="003A699A"/>
    <w:rsid w:val="003A6A6D"/>
    <w:rsid w:val="003A6AF3"/>
    <w:rsid w:val="003A6BB5"/>
    <w:rsid w:val="003A6D02"/>
    <w:rsid w:val="003A6F0C"/>
    <w:rsid w:val="003A74C6"/>
    <w:rsid w:val="003A76AE"/>
    <w:rsid w:val="003A7A04"/>
    <w:rsid w:val="003A7F51"/>
    <w:rsid w:val="003B03DF"/>
    <w:rsid w:val="003B03F5"/>
    <w:rsid w:val="003B059C"/>
    <w:rsid w:val="003B060A"/>
    <w:rsid w:val="003B0691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643"/>
    <w:rsid w:val="003B1826"/>
    <w:rsid w:val="003B191A"/>
    <w:rsid w:val="003B1E77"/>
    <w:rsid w:val="003B1E7C"/>
    <w:rsid w:val="003B1F1C"/>
    <w:rsid w:val="003B1F86"/>
    <w:rsid w:val="003B22C4"/>
    <w:rsid w:val="003B2754"/>
    <w:rsid w:val="003B2A0E"/>
    <w:rsid w:val="003B2B49"/>
    <w:rsid w:val="003B2C20"/>
    <w:rsid w:val="003B2CA7"/>
    <w:rsid w:val="003B30BB"/>
    <w:rsid w:val="003B314F"/>
    <w:rsid w:val="003B3183"/>
    <w:rsid w:val="003B37EC"/>
    <w:rsid w:val="003B3816"/>
    <w:rsid w:val="003B392D"/>
    <w:rsid w:val="003B3FDB"/>
    <w:rsid w:val="003B4B00"/>
    <w:rsid w:val="003B5005"/>
    <w:rsid w:val="003B507A"/>
    <w:rsid w:val="003B50D2"/>
    <w:rsid w:val="003B532E"/>
    <w:rsid w:val="003B5339"/>
    <w:rsid w:val="003B5403"/>
    <w:rsid w:val="003B580C"/>
    <w:rsid w:val="003B58C9"/>
    <w:rsid w:val="003B5936"/>
    <w:rsid w:val="003B5962"/>
    <w:rsid w:val="003B5A52"/>
    <w:rsid w:val="003B5A7F"/>
    <w:rsid w:val="003B5AE6"/>
    <w:rsid w:val="003B5C2B"/>
    <w:rsid w:val="003B6210"/>
    <w:rsid w:val="003B63C1"/>
    <w:rsid w:val="003B66D7"/>
    <w:rsid w:val="003B6776"/>
    <w:rsid w:val="003B68AE"/>
    <w:rsid w:val="003B68CF"/>
    <w:rsid w:val="003B6B27"/>
    <w:rsid w:val="003B6DDD"/>
    <w:rsid w:val="003B6E17"/>
    <w:rsid w:val="003B6E66"/>
    <w:rsid w:val="003B6E9B"/>
    <w:rsid w:val="003B6FE6"/>
    <w:rsid w:val="003B70C3"/>
    <w:rsid w:val="003B7455"/>
    <w:rsid w:val="003B751A"/>
    <w:rsid w:val="003B78FE"/>
    <w:rsid w:val="003B7C45"/>
    <w:rsid w:val="003B7DB4"/>
    <w:rsid w:val="003B7F71"/>
    <w:rsid w:val="003C0046"/>
    <w:rsid w:val="003C094B"/>
    <w:rsid w:val="003C09AA"/>
    <w:rsid w:val="003C0C88"/>
    <w:rsid w:val="003C1195"/>
    <w:rsid w:val="003C11E6"/>
    <w:rsid w:val="003C18B0"/>
    <w:rsid w:val="003C18F3"/>
    <w:rsid w:val="003C19A4"/>
    <w:rsid w:val="003C1B73"/>
    <w:rsid w:val="003C1C7E"/>
    <w:rsid w:val="003C1CC6"/>
    <w:rsid w:val="003C205F"/>
    <w:rsid w:val="003C2133"/>
    <w:rsid w:val="003C2137"/>
    <w:rsid w:val="003C2172"/>
    <w:rsid w:val="003C23AA"/>
    <w:rsid w:val="003C2649"/>
    <w:rsid w:val="003C29AF"/>
    <w:rsid w:val="003C29D0"/>
    <w:rsid w:val="003C2AA1"/>
    <w:rsid w:val="003C2F0C"/>
    <w:rsid w:val="003C30A8"/>
    <w:rsid w:val="003C30BF"/>
    <w:rsid w:val="003C30FC"/>
    <w:rsid w:val="003C312D"/>
    <w:rsid w:val="003C3236"/>
    <w:rsid w:val="003C3248"/>
    <w:rsid w:val="003C325D"/>
    <w:rsid w:val="003C32AE"/>
    <w:rsid w:val="003C37B1"/>
    <w:rsid w:val="003C39D9"/>
    <w:rsid w:val="003C3AA1"/>
    <w:rsid w:val="003C3B7E"/>
    <w:rsid w:val="003C3DA2"/>
    <w:rsid w:val="003C3DF1"/>
    <w:rsid w:val="003C3F97"/>
    <w:rsid w:val="003C414D"/>
    <w:rsid w:val="003C429D"/>
    <w:rsid w:val="003C42AA"/>
    <w:rsid w:val="003C4785"/>
    <w:rsid w:val="003C513B"/>
    <w:rsid w:val="003C5519"/>
    <w:rsid w:val="003C5D3A"/>
    <w:rsid w:val="003C5E1B"/>
    <w:rsid w:val="003C5F0F"/>
    <w:rsid w:val="003C5FEA"/>
    <w:rsid w:val="003C602B"/>
    <w:rsid w:val="003C605F"/>
    <w:rsid w:val="003C617E"/>
    <w:rsid w:val="003C62CC"/>
    <w:rsid w:val="003C6577"/>
    <w:rsid w:val="003C675C"/>
    <w:rsid w:val="003C681F"/>
    <w:rsid w:val="003C68DC"/>
    <w:rsid w:val="003C6BF5"/>
    <w:rsid w:val="003C6D9F"/>
    <w:rsid w:val="003C6FAF"/>
    <w:rsid w:val="003C71E0"/>
    <w:rsid w:val="003C72A2"/>
    <w:rsid w:val="003C7367"/>
    <w:rsid w:val="003C7386"/>
    <w:rsid w:val="003C763B"/>
    <w:rsid w:val="003C78F0"/>
    <w:rsid w:val="003C793C"/>
    <w:rsid w:val="003C7FBB"/>
    <w:rsid w:val="003D032E"/>
    <w:rsid w:val="003D0875"/>
    <w:rsid w:val="003D08E1"/>
    <w:rsid w:val="003D0ADE"/>
    <w:rsid w:val="003D0B8A"/>
    <w:rsid w:val="003D0C5C"/>
    <w:rsid w:val="003D0DA6"/>
    <w:rsid w:val="003D0E78"/>
    <w:rsid w:val="003D0F65"/>
    <w:rsid w:val="003D1281"/>
    <w:rsid w:val="003D174A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72"/>
    <w:rsid w:val="003D3339"/>
    <w:rsid w:val="003D337F"/>
    <w:rsid w:val="003D365B"/>
    <w:rsid w:val="003D36A5"/>
    <w:rsid w:val="003D36E9"/>
    <w:rsid w:val="003D3907"/>
    <w:rsid w:val="003D3B95"/>
    <w:rsid w:val="003D3BDA"/>
    <w:rsid w:val="003D3BFF"/>
    <w:rsid w:val="003D3D3C"/>
    <w:rsid w:val="003D42B6"/>
    <w:rsid w:val="003D45FE"/>
    <w:rsid w:val="003D46B9"/>
    <w:rsid w:val="003D47C9"/>
    <w:rsid w:val="003D49F3"/>
    <w:rsid w:val="003D4A53"/>
    <w:rsid w:val="003D4BC4"/>
    <w:rsid w:val="003D4C0D"/>
    <w:rsid w:val="003D4D40"/>
    <w:rsid w:val="003D525F"/>
    <w:rsid w:val="003D5362"/>
    <w:rsid w:val="003D5448"/>
    <w:rsid w:val="003D5472"/>
    <w:rsid w:val="003D55F9"/>
    <w:rsid w:val="003D5683"/>
    <w:rsid w:val="003D57CB"/>
    <w:rsid w:val="003D5B91"/>
    <w:rsid w:val="003D5F01"/>
    <w:rsid w:val="003D676A"/>
    <w:rsid w:val="003D6828"/>
    <w:rsid w:val="003D69E3"/>
    <w:rsid w:val="003D6BA4"/>
    <w:rsid w:val="003D6FA1"/>
    <w:rsid w:val="003D7078"/>
    <w:rsid w:val="003D7150"/>
    <w:rsid w:val="003D71B3"/>
    <w:rsid w:val="003D77F5"/>
    <w:rsid w:val="003D78FA"/>
    <w:rsid w:val="003D79DF"/>
    <w:rsid w:val="003D7C1B"/>
    <w:rsid w:val="003D7D08"/>
    <w:rsid w:val="003D7F60"/>
    <w:rsid w:val="003E00F9"/>
    <w:rsid w:val="003E0BCC"/>
    <w:rsid w:val="003E0FB3"/>
    <w:rsid w:val="003E10D2"/>
    <w:rsid w:val="003E12A9"/>
    <w:rsid w:val="003E1358"/>
    <w:rsid w:val="003E148A"/>
    <w:rsid w:val="003E1490"/>
    <w:rsid w:val="003E1731"/>
    <w:rsid w:val="003E1B7D"/>
    <w:rsid w:val="003E2001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3134"/>
    <w:rsid w:val="003E3222"/>
    <w:rsid w:val="003E34A2"/>
    <w:rsid w:val="003E3602"/>
    <w:rsid w:val="003E3873"/>
    <w:rsid w:val="003E3B7C"/>
    <w:rsid w:val="003E3BD2"/>
    <w:rsid w:val="003E3CB1"/>
    <w:rsid w:val="003E4295"/>
    <w:rsid w:val="003E447C"/>
    <w:rsid w:val="003E44C3"/>
    <w:rsid w:val="003E45EC"/>
    <w:rsid w:val="003E46FA"/>
    <w:rsid w:val="003E4800"/>
    <w:rsid w:val="003E499E"/>
    <w:rsid w:val="003E5835"/>
    <w:rsid w:val="003E5C38"/>
    <w:rsid w:val="003E5C4C"/>
    <w:rsid w:val="003E5C63"/>
    <w:rsid w:val="003E5CA4"/>
    <w:rsid w:val="003E5D73"/>
    <w:rsid w:val="003E6242"/>
    <w:rsid w:val="003E63A3"/>
    <w:rsid w:val="003E6412"/>
    <w:rsid w:val="003E66DB"/>
    <w:rsid w:val="003E6709"/>
    <w:rsid w:val="003E67CA"/>
    <w:rsid w:val="003E6A17"/>
    <w:rsid w:val="003E6A5C"/>
    <w:rsid w:val="003E6D58"/>
    <w:rsid w:val="003E71ED"/>
    <w:rsid w:val="003E7613"/>
    <w:rsid w:val="003E7A77"/>
    <w:rsid w:val="003E7C5C"/>
    <w:rsid w:val="003E7D98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E3B"/>
    <w:rsid w:val="003F0FEE"/>
    <w:rsid w:val="003F148A"/>
    <w:rsid w:val="003F1579"/>
    <w:rsid w:val="003F1951"/>
    <w:rsid w:val="003F1A9F"/>
    <w:rsid w:val="003F1EF4"/>
    <w:rsid w:val="003F1F53"/>
    <w:rsid w:val="003F20C7"/>
    <w:rsid w:val="003F226E"/>
    <w:rsid w:val="003F2371"/>
    <w:rsid w:val="003F2701"/>
    <w:rsid w:val="003F2751"/>
    <w:rsid w:val="003F2B8C"/>
    <w:rsid w:val="003F2DC4"/>
    <w:rsid w:val="003F2FB2"/>
    <w:rsid w:val="003F3001"/>
    <w:rsid w:val="003F31F5"/>
    <w:rsid w:val="003F3228"/>
    <w:rsid w:val="003F3325"/>
    <w:rsid w:val="003F34B5"/>
    <w:rsid w:val="003F34B6"/>
    <w:rsid w:val="003F394A"/>
    <w:rsid w:val="003F3D32"/>
    <w:rsid w:val="003F3F16"/>
    <w:rsid w:val="003F3FAC"/>
    <w:rsid w:val="003F3FBA"/>
    <w:rsid w:val="003F415F"/>
    <w:rsid w:val="003F4688"/>
    <w:rsid w:val="003F48BF"/>
    <w:rsid w:val="003F4A01"/>
    <w:rsid w:val="003F4A3E"/>
    <w:rsid w:val="003F4B0E"/>
    <w:rsid w:val="003F4CA6"/>
    <w:rsid w:val="003F4D4E"/>
    <w:rsid w:val="003F51A4"/>
    <w:rsid w:val="003F5240"/>
    <w:rsid w:val="003F52A6"/>
    <w:rsid w:val="003F52A9"/>
    <w:rsid w:val="003F5326"/>
    <w:rsid w:val="003F542D"/>
    <w:rsid w:val="003F553D"/>
    <w:rsid w:val="003F58F4"/>
    <w:rsid w:val="003F598C"/>
    <w:rsid w:val="003F5A18"/>
    <w:rsid w:val="003F5A7F"/>
    <w:rsid w:val="003F5AD1"/>
    <w:rsid w:val="003F5ED7"/>
    <w:rsid w:val="003F61FA"/>
    <w:rsid w:val="003F62FF"/>
    <w:rsid w:val="003F691F"/>
    <w:rsid w:val="003F6B7A"/>
    <w:rsid w:val="003F6E2D"/>
    <w:rsid w:val="003F6F38"/>
    <w:rsid w:val="003F741D"/>
    <w:rsid w:val="003F759B"/>
    <w:rsid w:val="003F7692"/>
    <w:rsid w:val="003F77C1"/>
    <w:rsid w:val="003F798C"/>
    <w:rsid w:val="003F7F3F"/>
    <w:rsid w:val="003F7FB3"/>
    <w:rsid w:val="0040004C"/>
    <w:rsid w:val="004003D7"/>
    <w:rsid w:val="004005F5"/>
    <w:rsid w:val="00400819"/>
    <w:rsid w:val="00400995"/>
    <w:rsid w:val="004009A3"/>
    <w:rsid w:val="00400A97"/>
    <w:rsid w:val="00400B20"/>
    <w:rsid w:val="00400B6E"/>
    <w:rsid w:val="004011B4"/>
    <w:rsid w:val="00401310"/>
    <w:rsid w:val="00401335"/>
    <w:rsid w:val="004013E2"/>
    <w:rsid w:val="00401589"/>
    <w:rsid w:val="00401914"/>
    <w:rsid w:val="00401B88"/>
    <w:rsid w:val="00401CE5"/>
    <w:rsid w:val="00401D6C"/>
    <w:rsid w:val="00401D91"/>
    <w:rsid w:val="00401F9C"/>
    <w:rsid w:val="00402021"/>
    <w:rsid w:val="00402171"/>
    <w:rsid w:val="0040221B"/>
    <w:rsid w:val="0040243D"/>
    <w:rsid w:val="004025D2"/>
    <w:rsid w:val="004027F0"/>
    <w:rsid w:val="00402907"/>
    <w:rsid w:val="0040297E"/>
    <w:rsid w:val="0040306B"/>
    <w:rsid w:val="00403584"/>
    <w:rsid w:val="00403717"/>
    <w:rsid w:val="00403A57"/>
    <w:rsid w:val="00403A67"/>
    <w:rsid w:val="00403B30"/>
    <w:rsid w:val="00403BB2"/>
    <w:rsid w:val="00403D66"/>
    <w:rsid w:val="00403D9F"/>
    <w:rsid w:val="00403E1C"/>
    <w:rsid w:val="00403ECE"/>
    <w:rsid w:val="00404039"/>
    <w:rsid w:val="00404313"/>
    <w:rsid w:val="00404609"/>
    <w:rsid w:val="004047A8"/>
    <w:rsid w:val="00404CE6"/>
    <w:rsid w:val="00405062"/>
    <w:rsid w:val="00405108"/>
    <w:rsid w:val="004051B9"/>
    <w:rsid w:val="004051D7"/>
    <w:rsid w:val="00405271"/>
    <w:rsid w:val="00405532"/>
    <w:rsid w:val="00405635"/>
    <w:rsid w:val="0040570A"/>
    <w:rsid w:val="00405A25"/>
    <w:rsid w:val="00405A7D"/>
    <w:rsid w:val="00405C7A"/>
    <w:rsid w:val="00405D95"/>
    <w:rsid w:val="004062E3"/>
    <w:rsid w:val="00406373"/>
    <w:rsid w:val="004065C3"/>
    <w:rsid w:val="00406A0B"/>
    <w:rsid w:val="00406A3B"/>
    <w:rsid w:val="00406B6D"/>
    <w:rsid w:val="00406BBA"/>
    <w:rsid w:val="00406C22"/>
    <w:rsid w:val="00406D0B"/>
    <w:rsid w:val="00406E82"/>
    <w:rsid w:val="00406FF4"/>
    <w:rsid w:val="00407035"/>
    <w:rsid w:val="00407174"/>
    <w:rsid w:val="00407303"/>
    <w:rsid w:val="004076E0"/>
    <w:rsid w:val="00407B9E"/>
    <w:rsid w:val="00407E36"/>
    <w:rsid w:val="0041069A"/>
    <w:rsid w:val="00410770"/>
    <w:rsid w:val="0041089C"/>
    <w:rsid w:val="00410966"/>
    <w:rsid w:val="004109B8"/>
    <w:rsid w:val="00410D3D"/>
    <w:rsid w:val="00410DD1"/>
    <w:rsid w:val="00410E02"/>
    <w:rsid w:val="0041106F"/>
    <w:rsid w:val="00411269"/>
    <w:rsid w:val="004112CC"/>
    <w:rsid w:val="00411450"/>
    <w:rsid w:val="004117F3"/>
    <w:rsid w:val="004119BC"/>
    <w:rsid w:val="004123F4"/>
    <w:rsid w:val="00412542"/>
    <w:rsid w:val="0041256C"/>
    <w:rsid w:val="00412856"/>
    <w:rsid w:val="0041295F"/>
    <w:rsid w:val="0041299E"/>
    <w:rsid w:val="00412B1C"/>
    <w:rsid w:val="00412D7B"/>
    <w:rsid w:val="0041306D"/>
    <w:rsid w:val="004133C9"/>
    <w:rsid w:val="004134AD"/>
    <w:rsid w:val="00413666"/>
    <w:rsid w:val="00413893"/>
    <w:rsid w:val="00413945"/>
    <w:rsid w:val="00413E23"/>
    <w:rsid w:val="00413F17"/>
    <w:rsid w:val="00414012"/>
    <w:rsid w:val="00414148"/>
    <w:rsid w:val="00414258"/>
    <w:rsid w:val="00414347"/>
    <w:rsid w:val="004146E0"/>
    <w:rsid w:val="004146E8"/>
    <w:rsid w:val="00414733"/>
    <w:rsid w:val="00414843"/>
    <w:rsid w:val="004148AE"/>
    <w:rsid w:val="00414BD3"/>
    <w:rsid w:val="00414D09"/>
    <w:rsid w:val="00415041"/>
    <w:rsid w:val="004150D3"/>
    <w:rsid w:val="004153E4"/>
    <w:rsid w:val="0041541C"/>
    <w:rsid w:val="004156EF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AE5"/>
    <w:rsid w:val="00416BD0"/>
    <w:rsid w:val="00416D28"/>
    <w:rsid w:val="00416ECD"/>
    <w:rsid w:val="004172D5"/>
    <w:rsid w:val="004172F8"/>
    <w:rsid w:val="0041771C"/>
    <w:rsid w:val="00417769"/>
    <w:rsid w:val="00417973"/>
    <w:rsid w:val="00417AF8"/>
    <w:rsid w:val="00417B69"/>
    <w:rsid w:val="00417DEF"/>
    <w:rsid w:val="00417E56"/>
    <w:rsid w:val="00417F29"/>
    <w:rsid w:val="00417F32"/>
    <w:rsid w:val="00420121"/>
    <w:rsid w:val="004202E5"/>
    <w:rsid w:val="00420591"/>
    <w:rsid w:val="0042064A"/>
    <w:rsid w:val="0042070F"/>
    <w:rsid w:val="00420763"/>
    <w:rsid w:val="00420884"/>
    <w:rsid w:val="004208A0"/>
    <w:rsid w:val="0042095D"/>
    <w:rsid w:val="00420ABC"/>
    <w:rsid w:val="00420E1C"/>
    <w:rsid w:val="00420E7F"/>
    <w:rsid w:val="00420EDC"/>
    <w:rsid w:val="00420F73"/>
    <w:rsid w:val="004210F2"/>
    <w:rsid w:val="00421243"/>
    <w:rsid w:val="00421340"/>
    <w:rsid w:val="00421498"/>
    <w:rsid w:val="00421508"/>
    <w:rsid w:val="00421814"/>
    <w:rsid w:val="00421A36"/>
    <w:rsid w:val="00421AE1"/>
    <w:rsid w:val="00421C0E"/>
    <w:rsid w:val="00421D7F"/>
    <w:rsid w:val="00421E82"/>
    <w:rsid w:val="00421FDF"/>
    <w:rsid w:val="004221FD"/>
    <w:rsid w:val="00422723"/>
    <w:rsid w:val="00422743"/>
    <w:rsid w:val="0042290E"/>
    <w:rsid w:val="00422AAB"/>
    <w:rsid w:val="00422E3C"/>
    <w:rsid w:val="00422E9E"/>
    <w:rsid w:val="004230AE"/>
    <w:rsid w:val="0042329B"/>
    <w:rsid w:val="00423AB8"/>
    <w:rsid w:val="00423B2A"/>
    <w:rsid w:val="00423E39"/>
    <w:rsid w:val="00423E3A"/>
    <w:rsid w:val="00424154"/>
    <w:rsid w:val="00424225"/>
    <w:rsid w:val="00424279"/>
    <w:rsid w:val="0042436C"/>
    <w:rsid w:val="004243A9"/>
    <w:rsid w:val="0042444C"/>
    <w:rsid w:val="004244C1"/>
    <w:rsid w:val="0042468B"/>
    <w:rsid w:val="0042491D"/>
    <w:rsid w:val="004249CD"/>
    <w:rsid w:val="00424FCC"/>
    <w:rsid w:val="00424FCD"/>
    <w:rsid w:val="0042534C"/>
    <w:rsid w:val="004254B9"/>
    <w:rsid w:val="0042587C"/>
    <w:rsid w:val="00425A7C"/>
    <w:rsid w:val="00425E02"/>
    <w:rsid w:val="00426127"/>
    <w:rsid w:val="00426503"/>
    <w:rsid w:val="0042657F"/>
    <w:rsid w:val="004266BF"/>
    <w:rsid w:val="004267FB"/>
    <w:rsid w:val="0042693F"/>
    <w:rsid w:val="00426BD2"/>
    <w:rsid w:val="00426CAC"/>
    <w:rsid w:val="00426D92"/>
    <w:rsid w:val="00426E45"/>
    <w:rsid w:val="004270FB"/>
    <w:rsid w:val="00427365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75"/>
    <w:rsid w:val="00427D4A"/>
    <w:rsid w:val="00427DFD"/>
    <w:rsid w:val="00427EB9"/>
    <w:rsid w:val="00427FCC"/>
    <w:rsid w:val="004301E6"/>
    <w:rsid w:val="00430326"/>
    <w:rsid w:val="00430AD3"/>
    <w:rsid w:val="00430C52"/>
    <w:rsid w:val="00430D53"/>
    <w:rsid w:val="00430D70"/>
    <w:rsid w:val="00431917"/>
    <w:rsid w:val="004319EC"/>
    <w:rsid w:val="00431A59"/>
    <w:rsid w:val="00431C52"/>
    <w:rsid w:val="00431EC7"/>
    <w:rsid w:val="0043249B"/>
    <w:rsid w:val="00432632"/>
    <w:rsid w:val="00432A6D"/>
    <w:rsid w:val="00432B27"/>
    <w:rsid w:val="00432BBA"/>
    <w:rsid w:val="00432D2B"/>
    <w:rsid w:val="0043302F"/>
    <w:rsid w:val="0043308F"/>
    <w:rsid w:val="0043315F"/>
    <w:rsid w:val="004332E8"/>
    <w:rsid w:val="00433456"/>
    <w:rsid w:val="00433567"/>
    <w:rsid w:val="0043358B"/>
    <w:rsid w:val="004336E0"/>
    <w:rsid w:val="00433753"/>
    <w:rsid w:val="00433893"/>
    <w:rsid w:val="00433BD3"/>
    <w:rsid w:val="00433D45"/>
    <w:rsid w:val="00433D8A"/>
    <w:rsid w:val="00433E84"/>
    <w:rsid w:val="00433F1F"/>
    <w:rsid w:val="0043416E"/>
    <w:rsid w:val="00434231"/>
    <w:rsid w:val="004342D5"/>
    <w:rsid w:val="00434481"/>
    <w:rsid w:val="0043454B"/>
    <w:rsid w:val="00434ECA"/>
    <w:rsid w:val="0043508A"/>
    <w:rsid w:val="004350AE"/>
    <w:rsid w:val="0043526D"/>
    <w:rsid w:val="00435B64"/>
    <w:rsid w:val="00435C4D"/>
    <w:rsid w:val="00435D22"/>
    <w:rsid w:val="00435DC0"/>
    <w:rsid w:val="004363D1"/>
    <w:rsid w:val="00436512"/>
    <w:rsid w:val="00436627"/>
    <w:rsid w:val="00436913"/>
    <w:rsid w:val="004369E5"/>
    <w:rsid w:val="00436BA2"/>
    <w:rsid w:val="00436E1F"/>
    <w:rsid w:val="00437017"/>
    <w:rsid w:val="004370F4"/>
    <w:rsid w:val="0043728C"/>
    <w:rsid w:val="004372CF"/>
    <w:rsid w:val="004373E7"/>
    <w:rsid w:val="0043740F"/>
    <w:rsid w:val="004374F2"/>
    <w:rsid w:val="004376BD"/>
    <w:rsid w:val="00437BA7"/>
    <w:rsid w:val="00437C5D"/>
    <w:rsid w:val="00440002"/>
    <w:rsid w:val="0044005E"/>
    <w:rsid w:val="004400E7"/>
    <w:rsid w:val="00440222"/>
    <w:rsid w:val="004402DF"/>
    <w:rsid w:val="004403B5"/>
    <w:rsid w:val="00440684"/>
    <w:rsid w:val="004406AA"/>
    <w:rsid w:val="00440816"/>
    <w:rsid w:val="00440A6D"/>
    <w:rsid w:val="00440E84"/>
    <w:rsid w:val="004412A1"/>
    <w:rsid w:val="00441315"/>
    <w:rsid w:val="004414A1"/>
    <w:rsid w:val="00441C4C"/>
    <w:rsid w:val="00441D7D"/>
    <w:rsid w:val="00441E8F"/>
    <w:rsid w:val="004424A2"/>
    <w:rsid w:val="0044265D"/>
    <w:rsid w:val="004426FB"/>
    <w:rsid w:val="0044274C"/>
    <w:rsid w:val="0044275B"/>
    <w:rsid w:val="00442A40"/>
    <w:rsid w:val="00442AFD"/>
    <w:rsid w:val="00442B5E"/>
    <w:rsid w:val="0044312A"/>
    <w:rsid w:val="0044317E"/>
    <w:rsid w:val="0044348E"/>
    <w:rsid w:val="004434E0"/>
    <w:rsid w:val="004434FD"/>
    <w:rsid w:val="00443875"/>
    <w:rsid w:val="00443D82"/>
    <w:rsid w:val="0044411B"/>
    <w:rsid w:val="00444262"/>
    <w:rsid w:val="004442DF"/>
    <w:rsid w:val="004445E1"/>
    <w:rsid w:val="004448EA"/>
    <w:rsid w:val="00444939"/>
    <w:rsid w:val="00444A7C"/>
    <w:rsid w:val="00444AA2"/>
    <w:rsid w:val="00445196"/>
    <w:rsid w:val="00445271"/>
    <w:rsid w:val="0044534A"/>
    <w:rsid w:val="0044554D"/>
    <w:rsid w:val="0044595B"/>
    <w:rsid w:val="00445A9C"/>
    <w:rsid w:val="00445C45"/>
    <w:rsid w:val="00445CC4"/>
    <w:rsid w:val="00445D10"/>
    <w:rsid w:val="00446155"/>
    <w:rsid w:val="00446229"/>
    <w:rsid w:val="00446250"/>
    <w:rsid w:val="004464BE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8F"/>
    <w:rsid w:val="00450356"/>
    <w:rsid w:val="00450590"/>
    <w:rsid w:val="004506B5"/>
    <w:rsid w:val="0045074C"/>
    <w:rsid w:val="00450CFA"/>
    <w:rsid w:val="00451181"/>
    <w:rsid w:val="004511FA"/>
    <w:rsid w:val="004512B3"/>
    <w:rsid w:val="00451376"/>
    <w:rsid w:val="0045141E"/>
    <w:rsid w:val="00451545"/>
    <w:rsid w:val="00451710"/>
    <w:rsid w:val="00451857"/>
    <w:rsid w:val="00451BC0"/>
    <w:rsid w:val="00451D16"/>
    <w:rsid w:val="00452011"/>
    <w:rsid w:val="0045203F"/>
    <w:rsid w:val="0045204D"/>
    <w:rsid w:val="0045207E"/>
    <w:rsid w:val="004520AF"/>
    <w:rsid w:val="0045211C"/>
    <w:rsid w:val="00452291"/>
    <w:rsid w:val="00452517"/>
    <w:rsid w:val="00452925"/>
    <w:rsid w:val="00452C2C"/>
    <w:rsid w:val="00453416"/>
    <w:rsid w:val="00453583"/>
    <w:rsid w:val="004535F6"/>
    <w:rsid w:val="00453E77"/>
    <w:rsid w:val="00453F18"/>
    <w:rsid w:val="0045414E"/>
    <w:rsid w:val="00454215"/>
    <w:rsid w:val="00454289"/>
    <w:rsid w:val="00454455"/>
    <w:rsid w:val="0045490C"/>
    <w:rsid w:val="00454974"/>
    <w:rsid w:val="004550BD"/>
    <w:rsid w:val="004552FA"/>
    <w:rsid w:val="004553B0"/>
    <w:rsid w:val="004553EC"/>
    <w:rsid w:val="0045540C"/>
    <w:rsid w:val="00455481"/>
    <w:rsid w:val="00455597"/>
    <w:rsid w:val="004555CB"/>
    <w:rsid w:val="00455797"/>
    <w:rsid w:val="004557FF"/>
    <w:rsid w:val="00455BA5"/>
    <w:rsid w:val="00455C44"/>
    <w:rsid w:val="00455CDA"/>
    <w:rsid w:val="00455DF9"/>
    <w:rsid w:val="00456142"/>
    <w:rsid w:val="004561B5"/>
    <w:rsid w:val="00456244"/>
    <w:rsid w:val="004562B5"/>
    <w:rsid w:val="004564D5"/>
    <w:rsid w:val="004567A8"/>
    <w:rsid w:val="004568A2"/>
    <w:rsid w:val="004569F3"/>
    <w:rsid w:val="00456B53"/>
    <w:rsid w:val="00456C36"/>
    <w:rsid w:val="00456D0B"/>
    <w:rsid w:val="00456D39"/>
    <w:rsid w:val="004570BD"/>
    <w:rsid w:val="0045716D"/>
    <w:rsid w:val="00457178"/>
    <w:rsid w:val="004573DB"/>
    <w:rsid w:val="0045771F"/>
    <w:rsid w:val="00457A9C"/>
    <w:rsid w:val="00457F9D"/>
    <w:rsid w:val="00460439"/>
    <w:rsid w:val="00460722"/>
    <w:rsid w:val="00460739"/>
    <w:rsid w:val="00460898"/>
    <w:rsid w:val="00460CDD"/>
    <w:rsid w:val="00460E06"/>
    <w:rsid w:val="00461041"/>
    <w:rsid w:val="00461509"/>
    <w:rsid w:val="00461562"/>
    <w:rsid w:val="00461586"/>
    <w:rsid w:val="00461869"/>
    <w:rsid w:val="004619D1"/>
    <w:rsid w:val="00461B7F"/>
    <w:rsid w:val="00461CA5"/>
    <w:rsid w:val="00461D84"/>
    <w:rsid w:val="00462322"/>
    <w:rsid w:val="0046260A"/>
    <w:rsid w:val="00462970"/>
    <w:rsid w:val="00462B95"/>
    <w:rsid w:val="00462FA9"/>
    <w:rsid w:val="0046326D"/>
    <w:rsid w:val="0046377C"/>
    <w:rsid w:val="004638AA"/>
    <w:rsid w:val="0046397B"/>
    <w:rsid w:val="00463E9A"/>
    <w:rsid w:val="00463F27"/>
    <w:rsid w:val="00464215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5B7"/>
    <w:rsid w:val="004655C7"/>
    <w:rsid w:val="004656B4"/>
    <w:rsid w:val="00465888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08"/>
    <w:rsid w:val="00466D87"/>
    <w:rsid w:val="00466E04"/>
    <w:rsid w:val="00466F02"/>
    <w:rsid w:val="00467010"/>
    <w:rsid w:val="004670B1"/>
    <w:rsid w:val="0046758B"/>
    <w:rsid w:val="00467CF1"/>
    <w:rsid w:val="00467D5D"/>
    <w:rsid w:val="00467EC5"/>
    <w:rsid w:val="004701F8"/>
    <w:rsid w:val="0047042B"/>
    <w:rsid w:val="00470444"/>
    <w:rsid w:val="004705DD"/>
    <w:rsid w:val="00470992"/>
    <w:rsid w:val="00470A6E"/>
    <w:rsid w:val="00470AC8"/>
    <w:rsid w:val="00470E45"/>
    <w:rsid w:val="00470E49"/>
    <w:rsid w:val="004712A2"/>
    <w:rsid w:val="004713AC"/>
    <w:rsid w:val="00471430"/>
    <w:rsid w:val="004715B8"/>
    <w:rsid w:val="00471677"/>
    <w:rsid w:val="004716EA"/>
    <w:rsid w:val="00471882"/>
    <w:rsid w:val="00471900"/>
    <w:rsid w:val="004719E1"/>
    <w:rsid w:val="00471DC9"/>
    <w:rsid w:val="00471F3B"/>
    <w:rsid w:val="00471F89"/>
    <w:rsid w:val="0047202B"/>
    <w:rsid w:val="004720C7"/>
    <w:rsid w:val="00472353"/>
    <w:rsid w:val="00472627"/>
    <w:rsid w:val="00472B36"/>
    <w:rsid w:val="00472BB2"/>
    <w:rsid w:val="00472CAD"/>
    <w:rsid w:val="00472CC8"/>
    <w:rsid w:val="00472DED"/>
    <w:rsid w:val="00473248"/>
    <w:rsid w:val="00473702"/>
    <w:rsid w:val="00473738"/>
    <w:rsid w:val="0047386D"/>
    <w:rsid w:val="00473AF2"/>
    <w:rsid w:val="0047402E"/>
    <w:rsid w:val="004740BC"/>
    <w:rsid w:val="00474313"/>
    <w:rsid w:val="004745E7"/>
    <w:rsid w:val="00474634"/>
    <w:rsid w:val="00474C5B"/>
    <w:rsid w:val="00474EC1"/>
    <w:rsid w:val="00475357"/>
    <w:rsid w:val="004758D4"/>
    <w:rsid w:val="004759D2"/>
    <w:rsid w:val="00475F97"/>
    <w:rsid w:val="00476322"/>
    <w:rsid w:val="004763BC"/>
    <w:rsid w:val="00476655"/>
    <w:rsid w:val="0047667D"/>
    <w:rsid w:val="004768BE"/>
    <w:rsid w:val="0047722A"/>
    <w:rsid w:val="00477345"/>
    <w:rsid w:val="00477656"/>
    <w:rsid w:val="0047777E"/>
    <w:rsid w:val="004777DC"/>
    <w:rsid w:val="00477904"/>
    <w:rsid w:val="00477B34"/>
    <w:rsid w:val="00480171"/>
    <w:rsid w:val="0048057C"/>
    <w:rsid w:val="00480782"/>
    <w:rsid w:val="0048094F"/>
    <w:rsid w:val="00480B16"/>
    <w:rsid w:val="00480DC5"/>
    <w:rsid w:val="00480F35"/>
    <w:rsid w:val="00480FB9"/>
    <w:rsid w:val="0048106D"/>
    <w:rsid w:val="0048140E"/>
    <w:rsid w:val="00481780"/>
    <w:rsid w:val="00481826"/>
    <w:rsid w:val="004818B3"/>
    <w:rsid w:val="004819C1"/>
    <w:rsid w:val="00481BE3"/>
    <w:rsid w:val="00481F41"/>
    <w:rsid w:val="004824D8"/>
    <w:rsid w:val="00482768"/>
    <w:rsid w:val="00482B18"/>
    <w:rsid w:val="00482C33"/>
    <w:rsid w:val="00482D8E"/>
    <w:rsid w:val="00482DAC"/>
    <w:rsid w:val="00482E45"/>
    <w:rsid w:val="004830E6"/>
    <w:rsid w:val="00483120"/>
    <w:rsid w:val="00483359"/>
    <w:rsid w:val="0048361E"/>
    <w:rsid w:val="004836C5"/>
    <w:rsid w:val="0048396C"/>
    <w:rsid w:val="00483CAD"/>
    <w:rsid w:val="00483CC4"/>
    <w:rsid w:val="00483F46"/>
    <w:rsid w:val="00483F68"/>
    <w:rsid w:val="004840A6"/>
    <w:rsid w:val="0048432C"/>
    <w:rsid w:val="0048435F"/>
    <w:rsid w:val="00484833"/>
    <w:rsid w:val="00484A91"/>
    <w:rsid w:val="00484B3E"/>
    <w:rsid w:val="00484C1E"/>
    <w:rsid w:val="00484EA3"/>
    <w:rsid w:val="004850EE"/>
    <w:rsid w:val="00485432"/>
    <w:rsid w:val="0048546D"/>
    <w:rsid w:val="004857EA"/>
    <w:rsid w:val="0048590D"/>
    <w:rsid w:val="00485AA2"/>
    <w:rsid w:val="00485F1D"/>
    <w:rsid w:val="00485F7F"/>
    <w:rsid w:val="004860F7"/>
    <w:rsid w:val="0048611D"/>
    <w:rsid w:val="00486203"/>
    <w:rsid w:val="004862C4"/>
    <w:rsid w:val="0048641B"/>
    <w:rsid w:val="00486725"/>
    <w:rsid w:val="00486847"/>
    <w:rsid w:val="00486A3E"/>
    <w:rsid w:val="00486BAC"/>
    <w:rsid w:val="00486BB9"/>
    <w:rsid w:val="00486CC7"/>
    <w:rsid w:val="00486D7C"/>
    <w:rsid w:val="004873C5"/>
    <w:rsid w:val="004876A8"/>
    <w:rsid w:val="004876E2"/>
    <w:rsid w:val="004878AA"/>
    <w:rsid w:val="00487A07"/>
    <w:rsid w:val="00487B1B"/>
    <w:rsid w:val="00487D89"/>
    <w:rsid w:val="00487F3F"/>
    <w:rsid w:val="00490624"/>
    <w:rsid w:val="00490A24"/>
    <w:rsid w:val="00490C34"/>
    <w:rsid w:val="00490F5C"/>
    <w:rsid w:val="004910CA"/>
    <w:rsid w:val="004912C0"/>
    <w:rsid w:val="0049138A"/>
    <w:rsid w:val="00491395"/>
    <w:rsid w:val="004913CD"/>
    <w:rsid w:val="00491B2A"/>
    <w:rsid w:val="00491E6B"/>
    <w:rsid w:val="0049218C"/>
    <w:rsid w:val="0049228F"/>
    <w:rsid w:val="004922FD"/>
    <w:rsid w:val="00492551"/>
    <w:rsid w:val="00492697"/>
    <w:rsid w:val="00492876"/>
    <w:rsid w:val="00492AC8"/>
    <w:rsid w:val="00492C09"/>
    <w:rsid w:val="00493061"/>
    <w:rsid w:val="00493080"/>
    <w:rsid w:val="004931CF"/>
    <w:rsid w:val="00493862"/>
    <w:rsid w:val="004939E7"/>
    <w:rsid w:val="00493C57"/>
    <w:rsid w:val="00493CD0"/>
    <w:rsid w:val="00493EEC"/>
    <w:rsid w:val="00493FE9"/>
    <w:rsid w:val="0049401E"/>
    <w:rsid w:val="0049427C"/>
    <w:rsid w:val="004942F6"/>
    <w:rsid w:val="00494348"/>
    <w:rsid w:val="0049470C"/>
    <w:rsid w:val="004947D4"/>
    <w:rsid w:val="00495214"/>
    <w:rsid w:val="004952EC"/>
    <w:rsid w:val="004952F4"/>
    <w:rsid w:val="004953F4"/>
    <w:rsid w:val="004956A4"/>
    <w:rsid w:val="00495765"/>
    <w:rsid w:val="00495C52"/>
    <w:rsid w:val="00495CFF"/>
    <w:rsid w:val="00495E0C"/>
    <w:rsid w:val="00495F5C"/>
    <w:rsid w:val="0049602D"/>
    <w:rsid w:val="00496218"/>
    <w:rsid w:val="004964C4"/>
    <w:rsid w:val="0049669B"/>
    <w:rsid w:val="0049688E"/>
    <w:rsid w:val="00496913"/>
    <w:rsid w:val="00496AB6"/>
    <w:rsid w:val="00496B61"/>
    <w:rsid w:val="00496B87"/>
    <w:rsid w:val="00496C62"/>
    <w:rsid w:val="00496F03"/>
    <w:rsid w:val="00497162"/>
    <w:rsid w:val="004971CA"/>
    <w:rsid w:val="0049732C"/>
    <w:rsid w:val="004973AE"/>
    <w:rsid w:val="004975CC"/>
    <w:rsid w:val="004976C3"/>
    <w:rsid w:val="0049787B"/>
    <w:rsid w:val="00497B0C"/>
    <w:rsid w:val="00497E7B"/>
    <w:rsid w:val="004A00A6"/>
    <w:rsid w:val="004A0186"/>
    <w:rsid w:val="004A03B5"/>
    <w:rsid w:val="004A090A"/>
    <w:rsid w:val="004A0C45"/>
    <w:rsid w:val="004A0FA8"/>
    <w:rsid w:val="004A140B"/>
    <w:rsid w:val="004A15CF"/>
    <w:rsid w:val="004A18D8"/>
    <w:rsid w:val="004A195A"/>
    <w:rsid w:val="004A1AB1"/>
    <w:rsid w:val="004A1E81"/>
    <w:rsid w:val="004A2331"/>
    <w:rsid w:val="004A249F"/>
    <w:rsid w:val="004A2623"/>
    <w:rsid w:val="004A2683"/>
    <w:rsid w:val="004A276A"/>
    <w:rsid w:val="004A2BD8"/>
    <w:rsid w:val="004A2D51"/>
    <w:rsid w:val="004A2E9C"/>
    <w:rsid w:val="004A2ED0"/>
    <w:rsid w:val="004A3153"/>
    <w:rsid w:val="004A331C"/>
    <w:rsid w:val="004A3374"/>
    <w:rsid w:val="004A339F"/>
    <w:rsid w:val="004A351E"/>
    <w:rsid w:val="004A3819"/>
    <w:rsid w:val="004A412F"/>
    <w:rsid w:val="004A4359"/>
    <w:rsid w:val="004A4778"/>
    <w:rsid w:val="004A4792"/>
    <w:rsid w:val="004A48D8"/>
    <w:rsid w:val="004A50A2"/>
    <w:rsid w:val="004A5146"/>
    <w:rsid w:val="004A51EC"/>
    <w:rsid w:val="004A5247"/>
    <w:rsid w:val="004A5300"/>
    <w:rsid w:val="004A533C"/>
    <w:rsid w:val="004A536C"/>
    <w:rsid w:val="004A5433"/>
    <w:rsid w:val="004A5676"/>
    <w:rsid w:val="004A577D"/>
    <w:rsid w:val="004A57EE"/>
    <w:rsid w:val="004A58F7"/>
    <w:rsid w:val="004A5F17"/>
    <w:rsid w:val="004A5F59"/>
    <w:rsid w:val="004A5F73"/>
    <w:rsid w:val="004A5FBF"/>
    <w:rsid w:val="004A6075"/>
    <w:rsid w:val="004A651F"/>
    <w:rsid w:val="004A69B8"/>
    <w:rsid w:val="004A6A7D"/>
    <w:rsid w:val="004A6CFD"/>
    <w:rsid w:val="004A6D26"/>
    <w:rsid w:val="004A6E6E"/>
    <w:rsid w:val="004A6EC1"/>
    <w:rsid w:val="004A71C1"/>
    <w:rsid w:val="004A72D3"/>
    <w:rsid w:val="004A75CD"/>
    <w:rsid w:val="004A7838"/>
    <w:rsid w:val="004A7997"/>
    <w:rsid w:val="004A79A3"/>
    <w:rsid w:val="004A7B84"/>
    <w:rsid w:val="004A7BCC"/>
    <w:rsid w:val="004A7CDE"/>
    <w:rsid w:val="004A7CF8"/>
    <w:rsid w:val="004A7D06"/>
    <w:rsid w:val="004A7DF4"/>
    <w:rsid w:val="004A7EC2"/>
    <w:rsid w:val="004A7F6D"/>
    <w:rsid w:val="004B076E"/>
    <w:rsid w:val="004B0A87"/>
    <w:rsid w:val="004B0AA8"/>
    <w:rsid w:val="004B0B2C"/>
    <w:rsid w:val="004B0CFB"/>
    <w:rsid w:val="004B10AB"/>
    <w:rsid w:val="004B1A85"/>
    <w:rsid w:val="004B1A95"/>
    <w:rsid w:val="004B1BDB"/>
    <w:rsid w:val="004B20E7"/>
    <w:rsid w:val="004B21CC"/>
    <w:rsid w:val="004B226C"/>
    <w:rsid w:val="004B234C"/>
    <w:rsid w:val="004B295E"/>
    <w:rsid w:val="004B2C1F"/>
    <w:rsid w:val="004B34A7"/>
    <w:rsid w:val="004B359E"/>
    <w:rsid w:val="004B35B1"/>
    <w:rsid w:val="004B3624"/>
    <w:rsid w:val="004B3719"/>
    <w:rsid w:val="004B374D"/>
    <w:rsid w:val="004B37C0"/>
    <w:rsid w:val="004B37E7"/>
    <w:rsid w:val="004B3B45"/>
    <w:rsid w:val="004B3ECF"/>
    <w:rsid w:val="004B3F9D"/>
    <w:rsid w:val="004B4180"/>
    <w:rsid w:val="004B419A"/>
    <w:rsid w:val="004B41CD"/>
    <w:rsid w:val="004B42BC"/>
    <w:rsid w:val="004B492A"/>
    <w:rsid w:val="004B49CD"/>
    <w:rsid w:val="004B4A25"/>
    <w:rsid w:val="004B4A44"/>
    <w:rsid w:val="004B4B6B"/>
    <w:rsid w:val="004B4C8D"/>
    <w:rsid w:val="004B5280"/>
    <w:rsid w:val="004B54A9"/>
    <w:rsid w:val="004B5840"/>
    <w:rsid w:val="004B5B8D"/>
    <w:rsid w:val="004B5C1C"/>
    <w:rsid w:val="004B5EF7"/>
    <w:rsid w:val="004B61A6"/>
    <w:rsid w:val="004B6234"/>
    <w:rsid w:val="004B62A4"/>
    <w:rsid w:val="004B62C4"/>
    <w:rsid w:val="004B63B8"/>
    <w:rsid w:val="004B65F1"/>
    <w:rsid w:val="004B6776"/>
    <w:rsid w:val="004B67A3"/>
    <w:rsid w:val="004B6BB8"/>
    <w:rsid w:val="004B6C07"/>
    <w:rsid w:val="004B6C3E"/>
    <w:rsid w:val="004B6C51"/>
    <w:rsid w:val="004B6CC9"/>
    <w:rsid w:val="004B6DD6"/>
    <w:rsid w:val="004B6E99"/>
    <w:rsid w:val="004B7296"/>
    <w:rsid w:val="004B7350"/>
    <w:rsid w:val="004B76A4"/>
    <w:rsid w:val="004B7795"/>
    <w:rsid w:val="004B77BA"/>
    <w:rsid w:val="004B794E"/>
    <w:rsid w:val="004B7950"/>
    <w:rsid w:val="004B7953"/>
    <w:rsid w:val="004B7957"/>
    <w:rsid w:val="004B7F7B"/>
    <w:rsid w:val="004C034D"/>
    <w:rsid w:val="004C05CB"/>
    <w:rsid w:val="004C067E"/>
    <w:rsid w:val="004C0873"/>
    <w:rsid w:val="004C08CA"/>
    <w:rsid w:val="004C0980"/>
    <w:rsid w:val="004C0ADE"/>
    <w:rsid w:val="004C0BCC"/>
    <w:rsid w:val="004C0C97"/>
    <w:rsid w:val="004C10C5"/>
    <w:rsid w:val="004C1705"/>
    <w:rsid w:val="004C179A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331E"/>
    <w:rsid w:val="004C3578"/>
    <w:rsid w:val="004C3961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D8"/>
    <w:rsid w:val="004C4B6D"/>
    <w:rsid w:val="004C4B6E"/>
    <w:rsid w:val="004C4C18"/>
    <w:rsid w:val="004C4C74"/>
    <w:rsid w:val="004C4F7C"/>
    <w:rsid w:val="004C5026"/>
    <w:rsid w:val="004C50B5"/>
    <w:rsid w:val="004C521B"/>
    <w:rsid w:val="004C5C7E"/>
    <w:rsid w:val="004C6179"/>
    <w:rsid w:val="004C6184"/>
    <w:rsid w:val="004C6642"/>
    <w:rsid w:val="004C6A57"/>
    <w:rsid w:val="004C6A63"/>
    <w:rsid w:val="004C6B7E"/>
    <w:rsid w:val="004C7020"/>
    <w:rsid w:val="004C7B51"/>
    <w:rsid w:val="004D01C2"/>
    <w:rsid w:val="004D0255"/>
    <w:rsid w:val="004D043A"/>
    <w:rsid w:val="004D051D"/>
    <w:rsid w:val="004D07F5"/>
    <w:rsid w:val="004D09B2"/>
    <w:rsid w:val="004D0D96"/>
    <w:rsid w:val="004D0DA5"/>
    <w:rsid w:val="004D0EAB"/>
    <w:rsid w:val="004D116E"/>
    <w:rsid w:val="004D142F"/>
    <w:rsid w:val="004D14A5"/>
    <w:rsid w:val="004D1B22"/>
    <w:rsid w:val="004D1DDC"/>
    <w:rsid w:val="004D1E33"/>
    <w:rsid w:val="004D1F6C"/>
    <w:rsid w:val="004D21E7"/>
    <w:rsid w:val="004D247A"/>
    <w:rsid w:val="004D2606"/>
    <w:rsid w:val="004D28AB"/>
    <w:rsid w:val="004D2947"/>
    <w:rsid w:val="004D2CD8"/>
    <w:rsid w:val="004D2F54"/>
    <w:rsid w:val="004D303B"/>
    <w:rsid w:val="004D37CA"/>
    <w:rsid w:val="004D3953"/>
    <w:rsid w:val="004D3FA0"/>
    <w:rsid w:val="004D4008"/>
    <w:rsid w:val="004D4352"/>
    <w:rsid w:val="004D43B4"/>
    <w:rsid w:val="004D45EB"/>
    <w:rsid w:val="004D478A"/>
    <w:rsid w:val="004D4C0F"/>
    <w:rsid w:val="004D4D90"/>
    <w:rsid w:val="004D520A"/>
    <w:rsid w:val="004D5277"/>
    <w:rsid w:val="004D5762"/>
    <w:rsid w:val="004D591D"/>
    <w:rsid w:val="004D67E8"/>
    <w:rsid w:val="004D69E8"/>
    <w:rsid w:val="004D6A80"/>
    <w:rsid w:val="004D7396"/>
    <w:rsid w:val="004D74E8"/>
    <w:rsid w:val="004D7A1D"/>
    <w:rsid w:val="004D7A58"/>
    <w:rsid w:val="004D7AEB"/>
    <w:rsid w:val="004D7CC1"/>
    <w:rsid w:val="004D7F6C"/>
    <w:rsid w:val="004E023E"/>
    <w:rsid w:val="004E03F5"/>
    <w:rsid w:val="004E04DA"/>
    <w:rsid w:val="004E0550"/>
    <w:rsid w:val="004E0553"/>
    <w:rsid w:val="004E085B"/>
    <w:rsid w:val="004E095C"/>
    <w:rsid w:val="004E0BCD"/>
    <w:rsid w:val="004E0CBC"/>
    <w:rsid w:val="004E1521"/>
    <w:rsid w:val="004E16DD"/>
    <w:rsid w:val="004E19AA"/>
    <w:rsid w:val="004E19BE"/>
    <w:rsid w:val="004E1CA1"/>
    <w:rsid w:val="004E1CD3"/>
    <w:rsid w:val="004E1F03"/>
    <w:rsid w:val="004E2035"/>
    <w:rsid w:val="004E2078"/>
    <w:rsid w:val="004E27A4"/>
    <w:rsid w:val="004E288B"/>
    <w:rsid w:val="004E2B41"/>
    <w:rsid w:val="004E2C12"/>
    <w:rsid w:val="004E2E23"/>
    <w:rsid w:val="004E2FA7"/>
    <w:rsid w:val="004E3406"/>
    <w:rsid w:val="004E3426"/>
    <w:rsid w:val="004E353C"/>
    <w:rsid w:val="004E35FC"/>
    <w:rsid w:val="004E390B"/>
    <w:rsid w:val="004E397A"/>
    <w:rsid w:val="004E3A1B"/>
    <w:rsid w:val="004E3D57"/>
    <w:rsid w:val="004E4070"/>
    <w:rsid w:val="004E4153"/>
    <w:rsid w:val="004E4162"/>
    <w:rsid w:val="004E4336"/>
    <w:rsid w:val="004E449A"/>
    <w:rsid w:val="004E44F3"/>
    <w:rsid w:val="004E4565"/>
    <w:rsid w:val="004E478A"/>
    <w:rsid w:val="004E478B"/>
    <w:rsid w:val="004E4941"/>
    <w:rsid w:val="004E4A39"/>
    <w:rsid w:val="004E4BFE"/>
    <w:rsid w:val="004E4CC8"/>
    <w:rsid w:val="004E519D"/>
    <w:rsid w:val="004E532E"/>
    <w:rsid w:val="004E54A4"/>
    <w:rsid w:val="004E55D6"/>
    <w:rsid w:val="004E5C96"/>
    <w:rsid w:val="004E5D23"/>
    <w:rsid w:val="004E5D53"/>
    <w:rsid w:val="004E61FC"/>
    <w:rsid w:val="004E63B1"/>
    <w:rsid w:val="004E67CC"/>
    <w:rsid w:val="004E68DF"/>
    <w:rsid w:val="004E69B8"/>
    <w:rsid w:val="004E6B95"/>
    <w:rsid w:val="004E70DA"/>
    <w:rsid w:val="004E790C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11F7"/>
    <w:rsid w:val="004F128B"/>
    <w:rsid w:val="004F13B3"/>
    <w:rsid w:val="004F144D"/>
    <w:rsid w:val="004F1647"/>
    <w:rsid w:val="004F16D0"/>
    <w:rsid w:val="004F16EF"/>
    <w:rsid w:val="004F1891"/>
    <w:rsid w:val="004F1D7C"/>
    <w:rsid w:val="004F1E7F"/>
    <w:rsid w:val="004F1F9A"/>
    <w:rsid w:val="004F23C7"/>
    <w:rsid w:val="004F2516"/>
    <w:rsid w:val="004F255B"/>
    <w:rsid w:val="004F27EE"/>
    <w:rsid w:val="004F2971"/>
    <w:rsid w:val="004F2988"/>
    <w:rsid w:val="004F2B21"/>
    <w:rsid w:val="004F2D3F"/>
    <w:rsid w:val="004F2E28"/>
    <w:rsid w:val="004F2FA3"/>
    <w:rsid w:val="004F307C"/>
    <w:rsid w:val="004F324A"/>
    <w:rsid w:val="004F354C"/>
    <w:rsid w:val="004F3823"/>
    <w:rsid w:val="004F3962"/>
    <w:rsid w:val="004F39BB"/>
    <w:rsid w:val="004F3B29"/>
    <w:rsid w:val="004F3E8B"/>
    <w:rsid w:val="004F3FA9"/>
    <w:rsid w:val="004F3FDF"/>
    <w:rsid w:val="004F4662"/>
    <w:rsid w:val="004F47DF"/>
    <w:rsid w:val="004F4BBA"/>
    <w:rsid w:val="004F4BDF"/>
    <w:rsid w:val="004F4D50"/>
    <w:rsid w:val="004F50A8"/>
    <w:rsid w:val="004F5258"/>
    <w:rsid w:val="004F531E"/>
    <w:rsid w:val="004F53F4"/>
    <w:rsid w:val="004F540F"/>
    <w:rsid w:val="004F541E"/>
    <w:rsid w:val="004F5648"/>
    <w:rsid w:val="004F5C8C"/>
    <w:rsid w:val="004F5F5E"/>
    <w:rsid w:val="004F6397"/>
    <w:rsid w:val="004F63BB"/>
    <w:rsid w:val="004F67FB"/>
    <w:rsid w:val="004F686B"/>
    <w:rsid w:val="004F6F72"/>
    <w:rsid w:val="004F7037"/>
    <w:rsid w:val="004F7223"/>
    <w:rsid w:val="004F72A9"/>
    <w:rsid w:val="004F7310"/>
    <w:rsid w:val="004F75CC"/>
    <w:rsid w:val="004F78BF"/>
    <w:rsid w:val="004F7A9B"/>
    <w:rsid w:val="004F7BB4"/>
    <w:rsid w:val="004F7EB8"/>
    <w:rsid w:val="004F7EDB"/>
    <w:rsid w:val="0050003D"/>
    <w:rsid w:val="00500416"/>
    <w:rsid w:val="005004A7"/>
    <w:rsid w:val="005004C4"/>
    <w:rsid w:val="005005F0"/>
    <w:rsid w:val="00500768"/>
    <w:rsid w:val="00500B7F"/>
    <w:rsid w:val="00500C77"/>
    <w:rsid w:val="00500D2C"/>
    <w:rsid w:val="00500E0C"/>
    <w:rsid w:val="00500F1C"/>
    <w:rsid w:val="0050129F"/>
    <w:rsid w:val="00501565"/>
    <w:rsid w:val="005015EB"/>
    <w:rsid w:val="005015F2"/>
    <w:rsid w:val="005019BB"/>
    <w:rsid w:val="00501C87"/>
    <w:rsid w:val="00501ED5"/>
    <w:rsid w:val="00502047"/>
    <w:rsid w:val="005020EF"/>
    <w:rsid w:val="00502195"/>
    <w:rsid w:val="00502265"/>
    <w:rsid w:val="00502315"/>
    <w:rsid w:val="00502542"/>
    <w:rsid w:val="00502850"/>
    <w:rsid w:val="0050290E"/>
    <w:rsid w:val="00502BA9"/>
    <w:rsid w:val="00502CEB"/>
    <w:rsid w:val="00502DD0"/>
    <w:rsid w:val="005032F5"/>
    <w:rsid w:val="005038CE"/>
    <w:rsid w:val="00503A39"/>
    <w:rsid w:val="00503CF9"/>
    <w:rsid w:val="00503F43"/>
    <w:rsid w:val="00504036"/>
    <w:rsid w:val="005046AB"/>
    <w:rsid w:val="005047FF"/>
    <w:rsid w:val="005048E0"/>
    <w:rsid w:val="00504DC5"/>
    <w:rsid w:val="00504DF9"/>
    <w:rsid w:val="005053F1"/>
    <w:rsid w:val="0050546F"/>
    <w:rsid w:val="00505869"/>
    <w:rsid w:val="00505872"/>
    <w:rsid w:val="00505ACE"/>
    <w:rsid w:val="00506248"/>
    <w:rsid w:val="0050643C"/>
    <w:rsid w:val="005064ED"/>
    <w:rsid w:val="00506504"/>
    <w:rsid w:val="00506D78"/>
    <w:rsid w:val="00506FA6"/>
    <w:rsid w:val="005070F2"/>
    <w:rsid w:val="0050712D"/>
    <w:rsid w:val="0050724E"/>
    <w:rsid w:val="0050744D"/>
    <w:rsid w:val="0050796D"/>
    <w:rsid w:val="00507A30"/>
    <w:rsid w:val="00507B18"/>
    <w:rsid w:val="00507CE0"/>
    <w:rsid w:val="00507F86"/>
    <w:rsid w:val="0051012E"/>
    <w:rsid w:val="00510272"/>
    <w:rsid w:val="00510665"/>
    <w:rsid w:val="00510838"/>
    <w:rsid w:val="00510867"/>
    <w:rsid w:val="00510CCA"/>
    <w:rsid w:val="00510E28"/>
    <w:rsid w:val="00510EC8"/>
    <w:rsid w:val="00511017"/>
    <w:rsid w:val="0051145E"/>
    <w:rsid w:val="0051161C"/>
    <w:rsid w:val="00511CF3"/>
    <w:rsid w:val="00511D89"/>
    <w:rsid w:val="00511F29"/>
    <w:rsid w:val="00511F35"/>
    <w:rsid w:val="005127E5"/>
    <w:rsid w:val="0051291B"/>
    <w:rsid w:val="00512BB5"/>
    <w:rsid w:val="00512C41"/>
    <w:rsid w:val="00512F27"/>
    <w:rsid w:val="00512FE9"/>
    <w:rsid w:val="00512FED"/>
    <w:rsid w:val="005134DC"/>
    <w:rsid w:val="00513618"/>
    <w:rsid w:val="00513669"/>
    <w:rsid w:val="0051371B"/>
    <w:rsid w:val="00513AFC"/>
    <w:rsid w:val="00513B4E"/>
    <w:rsid w:val="00513D56"/>
    <w:rsid w:val="00513F65"/>
    <w:rsid w:val="005140D6"/>
    <w:rsid w:val="00514152"/>
    <w:rsid w:val="005141E6"/>
    <w:rsid w:val="0051421C"/>
    <w:rsid w:val="005144E4"/>
    <w:rsid w:val="00514626"/>
    <w:rsid w:val="005148FE"/>
    <w:rsid w:val="00514AF2"/>
    <w:rsid w:val="00514BE1"/>
    <w:rsid w:val="005151A9"/>
    <w:rsid w:val="005154AD"/>
    <w:rsid w:val="005154B0"/>
    <w:rsid w:val="00515595"/>
    <w:rsid w:val="00515A9C"/>
    <w:rsid w:val="00515E4C"/>
    <w:rsid w:val="00515EC8"/>
    <w:rsid w:val="00516892"/>
    <w:rsid w:val="00516C5E"/>
    <w:rsid w:val="00516DAB"/>
    <w:rsid w:val="00516EF2"/>
    <w:rsid w:val="005170FF"/>
    <w:rsid w:val="00517106"/>
    <w:rsid w:val="005171A5"/>
    <w:rsid w:val="005171C3"/>
    <w:rsid w:val="005174BA"/>
    <w:rsid w:val="00517632"/>
    <w:rsid w:val="00517A12"/>
    <w:rsid w:val="00517B65"/>
    <w:rsid w:val="00517C7C"/>
    <w:rsid w:val="00517CC4"/>
    <w:rsid w:val="00517CC6"/>
    <w:rsid w:val="005200AE"/>
    <w:rsid w:val="005201D7"/>
    <w:rsid w:val="0052049E"/>
    <w:rsid w:val="00520831"/>
    <w:rsid w:val="00520D97"/>
    <w:rsid w:val="00521054"/>
    <w:rsid w:val="005212C2"/>
    <w:rsid w:val="005215C3"/>
    <w:rsid w:val="00521661"/>
    <w:rsid w:val="005216B0"/>
    <w:rsid w:val="005216F6"/>
    <w:rsid w:val="005218A5"/>
    <w:rsid w:val="005218B3"/>
    <w:rsid w:val="00521933"/>
    <w:rsid w:val="00521BBB"/>
    <w:rsid w:val="00521E1E"/>
    <w:rsid w:val="00521F4C"/>
    <w:rsid w:val="00521F7F"/>
    <w:rsid w:val="00522124"/>
    <w:rsid w:val="0052270A"/>
    <w:rsid w:val="00522969"/>
    <w:rsid w:val="00522BB3"/>
    <w:rsid w:val="00522CFB"/>
    <w:rsid w:val="00522F25"/>
    <w:rsid w:val="00522F35"/>
    <w:rsid w:val="00522FB2"/>
    <w:rsid w:val="005230C4"/>
    <w:rsid w:val="00523228"/>
    <w:rsid w:val="005237D8"/>
    <w:rsid w:val="00523DA1"/>
    <w:rsid w:val="00523DF7"/>
    <w:rsid w:val="005240BF"/>
    <w:rsid w:val="005242CE"/>
    <w:rsid w:val="005243D5"/>
    <w:rsid w:val="005245C2"/>
    <w:rsid w:val="0052466E"/>
    <w:rsid w:val="00524899"/>
    <w:rsid w:val="005249ED"/>
    <w:rsid w:val="00524B6E"/>
    <w:rsid w:val="00524CC1"/>
    <w:rsid w:val="00524CDA"/>
    <w:rsid w:val="005250BE"/>
    <w:rsid w:val="0052527F"/>
    <w:rsid w:val="00525463"/>
    <w:rsid w:val="00525669"/>
    <w:rsid w:val="0052592D"/>
    <w:rsid w:val="00525BB3"/>
    <w:rsid w:val="00525DDE"/>
    <w:rsid w:val="00526A9D"/>
    <w:rsid w:val="00526E2F"/>
    <w:rsid w:val="00526EB5"/>
    <w:rsid w:val="005272A5"/>
    <w:rsid w:val="0052765D"/>
    <w:rsid w:val="00530114"/>
    <w:rsid w:val="00530411"/>
    <w:rsid w:val="00530691"/>
    <w:rsid w:val="00530BAE"/>
    <w:rsid w:val="00530BED"/>
    <w:rsid w:val="00530DC1"/>
    <w:rsid w:val="00530E34"/>
    <w:rsid w:val="00530FAC"/>
    <w:rsid w:val="0053154E"/>
    <w:rsid w:val="00531665"/>
    <w:rsid w:val="005318AF"/>
    <w:rsid w:val="005319C4"/>
    <w:rsid w:val="005319FF"/>
    <w:rsid w:val="00531A02"/>
    <w:rsid w:val="00531B44"/>
    <w:rsid w:val="00531D37"/>
    <w:rsid w:val="00531D5D"/>
    <w:rsid w:val="00531D91"/>
    <w:rsid w:val="005321B6"/>
    <w:rsid w:val="00532300"/>
    <w:rsid w:val="00532490"/>
    <w:rsid w:val="00532874"/>
    <w:rsid w:val="00532C28"/>
    <w:rsid w:val="00532E62"/>
    <w:rsid w:val="00532F1D"/>
    <w:rsid w:val="005331DD"/>
    <w:rsid w:val="005335E2"/>
    <w:rsid w:val="0053366B"/>
    <w:rsid w:val="00533A59"/>
    <w:rsid w:val="00533A8F"/>
    <w:rsid w:val="00533D9A"/>
    <w:rsid w:val="00533DB2"/>
    <w:rsid w:val="00533EBD"/>
    <w:rsid w:val="00534152"/>
    <w:rsid w:val="00534491"/>
    <w:rsid w:val="005345F0"/>
    <w:rsid w:val="005346B5"/>
    <w:rsid w:val="0053493E"/>
    <w:rsid w:val="0053498F"/>
    <w:rsid w:val="00534B4D"/>
    <w:rsid w:val="00534C39"/>
    <w:rsid w:val="00534C85"/>
    <w:rsid w:val="00534E3E"/>
    <w:rsid w:val="00534FA4"/>
    <w:rsid w:val="005351A4"/>
    <w:rsid w:val="005352D0"/>
    <w:rsid w:val="00535316"/>
    <w:rsid w:val="005355FE"/>
    <w:rsid w:val="005358E0"/>
    <w:rsid w:val="00535B7E"/>
    <w:rsid w:val="00535CFF"/>
    <w:rsid w:val="00535DB6"/>
    <w:rsid w:val="00535EDB"/>
    <w:rsid w:val="0053619C"/>
    <w:rsid w:val="005364D1"/>
    <w:rsid w:val="00536A4F"/>
    <w:rsid w:val="00536A54"/>
    <w:rsid w:val="00536B8E"/>
    <w:rsid w:val="005373A9"/>
    <w:rsid w:val="005373CE"/>
    <w:rsid w:val="005377F1"/>
    <w:rsid w:val="00537948"/>
    <w:rsid w:val="00537A61"/>
    <w:rsid w:val="00537E62"/>
    <w:rsid w:val="00537F8C"/>
    <w:rsid w:val="0054021D"/>
    <w:rsid w:val="0054080D"/>
    <w:rsid w:val="00540A38"/>
    <w:rsid w:val="00540AF3"/>
    <w:rsid w:val="0054103A"/>
    <w:rsid w:val="005411DF"/>
    <w:rsid w:val="0054127E"/>
    <w:rsid w:val="005412CA"/>
    <w:rsid w:val="0054148D"/>
    <w:rsid w:val="00541A47"/>
    <w:rsid w:val="00541A72"/>
    <w:rsid w:val="00541B64"/>
    <w:rsid w:val="00541D7B"/>
    <w:rsid w:val="00541DCE"/>
    <w:rsid w:val="00541E5A"/>
    <w:rsid w:val="00541EC7"/>
    <w:rsid w:val="00542104"/>
    <w:rsid w:val="0054218D"/>
    <w:rsid w:val="005422C9"/>
    <w:rsid w:val="005423A1"/>
    <w:rsid w:val="00542549"/>
    <w:rsid w:val="005425D6"/>
    <w:rsid w:val="005426CF"/>
    <w:rsid w:val="00542903"/>
    <w:rsid w:val="00542944"/>
    <w:rsid w:val="00542E31"/>
    <w:rsid w:val="00542E8E"/>
    <w:rsid w:val="005432F4"/>
    <w:rsid w:val="00543436"/>
    <w:rsid w:val="005434C7"/>
    <w:rsid w:val="00543611"/>
    <w:rsid w:val="0054375A"/>
    <w:rsid w:val="00544316"/>
    <w:rsid w:val="0054440C"/>
    <w:rsid w:val="00544622"/>
    <w:rsid w:val="005446C0"/>
    <w:rsid w:val="00544804"/>
    <w:rsid w:val="00544868"/>
    <w:rsid w:val="00544940"/>
    <w:rsid w:val="00544A56"/>
    <w:rsid w:val="00544B13"/>
    <w:rsid w:val="00544DC1"/>
    <w:rsid w:val="005450DD"/>
    <w:rsid w:val="0054595C"/>
    <w:rsid w:val="00545D68"/>
    <w:rsid w:val="00545D9A"/>
    <w:rsid w:val="005464B4"/>
    <w:rsid w:val="0054667F"/>
    <w:rsid w:val="00546C4A"/>
    <w:rsid w:val="00546C78"/>
    <w:rsid w:val="00547042"/>
    <w:rsid w:val="005473D4"/>
    <w:rsid w:val="00547495"/>
    <w:rsid w:val="005474CF"/>
    <w:rsid w:val="005475D4"/>
    <w:rsid w:val="00547671"/>
    <w:rsid w:val="005476F5"/>
    <w:rsid w:val="005477C6"/>
    <w:rsid w:val="005478A2"/>
    <w:rsid w:val="005478B5"/>
    <w:rsid w:val="005479FA"/>
    <w:rsid w:val="00547CB2"/>
    <w:rsid w:val="00547ED8"/>
    <w:rsid w:val="00547F02"/>
    <w:rsid w:val="0055005D"/>
    <w:rsid w:val="005501AB"/>
    <w:rsid w:val="00550267"/>
    <w:rsid w:val="00550519"/>
    <w:rsid w:val="005505DF"/>
    <w:rsid w:val="00550851"/>
    <w:rsid w:val="0055096F"/>
    <w:rsid w:val="005509C1"/>
    <w:rsid w:val="00550B2A"/>
    <w:rsid w:val="00550B8A"/>
    <w:rsid w:val="00550C5E"/>
    <w:rsid w:val="00550E6A"/>
    <w:rsid w:val="00551221"/>
    <w:rsid w:val="00551353"/>
    <w:rsid w:val="00551A12"/>
    <w:rsid w:val="00551ACB"/>
    <w:rsid w:val="00551B95"/>
    <w:rsid w:val="00551C78"/>
    <w:rsid w:val="00551EAF"/>
    <w:rsid w:val="00551FB4"/>
    <w:rsid w:val="00552099"/>
    <w:rsid w:val="005526C1"/>
    <w:rsid w:val="005528DF"/>
    <w:rsid w:val="00552C6E"/>
    <w:rsid w:val="005530FC"/>
    <w:rsid w:val="0055327A"/>
    <w:rsid w:val="00553379"/>
    <w:rsid w:val="0055337A"/>
    <w:rsid w:val="0055343A"/>
    <w:rsid w:val="00553562"/>
    <w:rsid w:val="0055360A"/>
    <w:rsid w:val="00553810"/>
    <w:rsid w:val="00553D3B"/>
    <w:rsid w:val="0055420D"/>
    <w:rsid w:val="00554396"/>
    <w:rsid w:val="00554523"/>
    <w:rsid w:val="0055491B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801"/>
    <w:rsid w:val="0055581C"/>
    <w:rsid w:val="00555A8A"/>
    <w:rsid w:val="00555BB0"/>
    <w:rsid w:val="00555EDF"/>
    <w:rsid w:val="00555F42"/>
    <w:rsid w:val="00555F77"/>
    <w:rsid w:val="005562EB"/>
    <w:rsid w:val="005563F9"/>
    <w:rsid w:val="005565CA"/>
    <w:rsid w:val="005565FD"/>
    <w:rsid w:val="00556757"/>
    <w:rsid w:val="00556837"/>
    <w:rsid w:val="00556C74"/>
    <w:rsid w:val="00556E7E"/>
    <w:rsid w:val="00556F09"/>
    <w:rsid w:val="00556F39"/>
    <w:rsid w:val="00557086"/>
    <w:rsid w:val="00557124"/>
    <w:rsid w:val="00557203"/>
    <w:rsid w:val="005572A7"/>
    <w:rsid w:val="0055747F"/>
    <w:rsid w:val="005578E0"/>
    <w:rsid w:val="00557B07"/>
    <w:rsid w:val="00557C9C"/>
    <w:rsid w:val="00557E92"/>
    <w:rsid w:val="00560059"/>
    <w:rsid w:val="005606B7"/>
    <w:rsid w:val="005609B3"/>
    <w:rsid w:val="00560D9D"/>
    <w:rsid w:val="00560E27"/>
    <w:rsid w:val="0056100B"/>
    <w:rsid w:val="00561043"/>
    <w:rsid w:val="00561060"/>
    <w:rsid w:val="00561125"/>
    <w:rsid w:val="00561430"/>
    <w:rsid w:val="00561439"/>
    <w:rsid w:val="005614B8"/>
    <w:rsid w:val="00561524"/>
    <w:rsid w:val="005617B0"/>
    <w:rsid w:val="0056195B"/>
    <w:rsid w:val="00561C66"/>
    <w:rsid w:val="00561E4B"/>
    <w:rsid w:val="00561E71"/>
    <w:rsid w:val="00562345"/>
    <w:rsid w:val="00562520"/>
    <w:rsid w:val="00562729"/>
    <w:rsid w:val="00562944"/>
    <w:rsid w:val="00562BB8"/>
    <w:rsid w:val="00562F33"/>
    <w:rsid w:val="00563163"/>
    <w:rsid w:val="0056326D"/>
    <w:rsid w:val="005633C0"/>
    <w:rsid w:val="005635C5"/>
    <w:rsid w:val="005638F4"/>
    <w:rsid w:val="00563BDC"/>
    <w:rsid w:val="00563F2D"/>
    <w:rsid w:val="00563FAA"/>
    <w:rsid w:val="00563FD0"/>
    <w:rsid w:val="00564041"/>
    <w:rsid w:val="00564059"/>
    <w:rsid w:val="005640BD"/>
    <w:rsid w:val="005642A6"/>
    <w:rsid w:val="005642BC"/>
    <w:rsid w:val="005643F2"/>
    <w:rsid w:val="0056454E"/>
    <w:rsid w:val="00564934"/>
    <w:rsid w:val="00564985"/>
    <w:rsid w:val="00564B1F"/>
    <w:rsid w:val="00564B30"/>
    <w:rsid w:val="00564D9A"/>
    <w:rsid w:val="00564F1C"/>
    <w:rsid w:val="005653AC"/>
    <w:rsid w:val="005654C0"/>
    <w:rsid w:val="00565608"/>
    <w:rsid w:val="0056581F"/>
    <w:rsid w:val="005658FF"/>
    <w:rsid w:val="00565B12"/>
    <w:rsid w:val="005662B9"/>
    <w:rsid w:val="0056643C"/>
    <w:rsid w:val="00566658"/>
    <w:rsid w:val="0056697F"/>
    <w:rsid w:val="00566DA0"/>
    <w:rsid w:val="00567442"/>
    <w:rsid w:val="00567C81"/>
    <w:rsid w:val="00567D07"/>
    <w:rsid w:val="00567EB9"/>
    <w:rsid w:val="00567F82"/>
    <w:rsid w:val="00570123"/>
    <w:rsid w:val="00570159"/>
    <w:rsid w:val="005701F4"/>
    <w:rsid w:val="005709DB"/>
    <w:rsid w:val="00570AA6"/>
    <w:rsid w:val="00570DF9"/>
    <w:rsid w:val="00570E22"/>
    <w:rsid w:val="00570FAC"/>
    <w:rsid w:val="005712FE"/>
    <w:rsid w:val="0057161B"/>
    <w:rsid w:val="005716CB"/>
    <w:rsid w:val="00571D76"/>
    <w:rsid w:val="00571D9F"/>
    <w:rsid w:val="005720A8"/>
    <w:rsid w:val="00572134"/>
    <w:rsid w:val="0057213F"/>
    <w:rsid w:val="00572195"/>
    <w:rsid w:val="00572333"/>
    <w:rsid w:val="0057240D"/>
    <w:rsid w:val="00572469"/>
    <w:rsid w:val="005724E4"/>
    <w:rsid w:val="00572823"/>
    <w:rsid w:val="005728F5"/>
    <w:rsid w:val="00572AE8"/>
    <w:rsid w:val="00572BE0"/>
    <w:rsid w:val="00572CC2"/>
    <w:rsid w:val="00572D2A"/>
    <w:rsid w:val="00572E21"/>
    <w:rsid w:val="00572F22"/>
    <w:rsid w:val="00572F97"/>
    <w:rsid w:val="005734D5"/>
    <w:rsid w:val="0057355C"/>
    <w:rsid w:val="00573AB8"/>
    <w:rsid w:val="00573AC4"/>
    <w:rsid w:val="00573AFE"/>
    <w:rsid w:val="00573D35"/>
    <w:rsid w:val="00573F6D"/>
    <w:rsid w:val="005745EA"/>
    <w:rsid w:val="00574611"/>
    <w:rsid w:val="005746CA"/>
    <w:rsid w:val="00574891"/>
    <w:rsid w:val="00574A0F"/>
    <w:rsid w:val="00574CEA"/>
    <w:rsid w:val="00575241"/>
    <w:rsid w:val="00575251"/>
    <w:rsid w:val="0057547F"/>
    <w:rsid w:val="005754FE"/>
    <w:rsid w:val="00575591"/>
    <w:rsid w:val="005755F7"/>
    <w:rsid w:val="00575839"/>
    <w:rsid w:val="0057590C"/>
    <w:rsid w:val="00575A81"/>
    <w:rsid w:val="00575B0B"/>
    <w:rsid w:val="00575EE3"/>
    <w:rsid w:val="00575F2C"/>
    <w:rsid w:val="00575FAA"/>
    <w:rsid w:val="005763CE"/>
    <w:rsid w:val="005764CC"/>
    <w:rsid w:val="00576A47"/>
    <w:rsid w:val="00576CFD"/>
    <w:rsid w:val="00576DD3"/>
    <w:rsid w:val="00576E93"/>
    <w:rsid w:val="0057706A"/>
    <w:rsid w:val="00577291"/>
    <w:rsid w:val="00577331"/>
    <w:rsid w:val="005774E2"/>
    <w:rsid w:val="00577B93"/>
    <w:rsid w:val="00577DE1"/>
    <w:rsid w:val="0058029F"/>
    <w:rsid w:val="005804B6"/>
    <w:rsid w:val="00580BEC"/>
    <w:rsid w:val="00580C31"/>
    <w:rsid w:val="00580CD7"/>
    <w:rsid w:val="0058145B"/>
    <w:rsid w:val="0058170F"/>
    <w:rsid w:val="00581A14"/>
    <w:rsid w:val="00581AAF"/>
    <w:rsid w:val="00581BA4"/>
    <w:rsid w:val="00581BDA"/>
    <w:rsid w:val="00581C95"/>
    <w:rsid w:val="0058204F"/>
    <w:rsid w:val="005821DB"/>
    <w:rsid w:val="0058234C"/>
    <w:rsid w:val="005829B0"/>
    <w:rsid w:val="00582E51"/>
    <w:rsid w:val="005832BC"/>
    <w:rsid w:val="00583601"/>
    <w:rsid w:val="00583AEE"/>
    <w:rsid w:val="00583B01"/>
    <w:rsid w:val="00583C2E"/>
    <w:rsid w:val="00583CF9"/>
    <w:rsid w:val="00583D32"/>
    <w:rsid w:val="005841E1"/>
    <w:rsid w:val="0058435E"/>
    <w:rsid w:val="005843DB"/>
    <w:rsid w:val="00584474"/>
    <w:rsid w:val="00584A3F"/>
    <w:rsid w:val="00584D79"/>
    <w:rsid w:val="00585144"/>
    <w:rsid w:val="005852BB"/>
    <w:rsid w:val="00585418"/>
    <w:rsid w:val="00585537"/>
    <w:rsid w:val="00585881"/>
    <w:rsid w:val="00585A2B"/>
    <w:rsid w:val="00585C1E"/>
    <w:rsid w:val="00585C25"/>
    <w:rsid w:val="00585D3B"/>
    <w:rsid w:val="005861B9"/>
    <w:rsid w:val="0058640D"/>
    <w:rsid w:val="00586644"/>
    <w:rsid w:val="005867B8"/>
    <w:rsid w:val="0058691F"/>
    <w:rsid w:val="00586ABA"/>
    <w:rsid w:val="00586D37"/>
    <w:rsid w:val="00586ED9"/>
    <w:rsid w:val="005874CD"/>
    <w:rsid w:val="0058753F"/>
    <w:rsid w:val="00587A48"/>
    <w:rsid w:val="00587ACE"/>
    <w:rsid w:val="00587C04"/>
    <w:rsid w:val="00587E7B"/>
    <w:rsid w:val="00587EC4"/>
    <w:rsid w:val="0059020A"/>
    <w:rsid w:val="00590329"/>
    <w:rsid w:val="00590634"/>
    <w:rsid w:val="0059072D"/>
    <w:rsid w:val="00590857"/>
    <w:rsid w:val="005908FE"/>
    <w:rsid w:val="00590931"/>
    <w:rsid w:val="00590A11"/>
    <w:rsid w:val="00590CC3"/>
    <w:rsid w:val="00590DFA"/>
    <w:rsid w:val="005911E3"/>
    <w:rsid w:val="0059120C"/>
    <w:rsid w:val="00591749"/>
    <w:rsid w:val="0059192C"/>
    <w:rsid w:val="005919FE"/>
    <w:rsid w:val="00591A8D"/>
    <w:rsid w:val="00591B10"/>
    <w:rsid w:val="00591B87"/>
    <w:rsid w:val="00591EEF"/>
    <w:rsid w:val="0059240F"/>
    <w:rsid w:val="005925BC"/>
    <w:rsid w:val="0059292F"/>
    <w:rsid w:val="00592E37"/>
    <w:rsid w:val="005931F7"/>
    <w:rsid w:val="0059334C"/>
    <w:rsid w:val="00593661"/>
    <w:rsid w:val="0059371A"/>
    <w:rsid w:val="00593751"/>
    <w:rsid w:val="005937C0"/>
    <w:rsid w:val="005937ED"/>
    <w:rsid w:val="00593886"/>
    <w:rsid w:val="00593891"/>
    <w:rsid w:val="00593A53"/>
    <w:rsid w:val="00593C68"/>
    <w:rsid w:val="00593F6C"/>
    <w:rsid w:val="00594193"/>
    <w:rsid w:val="005941B3"/>
    <w:rsid w:val="005944CC"/>
    <w:rsid w:val="00594653"/>
    <w:rsid w:val="005946E9"/>
    <w:rsid w:val="00594704"/>
    <w:rsid w:val="00594AB9"/>
    <w:rsid w:val="00594B93"/>
    <w:rsid w:val="005950F0"/>
    <w:rsid w:val="0059526D"/>
    <w:rsid w:val="00595288"/>
    <w:rsid w:val="00595601"/>
    <w:rsid w:val="0059571B"/>
    <w:rsid w:val="005957C0"/>
    <w:rsid w:val="00595A86"/>
    <w:rsid w:val="00595C3B"/>
    <w:rsid w:val="00595C4F"/>
    <w:rsid w:val="00595C95"/>
    <w:rsid w:val="00595C9A"/>
    <w:rsid w:val="00595E8C"/>
    <w:rsid w:val="00595F38"/>
    <w:rsid w:val="00595FD7"/>
    <w:rsid w:val="0059632B"/>
    <w:rsid w:val="00596466"/>
    <w:rsid w:val="005967D1"/>
    <w:rsid w:val="005968BA"/>
    <w:rsid w:val="00596934"/>
    <w:rsid w:val="0059698A"/>
    <w:rsid w:val="00596CA5"/>
    <w:rsid w:val="00596D27"/>
    <w:rsid w:val="00596E33"/>
    <w:rsid w:val="00597128"/>
    <w:rsid w:val="0059781B"/>
    <w:rsid w:val="005978E5"/>
    <w:rsid w:val="005979E3"/>
    <w:rsid w:val="00597CD0"/>
    <w:rsid w:val="00597D00"/>
    <w:rsid w:val="00597F53"/>
    <w:rsid w:val="00597FDD"/>
    <w:rsid w:val="005A0266"/>
    <w:rsid w:val="005A0990"/>
    <w:rsid w:val="005A0A21"/>
    <w:rsid w:val="005A0B21"/>
    <w:rsid w:val="005A1021"/>
    <w:rsid w:val="005A1259"/>
    <w:rsid w:val="005A1437"/>
    <w:rsid w:val="005A16E0"/>
    <w:rsid w:val="005A1825"/>
    <w:rsid w:val="005A1968"/>
    <w:rsid w:val="005A1978"/>
    <w:rsid w:val="005A1F71"/>
    <w:rsid w:val="005A21F3"/>
    <w:rsid w:val="005A2674"/>
    <w:rsid w:val="005A2B55"/>
    <w:rsid w:val="005A2C97"/>
    <w:rsid w:val="005A2CC4"/>
    <w:rsid w:val="005A2E8C"/>
    <w:rsid w:val="005A3433"/>
    <w:rsid w:val="005A356F"/>
    <w:rsid w:val="005A362D"/>
    <w:rsid w:val="005A364F"/>
    <w:rsid w:val="005A388C"/>
    <w:rsid w:val="005A38B2"/>
    <w:rsid w:val="005A39FC"/>
    <w:rsid w:val="005A3D11"/>
    <w:rsid w:val="005A3E5F"/>
    <w:rsid w:val="005A3F43"/>
    <w:rsid w:val="005A402B"/>
    <w:rsid w:val="005A42D3"/>
    <w:rsid w:val="005A441A"/>
    <w:rsid w:val="005A468A"/>
    <w:rsid w:val="005A4735"/>
    <w:rsid w:val="005A4AFE"/>
    <w:rsid w:val="005A4B77"/>
    <w:rsid w:val="005A4F13"/>
    <w:rsid w:val="005A5412"/>
    <w:rsid w:val="005A58B4"/>
    <w:rsid w:val="005A58FE"/>
    <w:rsid w:val="005A6263"/>
    <w:rsid w:val="005A6291"/>
    <w:rsid w:val="005A6414"/>
    <w:rsid w:val="005A6500"/>
    <w:rsid w:val="005A6502"/>
    <w:rsid w:val="005A6547"/>
    <w:rsid w:val="005A65AF"/>
    <w:rsid w:val="005A662A"/>
    <w:rsid w:val="005A6673"/>
    <w:rsid w:val="005A6727"/>
    <w:rsid w:val="005A68BF"/>
    <w:rsid w:val="005A69EA"/>
    <w:rsid w:val="005A6A70"/>
    <w:rsid w:val="005A6C9D"/>
    <w:rsid w:val="005A7400"/>
    <w:rsid w:val="005A7402"/>
    <w:rsid w:val="005A7500"/>
    <w:rsid w:val="005A76C4"/>
    <w:rsid w:val="005A7BB3"/>
    <w:rsid w:val="005B04D0"/>
    <w:rsid w:val="005B0A35"/>
    <w:rsid w:val="005B0C0C"/>
    <w:rsid w:val="005B0D68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E1"/>
    <w:rsid w:val="005B311E"/>
    <w:rsid w:val="005B325E"/>
    <w:rsid w:val="005B32BD"/>
    <w:rsid w:val="005B3304"/>
    <w:rsid w:val="005B33F5"/>
    <w:rsid w:val="005B352A"/>
    <w:rsid w:val="005B353C"/>
    <w:rsid w:val="005B35AB"/>
    <w:rsid w:val="005B3852"/>
    <w:rsid w:val="005B39DB"/>
    <w:rsid w:val="005B3B56"/>
    <w:rsid w:val="005B3CE9"/>
    <w:rsid w:val="005B3DFA"/>
    <w:rsid w:val="005B40EA"/>
    <w:rsid w:val="005B426D"/>
    <w:rsid w:val="005B4286"/>
    <w:rsid w:val="005B42A0"/>
    <w:rsid w:val="005B4420"/>
    <w:rsid w:val="005B459C"/>
    <w:rsid w:val="005B45C5"/>
    <w:rsid w:val="005B4701"/>
    <w:rsid w:val="005B49CC"/>
    <w:rsid w:val="005B4A00"/>
    <w:rsid w:val="005B4A9E"/>
    <w:rsid w:val="005B4DA4"/>
    <w:rsid w:val="005B5143"/>
    <w:rsid w:val="005B528F"/>
    <w:rsid w:val="005B537B"/>
    <w:rsid w:val="005B545E"/>
    <w:rsid w:val="005B5466"/>
    <w:rsid w:val="005B5476"/>
    <w:rsid w:val="005B5591"/>
    <w:rsid w:val="005B5837"/>
    <w:rsid w:val="005B5840"/>
    <w:rsid w:val="005B5B63"/>
    <w:rsid w:val="005B5C62"/>
    <w:rsid w:val="005B631B"/>
    <w:rsid w:val="005B63D6"/>
    <w:rsid w:val="005B64A8"/>
    <w:rsid w:val="005B6585"/>
    <w:rsid w:val="005B677E"/>
    <w:rsid w:val="005B696F"/>
    <w:rsid w:val="005B6B43"/>
    <w:rsid w:val="005B6BA4"/>
    <w:rsid w:val="005B6C6A"/>
    <w:rsid w:val="005B6E1D"/>
    <w:rsid w:val="005B6E9F"/>
    <w:rsid w:val="005B6EE0"/>
    <w:rsid w:val="005B6EFC"/>
    <w:rsid w:val="005B6F42"/>
    <w:rsid w:val="005B6F5D"/>
    <w:rsid w:val="005B721B"/>
    <w:rsid w:val="005B730D"/>
    <w:rsid w:val="005B7577"/>
    <w:rsid w:val="005B762D"/>
    <w:rsid w:val="005B76D1"/>
    <w:rsid w:val="005B7703"/>
    <w:rsid w:val="005B7A78"/>
    <w:rsid w:val="005B7CBC"/>
    <w:rsid w:val="005C00AF"/>
    <w:rsid w:val="005C01BE"/>
    <w:rsid w:val="005C0329"/>
    <w:rsid w:val="005C0AA0"/>
    <w:rsid w:val="005C0C9E"/>
    <w:rsid w:val="005C0E8F"/>
    <w:rsid w:val="005C109C"/>
    <w:rsid w:val="005C11BB"/>
    <w:rsid w:val="005C11FD"/>
    <w:rsid w:val="005C1245"/>
    <w:rsid w:val="005C162A"/>
    <w:rsid w:val="005C1781"/>
    <w:rsid w:val="005C1997"/>
    <w:rsid w:val="005C19E7"/>
    <w:rsid w:val="005C1A3F"/>
    <w:rsid w:val="005C1A8A"/>
    <w:rsid w:val="005C1C2D"/>
    <w:rsid w:val="005C21F2"/>
    <w:rsid w:val="005C227D"/>
    <w:rsid w:val="005C240A"/>
    <w:rsid w:val="005C2437"/>
    <w:rsid w:val="005C24B3"/>
    <w:rsid w:val="005C2857"/>
    <w:rsid w:val="005C28C2"/>
    <w:rsid w:val="005C2A74"/>
    <w:rsid w:val="005C2AAD"/>
    <w:rsid w:val="005C2ADF"/>
    <w:rsid w:val="005C2BD3"/>
    <w:rsid w:val="005C2CC1"/>
    <w:rsid w:val="005C2D47"/>
    <w:rsid w:val="005C2D4F"/>
    <w:rsid w:val="005C31BB"/>
    <w:rsid w:val="005C328F"/>
    <w:rsid w:val="005C3298"/>
    <w:rsid w:val="005C3457"/>
    <w:rsid w:val="005C35F2"/>
    <w:rsid w:val="005C389B"/>
    <w:rsid w:val="005C39BF"/>
    <w:rsid w:val="005C41DD"/>
    <w:rsid w:val="005C4256"/>
    <w:rsid w:val="005C43CC"/>
    <w:rsid w:val="005C4729"/>
    <w:rsid w:val="005C4871"/>
    <w:rsid w:val="005C48B8"/>
    <w:rsid w:val="005C4991"/>
    <w:rsid w:val="005C4C49"/>
    <w:rsid w:val="005C4E47"/>
    <w:rsid w:val="005C5030"/>
    <w:rsid w:val="005C55C6"/>
    <w:rsid w:val="005C55F6"/>
    <w:rsid w:val="005C5834"/>
    <w:rsid w:val="005C5AA5"/>
    <w:rsid w:val="005C5D3B"/>
    <w:rsid w:val="005C5DCD"/>
    <w:rsid w:val="005C5EF2"/>
    <w:rsid w:val="005C5F06"/>
    <w:rsid w:val="005C6188"/>
    <w:rsid w:val="005C61A5"/>
    <w:rsid w:val="005C6436"/>
    <w:rsid w:val="005C650A"/>
    <w:rsid w:val="005C6663"/>
    <w:rsid w:val="005C669F"/>
    <w:rsid w:val="005C68BA"/>
    <w:rsid w:val="005C68F0"/>
    <w:rsid w:val="005C6B86"/>
    <w:rsid w:val="005C6D33"/>
    <w:rsid w:val="005C6E7F"/>
    <w:rsid w:val="005C7039"/>
    <w:rsid w:val="005C74B1"/>
    <w:rsid w:val="005C76AF"/>
    <w:rsid w:val="005C76C7"/>
    <w:rsid w:val="005C77EF"/>
    <w:rsid w:val="005C7D79"/>
    <w:rsid w:val="005C7F3E"/>
    <w:rsid w:val="005C7F51"/>
    <w:rsid w:val="005D00E6"/>
    <w:rsid w:val="005D01AE"/>
    <w:rsid w:val="005D01B5"/>
    <w:rsid w:val="005D0253"/>
    <w:rsid w:val="005D026C"/>
    <w:rsid w:val="005D02E1"/>
    <w:rsid w:val="005D0466"/>
    <w:rsid w:val="005D0508"/>
    <w:rsid w:val="005D06E4"/>
    <w:rsid w:val="005D08DD"/>
    <w:rsid w:val="005D0A59"/>
    <w:rsid w:val="005D0C35"/>
    <w:rsid w:val="005D0EF8"/>
    <w:rsid w:val="005D0F71"/>
    <w:rsid w:val="005D0FAD"/>
    <w:rsid w:val="005D1027"/>
    <w:rsid w:val="005D1034"/>
    <w:rsid w:val="005D12CD"/>
    <w:rsid w:val="005D1337"/>
    <w:rsid w:val="005D1409"/>
    <w:rsid w:val="005D142B"/>
    <w:rsid w:val="005D1475"/>
    <w:rsid w:val="005D16A9"/>
    <w:rsid w:val="005D1A55"/>
    <w:rsid w:val="005D1BE6"/>
    <w:rsid w:val="005D21A4"/>
    <w:rsid w:val="005D27DC"/>
    <w:rsid w:val="005D2931"/>
    <w:rsid w:val="005D2E2B"/>
    <w:rsid w:val="005D337C"/>
    <w:rsid w:val="005D36EC"/>
    <w:rsid w:val="005D3838"/>
    <w:rsid w:val="005D3A83"/>
    <w:rsid w:val="005D42BA"/>
    <w:rsid w:val="005D438D"/>
    <w:rsid w:val="005D465E"/>
    <w:rsid w:val="005D48CB"/>
    <w:rsid w:val="005D4981"/>
    <w:rsid w:val="005D4ED9"/>
    <w:rsid w:val="005D4F41"/>
    <w:rsid w:val="005D539C"/>
    <w:rsid w:val="005D5503"/>
    <w:rsid w:val="005D5728"/>
    <w:rsid w:val="005D585D"/>
    <w:rsid w:val="005D5A73"/>
    <w:rsid w:val="005D5FD6"/>
    <w:rsid w:val="005D6004"/>
    <w:rsid w:val="005D606D"/>
    <w:rsid w:val="005D6132"/>
    <w:rsid w:val="005D64CE"/>
    <w:rsid w:val="005D68B5"/>
    <w:rsid w:val="005D6B8D"/>
    <w:rsid w:val="005D6C64"/>
    <w:rsid w:val="005D759F"/>
    <w:rsid w:val="005D75C5"/>
    <w:rsid w:val="005D7898"/>
    <w:rsid w:val="005D79B8"/>
    <w:rsid w:val="005D7BD7"/>
    <w:rsid w:val="005D7FD5"/>
    <w:rsid w:val="005E0682"/>
    <w:rsid w:val="005E07DC"/>
    <w:rsid w:val="005E0B4B"/>
    <w:rsid w:val="005E0D26"/>
    <w:rsid w:val="005E0EE0"/>
    <w:rsid w:val="005E1042"/>
    <w:rsid w:val="005E122B"/>
    <w:rsid w:val="005E1521"/>
    <w:rsid w:val="005E1636"/>
    <w:rsid w:val="005E18BF"/>
    <w:rsid w:val="005E1BEB"/>
    <w:rsid w:val="005E1DE1"/>
    <w:rsid w:val="005E1E85"/>
    <w:rsid w:val="005E1ED1"/>
    <w:rsid w:val="005E2121"/>
    <w:rsid w:val="005E2159"/>
    <w:rsid w:val="005E2219"/>
    <w:rsid w:val="005E22A5"/>
    <w:rsid w:val="005E2602"/>
    <w:rsid w:val="005E264A"/>
    <w:rsid w:val="005E2770"/>
    <w:rsid w:val="005E28E2"/>
    <w:rsid w:val="005E30D5"/>
    <w:rsid w:val="005E31D4"/>
    <w:rsid w:val="005E3292"/>
    <w:rsid w:val="005E3306"/>
    <w:rsid w:val="005E347D"/>
    <w:rsid w:val="005E396A"/>
    <w:rsid w:val="005E39E2"/>
    <w:rsid w:val="005E3DBD"/>
    <w:rsid w:val="005E3EB0"/>
    <w:rsid w:val="005E4112"/>
    <w:rsid w:val="005E44EB"/>
    <w:rsid w:val="005E4626"/>
    <w:rsid w:val="005E47BB"/>
    <w:rsid w:val="005E47E3"/>
    <w:rsid w:val="005E4C1E"/>
    <w:rsid w:val="005E4DC2"/>
    <w:rsid w:val="005E5183"/>
    <w:rsid w:val="005E51C3"/>
    <w:rsid w:val="005E538A"/>
    <w:rsid w:val="005E54B3"/>
    <w:rsid w:val="005E5773"/>
    <w:rsid w:val="005E578A"/>
    <w:rsid w:val="005E5A12"/>
    <w:rsid w:val="005E5A71"/>
    <w:rsid w:val="005E5B33"/>
    <w:rsid w:val="005E5F21"/>
    <w:rsid w:val="005E6027"/>
    <w:rsid w:val="005E618D"/>
    <w:rsid w:val="005E6289"/>
    <w:rsid w:val="005E64EF"/>
    <w:rsid w:val="005E6520"/>
    <w:rsid w:val="005E6853"/>
    <w:rsid w:val="005E68EB"/>
    <w:rsid w:val="005E6B75"/>
    <w:rsid w:val="005E6BC5"/>
    <w:rsid w:val="005E6D6B"/>
    <w:rsid w:val="005E6EAE"/>
    <w:rsid w:val="005E6FFC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EE"/>
    <w:rsid w:val="005E7B4F"/>
    <w:rsid w:val="005E7D4F"/>
    <w:rsid w:val="005E7F0E"/>
    <w:rsid w:val="005F00A9"/>
    <w:rsid w:val="005F030E"/>
    <w:rsid w:val="005F0350"/>
    <w:rsid w:val="005F075B"/>
    <w:rsid w:val="005F0797"/>
    <w:rsid w:val="005F1278"/>
    <w:rsid w:val="005F14E1"/>
    <w:rsid w:val="005F178E"/>
    <w:rsid w:val="005F17FF"/>
    <w:rsid w:val="005F187E"/>
    <w:rsid w:val="005F1A71"/>
    <w:rsid w:val="005F1B1D"/>
    <w:rsid w:val="005F1B80"/>
    <w:rsid w:val="005F1CC2"/>
    <w:rsid w:val="005F1E62"/>
    <w:rsid w:val="005F1E8D"/>
    <w:rsid w:val="005F243E"/>
    <w:rsid w:val="005F25DA"/>
    <w:rsid w:val="005F278E"/>
    <w:rsid w:val="005F28A4"/>
    <w:rsid w:val="005F2EC0"/>
    <w:rsid w:val="005F2FB8"/>
    <w:rsid w:val="005F303F"/>
    <w:rsid w:val="005F347B"/>
    <w:rsid w:val="005F3A17"/>
    <w:rsid w:val="005F3D92"/>
    <w:rsid w:val="005F3E86"/>
    <w:rsid w:val="005F40FF"/>
    <w:rsid w:val="005F436A"/>
    <w:rsid w:val="005F4495"/>
    <w:rsid w:val="005F47CA"/>
    <w:rsid w:val="005F4884"/>
    <w:rsid w:val="005F4AEB"/>
    <w:rsid w:val="005F4C47"/>
    <w:rsid w:val="005F4D0A"/>
    <w:rsid w:val="005F5020"/>
    <w:rsid w:val="005F53C4"/>
    <w:rsid w:val="005F54A6"/>
    <w:rsid w:val="005F552C"/>
    <w:rsid w:val="005F578D"/>
    <w:rsid w:val="005F58DE"/>
    <w:rsid w:val="005F595B"/>
    <w:rsid w:val="005F5D64"/>
    <w:rsid w:val="005F5DA7"/>
    <w:rsid w:val="005F5DDB"/>
    <w:rsid w:val="005F607F"/>
    <w:rsid w:val="005F61CD"/>
    <w:rsid w:val="005F61F4"/>
    <w:rsid w:val="005F6587"/>
    <w:rsid w:val="005F68DF"/>
    <w:rsid w:val="005F69DE"/>
    <w:rsid w:val="005F6B83"/>
    <w:rsid w:val="005F6E57"/>
    <w:rsid w:val="005F6F6F"/>
    <w:rsid w:val="005F7038"/>
    <w:rsid w:val="005F70A6"/>
    <w:rsid w:val="005F70F1"/>
    <w:rsid w:val="005F74ED"/>
    <w:rsid w:val="005F75F9"/>
    <w:rsid w:val="005F76CC"/>
    <w:rsid w:val="005F786D"/>
    <w:rsid w:val="005F7A59"/>
    <w:rsid w:val="005F7A65"/>
    <w:rsid w:val="005F7A85"/>
    <w:rsid w:val="005F7B16"/>
    <w:rsid w:val="005F7BF8"/>
    <w:rsid w:val="00600114"/>
    <w:rsid w:val="006001E2"/>
    <w:rsid w:val="0060020C"/>
    <w:rsid w:val="00600248"/>
    <w:rsid w:val="00600698"/>
    <w:rsid w:val="0060075A"/>
    <w:rsid w:val="00600957"/>
    <w:rsid w:val="006009CD"/>
    <w:rsid w:val="00600AE5"/>
    <w:rsid w:val="00600B2D"/>
    <w:rsid w:val="00600B31"/>
    <w:rsid w:val="00600EE6"/>
    <w:rsid w:val="00600FD2"/>
    <w:rsid w:val="006014EF"/>
    <w:rsid w:val="00601806"/>
    <w:rsid w:val="00601898"/>
    <w:rsid w:val="00601A14"/>
    <w:rsid w:val="00601A59"/>
    <w:rsid w:val="00601A61"/>
    <w:rsid w:val="00601B5A"/>
    <w:rsid w:val="00601BBB"/>
    <w:rsid w:val="00601E7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A65"/>
    <w:rsid w:val="00603B20"/>
    <w:rsid w:val="00603E96"/>
    <w:rsid w:val="00603F5E"/>
    <w:rsid w:val="006040AC"/>
    <w:rsid w:val="006040EA"/>
    <w:rsid w:val="00604264"/>
    <w:rsid w:val="00604343"/>
    <w:rsid w:val="006046AE"/>
    <w:rsid w:val="0060482F"/>
    <w:rsid w:val="00604977"/>
    <w:rsid w:val="00604DEB"/>
    <w:rsid w:val="00604DEE"/>
    <w:rsid w:val="00604F0F"/>
    <w:rsid w:val="00604FE8"/>
    <w:rsid w:val="006051C7"/>
    <w:rsid w:val="00605462"/>
    <w:rsid w:val="00605468"/>
    <w:rsid w:val="006055A7"/>
    <w:rsid w:val="006057E5"/>
    <w:rsid w:val="00605A61"/>
    <w:rsid w:val="00605E2D"/>
    <w:rsid w:val="006062BA"/>
    <w:rsid w:val="006065B7"/>
    <w:rsid w:val="00606970"/>
    <w:rsid w:val="00606B89"/>
    <w:rsid w:val="006073CA"/>
    <w:rsid w:val="00607480"/>
    <w:rsid w:val="00607A93"/>
    <w:rsid w:val="00607C19"/>
    <w:rsid w:val="00607C99"/>
    <w:rsid w:val="00607E3F"/>
    <w:rsid w:val="00610152"/>
    <w:rsid w:val="006101D4"/>
    <w:rsid w:val="00610588"/>
    <w:rsid w:val="006105FB"/>
    <w:rsid w:val="006106D2"/>
    <w:rsid w:val="0061071E"/>
    <w:rsid w:val="00610728"/>
    <w:rsid w:val="00610873"/>
    <w:rsid w:val="00610948"/>
    <w:rsid w:val="00610971"/>
    <w:rsid w:val="006109A5"/>
    <w:rsid w:val="00610AB2"/>
    <w:rsid w:val="00610BA6"/>
    <w:rsid w:val="00611069"/>
    <w:rsid w:val="00611081"/>
    <w:rsid w:val="006112BE"/>
    <w:rsid w:val="006113B6"/>
    <w:rsid w:val="00611519"/>
    <w:rsid w:val="0061178A"/>
    <w:rsid w:val="00611C8D"/>
    <w:rsid w:val="00611D65"/>
    <w:rsid w:val="00611DBD"/>
    <w:rsid w:val="00611E19"/>
    <w:rsid w:val="00611F58"/>
    <w:rsid w:val="0061229C"/>
    <w:rsid w:val="006123C5"/>
    <w:rsid w:val="00612512"/>
    <w:rsid w:val="00612561"/>
    <w:rsid w:val="00612619"/>
    <w:rsid w:val="0061295F"/>
    <w:rsid w:val="00612B25"/>
    <w:rsid w:val="00612CD3"/>
    <w:rsid w:val="00612D72"/>
    <w:rsid w:val="00612E20"/>
    <w:rsid w:val="006133C3"/>
    <w:rsid w:val="006135A4"/>
    <w:rsid w:val="006135E3"/>
    <w:rsid w:val="0061391C"/>
    <w:rsid w:val="00613C70"/>
    <w:rsid w:val="00613E48"/>
    <w:rsid w:val="006141B5"/>
    <w:rsid w:val="006144C0"/>
    <w:rsid w:val="006147F8"/>
    <w:rsid w:val="00614A65"/>
    <w:rsid w:val="00615052"/>
    <w:rsid w:val="00615223"/>
    <w:rsid w:val="00615233"/>
    <w:rsid w:val="006156CC"/>
    <w:rsid w:val="00615754"/>
    <w:rsid w:val="006159DD"/>
    <w:rsid w:val="00615B0D"/>
    <w:rsid w:val="00615BEC"/>
    <w:rsid w:val="00615C4C"/>
    <w:rsid w:val="00615D6B"/>
    <w:rsid w:val="00615E7B"/>
    <w:rsid w:val="00615F52"/>
    <w:rsid w:val="00616002"/>
    <w:rsid w:val="00616581"/>
    <w:rsid w:val="0061664D"/>
    <w:rsid w:val="0061672E"/>
    <w:rsid w:val="0061679B"/>
    <w:rsid w:val="006167B7"/>
    <w:rsid w:val="00616D01"/>
    <w:rsid w:val="00616D82"/>
    <w:rsid w:val="00617354"/>
    <w:rsid w:val="00617370"/>
    <w:rsid w:val="006179C5"/>
    <w:rsid w:val="00617B41"/>
    <w:rsid w:val="00617E6D"/>
    <w:rsid w:val="00620094"/>
    <w:rsid w:val="00620341"/>
    <w:rsid w:val="00620564"/>
    <w:rsid w:val="00620678"/>
    <w:rsid w:val="006206AC"/>
    <w:rsid w:val="0062071B"/>
    <w:rsid w:val="006207F6"/>
    <w:rsid w:val="00620955"/>
    <w:rsid w:val="00620E1D"/>
    <w:rsid w:val="00620FB9"/>
    <w:rsid w:val="00620FC9"/>
    <w:rsid w:val="00621012"/>
    <w:rsid w:val="00621239"/>
    <w:rsid w:val="00621781"/>
    <w:rsid w:val="00621CBA"/>
    <w:rsid w:val="00621CC1"/>
    <w:rsid w:val="00621E1F"/>
    <w:rsid w:val="00621FF2"/>
    <w:rsid w:val="0062229A"/>
    <w:rsid w:val="00622540"/>
    <w:rsid w:val="006227D4"/>
    <w:rsid w:val="006228C5"/>
    <w:rsid w:val="0062292C"/>
    <w:rsid w:val="00622933"/>
    <w:rsid w:val="00622A8D"/>
    <w:rsid w:val="00622AD3"/>
    <w:rsid w:val="00622BCC"/>
    <w:rsid w:val="00622FCE"/>
    <w:rsid w:val="00622FD2"/>
    <w:rsid w:val="006230F8"/>
    <w:rsid w:val="0062318B"/>
    <w:rsid w:val="0062322C"/>
    <w:rsid w:val="006236B2"/>
    <w:rsid w:val="00623851"/>
    <w:rsid w:val="00623BAA"/>
    <w:rsid w:val="00624027"/>
    <w:rsid w:val="00624359"/>
    <w:rsid w:val="0062487C"/>
    <w:rsid w:val="006249EA"/>
    <w:rsid w:val="00624AF3"/>
    <w:rsid w:val="00624BC8"/>
    <w:rsid w:val="00624E90"/>
    <w:rsid w:val="006250B8"/>
    <w:rsid w:val="00625123"/>
    <w:rsid w:val="00625389"/>
    <w:rsid w:val="00625701"/>
    <w:rsid w:val="006259A4"/>
    <w:rsid w:val="00625A0F"/>
    <w:rsid w:val="00625C7C"/>
    <w:rsid w:val="00625E34"/>
    <w:rsid w:val="00625E9B"/>
    <w:rsid w:val="00626477"/>
    <w:rsid w:val="00626523"/>
    <w:rsid w:val="00626618"/>
    <w:rsid w:val="00626642"/>
    <w:rsid w:val="0062681D"/>
    <w:rsid w:val="00626B5A"/>
    <w:rsid w:val="00627184"/>
    <w:rsid w:val="00627185"/>
    <w:rsid w:val="00627223"/>
    <w:rsid w:val="00627335"/>
    <w:rsid w:val="00627394"/>
    <w:rsid w:val="0062743D"/>
    <w:rsid w:val="0062748B"/>
    <w:rsid w:val="0062761F"/>
    <w:rsid w:val="006276D9"/>
    <w:rsid w:val="0062771A"/>
    <w:rsid w:val="00627C7B"/>
    <w:rsid w:val="00627E26"/>
    <w:rsid w:val="00627F08"/>
    <w:rsid w:val="00630149"/>
    <w:rsid w:val="006301F2"/>
    <w:rsid w:val="0063022F"/>
    <w:rsid w:val="00630245"/>
    <w:rsid w:val="00630C48"/>
    <w:rsid w:val="00630CCC"/>
    <w:rsid w:val="00631000"/>
    <w:rsid w:val="006311F1"/>
    <w:rsid w:val="0063134C"/>
    <w:rsid w:val="006313F2"/>
    <w:rsid w:val="0063146B"/>
    <w:rsid w:val="0063159C"/>
    <w:rsid w:val="0063167D"/>
    <w:rsid w:val="00631799"/>
    <w:rsid w:val="00631852"/>
    <w:rsid w:val="006318DA"/>
    <w:rsid w:val="00631B03"/>
    <w:rsid w:val="00631CA8"/>
    <w:rsid w:val="006323E4"/>
    <w:rsid w:val="00632D27"/>
    <w:rsid w:val="00632EE5"/>
    <w:rsid w:val="00632FF1"/>
    <w:rsid w:val="006331CB"/>
    <w:rsid w:val="006338F9"/>
    <w:rsid w:val="006339FB"/>
    <w:rsid w:val="00633DDC"/>
    <w:rsid w:val="00634010"/>
    <w:rsid w:val="00634018"/>
    <w:rsid w:val="00634118"/>
    <w:rsid w:val="00634258"/>
    <w:rsid w:val="0063456D"/>
    <w:rsid w:val="006345A4"/>
    <w:rsid w:val="006345AA"/>
    <w:rsid w:val="00634C65"/>
    <w:rsid w:val="00634C7D"/>
    <w:rsid w:val="00634CFC"/>
    <w:rsid w:val="00634F15"/>
    <w:rsid w:val="00635324"/>
    <w:rsid w:val="00635521"/>
    <w:rsid w:val="006356C3"/>
    <w:rsid w:val="00635746"/>
    <w:rsid w:val="0063579A"/>
    <w:rsid w:val="00635BD3"/>
    <w:rsid w:val="00635D8A"/>
    <w:rsid w:val="00635F48"/>
    <w:rsid w:val="00636039"/>
    <w:rsid w:val="006360FB"/>
    <w:rsid w:val="006361F4"/>
    <w:rsid w:val="0063632A"/>
    <w:rsid w:val="00636374"/>
    <w:rsid w:val="006363D6"/>
    <w:rsid w:val="006365A9"/>
    <w:rsid w:val="006366C3"/>
    <w:rsid w:val="00636995"/>
    <w:rsid w:val="00636AC9"/>
    <w:rsid w:val="00636BAD"/>
    <w:rsid w:val="00636C2D"/>
    <w:rsid w:val="00636D59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6F1"/>
    <w:rsid w:val="00640756"/>
    <w:rsid w:val="0064078B"/>
    <w:rsid w:val="00640801"/>
    <w:rsid w:val="00640898"/>
    <w:rsid w:val="006409D1"/>
    <w:rsid w:val="00640A0A"/>
    <w:rsid w:val="00640BD8"/>
    <w:rsid w:val="00640C78"/>
    <w:rsid w:val="00640D25"/>
    <w:rsid w:val="00640D61"/>
    <w:rsid w:val="00640D85"/>
    <w:rsid w:val="00640E58"/>
    <w:rsid w:val="00640FE2"/>
    <w:rsid w:val="006410E1"/>
    <w:rsid w:val="00641286"/>
    <w:rsid w:val="0064163C"/>
    <w:rsid w:val="006416C0"/>
    <w:rsid w:val="00641B33"/>
    <w:rsid w:val="00641C74"/>
    <w:rsid w:val="00641E08"/>
    <w:rsid w:val="00641E6F"/>
    <w:rsid w:val="00641ED0"/>
    <w:rsid w:val="00642313"/>
    <w:rsid w:val="006423B5"/>
    <w:rsid w:val="006426F2"/>
    <w:rsid w:val="006427AD"/>
    <w:rsid w:val="00642E57"/>
    <w:rsid w:val="006431DA"/>
    <w:rsid w:val="006436BE"/>
    <w:rsid w:val="006439E4"/>
    <w:rsid w:val="00643A5B"/>
    <w:rsid w:val="00643C41"/>
    <w:rsid w:val="00643D35"/>
    <w:rsid w:val="00643E5C"/>
    <w:rsid w:val="00643F0D"/>
    <w:rsid w:val="006440B2"/>
    <w:rsid w:val="00644354"/>
    <w:rsid w:val="00644B04"/>
    <w:rsid w:val="00644E7E"/>
    <w:rsid w:val="00644E8D"/>
    <w:rsid w:val="00644FE7"/>
    <w:rsid w:val="00645069"/>
    <w:rsid w:val="006450BB"/>
    <w:rsid w:val="00645243"/>
    <w:rsid w:val="00645A3A"/>
    <w:rsid w:val="00645A78"/>
    <w:rsid w:val="00645ADE"/>
    <w:rsid w:val="00645D38"/>
    <w:rsid w:val="00645EA9"/>
    <w:rsid w:val="00646221"/>
    <w:rsid w:val="00646354"/>
    <w:rsid w:val="006464B6"/>
    <w:rsid w:val="0064658C"/>
    <w:rsid w:val="006466BA"/>
    <w:rsid w:val="0064679D"/>
    <w:rsid w:val="006469D5"/>
    <w:rsid w:val="00646A9E"/>
    <w:rsid w:val="00646B74"/>
    <w:rsid w:val="00646EB1"/>
    <w:rsid w:val="00646FCA"/>
    <w:rsid w:val="0064744B"/>
    <w:rsid w:val="006475F3"/>
    <w:rsid w:val="00647930"/>
    <w:rsid w:val="00647A2A"/>
    <w:rsid w:val="00647BE1"/>
    <w:rsid w:val="00647D38"/>
    <w:rsid w:val="00647FD2"/>
    <w:rsid w:val="00650006"/>
    <w:rsid w:val="0065000C"/>
    <w:rsid w:val="00650598"/>
    <w:rsid w:val="00650848"/>
    <w:rsid w:val="00650972"/>
    <w:rsid w:val="00650B17"/>
    <w:rsid w:val="00650D47"/>
    <w:rsid w:val="00651289"/>
    <w:rsid w:val="00651313"/>
    <w:rsid w:val="006513C5"/>
    <w:rsid w:val="00651410"/>
    <w:rsid w:val="006515BC"/>
    <w:rsid w:val="006517E8"/>
    <w:rsid w:val="00651BE5"/>
    <w:rsid w:val="00651C2C"/>
    <w:rsid w:val="00651E4F"/>
    <w:rsid w:val="00652571"/>
    <w:rsid w:val="0065257F"/>
    <w:rsid w:val="0065291E"/>
    <w:rsid w:val="00652C79"/>
    <w:rsid w:val="00652E91"/>
    <w:rsid w:val="00652E96"/>
    <w:rsid w:val="0065301E"/>
    <w:rsid w:val="0065304C"/>
    <w:rsid w:val="006530AB"/>
    <w:rsid w:val="0065311D"/>
    <w:rsid w:val="00653284"/>
    <w:rsid w:val="0065342F"/>
    <w:rsid w:val="006535BC"/>
    <w:rsid w:val="0065370E"/>
    <w:rsid w:val="00653930"/>
    <w:rsid w:val="00653AAD"/>
    <w:rsid w:val="00653EE2"/>
    <w:rsid w:val="00653F12"/>
    <w:rsid w:val="006543DD"/>
    <w:rsid w:val="00654489"/>
    <w:rsid w:val="0065459B"/>
    <w:rsid w:val="006545A6"/>
    <w:rsid w:val="0065473B"/>
    <w:rsid w:val="0065490D"/>
    <w:rsid w:val="00654A44"/>
    <w:rsid w:val="00654A8B"/>
    <w:rsid w:val="00654D6A"/>
    <w:rsid w:val="00654DCE"/>
    <w:rsid w:val="00654FAC"/>
    <w:rsid w:val="00655179"/>
    <w:rsid w:val="006552CD"/>
    <w:rsid w:val="00655385"/>
    <w:rsid w:val="006553F8"/>
    <w:rsid w:val="00655467"/>
    <w:rsid w:val="006558FD"/>
    <w:rsid w:val="006559B3"/>
    <w:rsid w:val="006559B4"/>
    <w:rsid w:val="00655C48"/>
    <w:rsid w:val="00655E50"/>
    <w:rsid w:val="00655E55"/>
    <w:rsid w:val="006560FF"/>
    <w:rsid w:val="006561BE"/>
    <w:rsid w:val="00656218"/>
    <w:rsid w:val="0065639A"/>
    <w:rsid w:val="006564E9"/>
    <w:rsid w:val="0065659A"/>
    <w:rsid w:val="0065663B"/>
    <w:rsid w:val="00656684"/>
    <w:rsid w:val="0065677C"/>
    <w:rsid w:val="0065686E"/>
    <w:rsid w:val="00656B0B"/>
    <w:rsid w:val="00656CBA"/>
    <w:rsid w:val="00656F95"/>
    <w:rsid w:val="00657017"/>
    <w:rsid w:val="0065728B"/>
    <w:rsid w:val="0065739A"/>
    <w:rsid w:val="006574EF"/>
    <w:rsid w:val="00657634"/>
    <w:rsid w:val="006579FB"/>
    <w:rsid w:val="00657B15"/>
    <w:rsid w:val="00657CA7"/>
    <w:rsid w:val="00657D2D"/>
    <w:rsid w:val="00657F55"/>
    <w:rsid w:val="0066007E"/>
    <w:rsid w:val="00660283"/>
    <w:rsid w:val="006605CB"/>
    <w:rsid w:val="00660747"/>
    <w:rsid w:val="00660A56"/>
    <w:rsid w:val="00660D74"/>
    <w:rsid w:val="00660DC7"/>
    <w:rsid w:val="006610BF"/>
    <w:rsid w:val="006611E7"/>
    <w:rsid w:val="00661447"/>
    <w:rsid w:val="00661543"/>
    <w:rsid w:val="00661712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9B"/>
    <w:rsid w:val="006622F6"/>
    <w:rsid w:val="00662389"/>
    <w:rsid w:val="006623B3"/>
    <w:rsid w:val="00662401"/>
    <w:rsid w:val="006626AF"/>
    <w:rsid w:val="006628A7"/>
    <w:rsid w:val="006629F0"/>
    <w:rsid w:val="00662B04"/>
    <w:rsid w:val="00662BB5"/>
    <w:rsid w:val="00662E8A"/>
    <w:rsid w:val="00662ED8"/>
    <w:rsid w:val="0066347F"/>
    <w:rsid w:val="006636E5"/>
    <w:rsid w:val="0066372A"/>
    <w:rsid w:val="006637F7"/>
    <w:rsid w:val="00663FB5"/>
    <w:rsid w:val="006640BB"/>
    <w:rsid w:val="00664117"/>
    <w:rsid w:val="0066419F"/>
    <w:rsid w:val="00664374"/>
    <w:rsid w:val="00664481"/>
    <w:rsid w:val="00664643"/>
    <w:rsid w:val="00664A43"/>
    <w:rsid w:val="00664C33"/>
    <w:rsid w:val="00664DCF"/>
    <w:rsid w:val="006650DA"/>
    <w:rsid w:val="00665120"/>
    <w:rsid w:val="006654B7"/>
    <w:rsid w:val="00665523"/>
    <w:rsid w:val="00665596"/>
    <w:rsid w:val="006656A0"/>
    <w:rsid w:val="0066589B"/>
    <w:rsid w:val="006658E6"/>
    <w:rsid w:val="00665B2F"/>
    <w:rsid w:val="00665FA7"/>
    <w:rsid w:val="0066608D"/>
    <w:rsid w:val="0066608E"/>
    <w:rsid w:val="00666276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F02"/>
    <w:rsid w:val="0067005A"/>
    <w:rsid w:val="0067005C"/>
    <w:rsid w:val="0067024C"/>
    <w:rsid w:val="0067030A"/>
    <w:rsid w:val="00670791"/>
    <w:rsid w:val="00670838"/>
    <w:rsid w:val="00670DEB"/>
    <w:rsid w:val="00670EDC"/>
    <w:rsid w:val="006713D5"/>
    <w:rsid w:val="00671468"/>
    <w:rsid w:val="006715B2"/>
    <w:rsid w:val="006715BF"/>
    <w:rsid w:val="0067163B"/>
    <w:rsid w:val="00671776"/>
    <w:rsid w:val="00671822"/>
    <w:rsid w:val="006719B2"/>
    <w:rsid w:val="00671B80"/>
    <w:rsid w:val="00671C1C"/>
    <w:rsid w:val="00671DFC"/>
    <w:rsid w:val="006720D4"/>
    <w:rsid w:val="00672712"/>
    <w:rsid w:val="00672746"/>
    <w:rsid w:val="00672A6E"/>
    <w:rsid w:val="00672BC4"/>
    <w:rsid w:val="00672DF8"/>
    <w:rsid w:val="00672E94"/>
    <w:rsid w:val="00672EC5"/>
    <w:rsid w:val="006732D1"/>
    <w:rsid w:val="00673438"/>
    <w:rsid w:val="00673582"/>
    <w:rsid w:val="006735DA"/>
    <w:rsid w:val="006736B9"/>
    <w:rsid w:val="006737C8"/>
    <w:rsid w:val="00673842"/>
    <w:rsid w:val="00673D4B"/>
    <w:rsid w:val="00673EB6"/>
    <w:rsid w:val="00673FCF"/>
    <w:rsid w:val="0067402B"/>
    <w:rsid w:val="006742B3"/>
    <w:rsid w:val="00674334"/>
    <w:rsid w:val="00674633"/>
    <w:rsid w:val="00674945"/>
    <w:rsid w:val="00674C30"/>
    <w:rsid w:val="00674E6D"/>
    <w:rsid w:val="0067508B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5F9E"/>
    <w:rsid w:val="0067606B"/>
    <w:rsid w:val="006760FE"/>
    <w:rsid w:val="00676197"/>
    <w:rsid w:val="006764FA"/>
    <w:rsid w:val="00676683"/>
    <w:rsid w:val="006766F8"/>
    <w:rsid w:val="006768CC"/>
    <w:rsid w:val="0067699A"/>
    <w:rsid w:val="00676AB0"/>
    <w:rsid w:val="00676BC7"/>
    <w:rsid w:val="00676DE9"/>
    <w:rsid w:val="00676FEE"/>
    <w:rsid w:val="00677171"/>
    <w:rsid w:val="006776B0"/>
    <w:rsid w:val="0067782D"/>
    <w:rsid w:val="00677C9B"/>
    <w:rsid w:val="00677ECC"/>
    <w:rsid w:val="00677F93"/>
    <w:rsid w:val="0068018E"/>
    <w:rsid w:val="00680326"/>
    <w:rsid w:val="00680370"/>
    <w:rsid w:val="006803CE"/>
    <w:rsid w:val="00680409"/>
    <w:rsid w:val="0068049D"/>
    <w:rsid w:val="006804E2"/>
    <w:rsid w:val="006807C8"/>
    <w:rsid w:val="00680828"/>
    <w:rsid w:val="00680AB3"/>
    <w:rsid w:val="00680C1E"/>
    <w:rsid w:val="00680C67"/>
    <w:rsid w:val="00680D3C"/>
    <w:rsid w:val="00680E9A"/>
    <w:rsid w:val="00680F6D"/>
    <w:rsid w:val="00681003"/>
    <w:rsid w:val="0068109A"/>
    <w:rsid w:val="006810C0"/>
    <w:rsid w:val="006810F7"/>
    <w:rsid w:val="0068128C"/>
    <w:rsid w:val="006812E8"/>
    <w:rsid w:val="0068156C"/>
    <w:rsid w:val="0068160F"/>
    <w:rsid w:val="00681696"/>
    <w:rsid w:val="006816E9"/>
    <w:rsid w:val="0068173F"/>
    <w:rsid w:val="00681DAE"/>
    <w:rsid w:val="00681DF9"/>
    <w:rsid w:val="00681FC8"/>
    <w:rsid w:val="0068229C"/>
    <w:rsid w:val="00682877"/>
    <w:rsid w:val="00682982"/>
    <w:rsid w:val="00682A48"/>
    <w:rsid w:val="00682B0F"/>
    <w:rsid w:val="00682D9D"/>
    <w:rsid w:val="0068303D"/>
    <w:rsid w:val="006836CC"/>
    <w:rsid w:val="006837BA"/>
    <w:rsid w:val="00683869"/>
    <w:rsid w:val="00683E50"/>
    <w:rsid w:val="00683F2D"/>
    <w:rsid w:val="00683FA9"/>
    <w:rsid w:val="00683FEA"/>
    <w:rsid w:val="006840CD"/>
    <w:rsid w:val="006841EC"/>
    <w:rsid w:val="0068426B"/>
    <w:rsid w:val="00684291"/>
    <w:rsid w:val="0068454D"/>
    <w:rsid w:val="00684642"/>
    <w:rsid w:val="006847C8"/>
    <w:rsid w:val="00684C2F"/>
    <w:rsid w:val="00684CE1"/>
    <w:rsid w:val="00684F1C"/>
    <w:rsid w:val="00685149"/>
    <w:rsid w:val="006851F3"/>
    <w:rsid w:val="0068524B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8F"/>
    <w:rsid w:val="0068607D"/>
    <w:rsid w:val="00686F94"/>
    <w:rsid w:val="00686FE7"/>
    <w:rsid w:val="0068742A"/>
    <w:rsid w:val="00687AB4"/>
    <w:rsid w:val="00687BFD"/>
    <w:rsid w:val="00687D4B"/>
    <w:rsid w:val="00687E1C"/>
    <w:rsid w:val="00687E5F"/>
    <w:rsid w:val="00687EBF"/>
    <w:rsid w:val="00687FBF"/>
    <w:rsid w:val="006900D8"/>
    <w:rsid w:val="00690293"/>
    <w:rsid w:val="0069033F"/>
    <w:rsid w:val="00690435"/>
    <w:rsid w:val="006905A4"/>
    <w:rsid w:val="00690924"/>
    <w:rsid w:val="00690B03"/>
    <w:rsid w:val="00690CA1"/>
    <w:rsid w:val="006914C5"/>
    <w:rsid w:val="00691757"/>
    <w:rsid w:val="00691985"/>
    <w:rsid w:val="00691AC7"/>
    <w:rsid w:val="00691B32"/>
    <w:rsid w:val="00691B76"/>
    <w:rsid w:val="00692082"/>
    <w:rsid w:val="006921D8"/>
    <w:rsid w:val="006923A5"/>
    <w:rsid w:val="0069256D"/>
    <w:rsid w:val="00692882"/>
    <w:rsid w:val="006928DC"/>
    <w:rsid w:val="00692C3F"/>
    <w:rsid w:val="00692E15"/>
    <w:rsid w:val="00692E75"/>
    <w:rsid w:val="00692EC8"/>
    <w:rsid w:val="00693147"/>
    <w:rsid w:val="00693263"/>
    <w:rsid w:val="00693537"/>
    <w:rsid w:val="0069381D"/>
    <w:rsid w:val="006939CF"/>
    <w:rsid w:val="00693A19"/>
    <w:rsid w:val="00693A5E"/>
    <w:rsid w:val="00693BA8"/>
    <w:rsid w:val="00693DAD"/>
    <w:rsid w:val="006941D4"/>
    <w:rsid w:val="006941FE"/>
    <w:rsid w:val="00694545"/>
    <w:rsid w:val="006945ED"/>
    <w:rsid w:val="006947E9"/>
    <w:rsid w:val="006949F4"/>
    <w:rsid w:val="00694AF9"/>
    <w:rsid w:val="00694B77"/>
    <w:rsid w:val="00694B9B"/>
    <w:rsid w:val="00694F4D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244"/>
    <w:rsid w:val="0069632C"/>
    <w:rsid w:val="00696376"/>
    <w:rsid w:val="00696A00"/>
    <w:rsid w:val="00696CA8"/>
    <w:rsid w:val="00696D7E"/>
    <w:rsid w:val="0069714C"/>
    <w:rsid w:val="0069765B"/>
    <w:rsid w:val="00697663"/>
    <w:rsid w:val="00697B2F"/>
    <w:rsid w:val="00697C08"/>
    <w:rsid w:val="00697FAC"/>
    <w:rsid w:val="006A0094"/>
    <w:rsid w:val="006A0115"/>
    <w:rsid w:val="006A0451"/>
    <w:rsid w:val="006A0722"/>
    <w:rsid w:val="006A075A"/>
    <w:rsid w:val="006A0AEB"/>
    <w:rsid w:val="006A0E0F"/>
    <w:rsid w:val="006A10A5"/>
    <w:rsid w:val="006A1376"/>
    <w:rsid w:val="006A14CC"/>
    <w:rsid w:val="006A1640"/>
    <w:rsid w:val="006A1667"/>
    <w:rsid w:val="006A18D5"/>
    <w:rsid w:val="006A1AF6"/>
    <w:rsid w:val="006A1B0E"/>
    <w:rsid w:val="006A1B37"/>
    <w:rsid w:val="006A1DAE"/>
    <w:rsid w:val="006A1DD2"/>
    <w:rsid w:val="006A1F00"/>
    <w:rsid w:val="006A21C5"/>
    <w:rsid w:val="006A2326"/>
    <w:rsid w:val="006A2695"/>
    <w:rsid w:val="006A270E"/>
    <w:rsid w:val="006A27E1"/>
    <w:rsid w:val="006A2BD4"/>
    <w:rsid w:val="006A2CF6"/>
    <w:rsid w:val="006A2E45"/>
    <w:rsid w:val="006A2F21"/>
    <w:rsid w:val="006A3135"/>
    <w:rsid w:val="006A314A"/>
    <w:rsid w:val="006A3427"/>
    <w:rsid w:val="006A34BB"/>
    <w:rsid w:val="006A3698"/>
    <w:rsid w:val="006A370F"/>
    <w:rsid w:val="006A386B"/>
    <w:rsid w:val="006A3902"/>
    <w:rsid w:val="006A3A32"/>
    <w:rsid w:val="006A3DF3"/>
    <w:rsid w:val="006A3E5E"/>
    <w:rsid w:val="006A3ED8"/>
    <w:rsid w:val="006A43E3"/>
    <w:rsid w:val="006A45B7"/>
    <w:rsid w:val="006A485F"/>
    <w:rsid w:val="006A498E"/>
    <w:rsid w:val="006A4A3E"/>
    <w:rsid w:val="006A4CB5"/>
    <w:rsid w:val="006A4CF6"/>
    <w:rsid w:val="006A4D35"/>
    <w:rsid w:val="006A4E59"/>
    <w:rsid w:val="006A50EB"/>
    <w:rsid w:val="006A519E"/>
    <w:rsid w:val="006A5329"/>
    <w:rsid w:val="006A551C"/>
    <w:rsid w:val="006A553E"/>
    <w:rsid w:val="006A5549"/>
    <w:rsid w:val="006A589D"/>
    <w:rsid w:val="006A5B98"/>
    <w:rsid w:val="006A5C5C"/>
    <w:rsid w:val="006A5D9D"/>
    <w:rsid w:val="006A5F54"/>
    <w:rsid w:val="006A6185"/>
    <w:rsid w:val="006A6298"/>
    <w:rsid w:val="006A643D"/>
    <w:rsid w:val="006A6615"/>
    <w:rsid w:val="006A68FB"/>
    <w:rsid w:val="006A6EA4"/>
    <w:rsid w:val="006A6FA3"/>
    <w:rsid w:val="006A6FC2"/>
    <w:rsid w:val="006A706E"/>
    <w:rsid w:val="006A708F"/>
    <w:rsid w:val="006A70A9"/>
    <w:rsid w:val="006A756E"/>
    <w:rsid w:val="006A7903"/>
    <w:rsid w:val="006A7968"/>
    <w:rsid w:val="006A7AEC"/>
    <w:rsid w:val="006A7B72"/>
    <w:rsid w:val="006A7BD2"/>
    <w:rsid w:val="006B0233"/>
    <w:rsid w:val="006B0636"/>
    <w:rsid w:val="006B073D"/>
    <w:rsid w:val="006B0BC4"/>
    <w:rsid w:val="006B0C71"/>
    <w:rsid w:val="006B105C"/>
    <w:rsid w:val="006B108F"/>
    <w:rsid w:val="006B121A"/>
    <w:rsid w:val="006B1442"/>
    <w:rsid w:val="006B1916"/>
    <w:rsid w:val="006B198F"/>
    <w:rsid w:val="006B1C94"/>
    <w:rsid w:val="006B2356"/>
    <w:rsid w:val="006B236E"/>
    <w:rsid w:val="006B24CE"/>
    <w:rsid w:val="006B268E"/>
    <w:rsid w:val="006B27A8"/>
    <w:rsid w:val="006B2F26"/>
    <w:rsid w:val="006B3016"/>
    <w:rsid w:val="006B3754"/>
    <w:rsid w:val="006B3A5A"/>
    <w:rsid w:val="006B3B4D"/>
    <w:rsid w:val="006B3BE9"/>
    <w:rsid w:val="006B3E7C"/>
    <w:rsid w:val="006B43F7"/>
    <w:rsid w:val="006B4638"/>
    <w:rsid w:val="006B4B7E"/>
    <w:rsid w:val="006B4E32"/>
    <w:rsid w:val="006B520C"/>
    <w:rsid w:val="006B520E"/>
    <w:rsid w:val="006B5410"/>
    <w:rsid w:val="006B5428"/>
    <w:rsid w:val="006B542C"/>
    <w:rsid w:val="006B5B69"/>
    <w:rsid w:val="006B612B"/>
    <w:rsid w:val="006B6299"/>
    <w:rsid w:val="006B63EF"/>
    <w:rsid w:val="006B640E"/>
    <w:rsid w:val="006B65F6"/>
    <w:rsid w:val="006B6835"/>
    <w:rsid w:val="006B68F4"/>
    <w:rsid w:val="006B6A07"/>
    <w:rsid w:val="006B6ACF"/>
    <w:rsid w:val="006B6CD2"/>
    <w:rsid w:val="006B6E94"/>
    <w:rsid w:val="006B7072"/>
    <w:rsid w:val="006B7172"/>
    <w:rsid w:val="006B73B8"/>
    <w:rsid w:val="006B746B"/>
    <w:rsid w:val="006B7A1B"/>
    <w:rsid w:val="006B7DC4"/>
    <w:rsid w:val="006B7DF2"/>
    <w:rsid w:val="006C0113"/>
    <w:rsid w:val="006C01F9"/>
    <w:rsid w:val="006C022F"/>
    <w:rsid w:val="006C027B"/>
    <w:rsid w:val="006C02AE"/>
    <w:rsid w:val="006C0369"/>
    <w:rsid w:val="006C0635"/>
    <w:rsid w:val="006C09B5"/>
    <w:rsid w:val="006C09BB"/>
    <w:rsid w:val="006C0B2E"/>
    <w:rsid w:val="006C0B66"/>
    <w:rsid w:val="006C0C54"/>
    <w:rsid w:val="006C0EDD"/>
    <w:rsid w:val="006C0F0B"/>
    <w:rsid w:val="006C100A"/>
    <w:rsid w:val="006C1241"/>
    <w:rsid w:val="006C14CD"/>
    <w:rsid w:val="006C1557"/>
    <w:rsid w:val="006C15F6"/>
    <w:rsid w:val="006C1866"/>
    <w:rsid w:val="006C199A"/>
    <w:rsid w:val="006C19BE"/>
    <w:rsid w:val="006C1BCB"/>
    <w:rsid w:val="006C1C84"/>
    <w:rsid w:val="006C1D76"/>
    <w:rsid w:val="006C2077"/>
    <w:rsid w:val="006C2316"/>
    <w:rsid w:val="006C231B"/>
    <w:rsid w:val="006C2341"/>
    <w:rsid w:val="006C2465"/>
    <w:rsid w:val="006C27D0"/>
    <w:rsid w:val="006C27ED"/>
    <w:rsid w:val="006C2970"/>
    <w:rsid w:val="006C2A15"/>
    <w:rsid w:val="006C2D61"/>
    <w:rsid w:val="006C2D86"/>
    <w:rsid w:val="006C2D9E"/>
    <w:rsid w:val="006C2E66"/>
    <w:rsid w:val="006C2EBD"/>
    <w:rsid w:val="006C34F9"/>
    <w:rsid w:val="006C371F"/>
    <w:rsid w:val="006C389D"/>
    <w:rsid w:val="006C39D3"/>
    <w:rsid w:val="006C3C42"/>
    <w:rsid w:val="006C3C48"/>
    <w:rsid w:val="006C3C53"/>
    <w:rsid w:val="006C3F9D"/>
    <w:rsid w:val="006C4067"/>
    <w:rsid w:val="006C41D3"/>
    <w:rsid w:val="006C4564"/>
    <w:rsid w:val="006C47B3"/>
    <w:rsid w:val="006C4BC4"/>
    <w:rsid w:val="006C4E1F"/>
    <w:rsid w:val="006C4F0A"/>
    <w:rsid w:val="006C4F22"/>
    <w:rsid w:val="006C4F56"/>
    <w:rsid w:val="006C55AE"/>
    <w:rsid w:val="006C55BA"/>
    <w:rsid w:val="006C55C0"/>
    <w:rsid w:val="006C566A"/>
    <w:rsid w:val="006C56F6"/>
    <w:rsid w:val="006C5943"/>
    <w:rsid w:val="006C5BEF"/>
    <w:rsid w:val="006C5C0C"/>
    <w:rsid w:val="006C5D8A"/>
    <w:rsid w:val="006C624D"/>
    <w:rsid w:val="006C6253"/>
    <w:rsid w:val="006C6284"/>
    <w:rsid w:val="006C666A"/>
    <w:rsid w:val="006C6B9A"/>
    <w:rsid w:val="006C6E4C"/>
    <w:rsid w:val="006C753F"/>
    <w:rsid w:val="006C75BB"/>
    <w:rsid w:val="006C7AF0"/>
    <w:rsid w:val="006C7CA6"/>
    <w:rsid w:val="006C7D11"/>
    <w:rsid w:val="006C7D44"/>
    <w:rsid w:val="006C7DA1"/>
    <w:rsid w:val="006C7F33"/>
    <w:rsid w:val="006C7F83"/>
    <w:rsid w:val="006D02B0"/>
    <w:rsid w:val="006D03D2"/>
    <w:rsid w:val="006D0615"/>
    <w:rsid w:val="006D0C4B"/>
    <w:rsid w:val="006D0EFB"/>
    <w:rsid w:val="006D116F"/>
    <w:rsid w:val="006D1249"/>
    <w:rsid w:val="006D1331"/>
    <w:rsid w:val="006D1512"/>
    <w:rsid w:val="006D15F0"/>
    <w:rsid w:val="006D17AE"/>
    <w:rsid w:val="006D196C"/>
    <w:rsid w:val="006D1BA6"/>
    <w:rsid w:val="006D1C18"/>
    <w:rsid w:val="006D1D2F"/>
    <w:rsid w:val="006D1DA4"/>
    <w:rsid w:val="006D25B9"/>
    <w:rsid w:val="006D25BB"/>
    <w:rsid w:val="006D2602"/>
    <w:rsid w:val="006D2BD9"/>
    <w:rsid w:val="006D2BEB"/>
    <w:rsid w:val="006D2C41"/>
    <w:rsid w:val="006D2E0A"/>
    <w:rsid w:val="006D3009"/>
    <w:rsid w:val="006D32CA"/>
    <w:rsid w:val="006D32E8"/>
    <w:rsid w:val="006D33EF"/>
    <w:rsid w:val="006D3537"/>
    <w:rsid w:val="006D3608"/>
    <w:rsid w:val="006D376F"/>
    <w:rsid w:val="006D3918"/>
    <w:rsid w:val="006D3AA0"/>
    <w:rsid w:val="006D3EFC"/>
    <w:rsid w:val="006D4113"/>
    <w:rsid w:val="006D44D8"/>
    <w:rsid w:val="006D4582"/>
    <w:rsid w:val="006D4963"/>
    <w:rsid w:val="006D4A57"/>
    <w:rsid w:val="006D4E95"/>
    <w:rsid w:val="006D4F0A"/>
    <w:rsid w:val="006D50B9"/>
    <w:rsid w:val="006D53EA"/>
    <w:rsid w:val="006D542E"/>
    <w:rsid w:val="006D548B"/>
    <w:rsid w:val="006D55D3"/>
    <w:rsid w:val="006D5691"/>
    <w:rsid w:val="006D5751"/>
    <w:rsid w:val="006D58A9"/>
    <w:rsid w:val="006D5992"/>
    <w:rsid w:val="006D5A4F"/>
    <w:rsid w:val="006D5B79"/>
    <w:rsid w:val="006D5B97"/>
    <w:rsid w:val="006D5F10"/>
    <w:rsid w:val="006D6324"/>
    <w:rsid w:val="006D6477"/>
    <w:rsid w:val="006D681D"/>
    <w:rsid w:val="006D6A93"/>
    <w:rsid w:val="006D6BDC"/>
    <w:rsid w:val="006D6F1A"/>
    <w:rsid w:val="006D72BF"/>
    <w:rsid w:val="006D7705"/>
    <w:rsid w:val="006D7CD0"/>
    <w:rsid w:val="006D7DD8"/>
    <w:rsid w:val="006D7E58"/>
    <w:rsid w:val="006D7E97"/>
    <w:rsid w:val="006E0758"/>
    <w:rsid w:val="006E0A5A"/>
    <w:rsid w:val="006E0BE1"/>
    <w:rsid w:val="006E1138"/>
    <w:rsid w:val="006E141D"/>
    <w:rsid w:val="006E1428"/>
    <w:rsid w:val="006E1B98"/>
    <w:rsid w:val="006E1C63"/>
    <w:rsid w:val="006E1E18"/>
    <w:rsid w:val="006E1F18"/>
    <w:rsid w:val="006E1F28"/>
    <w:rsid w:val="006E20AD"/>
    <w:rsid w:val="006E2433"/>
    <w:rsid w:val="006E25D5"/>
    <w:rsid w:val="006E265D"/>
    <w:rsid w:val="006E2732"/>
    <w:rsid w:val="006E288C"/>
    <w:rsid w:val="006E2972"/>
    <w:rsid w:val="006E2DD8"/>
    <w:rsid w:val="006E2F21"/>
    <w:rsid w:val="006E2F6A"/>
    <w:rsid w:val="006E3065"/>
    <w:rsid w:val="006E328A"/>
    <w:rsid w:val="006E3452"/>
    <w:rsid w:val="006E34EB"/>
    <w:rsid w:val="006E3658"/>
    <w:rsid w:val="006E3AC6"/>
    <w:rsid w:val="006E3AE1"/>
    <w:rsid w:val="006E3AE3"/>
    <w:rsid w:val="006E3C77"/>
    <w:rsid w:val="006E4017"/>
    <w:rsid w:val="006E42E5"/>
    <w:rsid w:val="006E43AF"/>
    <w:rsid w:val="006E43C7"/>
    <w:rsid w:val="006E47ED"/>
    <w:rsid w:val="006E4A2C"/>
    <w:rsid w:val="006E4CB7"/>
    <w:rsid w:val="006E4E4B"/>
    <w:rsid w:val="006E4E5D"/>
    <w:rsid w:val="006E5306"/>
    <w:rsid w:val="006E5361"/>
    <w:rsid w:val="006E53B6"/>
    <w:rsid w:val="006E5C1C"/>
    <w:rsid w:val="006E5CD9"/>
    <w:rsid w:val="006E60F2"/>
    <w:rsid w:val="006E616C"/>
    <w:rsid w:val="006E62AF"/>
    <w:rsid w:val="006E6397"/>
    <w:rsid w:val="006E6698"/>
    <w:rsid w:val="006E66A2"/>
    <w:rsid w:val="006E697F"/>
    <w:rsid w:val="006E6A4A"/>
    <w:rsid w:val="006E6A53"/>
    <w:rsid w:val="006E6DDC"/>
    <w:rsid w:val="006E6FF8"/>
    <w:rsid w:val="006E73D5"/>
    <w:rsid w:val="006E75A5"/>
    <w:rsid w:val="006E7702"/>
    <w:rsid w:val="006E7736"/>
    <w:rsid w:val="006E7789"/>
    <w:rsid w:val="006E7928"/>
    <w:rsid w:val="006E79B6"/>
    <w:rsid w:val="006E7AA7"/>
    <w:rsid w:val="006E7B7A"/>
    <w:rsid w:val="006E7FF5"/>
    <w:rsid w:val="006F01E1"/>
    <w:rsid w:val="006F03F0"/>
    <w:rsid w:val="006F0660"/>
    <w:rsid w:val="006F07C6"/>
    <w:rsid w:val="006F12B7"/>
    <w:rsid w:val="006F18C1"/>
    <w:rsid w:val="006F1B26"/>
    <w:rsid w:val="006F1BB5"/>
    <w:rsid w:val="006F1EC1"/>
    <w:rsid w:val="006F1EEB"/>
    <w:rsid w:val="006F23B4"/>
    <w:rsid w:val="006F246A"/>
    <w:rsid w:val="006F27B9"/>
    <w:rsid w:val="006F2B1E"/>
    <w:rsid w:val="006F2BD6"/>
    <w:rsid w:val="006F2D5F"/>
    <w:rsid w:val="006F2DF9"/>
    <w:rsid w:val="006F2E17"/>
    <w:rsid w:val="006F30BF"/>
    <w:rsid w:val="006F32EC"/>
    <w:rsid w:val="006F347C"/>
    <w:rsid w:val="006F368C"/>
    <w:rsid w:val="006F383E"/>
    <w:rsid w:val="006F3A73"/>
    <w:rsid w:val="006F3CE7"/>
    <w:rsid w:val="006F3F1C"/>
    <w:rsid w:val="006F3FA6"/>
    <w:rsid w:val="006F41C1"/>
    <w:rsid w:val="006F4724"/>
    <w:rsid w:val="006F486A"/>
    <w:rsid w:val="006F49F7"/>
    <w:rsid w:val="006F4F3E"/>
    <w:rsid w:val="006F4FD7"/>
    <w:rsid w:val="006F514E"/>
    <w:rsid w:val="006F5280"/>
    <w:rsid w:val="006F5303"/>
    <w:rsid w:val="006F5506"/>
    <w:rsid w:val="006F5AB0"/>
    <w:rsid w:val="006F5CBC"/>
    <w:rsid w:val="006F5D80"/>
    <w:rsid w:val="006F60A6"/>
    <w:rsid w:val="006F66B2"/>
    <w:rsid w:val="006F6773"/>
    <w:rsid w:val="006F6816"/>
    <w:rsid w:val="006F695C"/>
    <w:rsid w:val="006F6B5F"/>
    <w:rsid w:val="006F6C76"/>
    <w:rsid w:val="006F6D44"/>
    <w:rsid w:val="006F6EEE"/>
    <w:rsid w:val="006F707F"/>
    <w:rsid w:val="006F70C6"/>
    <w:rsid w:val="006F71E9"/>
    <w:rsid w:val="006F7243"/>
    <w:rsid w:val="006F7357"/>
    <w:rsid w:val="006F748B"/>
    <w:rsid w:val="006F7A0C"/>
    <w:rsid w:val="006F7C34"/>
    <w:rsid w:val="006F7E7B"/>
    <w:rsid w:val="007002EC"/>
    <w:rsid w:val="00700790"/>
    <w:rsid w:val="0070080E"/>
    <w:rsid w:val="00700847"/>
    <w:rsid w:val="0070093F"/>
    <w:rsid w:val="00700B4F"/>
    <w:rsid w:val="00700BF4"/>
    <w:rsid w:val="007015DC"/>
    <w:rsid w:val="00701B4E"/>
    <w:rsid w:val="00701C8E"/>
    <w:rsid w:val="00701D05"/>
    <w:rsid w:val="007024AC"/>
    <w:rsid w:val="00702615"/>
    <w:rsid w:val="0070264A"/>
    <w:rsid w:val="00702A9F"/>
    <w:rsid w:val="00702C10"/>
    <w:rsid w:val="007031FB"/>
    <w:rsid w:val="00703290"/>
    <w:rsid w:val="0070380A"/>
    <w:rsid w:val="00703CBE"/>
    <w:rsid w:val="00703F3D"/>
    <w:rsid w:val="00704231"/>
    <w:rsid w:val="007043E8"/>
    <w:rsid w:val="0070444B"/>
    <w:rsid w:val="007046ED"/>
    <w:rsid w:val="00704890"/>
    <w:rsid w:val="00704BB6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95"/>
    <w:rsid w:val="007057D1"/>
    <w:rsid w:val="007059AD"/>
    <w:rsid w:val="00705B7F"/>
    <w:rsid w:val="00705BD2"/>
    <w:rsid w:val="00705C96"/>
    <w:rsid w:val="00705CF9"/>
    <w:rsid w:val="00705EFC"/>
    <w:rsid w:val="00705F7F"/>
    <w:rsid w:val="00705F9D"/>
    <w:rsid w:val="00706117"/>
    <w:rsid w:val="0070620D"/>
    <w:rsid w:val="00706252"/>
    <w:rsid w:val="007063BB"/>
    <w:rsid w:val="00706534"/>
    <w:rsid w:val="00706A5B"/>
    <w:rsid w:val="00706CA1"/>
    <w:rsid w:val="00706D04"/>
    <w:rsid w:val="00706D16"/>
    <w:rsid w:val="00706EA3"/>
    <w:rsid w:val="00706FAA"/>
    <w:rsid w:val="00707107"/>
    <w:rsid w:val="0070727B"/>
    <w:rsid w:val="007072A0"/>
    <w:rsid w:val="00707617"/>
    <w:rsid w:val="007076E9"/>
    <w:rsid w:val="0070773F"/>
    <w:rsid w:val="007077B5"/>
    <w:rsid w:val="00707C2E"/>
    <w:rsid w:val="00707D69"/>
    <w:rsid w:val="00707F2F"/>
    <w:rsid w:val="007100B1"/>
    <w:rsid w:val="0071027B"/>
    <w:rsid w:val="00710308"/>
    <w:rsid w:val="0071034B"/>
    <w:rsid w:val="00710403"/>
    <w:rsid w:val="007108B1"/>
    <w:rsid w:val="007108C2"/>
    <w:rsid w:val="00710A62"/>
    <w:rsid w:val="00710AA6"/>
    <w:rsid w:val="00710C38"/>
    <w:rsid w:val="00710D29"/>
    <w:rsid w:val="0071119A"/>
    <w:rsid w:val="00711215"/>
    <w:rsid w:val="0071123B"/>
    <w:rsid w:val="00711316"/>
    <w:rsid w:val="007113BA"/>
    <w:rsid w:val="00711538"/>
    <w:rsid w:val="00711598"/>
    <w:rsid w:val="00711848"/>
    <w:rsid w:val="0071196D"/>
    <w:rsid w:val="00711B35"/>
    <w:rsid w:val="00712042"/>
    <w:rsid w:val="00712554"/>
    <w:rsid w:val="007125E1"/>
    <w:rsid w:val="0071274F"/>
    <w:rsid w:val="007129EE"/>
    <w:rsid w:val="00712D37"/>
    <w:rsid w:val="00712F07"/>
    <w:rsid w:val="00712F60"/>
    <w:rsid w:val="007132DF"/>
    <w:rsid w:val="00713409"/>
    <w:rsid w:val="00713609"/>
    <w:rsid w:val="00713804"/>
    <w:rsid w:val="00713979"/>
    <w:rsid w:val="007139BC"/>
    <w:rsid w:val="00713BC1"/>
    <w:rsid w:val="00713C50"/>
    <w:rsid w:val="00713CA6"/>
    <w:rsid w:val="00713D42"/>
    <w:rsid w:val="00713D63"/>
    <w:rsid w:val="007140D9"/>
    <w:rsid w:val="00714304"/>
    <w:rsid w:val="007145D9"/>
    <w:rsid w:val="00714B99"/>
    <w:rsid w:val="00714CB7"/>
    <w:rsid w:val="00714F05"/>
    <w:rsid w:val="0071500E"/>
    <w:rsid w:val="0071520C"/>
    <w:rsid w:val="00715251"/>
    <w:rsid w:val="00715475"/>
    <w:rsid w:val="00715A35"/>
    <w:rsid w:val="00715B96"/>
    <w:rsid w:val="00715C66"/>
    <w:rsid w:val="00715CDF"/>
    <w:rsid w:val="00715D75"/>
    <w:rsid w:val="00715E66"/>
    <w:rsid w:val="00715FAB"/>
    <w:rsid w:val="0071626B"/>
    <w:rsid w:val="007168E7"/>
    <w:rsid w:val="007169A9"/>
    <w:rsid w:val="00716A80"/>
    <w:rsid w:val="00716AA2"/>
    <w:rsid w:val="00716C7E"/>
    <w:rsid w:val="00716C88"/>
    <w:rsid w:val="00716DEE"/>
    <w:rsid w:val="00716E81"/>
    <w:rsid w:val="00716F60"/>
    <w:rsid w:val="0071715F"/>
    <w:rsid w:val="007173CF"/>
    <w:rsid w:val="00717571"/>
    <w:rsid w:val="00717B70"/>
    <w:rsid w:val="00717CE9"/>
    <w:rsid w:val="00717E4A"/>
    <w:rsid w:val="00717E8E"/>
    <w:rsid w:val="00717FDD"/>
    <w:rsid w:val="00720177"/>
    <w:rsid w:val="00720458"/>
    <w:rsid w:val="00720995"/>
    <w:rsid w:val="007209C6"/>
    <w:rsid w:val="00720EA5"/>
    <w:rsid w:val="00720FD6"/>
    <w:rsid w:val="00721152"/>
    <w:rsid w:val="00721351"/>
    <w:rsid w:val="0072137A"/>
    <w:rsid w:val="00721483"/>
    <w:rsid w:val="00721723"/>
    <w:rsid w:val="007218EE"/>
    <w:rsid w:val="0072199E"/>
    <w:rsid w:val="00721E6C"/>
    <w:rsid w:val="0072224F"/>
    <w:rsid w:val="007223FA"/>
    <w:rsid w:val="0072260F"/>
    <w:rsid w:val="007227BD"/>
    <w:rsid w:val="00722CE0"/>
    <w:rsid w:val="00722D05"/>
    <w:rsid w:val="00722F58"/>
    <w:rsid w:val="007232D7"/>
    <w:rsid w:val="007233CB"/>
    <w:rsid w:val="00723470"/>
    <w:rsid w:val="007235FD"/>
    <w:rsid w:val="007236E6"/>
    <w:rsid w:val="00723710"/>
    <w:rsid w:val="0072383B"/>
    <w:rsid w:val="007238C9"/>
    <w:rsid w:val="00723937"/>
    <w:rsid w:val="00723C51"/>
    <w:rsid w:val="00723D4F"/>
    <w:rsid w:val="007242CF"/>
    <w:rsid w:val="00724361"/>
    <w:rsid w:val="007243E5"/>
    <w:rsid w:val="0072440E"/>
    <w:rsid w:val="00724807"/>
    <w:rsid w:val="00724A34"/>
    <w:rsid w:val="00724BAC"/>
    <w:rsid w:val="00725188"/>
    <w:rsid w:val="007252F6"/>
    <w:rsid w:val="007254D0"/>
    <w:rsid w:val="00725566"/>
    <w:rsid w:val="0072560E"/>
    <w:rsid w:val="00725720"/>
    <w:rsid w:val="00725D20"/>
    <w:rsid w:val="00726220"/>
    <w:rsid w:val="00726447"/>
    <w:rsid w:val="007265B0"/>
    <w:rsid w:val="0072680C"/>
    <w:rsid w:val="00726818"/>
    <w:rsid w:val="0072698B"/>
    <w:rsid w:val="00726A5E"/>
    <w:rsid w:val="00726E70"/>
    <w:rsid w:val="007270D8"/>
    <w:rsid w:val="007271DD"/>
    <w:rsid w:val="007272AD"/>
    <w:rsid w:val="007275CC"/>
    <w:rsid w:val="00727C3E"/>
    <w:rsid w:val="00727CBD"/>
    <w:rsid w:val="00727EF9"/>
    <w:rsid w:val="00730126"/>
    <w:rsid w:val="0073032F"/>
    <w:rsid w:val="00730376"/>
    <w:rsid w:val="007305FB"/>
    <w:rsid w:val="00730615"/>
    <w:rsid w:val="007307DC"/>
    <w:rsid w:val="007309D5"/>
    <w:rsid w:val="00730B4D"/>
    <w:rsid w:val="00730B66"/>
    <w:rsid w:val="00730BF2"/>
    <w:rsid w:val="00730C91"/>
    <w:rsid w:val="00730C99"/>
    <w:rsid w:val="00730E6B"/>
    <w:rsid w:val="00731227"/>
    <w:rsid w:val="00731630"/>
    <w:rsid w:val="007316AD"/>
    <w:rsid w:val="007318F5"/>
    <w:rsid w:val="0073190D"/>
    <w:rsid w:val="00731DBF"/>
    <w:rsid w:val="00731E0F"/>
    <w:rsid w:val="007320B0"/>
    <w:rsid w:val="00732254"/>
    <w:rsid w:val="00732268"/>
    <w:rsid w:val="007326CC"/>
    <w:rsid w:val="0073270C"/>
    <w:rsid w:val="0073272A"/>
    <w:rsid w:val="0073278F"/>
    <w:rsid w:val="00732A8C"/>
    <w:rsid w:val="00732AB2"/>
    <w:rsid w:val="00732C92"/>
    <w:rsid w:val="00732D89"/>
    <w:rsid w:val="00732F8E"/>
    <w:rsid w:val="007331C5"/>
    <w:rsid w:val="0073350B"/>
    <w:rsid w:val="00733C2E"/>
    <w:rsid w:val="00733D96"/>
    <w:rsid w:val="00733E69"/>
    <w:rsid w:val="0073408A"/>
    <w:rsid w:val="007341DB"/>
    <w:rsid w:val="0073453D"/>
    <w:rsid w:val="00734717"/>
    <w:rsid w:val="007349C5"/>
    <w:rsid w:val="00734A6C"/>
    <w:rsid w:val="00735005"/>
    <w:rsid w:val="007351BE"/>
    <w:rsid w:val="00735433"/>
    <w:rsid w:val="0073581C"/>
    <w:rsid w:val="00735C62"/>
    <w:rsid w:val="00735FA2"/>
    <w:rsid w:val="00736188"/>
    <w:rsid w:val="007361C2"/>
    <w:rsid w:val="00736288"/>
    <w:rsid w:val="007362B4"/>
    <w:rsid w:val="007364CE"/>
    <w:rsid w:val="00736598"/>
    <w:rsid w:val="007367B6"/>
    <w:rsid w:val="00736801"/>
    <w:rsid w:val="00736DA8"/>
    <w:rsid w:val="00736E0E"/>
    <w:rsid w:val="00736F65"/>
    <w:rsid w:val="00736FAC"/>
    <w:rsid w:val="00737196"/>
    <w:rsid w:val="007372B7"/>
    <w:rsid w:val="00737909"/>
    <w:rsid w:val="00737E72"/>
    <w:rsid w:val="0074001C"/>
    <w:rsid w:val="00740124"/>
    <w:rsid w:val="0074035E"/>
    <w:rsid w:val="00740626"/>
    <w:rsid w:val="00740647"/>
    <w:rsid w:val="00740690"/>
    <w:rsid w:val="00740ABA"/>
    <w:rsid w:val="00740C08"/>
    <w:rsid w:val="00740D12"/>
    <w:rsid w:val="00740ED1"/>
    <w:rsid w:val="007412C4"/>
    <w:rsid w:val="00741364"/>
    <w:rsid w:val="0074136C"/>
    <w:rsid w:val="00741486"/>
    <w:rsid w:val="007416EC"/>
    <w:rsid w:val="0074171D"/>
    <w:rsid w:val="007419BA"/>
    <w:rsid w:val="007419DE"/>
    <w:rsid w:val="00741BE9"/>
    <w:rsid w:val="00741CF8"/>
    <w:rsid w:val="00741D8F"/>
    <w:rsid w:val="00742026"/>
    <w:rsid w:val="007420A7"/>
    <w:rsid w:val="00742117"/>
    <w:rsid w:val="0074217E"/>
    <w:rsid w:val="00742263"/>
    <w:rsid w:val="007423DA"/>
    <w:rsid w:val="007426DA"/>
    <w:rsid w:val="0074285B"/>
    <w:rsid w:val="00742C89"/>
    <w:rsid w:val="00743187"/>
    <w:rsid w:val="0074334F"/>
    <w:rsid w:val="007434F0"/>
    <w:rsid w:val="007436C9"/>
    <w:rsid w:val="007438F7"/>
    <w:rsid w:val="00743A3C"/>
    <w:rsid w:val="00743A68"/>
    <w:rsid w:val="00743ABB"/>
    <w:rsid w:val="00743ADA"/>
    <w:rsid w:val="00743C1C"/>
    <w:rsid w:val="00743E72"/>
    <w:rsid w:val="0074414F"/>
    <w:rsid w:val="00744503"/>
    <w:rsid w:val="007447C3"/>
    <w:rsid w:val="00744973"/>
    <w:rsid w:val="00744F2E"/>
    <w:rsid w:val="007451D0"/>
    <w:rsid w:val="00745527"/>
    <w:rsid w:val="00745534"/>
    <w:rsid w:val="007455AC"/>
    <w:rsid w:val="00745AAA"/>
    <w:rsid w:val="00745D7A"/>
    <w:rsid w:val="00745DCC"/>
    <w:rsid w:val="00745F4D"/>
    <w:rsid w:val="007464D0"/>
    <w:rsid w:val="00746634"/>
    <w:rsid w:val="007467B9"/>
    <w:rsid w:val="00746AAD"/>
    <w:rsid w:val="00746D72"/>
    <w:rsid w:val="00746F04"/>
    <w:rsid w:val="00746F14"/>
    <w:rsid w:val="007471AB"/>
    <w:rsid w:val="007471D6"/>
    <w:rsid w:val="00747354"/>
    <w:rsid w:val="0074786B"/>
    <w:rsid w:val="0074797D"/>
    <w:rsid w:val="00747D37"/>
    <w:rsid w:val="00747D78"/>
    <w:rsid w:val="00747F02"/>
    <w:rsid w:val="007501BE"/>
    <w:rsid w:val="00750248"/>
    <w:rsid w:val="007503E4"/>
    <w:rsid w:val="007508BE"/>
    <w:rsid w:val="00750ADB"/>
    <w:rsid w:val="00750BCB"/>
    <w:rsid w:val="00750E34"/>
    <w:rsid w:val="00750E66"/>
    <w:rsid w:val="00750EC8"/>
    <w:rsid w:val="00750ED8"/>
    <w:rsid w:val="00751058"/>
    <w:rsid w:val="0075113F"/>
    <w:rsid w:val="007512F3"/>
    <w:rsid w:val="007514DA"/>
    <w:rsid w:val="007517D4"/>
    <w:rsid w:val="00751BE6"/>
    <w:rsid w:val="0075201B"/>
    <w:rsid w:val="0075232B"/>
    <w:rsid w:val="007523E9"/>
    <w:rsid w:val="00752511"/>
    <w:rsid w:val="007525CC"/>
    <w:rsid w:val="00752741"/>
    <w:rsid w:val="00752892"/>
    <w:rsid w:val="00752894"/>
    <w:rsid w:val="00752B04"/>
    <w:rsid w:val="00752EC2"/>
    <w:rsid w:val="00752EE1"/>
    <w:rsid w:val="00753015"/>
    <w:rsid w:val="007531D6"/>
    <w:rsid w:val="00753237"/>
    <w:rsid w:val="007532AC"/>
    <w:rsid w:val="00753617"/>
    <w:rsid w:val="00753679"/>
    <w:rsid w:val="00753B4E"/>
    <w:rsid w:val="00753BB0"/>
    <w:rsid w:val="00754709"/>
    <w:rsid w:val="0075483B"/>
    <w:rsid w:val="00754A86"/>
    <w:rsid w:val="00754AD9"/>
    <w:rsid w:val="00754BC8"/>
    <w:rsid w:val="00754E32"/>
    <w:rsid w:val="00754FD8"/>
    <w:rsid w:val="00755191"/>
    <w:rsid w:val="00755249"/>
    <w:rsid w:val="0075526E"/>
    <w:rsid w:val="00755579"/>
    <w:rsid w:val="00755727"/>
    <w:rsid w:val="00755825"/>
    <w:rsid w:val="0075585E"/>
    <w:rsid w:val="00755B48"/>
    <w:rsid w:val="00755C02"/>
    <w:rsid w:val="007564C5"/>
    <w:rsid w:val="007564CF"/>
    <w:rsid w:val="0075676B"/>
    <w:rsid w:val="00756834"/>
    <w:rsid w:val="00756B84"/>
    <w:rsid w:val="00756CC1"/>
    <w:rsid w:val="00756F98"/>
    <w:rsid w:val="00756FCA"/>
    <w:rsid w:val="00757032"/>
    <w:rsid w:val="007574C2"/>
    <w:rsid w:val="00757547"/>
    <w:rsid w:val="0075760D"/>
    <w:rsid w:val="00757E1B"/>
    <w:rsid w:val="007601A2"/>
    <w:rsid w:val="007604FC"/>
    <w:rsid w:val="007607C0"/>
    <w:rsid w:val="007609E6"/>
    <w:rsid w:val="00760E1A"/>
    <w:rsid w:val="00760F10"/>
    <w:rsid w:val="00760F31"/>
    <w:rsid w:val="00761073"/>
    <w:rsid w:val="00761310"/>
    <w:rsid w:val="00761378"/>
    <w:rsid w:val="007614C0"/>
    <w:rsid w:val="0076160F"/>
    <w:rsid w:val="00761715"/>
    <w:rsid w:val="007618E5"/>
    <w:rsid w:val="00761A87"/>
    <w:rsid w:val="00761FCF"/>
    <w:rsid w:val="00762034"/>
    <w:rsid w:val="00762189"/>
    <w:rsid w:val="007621D0"/>
    <w:rsid w:val="007622CB"/>
    <w:rsid w:val="007623B6"/>
    <w:rsid w:val="00762588"/>
    <w:rsid w:val="00762654"/>
    <w:rsid w:val="0076290E"/>
    <w:rsid w:val="00762926"/>
    <w:rsid w:val="00762A03"/>
    <w:rsid w:val="00762D0F"/>
    <w:rsid w:val="007632FE"/>
    <w:rsid w:val="007633D6"/>
    <w:rsid w:val="00763578"/>
    <w:rsid w:val="00763626"/>
    <w:rsid w:val="0076385F"/>
    <w:rsid w:val="0076390A"/>
    <w:rsid w:val="00763B81"/>
    <w:rsid w:val="0076432E"/>
    <w:rsid w:val="007644B1"/>
    <w:rsid w:val="00764726"/>
    <w:rsid w:val="007649DC"/>
    <w:rsid w:val="00764A46"/>
    <w:rsid w:val="00764B05"/>
    <w:rsid w:val="00764D26"/>
    <w:rsid w:val="00764E6F"/>
    <w:rsid w:val="00764F19"/>
    <w:rsid w:val="00764F80"/>
    <w:rsid w:val="00765145"/>
    <w:rsid w:val="007653A8"/>
    <w:rsid w:val="0076549E"/>
    <w:rsid w:val="007658AA"/>
    <w:rsid w:val="007658F3"/>
    <w:rsid w:val="00765B1C"/>
    <w:rsid w:val="00765D64"/>
    <w:rsid w:val="0076626D"/>
    <w:rsid w:val="007664DC"/>
    <w:rsid w:val="00766856"/>
    <w:rsid w:val="00766B09"/>
    <w:rsid w:val="00766BC9"/>
    <w:rsid w:val="00766E2E"/>
    <w:rsid w:val="007673F8"/>
    <w:rsid w:val="00767427"/>
    <w:rsid w:val="00767519"/>
    <w:rsid w:val="0076769E"/>
    <w:rsid w:val="007676DA"/>
    <w:rsid w:val="00767782"/>
    <w:rsid w:val="00767AED"/>
    <w:rsid w:val="00767B43"/>
    <w:rsid w:val="00767C41"/>
    <w:rsid w:val="00767EA6"/>
    <w:rsid w:val="00767EC7"/>
    <w:rsid w:val="00767F03"/>
    <w:rsid w:val="00767F9F"/>
    <w:rsid w:val="00770086"/>
    <w:rsid w:val="007704E8"/>
    <w:rsid w:val="007707AA"/>
    <w:rsid w:val="007709FB"/>
    <w:rsid w:val="00770BFB"/>
    <w:rsid w:val="00770E7F"/>
    <w:rsid w:val="007711FC"/>
    <w:rsid w:val="007715FA"/>
    <w:rsid w:val="00771684"/>
    <w:rsid w:val="0077184B"/>
    <w:rsid w:val="007718B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28E"/>
    <w:rsid w:val="007732E0"/>
    <w:rsid w:val="00773441"/>
    <w:rsid w:val="007734C7"/>
    <w:rsid w:val="00773B22"/>
    <w:rsid w:val="0077413F"/>
    <w:rsid w:val="0077432E"/>
    <w:rsid w:val="00774686"/>
    <w:rsid w:val="00774723"/>
    <w:rsid w:val="00774752"/>
    <w:rsid w:val="007748C5"/>
    <w:rsid w:val="00774909"/>
    <w:rsid w:val="00774A42"/>
    <w:rsid w:val="00774A8E"/>
    <w:rsid w:val="00774D10"/>
    <w:rsid w:val="00774F06"/>
    <w:rsid w:val="00774F22"/>
    <w:rsid w:val="00774FD1"/>
    <w:rsid w:val="00775281"/>
    <w:rsid w:val="007753B9"/>
    <w:rsid w:val="0077551E"/>
    <w:rsid w:val="007757D8"/>
    <w:rsid w:val="00775922"/>
    <w:rsid w:val="00775A5A"/>
    <w:rsid w:val="00775C73"/>
    <w:rsid w:val="00775C9F"/>
    <w:rsid w:val="00775D1D"/>
    <w:rsid w:val="00775E25"/>
    <w:rsid w:val="0077647D"/>
    <w:rsid w:val="00776D43"/>
    <w:rsid w:val="00776E11"/>
    <w:rsid w:val="00777195"/>
    <w:rsid w:val="00777339"/>
    <w:rsid w:val="007773CD"/>
    <w:rsid w:val="007776CC"/>
    <w:rsid w:val="007779CA"/>
    <w:rsid w:val="00777AA7"/>
    <w:rsid w:val="00777B68"/>
    <w:rsid w:val="00777BE9"/>
    <w:rsid w:val="00777CB5"/>
    <w:rsid w:val="00777CF3"/>
    <w:rsid w:val="00777E80"/>
    <w:rsid w:val="00777EA8"/>
    <w:rsid w:val="00777FAD"/>
    <w:rsid w:val="00780304"/>
    <w:rsid w:val="007804F3"/>
    <w:rsid w:val="007807DB"/>
    <w:rsid w:val="007807DD"/>
    <w:rsid w:val="00780CEA"/>
    <w:rsid w:val="00780F39"/>
    <w:rsid w:val="00781068"/>
    <w:rsid w:val="007812BF"/>
    <w:rsid w:val="007814B0"/>
    <w:rsid w:val="00781554"/>
    <w:rsid w:val="007815AD"/>
    <w:rsid w:val="0078164B"/>
    <w:rsid w:val="007817C4"/>
    <w:rsid w:val="00781AF7"/>
    <w:rsid w:val="00781B1E"/>
    <w:rsid w:val="00781ED0"/>
    <w:rsid w:val="007823EA"/>
    <w:rsid w:val="0078259F"/>
    <w:rsid w:val="00782642"/>
    <w:rsid w:val="00782899"/>
    <w:rsid w:val="00782BB6"/>
    <w:rsid w:val="00782D1C"/>
    <w:rsid w:val="00782DE7"/>
    <w:rsid w:val="00782EDE"/>
    <w:rsid w:val="00782F39"/>
    <w:rsid w:val="00782FAC"/>
    <w:rsid w:val="007830AB"/>
    <w:rsid w:val="0078344B"/>
    <w:rsid w:val="007834C4"/>
    <w:rsid w:val="00783963"/>
    <w:rsid w:val="00783DFC"/>
    <w:rsid w:val="007840E5"/>
    <w:rsid w:val="0078456B"/>
    <w:rsid w:val="00784597"/>
    <w:rsid w:val="00784633"/>
    <w:rsid w:val="007849DD"/>
    <w:rsid w:val="00784B47"/>
    <w:rsid w:val="00784DBB"/>
    <w:rsid w:val="00784E75"/>
    <w:rsid w:val="00784FEA"/>
    <w:rsid w:val="007855B8"/>
    <w:rsid w:val="00785703"/>
    <w:rsid w:val="007857DD"/>
    <w:rsid w:val="00785919"/>
    <w:rsid w:val="007859BE"/>
    <w:rsid w:val="00785C0F"/>
    <w:rsid w:val="00785CE9"/>
    <w:rsid w:val="00786018"/>
    <w:rsid w:val="0078614E"/>
    <w:rsid w:val="007863D2"/>
    <w:rsid w:val="007864C8"/>
    <w:rsid w:val="00786729"/>
    <w:rsid w:val="0078692E"/>
    <w:rsid w:val="007869F8"/>
    <w:rsid w:val="00786B05"/>
    <w:rsid w:val="00786EDA"/>
    <w:rsid w:val="00787202"/>
    <w:rsid w:val="00787366"/>
    <w:rsid w:val="0078760C"/>
    <w:rsid w:val="007877BE"/>
    <w:rsid w:val="00787819"/>
    <w:rsid w:val="007878AD"/>
    <w:rsid w:val="00787ADC"/>
    <w:rsid w:val="00787AFB"/>
    <w:rsid w:val="00787C03"/>
    <w:rsid w:val="00787C6A"/>
    <w:rsid w:val="00787DB0"/>
    <w:rsid w:val="00790626"/>
    <w:rsid w:val="00790919"/>
    <w:rsid w:val="00790A1A"/>
    <w:rsid w:val="00790DAF"/>
    <w:rsid w:val="00790DCD"/>
    <w:rsid w:val="00790DD1"/>
    <w:rsid w:val="00790E34"/>
    <w:rsid w:val="00791012"/>
    <w:rsid w:val="00791069"/>
    <w:rsid w:val="00791139"/>
    <w:rsid w:val="00791185"/>
    <w:rsid w:val="007916B1"/>
    <w:rsid w:val="007917B3"/>
    <w:rsid w:val="0079185B"/>
    <w:rsid w:val="00791B8A"/>
    <w:rsid w:val="00791D11"/>
    <w:rsid w:val="00791D76"/>
    <w:rsid w:val="00791D8F"/>
    <w:rsid w:val="00791DC6"/>
    <w:rsid w:val="0079210E"/>
    <w:rsid w:val="00792BE2"/>
    <w:rsid w:val="00792D4D"/>
    <w:rsid w:val="00792D74"/>
    <w:rsid w:val="00792F49"/>
    <w:rsid w:val="0079301C"/>
    <w:rsid w:val="00793293"/>
    <w:rsid w:val="007934E7"/>
    <w:rsid w:val="00793522"/>
    <w:rsid w:val="00793668"/>
    <w:rsid w:val="00793689"/>
    <w:rsid w:val="007938B5"/>
    <w:rsid w:val="00793A49"/>
    <w:rsid w:val="00793C0B"/>
    <w:rsid w:val="00793CC2"/>
    <w:rsid w:val="00793CF0"/>
    <w:rsid w:val="00793E3A"/>
    <w:rsid w:val="00793FBF"/>
    <w:rsid w:val="0079406C"/>
    <w:rsid w:val="0079420D"/>
    <w:rsid w:val="00794259"/>
    <w:rsid w:val="007944E0"/>
    <w:rsid w:val="00794714"/>
    <w:rsid w:val="0079484F"/>
    <w:rsid w:val="00794A7A"/>
    <w:rsid w:val="00794C37"/>
    <w:rsid w:val="00794CE5"/>
    <w:rsid w:val="00794FBB"/>
    <w:rsid w:val="00794FFB"/>
    <w:rsid w:val="0079527C"/>
    <w:rsid w:val="0079561A"/>
    <w:rsid w:val="00795621"/>
    <w:rsid w:val="00795880"/>
    <w:rsid w:val="00795A84"/>
    <w:rsid w:val="00795BE6"/>
    <w:rsid w:val="00795F9A"/>
    <w:rsid w:val="0079600D"/>
    <w:rsid w:val="0079622E"/>
    <w:rsid w:val="0079650D"/>
    <w:rsid w:val="00796BD2"/>
    <w:rsid w:val="00796BDE"/>
    <w:rsid w:val="00796C65"/>
    <w:rsid w:val="0079709C"/>
    <w:rsid w:val="00797103"/>
    <w:rsid w:val="0079722C"/>
    <w:rsid w:val="00797289"/>
    <w:rsid w:val="007976A3"/>
    <w:rsid w:val="00797AB8"/>
    <w:rsid w:val="00797C5D"/>
    <w:rsid w:val="00797CA5"/>
    <w:rsid w:val="007A015D"/>
    <w:rsid w:val="007A02BA"/>
    <w:rsid w:val="007A038E"/>
    <w:rsid w:val="007A03BA"/>
    <w:rsid w:val="007A03FF"/>
    <w:rsid w:val="007A046F"/>
    <w:rsid w:val="007A04BF"/>
    <w:rsid w:val="007A05E8"/>
    <w:rsid w:val="007A068E"/>
    <w:rsid w:val="007A0AF1"/>
    <w:rsid w:val="007A0B42"/>
    <w:rsid w:val="007A0CA8"/>
    <w:rsid w:val="007A0CB3"/>
    <w:rsid w:val="007A1058"/>
    <w:rsid w:val="007A111D"/>
    <w:rsid w:val="007A1297"/>
    <w:rsid w:val="007A1AB1"/>
    <w:rsid w:val="007A1C72"/>
    <w:rsid w:val="007A1D29"/>
    <w:rsid w:val="007A1DA3"/>
    <w:rsid w:val="007A1DDE"/>
    <w:rsid w:val="007A2141"/>
    <w:rsid w:val="007A2521"/>
    <w:rsid w:val="007A2661"/>
    <w:rsid w:val="007A283F"/>
    <w:rsid w:val="007A2B25"/>
    <w:rsid w:val="007A2BED"/>
    <w:rsid w:val="007A31E6"/>
    <w:rsid w:val="007A3330"/>
    <w:rsid w:val="007A3333"/>
    <w:rsid w:val="007A3770"/>
    <w:rsid w:val="007A3879"/>
    <w:rsid w:val="007A3996"/>
    <w:rsid w:val="007A3BA2"/>
    <w:rsid w:val="007A3BFB"/>
    <w:rsid w:val="007A3CD6"/>
    <w:rsid w:val="007A3DD1"/>
    <w:rsid w:val="007A3EDC"/>
    <w:rsid w:val="007A4132"/>
    <w:rsid w:val="007A41ED"/>
    <w:rsid w:val="007A465A"/>
    <w:rsid w:val="007A46A5"/>
    <w:rsid w:val="007A4883"/>
    <w:rsid w:val="007A4B8D"/>
    <w:rsid w:val="007A4C09"/>
    <w:rsid w:val="007A4C22"/>
    <w:rsid w:val="007A4C48"/>
    <w:rsid w:val="007A4D97"/>
    <w:rsid w:val="007A4DB3"/>
    <w:rsid w:val="007A50F2"/>
    <w:rsid w:val="007A5351"/>
    <w:rsid w:val="007A55B2"/>
    <w:rsid w:val="007A581F"/>
    <w:rsid w:val="007A5A8E"/>
    <w:rsid w:val="007A5CD9"/>
    <w:rsid w:val="007A5E39"/>
    <w:rsid w:val="007A5FA5"/>
    <w:rsid w:val="007A614F"/>
    <w:rsid w:val="007A626D"/>
    <w:rsid w:val="007A643C"/>
    <w:rsid w:val="007A646F"/>
    <w:rsid w:val="007A6563"/>
    <w:rsid w:val="007A6A96"/>
    <w:rsid w:val="007A6AC6"/>
    <w:rsid w:val="007A6BAA"/>
    <w:rsid w:val="007A6C2A"/>
    <w:rsid w:val="007A73AA"/>
    <w:rsid w:val="007A7602"/>
    <w:rsid w:val="007A77D0"/>
    <w:rsid w:val="007A7CD5"/>
    <w:rsid w:val="007B0348"/>
    <w:rsid w:val="007B051F"/>
    <w:rsid w:val="007B05D9"/>
    <w:rsid w:val="007B06F2"/>
    <w:rsid w:val="007B09B5"/>
    <w:rsid w:val="007B0A7B"/>
    <w:rsid w:val="007B0C07"/>
    <w:rsid w:val="007B0D41"/>
    <w:rsid w:val="007B0D4A"/>
    <w:rsid w:val="007B0F40"/>
    <w:rsid w:val="007B0FB7"/>
    <w:rsid w:val="007B1082"/>
    <w:rsid w:val="007B108A"/>
    <w:rsid w:val="007B12A7"/>
    <w:rsid w:val="007B12AC"/>
    <w:rsid w:val="007B12E7"/>
    <w:rsid w:val="007B1314"/>
    <w:rsid w:val="007B1439"/>
    <w:rsid w:val="007B1455"/>
    <w:rsid w:val="007B14C5"/>
    <w:rsid w:val="007B15F1"/>
    <w:rsid w:val="007B1739"/>
    <w:rsid w:val="007B17C4"/>
    <w:rsid w:val="007B17F7"/>
    <w:rsid w:val="007B1801"/>
    <w:rsid w:val="007B189E"/>
    <w:rsid w:val="007B1AB5"/>
    <w:rsid w:val="007B1DB6"/>
    <w:rsid w:val="007B1E72"/>
    <w:rsid w:val="007B20C3"/>
    <w:rsid w:val="007B20EE"/>
    <w:rsid w:val="007B28A2"/>
    <w:rsid w:val="007B2968"/>
    <w:rsid w:val="007B2BF0"/>
    <w:rsid w:val="007B2D39"/>
    <w:rsid w:val="007B301B"/>
    <w:rsid w:val="007B3736"/>
    <w:rsid w:val="007B39E9"/>
    <w:rsid w:val="007B3AAB"/>
    <w:rsid w:val="007B3CD8"/>
    <w:rsid w:val="007B3E67"/>
    <w:rsid w:val="007B3ED8"/>
    <w:rsid w:val="007B4153"/>
    <w:rsid w:val="007B48C8"/>
    <w:rsid w:val="007B4A8B"/>
    <w:rsid w:val="007B4BDE"/>
    <w:rsid w:val="007B4BE7"/>
    <w:rsid w:val="007B4ECA"/>
    <w:rsid w:val="007B4FC6"/>
    <w:rsid w:val="007B520B"/>
    <w:rsid w:val="007B526F"/>
    <w:rsid w:val="007B5544"/>
    <w:rsid w:val="007B55D7"/>
    <w:rsid w:val="007B585C"/>
    <w:rsid w:val="007B5BCD"/>
    <w:rsid w:val="007B5CAB"/>
    <w:rsid w:val="007B5EF0"/>
    <w:rsid w:val="007B5F61"/>
    <w:rsid w:val="007B603D"/>
    <w:rsid w:val="007B6323"/>
    <w:rsid w:val="007B6641"/>
    <w:rsid w:val="007B6654"/>
    <w:rsid w:val="007B6A57"/>
    <w:rsid w:val="007B6C69"/>
    <w:rsid w:val="007B6CCA"/>
    <w:rsid w:val="007B6DDF"/>
    <w:rsid w:val="007B6F97"/>
    <w:rsid w:val="007B6FFE"/>
    <w:rsid w:val="007B70FC"/>
    <w:rsid w:val="007B71BB"/>
    <w:rsid w:val="007B7257"/>
    <w:rsid w:val="007B745F"/>
    <w:rsid w:val="007B7665"/>
    <w:rsid w:val="007B76AB"/>
    <w:rsid w:val="007B79B9"/>
    <w:rsid w:val="007B7AD3"/>
    <w:rsid w:val="007B7B4D"/>
    <w:rsid w:val="007B7DD5"/>
    <w:rsid w:val="007B7F18"/>
    <w:rsid w:val="007C031C"/>
    <w:rsid w:val="007C0632"/>
    <w:rsid w:val="007C0D2F"/>
    <w:rsid w:val="007C0DA4"/>
    <w:rsid w:val="007C109F"/>
    <w:rsid w:val="007C1236"/>
    <w:rsid w:val="007C1364"/>
    <w:rsid w:val="007C14D5"/>
    <w:rsid w:val="007C1574"/>
    <w:rsid w:val="007C1DF3"/>
    <w:rsid w:val="007C2014"/>
    <w:rsid w:val="007C208B"/>
    <w:rsid w:val="007C2168"/>
    <w:rsid w:val="007C2466"/>
    <w:rsid w:val="007C2575"/>
    <w:rsid w:val="007C2595"/>
    <w:rsid w:val="007C27C8"/>
    <w:rsid w:val="007C28B2"/>
    <w:rsid w:val="007C28D3"/>
    <w:rsid w:val="007C2A45"/>
    <w:rsid w:val="007C2C08"/>
    <w:rsid w:val="007C2CD6"/>
    <w:rsid w:val="007C2ED9"/>
    <w:rsid w:val="007C3061"/>
    <w:rsid w:val="007C307B"/>
    <w:rsid w:val="007C31EA"/>
    <w:rsid w:val="007C34D0"/>
    <w:rsid w:val="007C38A7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67E"/>
    <w:rsid w:val="007C4A4A"/>
    <w:rsid w:val="007C4A74"/>
    <w:rsid w:val="007C4B59"/>
    <w:rsid w:val="007C4BDD"/>
    <w:rsid w:val="007C4D88"/>
    <w:rsid w:val="007C4FD3"/>
    <w:rsid w:val="007C51C7"/>
    <w:rsid w:val="007C5207"/>
    <w:rsid w:val="007C53F2"/>
    <w:rsid w:val="007C59BD"/>
    <w:rsid w:val="007C5ACF"/>
    <w:rsid w:val="007C5CAE"/>
    <w:rsid w:val="007C5ED5"/>
    <w:rsid w:val="007C62F3"/>
    <w:rsid w:val="007C65DC"/>
    <w:rsid w:val="007C664B"/>
    <w:rsid w:val="007C6D03"/>
    <w:rsid w:val="007C6F6A"/>
    <w:rsid w:val="007C70B5"/>
    <w:rsid w:val="007C739E"/>
    <w:rsid w:val="007C7504"/>
    <w:rsid w:val="007C771A"/>
    <w:rsid w:val="007C7BE5"/>
    <w:rsid w:val="007C7FAD"/>
    <w:rsid w:val="007D009A"/>
    <w:rsid w:val="007D0109"/>
    <w:rsid w:val="007D01AE"/>
    <w:rsid w:val="007D07F0"/>
    <w:rsid w:val="007D096F"/>
    <w:rsid w:val="007D098A"/>
    <w:rsid w:val="007D0C4B"/>
    <w:rsid w:val="007D0C9F"/>
    <w:rsid w:val="007D0DC0"/>
    <w:rsid w:val="007D0DCF"/>
    <w:rsid w:val="007D1023"/>
    <w:rsid w:val="007D1034"/>
    <w:rsid w:val="007D13C5"/>
    <w:rsid w:val="007D1522"/>
    <w:rsid w:val="007D17BB"/>
    <w:rsid w:val="007D185E"/>
    <w:rsid w:val="007D18D9"/>
    <w:rsid w:val="007D19A8"/>
    <w:rsid w:val="007D1A2C"/>
    <w:rsid w:val="007D1B9B"/>
    <w:rsid w:val="007D1CEA"/>
    <w:rsid w:val="007D1E97"/>
    <w:rsid w:val="007D1F96"/>
    <w:rsid w:val="007D2060"/>
    <w:rsid w:val="007D2284"/>
    <w:rsid w:val="007D2364"/>
    <w:rsid w:val="007D23C0"/>
    <w:rsid w:val="007D2454"/>
    <w:rsid w:val="007D2501"/>
    <w:rsid w:val="007D265F"/>
    <w:rsid w:val="007D2B1B"/>
    <w:rsid w:val="007D2B7F"/>
    <w:rsid w:val="007D2DB6"/>
    <w:rsid w:val="007D3194"/>
    <w:rsid w:val="007D3285"/>
    <w:rsid w:val="007D32A3"/>
    <w:rsid w:val="007D33B8"/>
    <w:rsid w:val="007D3715"/>
    <w:rsid w:val="007D390C"/>
    <w:rsid w:val="007D3AE0"/>
    <w:rsid w:val="007D3C2B"/>
    <w:rsid w:val="007D3D1F"/>
    <w:rsid w:val="007D3D9C"/>
    <w:rsid w:val="007D3FC2"/>
    <w:rsid w:val="007D40B6"/>
    <w:rsid w:val="007D40FA"/>
    <w:rsid w:val="007D4155"/>
    <w:rsid w:val="007D44C3"/>
    <w:rsid w:val="007D4894"/>
    <w:rsid w:val="007D4B06"/>
    <w:rsid w:val="007D4B78"/>
    <w:rsid w:val="007D4F86"/>
    <w:rsid w:val="007D552F"/>
    <w:rsid w:val="007D5924"/>
    <w:rsid w:val="007D5B61"/>
    <w:rsid w:val="007D5D85"/>
    <w:rsid w:val="007D5FEC"/>
    <w:rsid w:val="007D6097"/>
    <w:rsid w:val="007D60A5"/>
    <w:rsid w:val="007D60DD"/>
    <w:rsid w:val="007D61D9"/>
    <w:rsid w:val="007D64B6"/>
    <w:rsid w:val="007D6519"/>
    <w:rsid w:val="007D66A3"/>
    <w:rsid w:val="007D66A5"/>
    <w:rsid w:val="007D67E5"/>
    <w:rsid w:val="007D6808"/>
    <w:rsid w:val="007D6959"/>
    <w:rsid w:val="007D6B05"/>
    <w:rsid w:val="007D6D1B"/>
    <w:rsid w:val="007D6D9E"/>
    <w:rsid w:val="007D6DEA"/>
    <w:rsid w:val="007D6E06"/>
    <w:rsid w:val="007D6E2B"/>
    <w:rsid w:val="007D709A"/>
    <w:rsid w:val="007D76F8"/>
    <w:rsid w:val="007D781E"/>
    <w:rsid w:val="007D7AD0"/>
    <w:rsid w:val="007D7DF8"/>
    <w:rsid w:val="007E026B"/>
    <w:rsid w:val="007E03D1"/>
    <w:rsid w:val="007E0578"/>
    <w:rsid w:val="007E0CC8"/>
    <w:rsid w:val="007E0CD3"/>
    <w:rsid w:val="007E0E6D"/>
    <w:rsid w:val="007E0FB0"/>
    <w:rsid w:val="007E1056"/>
    <w:rsid w:val="007E1160"/>
    <w:rsid w:val="007E1331"/>
    <w:rsid w:val="007E14FC"/>
    <w:rsid w:val="007E177C"/>
    <w:rsid w:val="007E1976"/>
    <w:rsid w:val="007E19F7"/>
    <w:rsid w:val="007E1B50"/>
    <w:rsid w:val="007E1BBC"/>
    <w:rsid w:val="007E1C72"/>
    <w:rsid w:val="007E1CA3"/>
    <w:rsid w:val="007E1CDD"/>
    <w:rsid w:val="007E1F44"/>
    <w:rsid w:val="007E1FE9"/>
    <w:rsid w:val="007E2097"/>
    <w:rsid w:val="007E20C8"/>
    <w:rsid w:val="007E23C5"/>
    <w:rsid w:val="007E2609"/>
    <w:rsid w:val="007E2756"/>
    <w:rsid w:val="007E281E"/>
    <w:rsid w:val="007E2E6C"/>
    <w:rsid w:val="007E2EB7"/>
    <w:rsid w:val="007E32AF"/>
    <w:rsid w:val="007E32E8"/>
    <w:rsid w:val="007E34F2"/>
    <w:rsid w:val="007E35F5"/>
    <w:rsid w:val="007E3604"/>
    <w:rsid w:val="007E36E3"/>
    <w:rsid w:val="007E39DF"/>
    <w:rsid w:val="007E3B3E"/>
    <w:rsid w:val="007E3DEC"/>
    <w:rsid w:val="007E3F6F"/>
    <w:rsid w:val="007E3F81"/>
    <w:rsid w:val="007E3FF2"/>
    <w:rsid w:val="007E411D"/>
    <w:rsid w:val="007E42FC"/>
    <w:rsid w:val="007E43E7"/>
    <w:rsid w:val="007E44C1"/>
    <w:rsid w:val="007E4729"/>
    <w:rsid w:val="007E48D0"/>
    <w:rsid w:val="007E4902"/>
    <w:rsid w:val="007E4A65"/>
    <w:rsid w:val="007E4BEE"/>
    <w:rsid w:val="007E4DB7"/>
    <w:rsid w:val="007E4E13"/>
    <w:rsid w:val="007E4E43"/>
    <w:rsid w:val="007E5029"/>
    <w:rsid w:val="007E507A"/>
    <w:rsid w:val="007E50E9"/>
    <w:rsid w:val="007E5398"/>
    <w:rsid w:val="007E5646"/>
    <w:rsid w:val="007E5777"/>
    <w:rsid w:val="007E5962"/>
    <w:rsid w:val="007E5B6B"/>
    <w:rsid w:val="007E5CC9"/>
    <w:rsid w:val="007E5EDF"/>
    <w:rsid w:val="007E63AD"/>
    <w:rsid w:val="007E6534"/>
    <w:rsid w:val="007E6626"/>
    <w:rsid w:val="007E6906"/>
    <w:rsid w:val="007E6924"/>
    <w:rsid w:val="007E6B7C"/>
    <w:rsid w:val="007E6B8E"/>
    <w:rsid w:val="007E6F15"/>
    <w:rsid w:val="007E6F26"/>
    <w:rsid w:val="007E6FA2"/>
    <w:rsid w:val="007E7559"/>
    <w:rsid w:val="007E760C"/>
    <w:rsid w:val="007E7910"/>
    <w:rsid w:val="007E79C6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7E8"/>
    <w:rsid w:val="007F0AE3"/>
    <w:rsid w:val="007F0C17"/>
    <w:rsid w:val="007F0C47"/>
    <w:rsid w:val="007F0F90"/>
    <w:rsid w:val="007F1107"/>
    <w:rsid w:val="007F111C"/>
    <w:rsid w:val="007F1282"/>
    <w:rsid w:val="007F1A3C"/>
    <w:rsid w:val="007F1A89"/>
    <w:rsid w:val="007F1AB6"/>
    <w:rsid w:val="007F1C60"/>
    <w:rsid w:val="007F1CC3"/>
    <w:rsid w:val="007F1D57"/>
    <w:rsid w:val="007F2A5E"/>
    <w:rsid w:val="007F2C6A"/>
    <w:rsid w:val="007F2E47"/>
    <w:rsid w:val="007F2FF7"/>
    <w:rsid w:val="007F3047"/>
    <w:rsid w:val="007F3162"/>
    <w:rsid w:val="007F3382"/>
    <w:rsid w:val="007F35B5"/>
    <w:rsid w:val="007F3637"/>
    <w:rsid w:val="007F372E"/>
    <w:rsid w:val="007F39D6"/>
    <w:rsid w:val="007F3A93"/>
    <w:rsid w:val="007F3BE1"/>
    <w:rsid w:val="007F3C8C"/>
    <w:rsid w:val="007F45F3"/>
    <w:rsid w:val="007F465D"/>
    <w:rsid w:val="007F46E0"/>
    <w:rsid w:val="007F4A8F"/>
    <w:rsid w:val="007F4AA1"/>
    <w:rsid w:val="007F4ACF"/>
    <w:rsid w:val="007F4BA1"/>
    <w:rsid w:val="007F528A"/>
    <w:rsid w:val="007F5702"/>
    <w:rsid w:val="007F5768"/>
    <w:rsid w:val="007F58D2"/>
    <w:rsid w:val="007F5AB8"/>
    <w:rsid w:val="007F5D15"/>
    <w:rsid w:val="007F5D86"/>
    <w:rsid w:val="007F5E0B"/>
    <w:rsid w:val="007F5E30"/>
    <w:rsid w:val="007F5EF7"/>
    <w:rsid w:val="007F6078"/>
    <w:rsid w:val="007F6268"/>
    <w:rsid w:val="007F62FC"/>
    <w:rsid w:val="007F6665"/>
    <w:rsid w:val="007F6951"/>
    <w:rsid w:val="007F6C48"/>
    <w:rsid w:val="007F71DC"/>
    <w:rsid w:val="007F741B"/>
    <w:rsid w:val="007F7AED"/>
    <w:rsid w:val="007F7B7B"/>
    <w:rsid w:val="007F7CE3"/>
    <w:rsid w:val="007F7D1E"/>
    <w:rsid w:val="00800048"/>
    <w:rsid w:val="008001BA"/>
    <w:rsid w:val="008002FD"/>
    <w:rsid w:val="0080054E"/>
    <w:rsid w:val="008007EF"/>
    <w:rsid w:val="00800931"/>
    <w:rsid w:val="00800E59"/>
    <w:rsid w:val="008012F2"/>
    <w:rsid w:val="008013A0"/>
    <w:rsid w:val="00801AF1"/>
    <w:rsid w:val="00801BC3"/>
    <w:rsid w:val="00801C67"/>
    <w:rsid w:val="00801D91"/>
    <w:rsid w:val="0080231E"/>
    <w:rsid w:val="008023B6"/>
    <w:rsid w:val="00802769"/>
    <w:rsid w:val="00802A7B"/>
    <w:rsid w:val="00802ACA"/>
    <w:rsid w:val="00802EA8"/>
    <w:rsid w:val="0080375F"/>
    <w:rsid w:val="00803A47"/>
    <w:rsid w:val="00803C66"/>
    <w:rsid w:val="00803D94"/>
    <w:rsid w:val="00803DEF"/>
    <w:rsid w:val="008040B2"/>
    <w:rsid w:val="00804175"/>
    <w:rsid w:val="00804371"/>
    <w:rsid w:val="008043F2"/>
    <w:rsid w:val="008046B7"/>
    <w:rsid w:val="008048BF"/>
    <w:rsid w:val="008048DD"/>
    <w:rsid w:val="0080497D"/>
    <w:rsid w:val="00804AF0"/>
    <w:rsid w:val="00804E07"/>
    <w:rsid w:val="00804F0B"/>
    <w:rsid w:val="0080503D"/>
    <w:rsid w:val="00805142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3B0"/>
    <w:rsid w:val="00806667"/>
    <w:rsid w:val="0080677D"/>
    <w:rsid w:val="00806D3E"/>
    <w:rsid w:val="00806D8F"/>
    <w:rsid w:val="00806E66"/>
    <w:rsid w:val="0080707E"/>
    <w:rsid w:val="00807431"/>
    <w:rsid w:val="008074E9"/>
    <w:rsid w:val="0080757A"/>
    <w:rsid w:val="008075A0"/>
    <w:rsid w:val="00807B5A"/>
    <w:rsid w:val="00807BB4"/>
    <w:rsid w:val="00807C2E"/>
    <w:rsid w:val="00807D60"/>
    <w:rsid w:val="00807DCE"/>
    <w:rsid w:val="0081025A"/>
    <w:rsid w:val="0081025D"/>
    <w:rsid w:val="00810596"/>
    <w:rsid w:val="008107C1"/>
    <w:rsid w:val="008108B0"/>
    <w:rsid w:val="0081098C"/>
    <w:rsid w:val="00810EB4"/>
    <w:rsid w:val="00810F7C"/>
    <w:rsid w:val="00810F8B"/>
    <w:rsid w:val="00811524"/>
    <w:rsid w:val="00811551"/>
    <w:rsid w:val="008116EC"/>
    <w:rsid w:val="008121E7"/>
    <w:rsid w:val="0081249E"/>
    <w:rsid w:val="0081250B"/>
    <w:rsid w:val="0081255B"/>
    <w:rsid w:val="008125F9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72"/>
    <w:rsid w:val="00813479"/>
    <w:rsid w:val="0081397B"/>
    <w:rsid w:val="00813B3F"/>
    <w:rsid w:val="00814209"/>
    <w:rsid w:val="008145C7"/>
    <w:rsid w:val="008145ED"/>
    <w:rsid w:val="0081465B"/>
    <w:rsid w:val="00814806"/>
    <w:rsid w:val="00814B6B"/>
    <w:rsid w:val="00814D02"/>
    <w:rsid w:val="00815005"/>
    <w:rsid w:val="00815A61"/>
    <w:rsid w:val="00815AAE"/>
    <w:rsid w:val="00815BCC"/>
    <w:rsid w:val="00815BE1"/>
    <w:rsid w:val="008162C4"/>
    <w:rsid w:val="00816656"/>
    <w:rsid w:val="00816692"/>
    <w:rsid w:val="00816C38"/>
    <w:rsid w:val="00816CAA"/>
    <w:rsid w:val="00816E11"/>
    <w:rsid w:val="00817070"/>
    <w:rsid w:val="0081709E"/>
    <w:rsid w:val="008170C3"/>
    <w:rsid w:val="008173D6"/>
    <w:rsid w:val="0081781A"/>
    <w:rsid w:val="00817A25"/>
    <w:rsid w:val="00817BCE"/>
    <w:rsid w:val="00817C1B"/>
    <w:rsid w:val="008201FB"/>
    <w:rsid w:val="00820553"/>
    <w:rsid w:val="008208A4"/>
    <w:rsid w:val="00820CE3"/>
    <w:rsid w:val="00820CEE"/>
    <w:rsid w:val="00820E22"/>
    <w:rsid w:val="00820EBC"/>
    <w:rsid w:val="00821253"/>
    <w:rsid w:val="008212D5"/>
    <w:rsid w:val="0082143C"/>
    <w:rsid w:val="008217A3"/>
    <w:rsid w:val="00821AC9"/>
    <w:rsid w:val="00821B99"/>
    <w:rsid w:val="00821D1D"/>
    <w:rsid w:val="008220D2"/>
    <w:rsid w:val="00822146"/>
    <w:rsid w:val="0082228F"/>
    <w:rsid w:val="008222C0"/>
    <w:rsid w:val="008224C2"/>
    <w:rsid w:val="0082261C"/>
    <w:rsid w:val="008227BF"/>
    <w:rsid w:val="008228C4"/>
    <w:rsid w:val="00822989"/>
    <w:rsid w:val="00822A80"/>
    <w:rsid w:val="00822D4D"/>
    <w:rsid w:val="00822F01"/>
    <w:rsid w:val="00822F74"/>
    <w:rsid w:val="008230DB"/>
    <w:rsid w:val="008232D0"/>
    <w:rsid w:val="00823AC9"/>
    <w:rsid w:val="00823D2D"/>
    <w:rsid w:val="00823F59"/>
    <w:rsid w:val="00824769"/>
    <w:rsid w:val="00824B74"/>
    <w:rsid w:val="00824EB2"/>
    <w:rsid w:val="00824F69"/>
    <w:rsid w:val="008252B1"/>
    <w:rsid w:val="008254EC"/>
    <w:rsid w:val="0082556F"/>
    <w:rsid w:val="008255CD"/>
    <w:rsid w:val="008255DF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2E"/>
    <w:rsid w:val="008274AC"/>
    <w:rsid w:val="00827A66"/>
    <w:rsid w:val="00827BC9"/>
    <w:rsid w:val="00827DBD"/>
    <w:rsid w:val="00827E45"/>
    <w:rsid w:val="00827EB5"/>
    <w:rsid w:val="00827F45"/>
    <w:rsid w:val="00827F7B"/>
    <w:rsid w:val="0083029E"/>
    <w:rsid w:val="008303CD"/>
    <w:rsid w:val="00830608"/>
    <w:rsid w:val="00830A32"/>
    <w:rsid w:val="00830C14"/>
    <w:rsid w:val="00830CCA"/>
    <w:rsid w:val="00830D2A"/>
    <w:rsid w:val="00830EA8"/>
    <w:rsid w:val="008311CC"/>
    <w:rsid w:val="008313E4"/>
    <w:rsid w:val="00831841"/>
    <w:rsid w:val="00831B32"/>
    <w:rsid w:val="00831EF5"/>
    <w:rsid w:val="008324F4"/>
    <w:rsid w:val="00832915"/>
    <w:rsid w:val="00832A5B"/>
    <w:rsid w:val="00832CE6"/>
    <w:rsid w:val="008331DC"/>
    <w:rsid w:val="008337C1"/>
    <w:rsid w:val="00833880"/>
    <w:rsid w:val="00833AA5"/>
    <w:rsid w:val="00833FF3"/>
    <w:rsid w:val="00834048"/>
    <w:rsid w:val="0083411F"/>
    <w:rsid w:val="008341F6"/>
    <w:rsid w:val="00834312"/>
    <w:rsid w:val="00834359"/>
    <w:rsid w:val="008346D7"/>
    <w:rsid w:val="008349E8"/>
    <w:rsid w:val="00834C10"/>
    <w:rsid w:val="0083521C"/>
    <w:rsid w:val="00835253"/>
    <w:rsid w:val="008353E3"/>
    <w:rsid w:val="00835458"/>
    <w:rsid w:val="00835C45"/>
    <w:rsid w:val="00835C7C"/>
    <w:rsid w:val="008363D5"/>
    <w:rsid w:val="008369CC"/>
    <w:rsid w:val="00836AF3"/>
    <w:rsid w:val="00836C77"/>
    <w:rsid w:val="00836E32"/>
    <w:rsid w:val="00837473"/>
    <w:rsid w:val="008375B4"/>
    <w:rsid w:val="008375B6"/>
    <w:rsid w:val="00837663"/>
    <w:rsid w:val="00837731"/>
    <w:rsid w:val="0083788F"/>
    <w:rsid w:val="008379FC"/>
    <w:rsid w:val="00837D30"/>
    <w:rsid w:val="00837ED3"/>
    <w:rsid w:val="00837FCA"/>
    <w:rsid w:val="00840532"/>
    <w:rsid w:val="008407D1"/>
    <w:rsid w:val="008409B4"/>
    <w:rsid w:val="008409E1"/>
    <w:rsid w:val="00840DDA"/>
    <w:rsid w:val="008410C6"/>
    <w:rsid w:val="0084117B"/>
    <w:rsid w:val="00841324"/>
    <w:rsid w:val="008415F4"/>
    <w:rsid w:val="0084162B"/>
    <w:rsid w:val="00841636"/>
    <w:rsid w:val="008416E3"/>
    <w:rsid w:val="00841875"/>
    <w:rsid w:val="008419DB"/>
    <w:rsid w:val="00841A8E"/>
    <w:rsid w:val="00841E6E"/>
    <w:rsid w:val="0084245F"/>
    <w:rsid w:val="008424BF"/>
    <w:rsid w:val="00842534"/>
    <w:rsid w:val="008429E6"/>
    <w:rsid w:val="00842DAC"/>
    <w:rsid w:val="00842DD0"/>
    <w:rsid w:val="00843043"/>
    <w:rsid w:val="008432B4"/>
    <w:rsid w:val="008433BF"/>
    <w:rsid w:val="008435F0"/>
    <w:rsid w:val="008435F4"/>
    <w:rsid w:val="008436E1"/>
    <w:rsid w:val="00843B82"/>
    <w:rsid w:val="00843BA4"/>
    <w:rsid w:val="00843D73"/>
    <w:rsid w:val="00843E3A"/>
    <w:rsid w:val="00843F71"/>
    <w:rsid w:val="0084412D"/>
    <w:rsid w:val="008441B3"/>
    <w:rsid w:val="00844528"/>
    <w:rsid w:val="00844579"/>
    <w:rsid w:val="00844611"/>
    <w:rsid w:val="0084473D"/>
    <w:rsid w:val="00844784"/>
    <w:rsid w:val="00844A18"/>
    <w:rsid w:val="00844A89"/>
    <w:rsid w:val="00845663"/>
    <w:rsid w:val="0084566A"/>
    <w:rsid w:val="008456F6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B5A"/>
    <w:rsid w:val="00846F62"/>
    <w:rsid w:val="008470A5"/>
    <w:rsid w:val="008470F2"/>
    <w:rsid w:val="00847170"/>
    <w:rsid w:val="00847815"/>
    <w:rsid w:val="00847836"/>
    <w:rsid w:val="00847958"/>
    <w:rsid w:val="00847A71"/>
    <w:rsid w:val="00847E48"/>
    <w:rsid w:val="00847EA7"/>
    <w:rsid w:val="00850030"/>
    <w:rsid w:val="00850177"/>
    <w:rsid w:val="008501C9"/>
    <w:rsid w:val="0085075D"/>
    <w:rsid w:val="0085083E"/>
    <w:rsid w:val="00850982"/>
    <w:rsid w:val="00850A5B"/>
    <w:rsid w:val="00850D3B"/>
    <w:rsid w:val="00851069"/>
    <w:rsid w:val="0085144F"/>
    <w:rsid w:val="00851481"/>
    <w:rsid w:val="008516CD"/>
    <w:rsid w:val="00851861"/>
    <w:rsid w:val="008519B3"/>
    <w:rsid w:val="008519D8"/>
    <w:rsid w:val="00851AAD"/>
    <w:rsid w:val="00851C12"/>
    <w:rsid w:val="00851CCC"/>
    <w:rsid w:val="00851D33"/>
    <w:rsid w:val="00851D9B"/>
    <w:rsid w:val="00851E5B"/>
    <w:rsid w:val="00851F95"/>
    <w:rsid w:val="00851FF7"/>
    <w:rsid w:val="008520C6"/>
    <w:rsid w:val="008521AC"/>
    <w:rsid w:val="008521FE"/>
    <w:rsid w:val="0085249E"/>
    <w:rsid w:val="008524F0"/>
    <w:rsid w:val="0085269A"/>
    <w:rsid w:val="00852A8C"/>
    <w:rsid w:val="00852DCA"/>
    <w:rsid w:val="00852E19"/>
    <w:rsid w:val="008530D8"/>
    <w:rsid w:val="00853332"/>
    <w:rsid w:val="0085359C"/>
    <w:rsid w:val="00853723"/>
    <w:rsid w:val="0085380B"/>
    <w:rsid w:val="00853B1B"/>
    <w:rsid w:val="00853B9B"/>
    <w:rsid w:val="00853D16"/>
    <w:rsid w:val="0085409E"/>
    <w:rsid w:val="00854175"/>
    <w:rsid w:val="008543DA"/>
    <w:rsid w:val="008543F9"/>
    <w:rsid w:val="008544D2"/>
    <w:rsid w:val="00854535"/>
    <w:rsid w:val="008547C2"/>
    <w:rsid w:val="008548C4"/>
    <w:rsid w:val="00854AD5"/>
    <w:rsid w:val="00854BF3"/>
    <w:rsid w:val="00854C42"/>
    <w:rsid w:val="00854E03"/>
    <w:rsid w:val="00855023"/>
    <w:rsid w:val="0085504B"/>
    <w:rsid w:val="008559AE"/>
    <w:rsid w:val="00855A8F"/>
    <w:rsid w:val="00855D53"/>
    <w:rsid w:val="0085643B"/>
    <w:rsid w:val="0085649F"/>
    <w:rsid w:val="0085663D"/>
    <w:rsid w:val="0085668C"/>
    <w:rsid w:val="0085675A"/>
    <w:rsid w:val="008568EE"/>
    <w:rsid w:val="0085693A"/>
    <w:rsid w:val="00856A89"/>
    <w:rsid w:val="00856D46"/>
    <w:rsid w:val="00856F0F"/>
    <w:rsid w:val="00856F8A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F49"/>
    <w:rsid w:val="008601EB"/>
    <w:rsid w:val="0086050C"/>
    <w:rsid w:val="00860646"/>
    <w:rsid w:val="00860832"/>
    <w:rsid w:val="0086083D"/>
    <w:rsid w:val="00860AA7"/>
    <w:rsid w:val="00860B0A"/>
    <w:rsid w:val="00860B3D"/>
    <w:rsid w:val="00860CF4"/>
    <w:rsid w:val="00860DF7"/>
    <w:rsid w:val="00861103"/>
    <w:rsid w:val="00861314"/>
    <w:rsid w:val="0086177C"/>
    <w:rsid w:val="00861A00"/>
    <w:rsid w:val="00861A6E"/>
    <w:rsid w:val="00861B35"/>
    <w:rsid w:val="00861F69"/>
    <w:rsid w:val="008620A9"/>
    <w:rsid w:val="008621D0"/>
    <w:rsid w:val="00862753"/>
    <w:rsid w:val="00862853"/>
    <w:rsid w:val="0086292C"/>
    <w:rsid w:val="00862A8A"/>
    <w:rsid w:val="00862B3A"/>
    <w:rsid w:val="00862C5F"/>
    <w:rsid w:val="00863281"/>
    <w:rsid w:val="0086328F"/>
    <w:rsid w:val="0086383E"/>
    <w:rsid w:val="00863AAB"/>
    <w:rsid w:val="00863AB6"/>
    <w:rsid w:val="00863B65"/>
    <w:rsid w:val="00863C19"/>
    <w:rsid w:val="00863CC4"/>
    <w:rsid w:val="0086418B"/>
    <w:rsid w:val="008643B3"/>
    <w:rsid w:val="008644EF"/>
    <w:rsid w:val="0086471C"/>
    <w:rsid w:val="0086481B"/>
    <w:rsid w:val="00864A67"/>
    <w:rsid w:val="00864BAB"/>
    <w:rsid w:val="00864C83"/>
    <w:rsid w:val="00864D21"/>
    <w:rsid w:val="00864E4E"/>
    <w:rsid w:val="0086535A"/>
    <w:rsid w:val="00865518"/>
    <w:rsid w:val="0086554F"/>
    <w:rsid w:val="008659BC"/>
    <w:rsid w:val="00865B66"/>
    <w:rsid w:val="0086601F"/>
    <w:rsid w:val="00866107"/>
    <w:rsid w:val="00866425"/>
    <w:rsid w:val="00866570"/>
    <w:rsid w:val="00866595"/>
    <w:rsid w:val="0086665C"/>
    <w:rsid w:val="00866BA5"/>
    <w:rsid w:val="00866EED"/>
    <w:rsid w:val="00866F52"/>
    <w:rsid w:val="008672C2"/>
    <w:rsid w:val="00867625"/>
    <w:rsid w:val="0086774D"/>
    <w:rsid w:val="00867C8D"/>
    <w:rsid w:val="0087012C"/>
    <w:rsid w:val="0087099E"/>
    <w:rsid w:val="00870DA6"/>
    <w:rsid w:val="00870E2D"/>
    <w:rsid w:val="008710EC"/>
    <w:rsid w:val="0087113A"/>
    <w:rsid w:val="00871184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41D"/>
    <w:rsid w:val="008726FD"/>
    <w:rsid w:val="00872944"/>
    <w:rsid w:val="00872BE2"/>
    <w:rsid w:val="00873241"/>
    <w:rsid w:val="008732D9"/>
    <w:rsid w:val="00873370"/>
    <w:rsid w:val="00873538"/>
    <w:rsid w:val="00873C66"/>
    <w:rsid w:val="00873FFE"/>
    <w:rsid w:val="00874016"/>
    <w:rsid w:val="008740D6"/>
    <w:rsid w:val="0087422A"/>
    <w:rsid w:val="00874409"/>
    <w:rsid w:val="0087449A"/>
    <w:rsid w:val="00874729"/>
    <w:rsid w:val="00874881"/>
    <w:rsid w:val="008748B2"/>
    <w:rsid w:val="00874923"/>
    <w:rsid w:val="008749BC"/>
    <w:rsid w:val="008749E8"/>
    <w:rsid w:val="00874CB4"/>
    <w:rsid w:val="00874D28"/>
    <w:rsid w:val="00874FD5"/>
    <w:rsid w:val="00875397"/>
    <w:rsid w:val="008753BF"/>
    <w:rsid w:val="00875485"/>
    <w:rsid w:val="00875563"/>
    <w:rsid w:val="00875A0A"/>
    <w:rsid w:val="00875CDB"/>
    <w:rsid w:val="00875D06"/>
    <w:rsid w:val="00875E91"/>
    <w:rsid w:val="0087613F"/>
    <w:rsid w:val="008762E1"/>
    <w:rsid w:val="008763EB"/>
    <w:rsid w:val="0087672C"/>
    <w:rsid w:val="0087673B"/>
    <w:rsid w:val="008768F5"/>
    <w:rsid w:val="00876979"/>
    <w:rsid w:val="00876C85"/>
    <w:rsid w:val="00876EEA"/>
    <w:rsid w:val="00876F09"/>
    <w:rsid w:val="00877002"/>
    <w:rsid w:val="00877572"/>
    <w:rsid w:val="00877641"/>
    <w:rsid w:val="0087765E"/>
    <w:rsid w:val="008777E7"/>
    <w:rsid w:val="00877833"/>
    <w:rsid w:val="00877AE7"/>
    <w:rsid w:val="00877BE6"/>
    <w:rsid w:val="00877C09"/>
    <w:rsid w:val="008800B4"/>
    <w:rsid w:val="00880240"/>
    <w:rsid w:val="008802F0"/>
    <w:rsid w:val="00880584"/>
    <w:rsid w:val="008807BB"/>
    <w:rsid w:val="008807D8"/>
    <w:rsid w:val="008809BC"/>
    <w:rsid w:val="00880B58"/>
    <w:rsid w:val="00880C95"/>
    <w:rsid w:val="00880CAF"/>
    <w:rsid w:val="00880EF9"/>
    <w:rsid w:val="00881A10"/>
    <w:rsid w:val="00881AAB"/>
    <w:rsid w:val="00881C08"/>
    <w:rsid w:val="00881CA2"/>
    <w:rsid w:val="00881DE5"/>
    <w:rsid w:val="00881E3C"/>
    <w:rsid w:val="0088207D"/>
    <w:rsid w:val="008822F9"/>
    <w:rsid w:val="0088230B"/>
    <w:rsid w:val="00882472"/>
    <w:rsid w:val="00882488"/>
    <w:rsid w:val="008824AA"/>
    <w:rsid w:val="00882D3A"/>
    <w:rsid w:val="00882D64"/>
    <w:rsid w:val="00882E03"/>
    <w:rsid w:val="008832E2"/>
    <w:rsid w:val="008832ED"/>
    <w:rsid w:val="008834B4"/>
    <w:rsid w:val="008834BE"/>
    <w:rsid w:val="0088383B"/>
    <w:rsid w:val="00883921"/>
    <w:rsid w:val="0088396D"/>
    <w:rsid w:val="00883D0A"/>
    <w:rsid w:val="00883F3E"/>
    <w:rsid w:val="00884310"/>
    <w:rsid w:val="00884505"/>
    <w:rsid w:val="00884721"/>
    <w:rsid w:val="00884724"/>
    <w:rsid w:val="00884A49"/>
    <w:rsid w:val="00884BC6"/>
    <w:rsid w:val="00884EBB"/>
    <w:rsid w:val="00885234"/>
    <w:rsid w:val="008852ED"/>
    <w:rsid w:val="008852FA"/>
    <w:rsid w:val="00885452"/>
    <w:rsid w:val="00885594"/>
    <w:rsid w:val="00885673"/>
    <w:rsid w:val="008858E7"/>
    <w:rsid w:val="00885975"/>
    <w:rsid w:val="008859A5"/>
    <w:rsid w:val="00885B85"/>
    <w:rsid w:val="00885C2B"/>
    <w:rsid w:val="00885DA8"/>
    <w:rsid w:val="00885FF3"/>
    <w:rsid w:val="00886076"/>
    <w:rsid w:val="00886177"/>
    <w:rsid w:val="008862AE"/>
    <w:rsid w:val="008863F4"/>
    <w:rsid w:val="00886691"/>
    <w:rsid w:val="008867B5"/>
    <w:rsid w:val="0088686A"/>
    <w:rsid w:val="00886D4F"/>
    <w:rsid w:val="00886E6D"/>
    <w:rsid w:val="00886F5C"/>
    <w:rsid w:val="00887951"/>
    <w:rsid w:val="00887A03"/>
    <w:rsid w:val="00887A9B"/>
    <w:rsid w:val="00887B46"/>
    <w:rsid w:val="00887C32"/>
    <w:rsid w:val="00887E44"/>
    <w:rsid w:val="008900A5"/>
    <w:rsid w:val="008901F1"/>
    <w:rsid w:val="008902C8"/>
    <w:rsid w:val="00890A92"/>
    <w:rsid w:val="00890BAB"/>
    <w:rsid w:val="008910D4"/>
    <w:rsid w:val="0089113C"/>
    <w:rsid w:val="008911DD"/>
    <w:rsid w:val="00891263"/>
    <w:rsid w:val="00891318"/>
    <w:rsid w:val="008913DC"/>
    <w:rsid w:val="008914CE"/>
    <w:rsid w:val="008917DC"/>
    <w:rsid w:val="008918B1"/>
    <w:rsid w:val="008918F5"/>
    <w:rsid w:val="00891A5F"/>
    <w:rsid w:val="00891AE3"/>
    <w:rsid w:val="00891AEC"/>
    <w:rsid w:val="00891DDF"/>
    <w:rsid w:val="00891E6B"/>
    <w:rsid w:val="00892596"/>
    <w:rsid w:val="008925E3"/>
    <w:rsid w:val="008927FE"/>
    <w:rsid w:val="00892830"/>
    <w:rsid w:val="0089297F"/>
    <w:rsid w:val="00892A4A"/>
    <w:rsid w:val="00892D9A"/>
    <w:rsid w:val="00893085"/>
    <w:rsid w:val="008930F4"/>
    <w:rsid w:val="008932E5"/>
    <w:rsid w:val="008934F6"/>
    <w:rsid w:val="00893537"/>
    <w:rsid w:val="00893783"/>
    <w:rsid w:val="0089380D"/>
    <w:rsid w:val="00893827"/>
    <w:rsid w:val="008938FD"/>
    <w:rsid w:val="008939C6"/>
    <w:rsid w:val="00893D9D"/>
    <w:rsid w:val="008940E7"/>
    <w:rsid w:val="008942F2"/>
    <w:rsid w:val="00894311"/>
    <w:rsid w:val="0089449A"/>
    <w:rsid w:val="008946E9"/>
    <w:rsid w:val="008946EB"/>
    <w:rsid w:val="008947E5"/>
    <w:rsid w:val="008948C4"/>
    <w:rsid w:val="00894EEE"/>
    <w:rsid w:val="00894FA7"/>
    <w:rsid w:val="0089517C"/>
    <w:rsid w:val="0089518D"/>
    <w:rsid w:val="0089522F"/>
    <w:rsid w:val="008952C7"/>
    <w:rsid w:val="008952C9"/>
    <w:rsid w:val="00895419"/>
    <w:rsid w:val="0089563C"/>
    <w:rsid w:val="0089569F"/>
    <w:rsid w:val="00895713"/>
    <w:rsid w:val="008957BE"/>
    <w:rsid w:val="008959A0"/>
    <w:rsid w:val="0089621A"/>
    <w:rsid w:val="00896257"/>
    <w:rsid w:val="00896426"/>
    <w:rsid w:val="00896465"/>
    <w:rsid w:val="008964FF"/>
    <w:rsid w:val="00896572"/>
    <w:rsid w:val="00896AF4"/>
    <w:rsid w:val="00896DC2"/>
    <w:rsid w:val="00896E11"/>
    <w:rsid w:val="00897262"/>
    <w:rsid w:val="00897341"/>
    <w:rsid w:val="00897795"/>
    <w:rsid w:val="008978FB"/>
    <w:rsid w:val="00897D55"/>
    <w:rsid w:val="00897DEB"/>
    <w:rsid w:val="00897F43"/>
    <w:rsid w:val="008A00E4"/>
    <w:rsid w:val="008A027F"/>
    <w:rsid w:val="008A085A"/>
    <w:rsid w:val="008A0869"/>
    <w:rsid w:val="008A0A0A"/>
    <w:rsid w:val="008A0A7A"/>
    <w:rsid w:val="008A0B38"/>
    <w:rsid w:val="008A0B5E"/>
    <w:rsid w:val="008A0B91"/>
    <w:rsid w:val="008A129D"/>
    <w:rsid w:val="008A14D8"/>
    <w:rsid w:val="008A152B"/>
    <w:rsid w:val="008A159E"/>
    <w:rsid w:val="008A15F3"/>
    <w:rsid w:val="008A178B"/>
    <w:rsid w:val="008A188D"/>
    <w:rsid w:val="008A1AC0"/>
    <w:rsid w:val="008A1B90"/>
    <w:rsid w:val="008A1BF0"/>
    <w:rsid w:val="008A1C9D"/>
    <w:rsid w:val="008A1CED"/>
    <w:rsid w:val="008A1E08"/>
    <w:rsid w:val="008A1F68"/>
    <w:rsid w:val="008A207C"/>
    <w:rsid w:val="008A228C"/>
    <w:rsid w:val="008A2327"/>
    <w:rsid w:val="008A239A"/>
    <w:rsid w:val="008A2408"/>
    <w:rsid w:val="008A242D"/>
    <w:rsid w:val="008A24FA"/>
    <w:rsid w:val="008A26A5"/>
    <w:rsid w:val="008A29FD"/>
    <w:rsid w:val="008A2ABB"/>
    <w:rsid w:val="008A2BC7"/>
    <w:rsid w:val="008A2CB2"/>
    <w:rsid w:val="008A2D53"/>
    <w:rsid w:val="008A336B"/>
    <w:rsid w:val="008A352D"/>
    <w:rsid w:val="008A3BFB"/>
    <w:rsid w:val="008A3C4E"/>
    <w:rsid w:val="008A3F84"/>
    <w:rsid w:val="008A438E"/>
    <w:rsid w:val="008A4604"/>
    <w:rsid w:val="008A4659"/>
    <w:rsid w:val="008A4C4D"/>
    <w:rsid w:val="008A4E04"/>
    <w:rsid w:val="008A4F01"/>
    <w:rsid w:val="008A532F"/>
    <w:rsid w:val="008A5A71"/>
    <w:rsid w:val="008A6214"/>
    <w:rsid w:val="008A6608"/>
    <w:rsid w:val="008A663B"/>
    <w:rsid w:val="008A6741"/>
    <w:rsid w:val="008A6AEA"/>
    <w:rsid w:val="008A6D3F"/>
    <w:rsid w:val="008A7A17"/>
    <w:rsid w:val="008A7A75"/>
    <w:rsid w:val="008A7D7A"/>
    <w:rsid w:val="008B0059"/>
    <w:rsid w:val="008B0062"/>
    <w:rsid w:val="008B01C9"/>
    <w:rsid w:val="008B0324"/>
    <w:rsid w:val="008B0430"/>
    <w:rsid w:val="008B04FB"/>
    <w:rsid w:val="008B0650"/>
    <w:rsid w:val="008B09A3"/>
    <w:rsid w:val="008B0A14"/>
    <w:rsid w:val="008B0D29"/>
    <w:rsid w:val="008B0ED7"/>
    <w:rsid w:val="008B10F1"/>
    <w:rsid w:val="008B1143"/>
    <w:rsid w:val="008B1212"/>
    <w:rsid w:val="008B1252"/>
    <w:rsid w:val="008B13D3"/>
    <w:rsid w:val="008B14F6"/>
    <w:rsid w:val="008B169A"/>
    <w:rsid w:val="008B1BBE"/>
    <w:rsid w:val="008B1C3A"/>
    <w:rsid w:val="008B1DF8"/>
    <w:rsid w:val="008B1F18"/>
    <w:rsid w:val="008B1F21"/>
    <w:rsid w:val="008B213B"/>
    <w:rsid w:val="008B224B"/>
    <w:rsid w:val="008B2275"/>
    <w:rsid w:val="008B22E8"/>
    <w:rsid w:val="008B24BC"/>
    <w:rsid w:val="008B2535"/>
    <w:rsid w:val="008B2636"/>
    <w:rsid w:val="008B285B"/>
    <w:rsid w:val="008B2905"/>
    <w:rsid w:val="008B2EAA"/>
    <w:rsid w:val="008B2EE3"/>
    <w:rsid w:val="008B3393"/>
    <w:rsid w:val="008B3559"/>
    <w:rsid w:val="008B36E1"/>
    <w:rsid w:val="008B3969"/>
    <w:rsid w:val="008B3A33"/>
    <w:rsid w:val="008B3C3B"/>
    <w:rsid w:val="008B3EA1"/>
    <w:rsid w:val="008B403D"/>
    <w:rsid w:val="008B420E"/>
    <w:rsid w:val="008B4417"/>
    <w:rsid w:val="008B45C9"/>
    <w:rsid w:val="008B46BC"/>
    <w:rsid w:val="008B4FE6"/>
    <w:rsid w:val="008B5468"/>
    <w:rsid w:val="008B573A"/>
    <w:rsid w:val="008B5885"/>
    <w:rsid w:val="008B5923"/>
    <w:rsid w:val="008B5A83"/>
    <w:rsid w:val="008B5E77"/>
    <w:rsid w:val="008B60BE"/>
    <w:rsid w:val="008B6322"/>
    <w:rsid w:val="008B6A78"/>
    <w:rsid w:val="008B6D30"/>
    <w:rsid w:val="008B6D6D"/>
    <w:rsid w:val="008B6D83"/>
    <w:rsid w:val="008B6DD8"/>
    <w:rsid w:val="008B7177"/>
    <w:rsid w:val="008B7DA6"/>
    <w:rsid w:val="008B7E32"/>
    <w:rsid w:val="008B7EA0"/>
    <w:rsid w:val="008B7F76"/>
    <w:rsid w:val="008C01B0"/>
    <w:rsid w:val="008C05E1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A9"/>
    <w:rsid w:val="008C1928"/>
    <w:rsid w:val="008C1996"/>
    <w:rsid w:val="008C1A65"/>
    <w:rsid w:val="008C1AE2"/>
    <w:rsid w:val="008C1B7C"/>
    <w:rsid w:val="008C1D9F"/>
    <w:rsid w:val="008C2195"/>
    <w:rsid w:val="008C228F"/>
    <w:rsid w:val="008C2531"/>
    <w:rsid w:val="008C28AB"/>
    <w:rsid w:val="008C2C97"/>
    <w:rsid w:val="008C2E94"/>
    <w:rsid w:val="008C3452"/>
    <w:rsid w:val="008C3634"/>
    <w:rsid w:val="008C364C"/>
    <w:rsid w:val="008C3A64"/>
    <w:rsid w:val="008C3E99"/>
    <w:rsid w:val="008C3F66"/>
    <w:rsid w:val="008C425F"/>
    <w:rsid w:val="008C48AB"/>
    <w:rsid w:val="008C48AF"/>
    <w:rsid w:val="008C49A6"/>
    <w:rsid w:val="008C4A02"/>
    <w:rsid w:val="008C4BD5"/>
    <w:rsid w:val="008C4BD6"/>
    <w:rsid w:val="008C4BEF"/>
    <w:rsid w:val="008C4C76"/>
    <w:rsid w:val="008C4F96"/>
    <w:rsid w:val="008C50D1"/>
    <w:rsid w:val="008C5382"/>
    <w:rsid w:val="008C5700"/>
    <w:rsid w:val="008C5930"/>
    <w:rsid w:val="008C5CE7"/>
    <w:rsid w:val="008C5E39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EDC"/>
    <w:rsid w:val="008C709A"/>
    <w:rsid w:val="008C70E5"/>
    <w:rsid w:val="008C77A3"/>
    <w:rsid w:val="008C7837"/>
    <w:rsid w:val="008C7C23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BF8"/>
    <w:rsid w:val="008D0CCA"/>
    <w:rsid w:val="008D10DE"/>
    <w:rsid w:val="008D12DF"/>
    <w:rsid w:val="008D13F7"/>
    <w:rsid w:val="008D14A2"/>
    <w:rsid w:val="008D154F"/>
    <w:rsid w:val="008D1585"/>
    <w:rsid w:val="008D19C7"/>
    <w:rsid w:val="008D1B47"/>
    <w:rsid w:val="008D1C3B"/>
    <w:rsid w:val="008D1CA0"/>
    <w:rsid w:val="008D1D9D"/>
    <w:rsid w:val="008D1EB0"/>
    <w:rsid w:val="008D24D5"/>
    <w:rsid w:val="008D2582"/>
    <w:rsid w:val="008D273B"/>
    <w:rsid w:val="008D2996"/>
    <w:rsid w:val="008D29B8"/>
    <w:rsid w:val="008D29E7"/>
    <w:rsid w:val="008D2A21"/>
    <w:rsid w:val="008D2C15"/>
    <w:rsid w:val="008D2D1E"/>
    <w:rsid w:val="008D3706"/>
    <w:rsid w:val="008D3806"/>
    <w:rsid w:val="008D3D3C"/>
    <w:rsid w:val="008D41DA"/>
    <w:rsid w:val="008D4254"/>
    <w:rsid w:val="008D42DF"/>
    <w:rsid w:val="008D42EE"/>
    <w:rsid w:val="008D4409"/>
    <w:rsid w:val="008D4685"/>
    <w:rsid w:val="008D4A3D"/>
    <w:rsid w:val="008D4C97"/>
    <w:rsid w:val="008D4E0F"/>
    <w:rsid w:val="008D51DB"/>
    <w:rsid w:val="008D53DC"/>
    <w:rsid w:val="008D53FE"/>
    <w:rsid w:val="008D5693"/>
    <w:rsid w:val="008D5763"/>
    <w:rsid w:val="008D588A"/>
    <w:rsid w:val="008D5B84"/>
    <w:rsid w:val="008D5DB6"/>
    <w:rsid w:val="008D5EAC"/>
    <w:rsid w:val="008D5EE7"/>
    <w:rsid w:val="008D60E1"/>
    <w:rsid w:val="008D611E"/>
    <w:rsid w:val="008D6387"/>
    <w:rsid w:val="008D664C"/>
    <w:rsid w:val="008D679C"/>
    <w:rsid w:val="008D67FF"/>
    <w:rsid w:val="008D6CC0"/>
    <w:rsid w:val="008D73D8"/>
    <w:rsid w:val="008D7981"/>
    <w:rsid w:val="008D7989"/>
    <w:rsid w:val="008D7DFB"/>
    <w:rsid w:val="008D7FD8"/>
    <w:rsid w:val="008E027F"/>
    <w:rsid w:val="008E02C4"/>
    <w:rsid w:val="008E0440"/>
    <w:rsid w:val="008E0457"/>
    <w:rsid w:val="008E05A7"/>
    <w:rsid w:val="008E0929"/>
    <w:rsid w:val="008E0AFE"/>
    <w:rsid w:val="008E0B1F"/>
    <w:rsid w:val="008E0BF4"/>
    <w:rsid w:val="008E0D4B"/>
    <w:rsid w:val="008E0F73"/>
    <w:rsid w:val="008E105F"/>
    <w:rsid w:val="008E1511"/>
    <w:rsid w:val="008E16A6"/>
    <w:rsid w:val="008E1B54"/>
    <w:rsid w:val="008E1C50"/>
    <w:rsid w:val="008E1E2D"/>
    <w:rsid w:val="008E1EFE"/>
    <w:rsid w:val="008E1F7A"/>
    <w:rsid w:val="008E202E"/>
    <w:rsid w:val="008E2151"/>
    <w:rsid w:val="008E26C9"/>
    <w:rsid w:val="008E2A44"/>
    <w:rsid w:val="008E2AF2"/>
    <w:rsid w:val="008E2C1C"/>
    <w:rsid w:val="008E2FBC"/>
    <w:rsid w:val="008E3094"/>
    <w:rsid w:val="008E320D"/>
    <w:rsid w:val="008E33B7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64F"/>
    <w:rsid w:val="008E48EE"/>
    <w:rsid w:val="008E4A62"/>
    <w:rsid w:val="008E4EC4"/>
    <w:rsid w:val="008E50AE"/>
    <w:rsid w:val="008E5A95"/>
    <w:rsid w:val="008E5B59"/>
    <w:rsid w:val="008E5CD6"/>
    <w:rsid w:val="008E5D2E"/>
    <w:rsid w:val="008E5DD5"/>
    <w:rsid w:val="008E5EF5"/>
    <w:rsid w:val="008E5FF2"/>
    <w:rsid w:val="008E609C"/>
    <w:rsid w:val="008E609E"/>
    <w:rsid w:val="008E6196"/>
    <w:rsid w:val="008E6251"/>
    <w:rsid w:val="008E629F"/>
    <w:rsid w:val="008E6372"/>
    <w:rsid w:val="008E64ED"/>
    <w:rsid w:val="008E666A"/>
    <w:rsid w:val="008E66C5"/>
    <w:rsid w:val="008E69B4"/>
    <w:rsid w:val="008E6DD4"/>
    <w:rsid w:val="008E6E0F"/>
    <w:rsid w:val="008E716F"/>
    <w:rsid w:val="008E72CC"/>
    <w:rsid w:val="008E72D2"/>
    <w:rsid w:val="008E77DC"/>
    <w:rsid w:val="008E77FF"/>
    <w:rsid w:val="008E795E"/>
    <w:rsid w:val="008E7C8A"/>
    <w:rsid w:val="008E7DE7"/>
    <w:rsid w:val="008E7F7A"/>
    <w:rsid w:val="008F0084"/>
    <w:rsid w:val="008F0650"/>
    <w:rsid w:val="008F09DC"/>
    <w:rsid w:val="008F0B05"/>
    <w:rsid w:val="008F0B59"/>
    <w:rsid w:val="008F0B9B"/>
    <w:rsid w:val="008F0ED8"/>
    <w:rsid w:val="008F0FC1"/>
    <w:rsid w:val="008F1006"/>
    <w:rsid w:val="008F1076"/>
    <w:rsid w:val="008F150D"/>
    <w:rsid w:val="008F1619"/>
    <w:rsid w:val="008F177C"/>
    <w:rsid w:val="008F17F3"/>
    <w:rsid w:val="008F1833"/>
    <w:rsid w:val="008F1A4A"/>
    <w:rsid w:val="008F1D2E"/>
    <w:rsid w:val="008F1FD5"/>
    <w:rsid w:val="008F22A0"/>
    <w:rsid w:val="008F24D4"/>
    <w:rsid w:val="008F25D5"/>
    <w:rsid w:val="008F26C0"/>
    <w:rsid w:val="008F2985"/>
    <w:rsid w:val="008F2A87"/>
    <w:rsid w:val="008F2E65"/>
    <w:rsid w:val="008F3135"/>
    <w:rsid w:val="008F32D5"/>
    <w:rsid w:val="008F336A"/>
    <w:rsid w:val="008F3554"/>
    <w:rsid w:val="008F360C"/>
    <w:rsid w:val="008F3667"/>
    <w:rsid w:val="008F3B58"/>
    <w:rsid w:val="008F3F48"/>
    <w:rsid w:val="008F4184"/>
    <w:rsid w:val="008F46AF"/>
    <w:rsid w:val="008F478F"/>
    <w:rsid w:val="008F47A3"/>
    <w:rsid w:val="008F47D1"/>
    <w:rsid w:val="008F47F1"/>
    <w:rsid w:val="008F4A3B"/>
    <w:rsid w:val="008F4ABC"/>
    <w:rsid w:val="008F4BD5"/>
    <w:rsid w:val="008F50B2"/>
    <w:rsid w:val="008F511C"/>
    <w:rsid w:val="008F5468"/>
    <w:rsid w:val="008F569E"/>
    <w:rsid w:val="008F56A5"/>
    <w:rsid w:val="008F5DB1"/>
    <w:rsid w:val="008F5DF6"/>
    <w:rsid w:val="008F5F17"/>
    <w:rsid w:val="008F6047"/>
    <w:rsid w:val="008F6123"/>
    <w:rsid w:val="008F625B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F36"/>
    <w:rsid w:val="008F7144"/>
    <w:rsid w:val="008F717B"/>
    <w:rsid w:val="008F724B"/>
    <w:rsid w:val="008F7FAE"/>
    <w:rsid w:val="00900156"/>
    <w:rsid w:val="0090022D"/>
    <w:rsid w:val="009003EB"/>
    <w:rsid w:val="009005EB"/>
    <w:rsid w:val="009009EF"/>
    <w:rsid w:val="00900C3D"/>
    <w:rsid w:val="009010EC"/>
    <w:rsid w:val="00901591"/>
    <w:rsid w:val="0090184B"/>
    <w:rsid w:val="00902538"/>
    <w:rsid w:val="00902541"/>
    <w:rsid w:val="009025FD"/>
    <w:rsid w:val="009027DB"/>
    <w:rsid w:val="00902CA0"/>
    <w:rsid w:val="00902D76"/>
    <w:rsid w:val="00903001"/>
    <w:rsid w:val="0090306A"/>
    <w:rsid w:val="0090324A"/>
    <w:rsid w:val="00903518"/>
    <w:rsid w:val="009037F4"/>
    <w:rsid w:val="00903A54"/>
    <w:rsid w:val="00903D52"/>
    <w:rsid w:val="00903DEC"/>
    <w:rsid w:val="00903EC7"/>
    <w:rsid w:val="009041B6"/>
    <w:rsid w:val="009042BE"/>
    <w:rsid w:val="009045EA"/>
    <w:rsid w:val="009045F2"/>
    <w:rsid w:val="009047C1"/>
    <w:rsid w:val="00904B20"/>
    <w:rsid w:val="00904BF9"/>
    <w:rsid w:val="00904D07"/>
    <w:rsid w:val="00904E27"/>
    <w:rsid w:val="00904E96"/>
    <w:rsid w:val="009050BF"/>
    <w:rsid w:val="00905199"/>
    <w:rsid w:val="009051D6"/>
    <w:rsid w:val="00905322"/>
    <w:rsid w:val="00905A6B"/>
    <w:rsid w:val="00905D55"/>
    <w:rsid w:val="00905F9B"/>
    <w:rsid w:val="00906030"/>
    <w:rsid w:val="009061BF"/>
    <w:rsid w:val="00906245"/>
    <w:rsid w:val="00906405"/>
    <w:rsid w:val="00906416"/>
    <w:rsid w:val="009067CE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884"/>
    <w:rsid w:val="0090789C"/>
    <w:rsid w:val="009079E5"/>
    <w:rsid w:val="00907AB7"/>
    <w:rsid w:val="00907E44"/>
    <w:rsid w:val="00910161"/>
    <w:rsid w:val="00910230"/>
    <w:rsid w:val="0091054D"/>
    <w:rsid w:val="009106AA"/>
    <w:rsid w:val="00910792"/>
    <w:rsid w:val="00910B0F"/>
    <w:rsid w:val="00910D96"/>
    <w:rsid w:val="00911381"/>
    <w:rsid w:val="0091144B"/>
    <w:rsid w:val="00911699"/>
    <w:rsid w:val="009119E1"/>
    <w:rsid w:val="009119E7"/>
    <w:rsid w:val="00911AD3"/>
    <w:rsid w:val="00911B71"/>
    <w:rsid w:val="00911CEC"/>
    <w:rsid w:val="00911D37"/>
    <w:rsid w:val="00911D84"/>
    <w:rsid w:val="00911DB1"/>
    <w:rsid w:val="00911EC9"/>
    <w:rsid w:val="0091205C"/>
    <w:rsid w:val="009122D0"/>
    <w:rsid w:val="0091235A"/>
    <w:rsid w:val="009123A2"/>
    <w:rsid w:val="009123B9"/>
    <w:rsid w:val="00912605"/>
    <w:rsid w:val="009126CD"/>
    <w:rsid w:val="009129CA"/>
    <w:rsid w:val="00912CD5"/>
    <w:rsid w:val="00912EEE"/>
    <w:rsid w:val="00913378"/>
    <w:rsid w:val="00913498"/>
    <w:rsid w:val="00913706"/>
    <w:rsid w:val="009138F6"/>
    <w:rsid w:val="00913AF3"/>
    <w:rsid w:val="00914791"/>
    <w:rsid w:val="009148B4"/>
    <w:rsid w:val="00914AC7"/>
    <w:rsid w:val="00914BF2"/>
    <w:rsid w:val="00914CE0"/>
    <w:rsid w:val="00914DB5"/>
    <w:rsid w:val="00914F63"/>
    <w:rsid w:val="00915350"/>
    <w:rsid w:val="009154FA"/>
    <w:rsid w:val="00915626"/>
    <w:rsid w:val="0091584B"/>
    <w:rsid w:val="009158FF"/>
    <w:rsid w:val="0091594B"/>
    <w:rsid w:val="00916218"/>
    <w:rsid w:val="00916274"/>
    <w:rsid w:val="009162CE"/>
    <w:rsid w:val="00916306"/>
    <w:rsid w:val="009165CD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A7"/>
    <w:rsid w:val="00917866"/>
    <w:rsid w:val="0091786C"/>
    <w:rsid w:val="00917C5F"/>
    <w:rsid w:val="00917D57"/>
    <w:rsid w:val="00917EA3"/>
    <w:rsid w:val="0092025E"/>
    <w:rsid w:val="00920455"/>
    <w:rsid w:val="0092077E"/>
    <w:rsid w:val="00920993"/>
    <w:rsid w:val="00920ACC"/>
    <w:rsid w:val="00920AFA"/>
    <w:rsid w:val="00920BC0"/>
    <w:rsid w:val="00921065"/>
    <w:rsid w:val="009211A4"/>
    <w:rsid w:val="00921687"/>
    <w:rsid w:val="0092178F"/>
    <w:rsid w:val="009217CE"/>
    <w:rsid w:val="00921858"/>
    <w:rsid w:val="00921C74"/>
    <w:rsid w:val="00921D7D"/>
    <w:rsid w:val="00922576"/>
    <w:rsid w:val="009225F7"/>
    <w:rsid w:val="009229CD"/>
    <w:rsid w:val="00922A13"/>
    <w:rsid w:val="00922B07"/>
    <w:rsid w:val="00922B94"/>
    <w:rsid w:val="00922CFD"/>
    <w:rsid w:val="00922E47"/>
    <w:rsid w:val="009230AA"/>
    <w:rsid w:val="009230E7"/>
    <w:rsid w:val="0092341B"/>
    <w:rsid w:val="009234F7"/>
    <w:rsid w:val="00923811"/>
    <w:rsid w:val="00923B30"/>
    <w:rsid w:val="0092403C"/>
    <w:rsid w:val="00924343"/>
    <w:rsid w:val="00924345"/>
    <w:rsid w:val="00924365"/>
    <w:rsid w:val="009243CC"/>
    <w:rsid w:val="00924C1B"/>
    <w:rsid w:val="00924D01"/>
    <w:rsid w:val="00924E70"/>
    <w:rsid w:val="00924EBB"/>
    <w:rsid w:val="00924F5B"/>
    <w:rsid w:val="00924FFD"/>
    <w:rsid w:val="0092526C"/>
    <w:rsid w:val="00925529"/>
    <w:rsid w:val="00925623"/>
    <w:rsid w:val="009256B4"/>
    <w:rsid w:val="009257BB"/>
    <w:rsid w:val="009258D7"/>
    <w:rsid w:val="00925AF4"/>
    <w:rsid w:val="00925AFE"/>
    <w:rsid w:val="00925CB5"/>
    <w:rsid w:val="00925CF5"/>
    <w:rsid w:val="00925E21"/>
    <w:rsid w:val="00925F58"/>
    <w:rsid w:val="0092608C"/>
    <w:rsid w:val="009261A6"/>
    <w:rsid w:val="00926266"/>
    <w:rsid w:val="00926615"/>
    <w:rsid w:val="00926792"/>
    <w:rsid w:val="00926AFC"/>
    <w:rsid w:val="00926DB5"/>
    <w:rsid w:val="00926FFB"/>
    <w:rsid w:val="0092719E"/>
    <w:rsid w:val="00927635"/>
    <w:rsid w:val="00927642"/>
    <w:rsid w:val="009278C3"/>
    <w:rsid w:val="00927ABD"/>
    <w:rsid w:val="00927CB9"/>
    <w:rsid w:val="00927F03"/>
    <w:rsid w:val="00927F84"/>
    <w:rsid w:val="0093000B"/>
    <w:rsid w:val="009301E8"/>
    <w:rsid w:val="00930459"/>
    <w:rsid w:val="00930489"/>
    <w:rsid w:val="00930746"/>
    <w:rsid w:val="00930934"/>
    <w:rsid w:val="00930CD1"/>
    <w:rsid w:val="00930CFA"/>
    <w:rsid w:val="00930E3E"/>
    <w:rsid w:val="00930EB7"/>
    <w:rsid w:val="00930EFA"/>
    <w:rsid w:val="00930FA1"/>
    <w:rsid w:val="00931016"/>
    <w:rsid w:val="0093136F"/>
    <w:rsid w:val="0093140F"/>
    <w:rsid w:val="00931777"/>
    <w:rsid w:val="00931ABE"/>
    <w:rsid w:val="00931C8F"/>
    <w:rsid w:val="00932050"/>
    <w:rsid w:val="0093210F"/>
    <w:rsid w:val="00932438"/>
    <w:rsid w:val="0093272B"/>
    <w:rsid w:val="00932E70"/>
    <w:rsid w:val="00932F6B"/>
    <w:rsid w:val="00933331"/>
    <w:rsid w:val="009334D2"/>
    <w:rsid w:val="009337AC"/>
    <w:rsid w:val="009337FE"/>
    <w:rsid w:val="009339F0"/>
    <w:rsid w:val="00933BD7"/>
    <w:rsid w:val="00934019"/>
    <w:rsid w:val="00934048"/>
    <w:rsid w:val="00934127"/>
    <w:rsid w:val="009342FE"/>
    <w:rsid w:val="0093442A"/>
    <w:rsid w:val="009347B1"/>
    <w:rsid w:val="00934DC3"/>
    <w:rsid w:val="00934F20"/>
    <w:rsid w:val="00934F59"/>
    <w:rsid w:val="009350C9"/>
    <w:rsid w:val="009351B0"/>
    <w:rsid w:val="009353C3"/>
    <w:rsid w:val="00935D1B"/>
    <w:rsid w:val="00935FF1"/>
    <w:rsid w:val="00936992"/>
    <w:rsid w:val="00936ADF"/>
    <w:rsid w:val="00936C43"/>
    <w:rsid w:val="00936C89"/>
    <w:rsid w:val="00936D2B"/>
    <w:rsid w:val="00936E66"/>
    <w:rsid w:val="00936FF2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40"/>
    <w:rsid w:val="00937F80"/>
    <w:rsid w:val="00940101"/>
    <w:rsid w:val="00940142"/>
    <w:rsid w:val="00940339"/>
    <w:rsid w:val="0094036A"/>
    <w:rsid w:val="00940441"/>
    <w:rsid w:val="0094047D"/>
    <w:rsid w:val="009404E1"/>
    <w:rsid w:val="009405A4"/>
    <w:rsid w:val="00940617"/>
    <w:rsid w:val="009408F1"/>
    <w:rsid w:val="0094096D"/>
    <w:rsid w:val="00940A59"/>
    <w:rsid w:val="00940C72"/>
    <w:rsid w:val="00940C88"/>
    <w:rsid w:val="00940D14"/>
    <w:rsid w:val="00940D21"/>
    <w:rsid w:val="0094155C"/>
    <w:rsid w:val="0094165C"/>
    <w:rsid w:val="00941A30"/>
    <w:rsid w:val="00941AA3"/>
    <w:rsid w:val="00941E9B"/>
    <w:rsid w:val="0094225A"/>
    <w:rsid w:val="009424AF"/>
    <w:rsid w:val="009424B0"/>
    <w:rsid w:val="009424DD"/>
    <w:rsid w:val="009425BC"/>
    <w:rsid w:val="0094265E"/>
    <w:rsid w:val="00942716"/>
    <w:rsid w:val="00942731"/>
    <w:rsid w:val="00942835"/>
    <w:rsid w:val="00942904"/>
    <w:rsid w:val="0094319D"/>
    <w:rsid w:val="00943257"/>
    <w:rsid w:val="00943331"/>
    <w:rsid w:val="00943435"/>
    <w:rsid w:val="00943439"/>
    <w:rsid w:val="009436EF"/>
    <w:rsid w:val="009437DC"/>
    <w:rsid w:val="009438B1"/>
    <w:rsid w:val="00943A4A"/>
    <w:rsid w:val="00943CCF"/>
    <w:rsid w:val="00943E4C"/>
    <w:rsid w:val="00943E64"/>
    <w:rsid w:val="00943E7F"/>
    <w:rsid w:val="0094401A"/>
    <w:rsid w:val="0094433F"/>
    <w:rsid w:val="00944477"/>
    <w:rsid w:val="009444BA"/>
    <w:rsid w:val="009446BC"/>
    <w:rsid w:val="00944727"/>
    <w:rsid w:val="009447D9"/>
    <w:rsid w:val="00944A9F"/>
    <w:rsid w:val="00944AD0"/>
    <w:rsid w:val="00944AD1"/>
    <w:rsid w:val="00944C63"/>
    <w:rsid w:val="00944E1C"/>
    <w:rsid w:val="00944E2C"/>
    <w:rsid w:val="00944EB8"/>
    <w:rsid w:val="0094511A"/>
    <w:rsid w:val="00945295"/>
    <w:rsid w:val="009456E6"/>
    <w:rsid w:val="00945B26"/>
    <w:rsid w:val="00945D8E"/>
    <w:rsid w:val="00945DE1"/>
    <w:rsid w:val="00945E72"/>
    <w:rsid w:val="00945EE2"/>
    <w:rsid w:val="009460FB"/>
    <w:rsid w:val="0094671C"/>
    <w:rsid w:val="009469A1"/>
    <w:rsid w:val="00946C8D"/>
    <w:rsid w:val="00946DE1"/>
    <w:rsid w:val="00946F34"/>
    <w:rsid w:val="00946F80"/>
    <w:rsid w:val="00946FEC"/>
    <w:rsid w:val="00947257"/>
    <w:rsid w:val="00947437"/>
    <w:rsid w:val="009476E9"/>
    <w:rsid w:val="0094793C"/>
    <w:rsid w:val="009479CA"/>
    <w:rsid w:val="00947AA2"/>
    <w:rsid w:val="00947C9E"/>
    <w:rsid w:val="00947E39"/>
    <w:rsid w:val="00950015"/>
    <w:rsid w:val="00950027"/>
    <w:rsid w:val="009500FB"/>
    <w:rsid w:val="009501B0"/>
    <w:rsid w:val="009501F4"/>
    <w:rsid w:val="00950215"/>
    <w:rsid w:val="009502C4"/>
    <w:rsid w:val="0095055A"/>
    <w:rsid w:val="0095059B"/>
    <w:rsid w:val="009505FF"/>
    <w:rsid w:val="009507C6"/>
    <w:rsid w:val="00950A4B"/>
    <w:rsid w:val="00950AEB"/>
    <w:rsid w:val="009510D7"/>
    <w:rsid w:val="00951236"/>
    <w:rsid w:val="0095146C"/>
    <w:rsid w:val="00951492"/>
    <w:rsid w:val="00951844"/>
    <w:rsid w:val="00951A7E"/>
    <w:rsid w:val="00952351"/>
    <w:rsid w:val="00952367"/>
    <w:rsid w:val="00952372"/>
    <w:rsid w:val="009523C4"/>
    <w:rsid w:val="009526A7"/>
    <w:rsid w:val="009526BE"/>
    <w:rsid w:val="009527FE"/>
    <w:rsid w:val="0095280E"/>
    <w:rsid w:val="009529E5"/>
    <w:rsid w:val="009529F3"/>
    <w:rsid w:val="00952A73"/>
    <w:rsid w:val="00952CE9"/>
    <w:rsid w:val="00952E16"/>
    <w:rsid w:val="00952F66"/>
    <w:rsid w:val="0095302A"/>
    <w:rsid w:val="009533D1"/>
    <w:rsid w:val="00953613"/>
    <w:rsid w:val="00953616"/>
    <w:rsid w:val="00953716"/>
    <w:rsid w:val="009537EB"/>
    <w:rsid w:val="009537F9"/>
    <w:rsid w:val="0095389F"/>
    <w:rsid w:val="00953A07"/>
    <w:rsid w:val="00953A9A"/>
    <w:rsid w:val="00953F4F"/>
    <w:rsid w:val="0095424E"/>
    <w:rsid w:val="009543AF"/>
    <w:rsid w:val="009547E5"/>
    <w:rsid w:val="0095485D"/>
    <w:rsid w:val="00954970"/>
    <w:rsid w:val="00954A37"/>
    <w:rsid w:val="00954C49"/>
    <w:rsid w:val="00954E28"/>
    <w:rsid w:val="0095538C"/>
    <w:rsid w:val="009553B2"/>
    <w:rsid w:val="00955400"/>
    <w:rsid w:val="009554A1"/>
    <w:rsid w:val="00955617"/>
    <w:rsid w:val="00955ED1"/>
    <w:rsid w:val="0095612C"/>
    <w:rsid w:val="00956293"/>
    <w:rsid w:val="00956384"/>
    <w:rsid w:val="009563D4"/>
    <w:rsid w:val="009563FB"/>
    <w:rsid w:val="009564DD"/>
    <w:rsid w:val="009567A4"/>
    <w:rsid w:val="0095685C"/>
    <w:rsid w:val="00956E1F"/>
    <w:rsid w:val="00957082"/>
    <w:rsid w:val="009572CC"/>
    <w:rsid w:val="00957319"/>
    <w:rsid w:val="009573C6"/>
    <w:rsid w:val="009576B1"/>
    <w:rsid w:val="00957775"/>
    <w:rsid w:val="009579F4"/>
    <w:rsid w:val="00957B02"/>
    <w:rsid w:val="00957BC2"/>
    <w:rsid w:val="00957C1F"/>
    <w:rsid w:val="00957F1E"/>
    <w:rsid w:val="00957F81"/>
    <w:rsid w:val="00957FE8"/>
    <w:rsid w:val="00960277"/>
    <w:rsid w:val="009603F3"/>
    <w:rsid w:val="00960645"/>
    <w:rsid w:val="009610D0"/>
    <w:rsid w:val="00961100"/>
    <w:rsid w:val="0096119C"/>
    <w:rsid w:val="009611C1"/>
    <w:rsid w:val="009616AE"/>
    <w:rsid w:val="009616C4"/>
    <w:rsid w:val="00961853"/>
    <w:rsid w:val="0096189C"/>
    <w:rsid w:val="00961BB8"/>
    <w:rsid w:val="00961D1E"/>
    <w:rsid w:val="00961F95"/>
    <w:rsid w:val="00961FBB"/>
    <w:rsid w:val="0096252B"/>
    <w:rsid w:val="0096265C"/>
    <w:rsid w:val="00962804"/>
    <w:rsid w:val="00962AA5"/>
    <w:rsid w:val="00962B86"/>
    <w:rsid w:val="00962BD6"/>
    <w:rsid w:val="00962CAD"/>
    <w:rsid w:val="0096304F"/>
    <w:rsid w:val="0096318F"/>
    <w:rsid w:val="0096325F"/>
    <w:rsid w:val="0096329C"/>
    <w:rsid w:val="00963358"/>
    <w:rsid w:val="00963423"/>
    <w:rsid w:val="00963523"/>
    <w:rsid w:val="00963567"/>
    <w:rsid w:val="00963740"/>
    <w:rsid w:val="00963808"/>
    <w:rsid w:val="00963961"/>
    <w:rsid w:val="00963FF7"/>
    <w:rsid w:val="009642C4"/>
    <w:rsid w:val="0096449D"/>
    <w:rsid w:val="00964505"/>
    <w:rsid w:val="00964774"/>
    <w:rsid w:val="00964A2A"/>
    <w:rsid w:val="00964B1F"/>
    <w:rsid w:val="00964DCD"/>
    <w:rsid w:val="00965025"/>
    <w:rsid w:val="0096505E"/>
    <w:rsid w:val="009651AB"/>
    <w:rsid w:val="009651B2"/>
    <w:rsid w:val="00965380"/>
    <w:rsid w:val="00965493"/>
    <w:rsid w:val="009654B8"/>
    <w:rsid w:val="009656DB"/>
    <w:rsid w:val="009659D7"/>
    <w:rsid w:val="00965A2C"/>
    <w:rsid w:val="00965EE7"/>
    <w:rsid w:val="0096604D"/>
    <w:rsid w:val="0096627A"/>
    <w:rsid w:val="0096673C"/>
    <w:rsid w:val="00966938"/>
    <w:rsid w:val="00966BE1"/>
    <w:rsid w:val="00966C0B"/>
    <w:rsid w:val="00966FF0"/>
    <w:rsid w:val="00967476"/>
    <w:rsid w:val="00967502"/>
    <w:rsid w:val="00967700"/>
    <w:rsid w:val="00967A82"/>
    <w:rsid w:val="00967B14"/>
    <w:rsid w:val="00967B27"/>
    <w:rsid w:val="009700D8"/>
    <w:rsid w:val="00970283"/>
    <w:rsid w:val="009704F5"/>
    <w:rsid w:val="009709AD"/>
    <w:rsid w:val="00970A58"/>
    <w:rsid w:val="00970BB9"/>
    <w:rsid w:val="00971206"/>
    <w:rsid w:val="009713EE"/>
    <w:rsid w:val="00971413"/>
    <w:rsid w:val="00971445"/>
    <w:rsid w:val="00971A94"/>
    <w:rsid w:val="00971AAF"/>
    <w:rsid w:val="00971BB0"/>
    <w:rsid w:val="00971D41"/>
    <w:rsid w:val="00971F7E"/>
    <w:rsid w:val="009723D3"/>
    <w:rsid w:val="00972490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707"/>
    <w:rsid w:val="00973A74"/>
    <w:rsid w:val="00973C1A"/>
    <w:rsid w:val="00973DAD"/>
    <w:rsid w:val="0097430D"/>
    <w:rsid w:val="0097445E"/>
    <w:rsid w:val="00974514"/>
    <w:rsid w:val="0097458D"/>
    <w:rsid w:val="009747BE"/>
    <w:rsid w:val="00974AB7"/>
    <w:rsid w:val="00974B5C"/>
    <w:rsid w:val="00974C8D"/>
    <w:rsid w:val="00974D5D"/>
    <w:rsid w:val="00974E38"/>
    <w:rsid w:val="0097506E"/>
    <w:rsid w:val="00975288"/>
    <w:rsid w:val="0097558F"/>
    <w:rsid w:val="009756C4"/>
    <w:rsid w:val="00975769"/>
    <w:rsid w:val="00975785"/>
    <w:rsid w:val="0097579F"/>
    <w:rsid w:val="009766C9"/>
    <w:rsid w:val="00976863"/>
    <w:rsid w:val="00976A1E"/>
    <w:rsid w:val="00976D77"/>
    <w:rsid w:val="00976DF4"/>
    <w:rsid w:val="00976ED2"/>
    <w:rsid w:val="00977017"/>
    <w:rsid w:val="00977050"/>
    <w:rsid w:val="009770DA"/>
    <w:rsid w:val="009777AF"/>
    <w:rsid w:val="009777C7"/>
    <w:rsid w:val="0097788C"/>
    <w:rsid w:val="009778DF"/>
    <w:rsid w:val="0097797E"/>
    <w:rsid w:val="00977AEC"/>
    <w:rsid w:val="00977F0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8DA"/>
    <w:rsid w:val="0098192E"/>
    <w:rsid w:val="00981B9E"/>
    <w:rsid w:val="00981D05"/>
    <w:rsid w:val="00981E0A"/>
    <w:rsid w:val="009822C5"/>
    <w:rsid w:val="00982385"/>
    <w:rsid w:val="00982C0C"/>
    <w:rsid w:val="00982C19"/>
    <w:rsid w:val="00983024"/>
    <w:rsid w:val="0098319B"/>
    <w:rsid w:val="009831AE"/>
    <w:rsid w:val="009831CD"/>
    <w:rsid w:val="009833B9"/>
    <w:rsid w:val="00983619"/>
    <w:rsid w:val="00983693"/>
    <w:rsid w:val="009838D9"/>
    <w:rsid w:val="00983958"/>
    <w:rsid w:val="00983A20"/>
    <w:rsid w:val="00983AA5"/>
    <w:rsid w:val="00983AB4"/>
    <w:rsid w:val="00983ABA"/>
    <w:rsid w:val="00983B44"/>
    <w:rsid w:val="00983D89"/>
    <w:rsid w:val="00983E4E"/>
    <w:rsid w:val="00983FB3"/>
    <w:rsid w:val="009840FC"/>
    <w:rsid w:val="00984426"/>
    <w:rsid w:val="00984676"/>
    <w:rsid w:val="009846BF"/>
    <w:rsid w:val="009848B5"/>
    <w:rsid w:val="009849BE"/>
    <w:rsid w:val="00984BE3"/>
    <w:rsid w:val="00984BFA"/>
    <w:rsid w:val="00984CA9"/>
    <w:rsid w:val="00984E6A"/>
    <w:rsid w:val="00984FF9"/>
    <w:rsid w:val="009852E6"/>
    <w:rsid w:val="009859AA"/>
    <w:rsid w:val="00985B41"/>
    <w:rsid w:val="00985EC8"/>
    <w:rsid w:val="00985FAB"/>
    <w:rsid w:val="00986140"/>
    <w:rsid w:val="009863D1"/>
    <w:rsid w:val="009865EE"/>
    <w:rsid w:val="00986632"/>
    <w:rsid w:val="00986668"/>
    <w:rsid w:val="0098691D"/>
    <w:rsid w:val="009869D7"/>
    <w:rsid w:val="00986A21"/>
    <w:rsid w:val="00986A30"/>
    <w:rsid w:val="00986F20"/>
    <w:rsid w:val="00986F42"/>
    <w:rsid w:val="009870DC"/>
    <w:rsid w:val="00987112"/>
    <w:rsid w:val="00987174"/>
    <w:rsid w:val="00987AB0"/>
    <w:rsid w:val="00987B67"/>
    <w:rsid w:val="00987D9B"/>
    <w:rsid w:val="00987DE5"/>
    <w:rsid w:val="00987F5D"/>
    <w:rsid w:val="00987F63"/>
    <w:rsid w:val="0099003B"/>
    <w:rsid w:val="009902B1"/>
    <w:rsid w:val="009905B8"/>
    <w:rsid w:val="0099075E"/>
    <w:rsid w:val="0099099E"/>
    <w:rsid w:val="00990DC0"/>
    <w:rsid w:val="00990DD0"/>
    <w:rsid w:val="00990F85"/>
    <w:rsid w:val="00990F9C"/>
    <w:rsid w:val="00990FCC"/>
    <w:rsid w:val="00991336"/>
    <w:rsid w:val="00991581"/>
    <w:rsid w:val="009918B9"/>
    <w:rsid w:val="00991940"/>
    <w:rsid w:val="00991E7B"/>
    <w:rsid w:val="009920C6"/>
    <w:rsid w:val="00992522"/>
    <w:rsid w:val="00992B95"/>
    <w:rsid w:val="00992BEF"/>
    <w:rsid w:val="00992C2A"/>
    <w:rsid w:val="00992E9A"/>
    <w:rsid w:val="00992F59"/>
    <w:rsid w:val="00992FAD"/>
    <w:rsid w:val="0099306C"/>
    <w:rsid w:val="009936B9"/>
    <w:rsid w:val="009936CE"/>
    <w:rsid w:val="009936F4"/>
    <w:rsid w:val="009938E5"/>
    <w:rsid w:val="0099397D"/>
    <w:rsid w:val="00993CCF"/>
    <w:rsid w:val="00994192"/>
    <w:rsid w:val="00994218"/>
    <w:rsid w:val="0099466B"/>
    <w:rsid w:val="009946A0"/>
    <w:rsid w:val="00994967"/>
    <w:rsid w:val="009949BE"/>
    <w:rsid w:val="009949C1"/>
    <w:rsid w:val="00994BB8"/>
    <w:rsid w:val="00994D83"/>
    <w:rsid w:val="00994F06"/>
    <w:rsid w:val="00994FA8"/>
    <w:rsid w:val="009955E2"/>
    <w:rsid w:val="00995815"/>
    <w:rsid w:val="00995C97"/>
    <w:rsid w:val="00995CF5"/>
    <w:rsid w:val="00995DB6"/>
    <w:rsid w:val="00995F08"/>
    <w:rsid w:val="00995FDA"/>
    <w:rsid w:val="00996307"/>
    <w:rsid w:val="00996658"/>
    <w:rsid w:val="009966A3"/>
    <w:rsid w:val="00996852"/>
    <w:rsid w:val="00996A0B"/>
    <w:rsid w:val="00996BAC"/>
    <w:rsid w:val="00996CD5"/>
    <w:rsid w:val="00996EBB"/>
    <w:rsid w:val="0099711C"/>
    <w:rsid w:val="009971A7"/>
    <w:rsid w:val="0099748B"/>
    <w:rsid w:val="00997697"/>
    <w:rsid w:val="0099778A"/>
    <w:rsid w:val="00997FD6"/>
    <w:rsid w:val="00997FF9"/>
    <w:rsid w:val="009A000C"/>
    <w:rsid w:val="009A08F2"/>
    <w:rsid w:val="009A0AA6"/>
    <w:rsid w:val="009A0BB6"/>
    <w:rsid w:val="009A0D68"/>
    <w:rsid w:val="009A0E16"/>
    <w:rsid w:val="009A0E1E"/>
    <w:rsid w:val="009A0E33"/>
    <w:rsid w:val="009A1035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2093"/>
    <w:rsid w:val="009A22AB"/>
    <w:rsid w:val="009A2527"/>
    <w:rsid w:val="009A267F"/>
    <w:rsid w:val="009A26A1"/>
    <w:rsid w:val="009A2877"/>
    <w:rsid w:val="009A295C"/>
    <w:rsid w:val="009A2978"/>
    <w:rsid w:val="009A29F8"/>
    <w:rsid w:val="009A2E97"/>
    <w:rsid w:val="009A2F00"/>
    <w:rsid w:val="009A3295"/>
    <w:rsid w:val="009A3330"/>
    <w:rsid w:val="009A3353"/>
    <w:rsid w:val="009A350A"/>
    <w:rsid w:val="009A3933"/>
    <w:rsid w:val="009A3A41"/>
    <w:rsid w:val="009A3B8B"/>
    <w:rsid w:val="009A3C33"/>
    <w:rsid w:val="009A401E"/>
    <w:rsid w:val="009A414E"/>
    <w:rsid w:val="009A4328"/>
    <w:rsid w:val="009A44CF"/>
    <w:rsid w:val="009A4CA7"/>
    <w:rsid w:val="009A4CD3"/>
    <w:rsid w:val="009A513F"/>
    <w:rsid w:val="009A5313"/>
    <w:rsid w:val="009A569D"/>
    <w:rsid w:val="009A57B8"/>
    <w:rsid w:val="009A5B16"/>
    <w:rsid w:val="009A5BC0"/>
    <w:rsid w:val="009A60C4"/>
    <w:rsid w:val="009A6189"/>
    <w:rsid w:val="009A620C"/>
    <w:rsid w:val="009A6302"/>
    <w:rsid w:val="009A643A"/>
    <w:rsid w:val="009A661F"/>
    <w:rsid w:val="009A6C6C"/>
    <w:rsid w:val="009A6E12"/>
    <w:rsid w:val="009A6F76"/>
    <w:rsid w:val="009A70D3"/>
    <w:rsid w:val="009A70DB"/>
    <w:rsid w:val="009A714B"/>
    <w:rsid w:val="009A730A"/>
    <w:rsid w:val="009A78C9"/>
    <w:rsid w:val="009A7A53"/>
    <w:rsid w:val="009A7E5B"/>
    <w:rsid w:val="009A7EF8"/>
    <w:rsid w:val="009A7F8B"/>
    <w:rsid w:val="009A7F9D"/>
    <w:rsid w:val="009B0235"/>
    <w:rsid w:val="009B0351"/>
    <w:rsid w:val="009B0646"/>
    <w:rsid w:val="009B0CA1"/>
    <w:rsid w:val="009B0E72"/>
    <w:rsid w:val="009B1611"/>
    <w:rsid w:val="009B1809"/>
    <w:rsid w:val="009B196F"/>
    <w:rsid w:val="009B1CBA"/>
    <w:rsid w:val="009B1F57"/>
    <w:rsid w:val="009B1FCD"/>
    <w:rsid w:val="009B207A"/>
    <w:rsid w:val="009B2677"/>
    <w:rsid w:val="009B276F"/>
    <w:rsid w:val="009B2795"/>
    <w:rsid w:val="009B2A89"/>
    <w:rsid w:val="009B2B80"/>
    <w:rsid w:val="009B2BC3"/>
    <w:rsid w:val="009B2D73"/>
    <w:rsid w:val="009B2EE9"/>
    <w:rsid w:val="009B2F1C"/>
    <w:rsid w:val="009B2FF5"/>
    <w:rsid w:val="009B3032"/>
    <w:rsid w:val="009B306C"/>
    <w:rsid w:val="009B30E7"/>
    <w:rsid w:val="009B3235"/>
    <w:rsid w:val="009B32C8"/>
    <w:rsid w:val="009B34D6"/>
    <w:rsid w:val="009B34DB"/>
    <w:rsid w:val="009B36EF"/>
    <w:rsid w:val="009B3909"/>
    <w:rsid w:val="009B3A2E"/>
    <w:rsid w:val="009B3A50"/>
    <w:rsid w:val="009B3C95"/>
    <w:rsid w:val="009B3DEB"/>
    <w:rsid w:val="009B4212"/>
    <w:rsid w:val="009B4213"/>
    <w:rsid w:val="009B42D6"/>
    <w:rsid w:val="009B4360"/>
    <w:rsid w:val="009B43CE"/>
    <w:rsid w:val="009B4547"/>
    <w:rsid w:val="009B4899"/>
    <w:rsid w:val="009B491F"/>
    <w:rsid w:val="009B4B10"/>
    <w:rsid w:val="009B4B3D"/>
    <w:rsid w:val="009B4E0B"/>
    <w:rsid w:val="009B4F09"/>
    <w:rsid w:val="009B50AA"/>
    <w:rsid w:val="009B517D"/>
    <w:rsid w:val="009B53E0"/>
    <w:rsid w:val="009B564D"/>
    <w:rsid w:val="009B56FF"/>
    <w:rsid w:val="009B5A84"/>
    <w:rsid w:val="009B5AF4"/>
    <w:rsid w:val="009B5B17"/>
    <w:rsid w:val="009B5CC1"/>
    <w:rsid w:val="009B5D72"/>
    <w:rsid w:val="009B5FDF"/>
    <w:rsid w:val="009B60B7"/>
    <w:rsid w:val="009B611A"/>
    <w:rsid w:val="009B61AB"/>
    <w:rsid w:val="009B6341"/>
    <w:rsid w:val="009B64F2"/>
    <w:rsid w:val="009B65F6"/>
    <w:rsid w:val="009B6722"/>
    <w:rsid w:val="009B69C8"/>
    <w:rsid w:val="009B6DB6"/>
    <w:rsid w:val="009B70B2"/>
    <w:rsid w:val="009B71F8"/>
    <w:rsid w:val="009B74DB"/>
    <w:rsid w:val="009B7681"/>
    <w:rsid w:val="009B77F9"/>
    <w:rsid w:val="009B7A56"/>
    <w:rsid w:val="009B7C77"/>
    <w:rsid w:val="009B7D99"/>
    <w:rsid w:val="009B7F23"/>
    <w:rsid w:val="009C0073"/>
    <w:rsid w:val="009C0325"/>
    <w:rsid w:val="009C033D"/>
    <w:rsid w:val="009C036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70F"/>
    <w:rsid w:val="009C1C22"/>
    <w:rsid w:val="009C1D09"/>
    <w:rsid w:val="009C1FCE"/>
    <w:rsid w:val="009C21E0"/>
    <w:rsid w:val="009C2518"/>
    <w:rsid w:val="009C2F81"/>
    <w:rsid w:val="009C30EC"/>
    <w:rsid w:val="009C3118"/>
    <w:rsid w:val="009C3287"/>
    <w:rsid w:val="009C34DC"/>
    <w:rsid w:val="009C3552"/>
    <w:rsid w:val="009C35D7"/>
    <w:rsid w:val="009C382E"/>
    <w:rsid w:val="009C384C"/>
    <w:rsid w:val="009C3859"/>
    <w:rsid w:val="009C3988"/>
    <w:rsid w:val="009C451A"/>
    <w:rsid w:val="009C49AB"/>
    <w:rsid w:val="009C4EE8"/>
    <w:rsid w:val="009C4F38"/>
    <w:rsid w:val="009C5101"/>
    <w:rsid w:val="009C526E"/>
    <w:rsid w:val="009C55D5"/>
    <w:rsid w:val="009C59AA"/>
    <w:rsid w:val="009C5D1D"/>
    <w:rsid w:val="009C5E34"/>
    <w:rsid w:val="009C600B"/>
    <w:rsid w:val="009C6099"/>
    <w:rsid w:val="009C640B"/>
    <w:rsid w:val="009C6540"/>
    <w:rsid w:val="009C65B5"/>
    <w:rsid w:val="009C665B"/>
    <w:rsid w:val="009C6786"/>
    <w:rsid w:val="009C69EB"/>
    <w:rsid w:val="009C6A49"/>
    <w:rsid w:val="009C6DF7"/>
    <w:rsid w:val="009C7326"/>
    <w:rsid w:val="009C74C0"/>
    <w:rsid w:val="009C7504"/>
    <w:rsid w:val="009C75A1"/>
    <w:rsid w:val="009C7A60"/>
    <w:rsid w:val="009C7CD0"/>
    <w:rsid w:val="009D01B6"/>
    <w:rsid w:val="009D04F1"/>
    <w:rsid w:val="009D051D"/>
    <w:rsid w:val="009D05B8"/>
    <w:rsid w:val="009D06B0"/>
    <w:rsid w:val="009D06C2"/>
    <w:rsid w:val="009D06E0"/>
    <w:rsid w:val="009D072F"/>
    <w:rsid w:val="009D07C2"/>
    <w:rsid w:val="009D07F9"/>
    <w:rsid w:val="009D0E2C"/>
    <w:rsid w:val="009D0FB6"/>
    <w:rsid w:val="009D1236"/>
    <w:rsid w:val="009D14F4"/>
    <w:rsid w:val="009D1611"/>
    <w:rsid w:val="009D16A3"/>
    <w:rsid w:val="009D170B"/>
    <w:rsid w:val="009D17B5"/>
    <w:rsid w:val="009D182E"/>
    <w:rsid w:val="009D1958"/>
    <w:rsid w:val="009D195E"/>
    <w:rsid w:val="009D1C63"/>
    <w:rsid w:val="009D1C9E"/>
    <w:rsid w:val="009D1CBF"/>
    <w:rsid w:val="009D1D83"/>
    <w:rsid w:val="009D1E53"/>
    <w:rsid w:val="009D1EC8"/>
    <w:rsid w:val="009D1F80"/>
    <w:rsid w:val="009D2055"/>
    <w:rsid w:val="009D2335"/>
    <w:rsid w:val="009D2841"/>
    <w:rsid w:val="009D2864"/>
    <w:rsid w:val="009D2920"/>
    <w:rsid w:val="009D2921"/>
    <w:rsid w:val="009D2A49"/>
    <w:rsid w:val="009D2AC5"/>
    <w:rsid w:val="009D2B53"/>
    <w:rsid w:val="009D2BFA"/>
    <w:rsid w:val="009D2C68"/>
    <w:rsid w:val="009D2E49"/>
    <w:rsid w:val="009D3602"/>
    <w:rsid w:val="009D363B"/>
    <w:rsid w:val="009D39FC"/>
    <w:rsid w:val="009D3B01"/>
    <w:rsid w:val="009D4135"/>
    <w:rsid w:val="009D41CF"/>
    <w:rsid w:val="009D444F"/>
    <w:rsid w:val="009D452D"/>
    <w:rsid w:val="009D4668"/>
    <w:rsid w:val="009D4749"/>
    <w:rsid w:val="009D487D"/>
    <w:rsid w:val="009D49F6"/>
    <w:rsid w:val="009D4DE2"/>
    <w:rsid w:val="009D4E38"/>
    <w:rsid w:val="009D51BE"/>
    <w:rsid w:val="009D54F4"/>
    <w:rsid w:val="009D5E07"/>
    <w:rsid w:val="009D5EF6"/>
    <w:rsid w:val="009D5FB9"/>
    <w:rsid w:val="009D6071"/>
    <w:rsid w:val="009D60E5"/>
    <w:rsid w:val="009D64B4"/>
    <w:rsid w:val="009D663E"/>
    <w:rsid w:val="009D66AF"/>
    <w:rsid w:val="009D68C8"/>
    <w:rsid w:val="009D68D1"/>
    <w:rsid w:val="009D68D2"/>
    <w:rsid w:val="009D6AFA"/>
    <w:rsid w:val="009D6B17"/>
    <w:rsid w:val="009D6D8D"/>
    <w:rsid w:val="009D70BC"/>
    <w:rsid w:val="009D7190"/>
    <w:rsid w:val="009D71EA"/>
    <w:rsid w:val="009D72D0"/>
    <w:rsid w:val="009D733E"/>
    <w:rsid w:val="009D797F"/>
    <w:rsid w:val="009D7A5C"/>
    <w:rsid w:val="009D7D66"/>
    <w:rsid w:val="009D7E85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65A"/>
    <w:rsid w:val="009E1778"/>
    <w:rsid w:val="009E17EB"/>
    <w:rsid w:val="009E1D4B"/>
    <w:rsid w:val="009E1F45"/>
    <w:rsid w:val="009E2117"/>
    <w:rsid w:val="009E2456"/>
    <w:rsid w:val="009E25BF"/>
    <w:rsid w:val="009E2763"/>
    <w:rsid w:val="009E278D"/>
    <w:rsid w:val="009E28DE"/>
    <w:rsid w:val="009E2A08"/>
    <w:rsid w:val="009E2BCC"/>
    <w:rsid w:val="009E2CA9"/>
    <w:rsid w:val="009E2CC1"/>
    <w:rsid w:val="009E3038"/>
    <w:rsid w:val="009E3146"/>
    <w:rsid w:val="009E3225"/>
    <w:rsid w:val="009E36D8"/>
    <w:rsid w:val="009E3765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A5D"/>
    <w:rsid w:val="009E4CE9"/>
    <w:rsid w:val="009E4F0F"/>
    <w:rsid w:val="009E4F57"/>
    <w:rsid w:val="009E5328"/>
    <w:rsid w:val="009E573D"/>
    <w:rsid w:val="009E57C4"/>
    <w:rsid w:val="009E5BC5"/>
    <w:rsid w:val="009E5CCE"/>
    <w:rsid w:val="009E5DA7"/>
    <w:rsid w:val="009E5E2C"/>
    <w:rsid w:val="009E5E64"/>
    <w:rsid w:val="009E60BF"/>
    <w:rsid w:val="009E6117"/>
    <w:rsid w:val="009E6254"/>
    <w:rsid w:val="009E640E"/>
    <w:rsid w:val="009E6D31"/>
    <w:rsid w:val="009E6EA9"/>
    <w:rsid w:val="009E6F56"/>
    <w:rsid w:val="009E6F73"/>
    <w:rsid w:val="009E70F5"/>
    <w:rsid w:val="009E719C"/>
    <w:rsid w:val="009E71F2"/>
    <w:rsid w:val="009E7306"/>
    <w:rsid w:val="009E73BA"/>
    <w:rsid w:val="009E7762"/>
    <w:rsid w:val="009E7818"/>
    <w:rsid w:val="009E788C"/>
    <w:rsid w:val="009E78CB"/>
    <w:rsid w:val="009E78D5"/>
    <w:rsid w:val="009E7A12"/>
    <w:rsid w:val="009E7BA3"/>
    <w:rsid w:val="009E7D60"/>
    <w:rsid w:val="009E7E15"/>
    <w:rsid w:val="009E7E22"/>
    <w:rsid w:val="009E7E2E"/>
    <w:rsid w:val="009F01BB"/>
    <w:rsid w:val="009F0349"/>
    <w:rsid w:val="009F0516"/>
    <w:rsid w:val="009F0986"/>
    <w:rsid w:val="009F09FC"/>
    <w:rsid w:val="009F0D2C"/>
    <w:rsid w:val="009F0D46"/>
    <w:rsid w:val="009F0E78"/>
    <w:rsid w:val="009F12BD"/>
    <w:rsid w:val="009F12BE"/>
    <w:rsid w:val="009F184D"/>
    <w:rsid w:val="009F1971"/>
    <w:rsid w:val="009F1D7F"/>
    <w:rsid w:val="009F1DB5"/>
    <w:rsid w:val="009F22DD"/>
    <w:rsid w:val="009F2421"/>
    <w:rsid w:val="009F2503"/>
    <w:rsid w:val="009F2739"/>
    <w:rsid w:val="009F2C92"/>
    <w:rsid w:val="009F2C93"/>
    <w:rsid w:val="009F2DE0"/>
    <w:rsid w:val="009F3037"/>
    <w:rsid w:val="009F3426"/>
    <w:rsid w:val="009F380C"/>
    <w:rsid w:val="009F3829"/>
    <w:rsid w:val="009F39A8"/>
    <w:rsid w:val="009F3A05"/>
    <w:rsid w:val="009F3A06"/>
    <w:rsid w:val="009F3ABF"/>
    <w:rsid w:val="009F3F5E"/>
    <w:rsid w:val="009F43D7"/>
    <w:rsid w:val="009F443A"/>
    <w:rsid w:val="009F4446"/>
    <w:rsid w:val="009F47A8"/>
    <w:rsid w:val="009F47C1"/>
    <w:rsid w:val="009F494C"/>
    <w:rsid w:val="009F4969"/>
    <w:rsid w:val="009F4B99"/>
    <w:rsid w:val="009F503C"/>
    <w:rsid w:val="009F51D5"/>
    <w:rsid w:val="009F51E8"/>
    <w:rsid w:val="009F53B5"/>
    <w:rsid w:val="009F56FE"/>
    <w:rsid w:val="009F5A79"/>
    <w:rsid w:val="009F5BED"/>
    <w:rsid w:val="009F61F4"/>
    <w:rsid w:val="009F6763"/>
    <w:rsid w:val="009F6826"/>
    <w:rsid w:val="009F6835"/>
    <w:rsid w:val="009F69D3"/>
    <w:rsid w:val="009F69F9"/>
    <w:rsid w:val="009F6A28"/>
    <w:rsid w:val="009F6AC3"/>
    <w:rsid w:val="009F6C4F"/>
    <w:rsid w:val="009F721D"/>
    <w:rsid w:val="009F749B"/>
    <w:rsid w:val="009F755A"/>
    <w:rsid w:val="009F7801"/>
    <w:rsid w:val="009F7953"/>
    <w:rsid w:val="009F79DB"/>
    <w:rsid w:val="009F7B63"/>
    <w:rsid w:val="009F7BA1"/>
    <w:rsid w:val="00A00082"/>
    <w:rsid w:val="00A00566"/>
    <w:rsid w:val="00A00B77"/>
    <w:rsid w:val="00A00F21"/>
    <w:rsid w:val="00A00FB2"/>
    <w:rsid w:val="00A01130"/>
    <w:rsid w:val="00A011C1"/>
    <w:rsid w:val="00A01246"/>
    <w:rsid w:val="00A0126B"/>
    <w:rsid w:val="00A01394"/>
    <w:rsid w:val="00A015E0"/>
    <w:rsid w:val="00A0162E"/>
    <w:rsid w:val="00A018B3"/>
    <w:rsid w:val="00A018D9"/>
    <w:rsid w:val="00A01A84"/>
    <w:rsid w:val="00A01D23"/>
    <w:rsid w:val="00A01E1E"/>
    <w:rsid w:val="00A01EB9"/>
    <w:rsid w:val="00A021BF"/>
    <w:rsid w:val="00A02254"/>
    <w:rsid w:val="00A02398"/>
    <w:rsid w:val="00A0268F"/>
    <w:rsid w:val="00A02B19"/>
    <w:rsid w:val="00A02B21"/>
    <w:rsid w:val="00A02CF7"/>
    <w:rsid w:val="00A0314B"/>
    <w:rsid w:val="00A031E2"/>
    <w:rsid w:val="00A03290"/>
    <w:rsid w:val="00A032A9"/>
    <w:rsid w:val="00A03847"/>
    <w:rsid w:val="00A03C44"/>
    <w:rsid w:val="00A04037"/>
    <w:rsid w:val="00A04138"/>
    <w:rsid w:val="00A04674"/>
    <w:rsid w:val="00A04954"/>
    <w:rsid w:val="00A04BAD"/>
    <w:rsid w:val="00A04E3D"/>
    <w:rsid w:val="00A05249"/>
    <w:rsid w:val="00A05524"/>
    <w:rsid w:val="00A05543"/>
    <w:rsid w:val="00A056C7"/>
    <w:rsid w:val="00A05779"/>
    <w:rsid w:val="00A05905"/>
    <w:rsid w:val="00A059B7"/>
    <w:rsid w:val="00A05A08"/>
    <w:rsid w:val="00A05B19"/>
    <w:rsid w:val="00A05C68"/>
    <w:rsid w:val="00A05FE9"/>
    <w:rsid w:val="00A064CD"/>
    <w:rsid w:val="00A069B4"/>
    <w:rsid w:val="00A06B1D"/>
    <w:rsid w:val="00A06BE3"/>
    <w:rsid w:val="00A06F53"/>
    <w:rsid w:val="00A0707C"/>
    <w:rsid w:val="00A07099"/>
    <w:rsid w:val="00A070B7"/>
    <w:rsid w:val="00A070CE"/>
    <w:rsid w:val="00A0726D"/>
    <w:rsid w:val="00A07460"/>
    <w:rsid w:val="00A0753A"/>
    <w:rsid w:val="00A07802"/>
    <w:rsid w:val="00A07804"/>
    <w:rsid w:val="00A07A36"/>
    <w:rsid w:val="00A07AC3"/>
    <w:rsid w:val="00A07AE2"/>
    <w:rsid w:val="00A07CAB"/>
    <w:rsid w:val="00A10101"/>
    <w:rsid w:val="00A10388"/>
    <w:rsid w:val="00A10555"/>
    <w:rsid w:val="00A107A2"/>
    <w:rsid w:val="00A10838"/>
    <w:rsid w:val="00A108A2"/>
    <w:rsid w:val="00A109DD"/>
    <w:rsid w:val="00A10C6C"/>
    <w:rsid w:val="00A10CA4"/>
    <w:rsid w:val="00A1121D"/>
    <w:rsid w:val="00A11329"/>
    <w:rsid w:val="00A1137E"/>
    <w:rsid w:val="00A1139E"/>
    <w:rsid w:val="00A11584"/>
    <w:rsid w:val="00A115E6"/>
    <w:rsid w:val="00A1188E"/>
    <w:rsid w:val="00A119E2"/>
    <w:rsid w:val="00A11A6D"/>
    <w:rsid w:val="00A11D22"/>
    <w:rsid w:val="00A120BA"/>
    <w:rsid w:val="00A121B9"/>
    <w:rsid w:val="00A123FC"/>
    <w:rsid w:val="00A12453"/>
    <w:rsid w:val="00A1249D"/>
    <w:rsid w:val="00A128C3"/>
    <w:rsid w:val="00A12930"/>
    <w:rsid w:val="00A12B28"/>
    <w:rsid w:val="00A12B59"/>
    <w:rsid w:val="00A12B5B"/>
    <w:rsid w:val="00A12B85"/>
    <w:rsid w:val="00A134E5"/>
    <w:rsid w:val="00A13674"/>
    <w:rsid w:val="00A1368A"/>
    <w:rsid w:val="00A13931"/>
    <w:rsid w:val="00A13D5D"/>
    <w:rsid w:val="00A13EAF"/>
    <w:rsid w:val="00A13EE3"/>
    <w:rsid w:val="00A140E3"/>
    <w:rsid w:val="00A141C0"/>
    <w:rsid w:val="00A1443E"/>
    <w:rsid w:val="00A147C1"/>
    <w:rsid w:val="00A1491B"/>
    <w:rsid w:val="00A14949"/>
    <w:rsid w:val="00A14982"/>
    <w:rsid w:val="00A14D84"/>
    <w:rsid w:val="00A152FB"/>
    <w:rsid w:val="00A15367"/>
    <w:rsid w:val="00A15375"/>
    <w:rsid w:val="00A1544E"/>
    <w:rsid w:val="00A15465"/>
    <w:rsid w:val="00A154CE"/>
    <w:rsid w:val="00A15691"/>
    <w:rsid w:val="00A156D5"/>
    <w:rsid w:val="00A158B2"/>
    <w:rsid w:val="00A158F9"/>
    <w:rsid w:val="00A15A80"/>
    <w:rsid w:val="00A15C07"/>
    <w:rsid w:val="00A15CAB"/>
    <w:rsid w:val="00A15CF9"/>
    <w:rsid w:val="00A15D78"/>
    <w:rsid w:val="00A15DF0"/>
    <w:rsid w:val="00A16172"/>
    <w:rsid w:val="00A161A7"/>
    <w:rsid w:val="00A16610"/>
    <w:rsid w:val="00A16777"/>
    <w:rsid w:val="00A16AE4"/>
    <w:rsid w:val="00A1790E"/>
    <w:rsid w:val="00A1793B"/>
    <w:rsid w:val="00A17EA5"/>
    <w:rsid w:val="00A17ED2"/>
    <w:rsid w:val="00A200F9"/>
    <w:rsid w:val="00A203B3"/>
    <w:rsid w:val="00A20844"/>
    <w:rsid w:val="00A20A0A"/>
    <w:rsid w:val="00A21078"/>
    <w:rsid w:val="00A21200"/>
    <w:rsid w:val="00A215CB"/>
    <w:rsid w:val="00A215FE"/>
    <w:rsid w:val="00A21741"/>
    <w:rsid w:val="00A219A5"/>
    <w:rsid w:val="00A21B2C"/>
    <w:rsid w:val="00A21BC1"/>
    <w:rsid w:val="00A21C94"/>
    <w:rsid w:val="00A21CF7"/>
    <w:rsid w:val="00A21D4E"/>
    <w:rsid w:val="00A21EFF"/>
    <w:rsid w:val="00A21F59"/>
    <w:rsid w:val="00A21F5D"/>
    <w:rsid w:val="00A220A5"/>
    <w:rsid w:val="00A220C9"/>
    <w:rsid w:val="00A2215F"/>
    <w:rsid w:val="00A22430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D21"/>
    <w:rsid w:val="00A23EFD"/>
    <w:rsid w:val="00A24192"/>
    <w:rsid w:val="00A24820"/>
    <w:rsid w:val="00A2483A"/>
    <w:rsid w:val="00A24897"/>
    <w:rsid w:val="00A248CF"/>
    <w:rsid w:val="00A24B16"/>
    <w:rsid w:val="00A24C4E"/>
    <w:rsid w:val="00A24E99"/>
    <w:rsid w:val="00A24F96"/>
    <w:rsid w:val="00A253B9"/>
    <w:rsid w:val="00A25418"/>
    <w:rsid w:val="00A256BB"/>
    <w:rsid w:val="00A25738"/>
    <w:rsid w:val="00A2584E"/>
    <w:rsid w:val="00A25911"/>
    <w:rsid w:val="00A25948"/>
    <w:rsid w:val="00A25A26"/>
    <w:rsid w:val="00A25B2E"/>
    <w:rsid w:val="00A26579"/>
    <w:rsid w:val="00A265CC"/>
    <w:rsid w:val="00A265FB"/>
    <w:rsid w:val="00A2669D"/>
    <w:rsid w:val="00A267D0"/>
    <w:rsid w:val="00A26D5A"/>
    <w:rsid w:val="00A26F22"/>
    <w:rsid w:val="00A2719D"/>
    <w:rsid w:val="00A27240"/>
    <w:rsid w:val="00A279B1"/>
    <w:rsid w:val="00A27A9E"/>
    <w:rsid w:val="00A27AC2"/>
    <w:rsid w:val="00A300AC"/>
    <w:rsid w:val="00A300F5"/>
    <w:rsid w:val="00A30160"/>
    <w:rsid w:val="00A301AA"/>
    <w:rsid w:val="00A30308"/>
    <w:rsid w:val="00A3084A"/>
    <w:rsid w:val="00A308B0"/>
    <w:rsid w:val="00A30CAB"/>
    <w:rsid w:val="00A3108F"/>
    <w:rsid w:val="00A3112D"/>
    <w:rsid w:val="00A317EE"/>
    <w:rsid w:val="00A31842"/>
    <w:rsid w:val="00A31936"/>
    <w:rsid w:val="00A319F3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68E"/>
    <w:rsid w:val="00A326B0"/>
    <w:rsid w:val="00A327C3"/>
    <w:rsid w:val="00A32AFD"/>
    <w:rsid w:val="00A32C3C"/>
    <w:rsid w:val="00A32D3B"/>
    <w:rsid w:val="00A33232"/>
    <w:rsid w:val="00A33301"/>
    <w:rsid w:val="00A3352B"/>
    <w:rsid w:val="00A335FE"/>
    <w:rsid w:val="00A3375C"/>
    <w:rsid w:val="00A337DA"/>
    <w:rsid w:val="00A33C23"/>
    <w:rsid w:val="00A33C9C"/>
    <w:rsid w:val="00A33E19"/>
    <w:rsid w:val="00A33FEF"/>
    <w:rsid w:val="00A3409B"/>
    <w:rsid w:val="00A34498"/>
    <w:rsid w:val="00A34554"/>
    <w:rsid w:val="00A34588"/>
    <w:rsid w:val="00A34CE9"/>
    <w:rsid w:val="00A34D66"/>
    <w:rsid w:val="00A34E7F"/>
    <w:rsid w:val="00A34ED6"/>
    <w:rsid w:val="00A34FC4"/>
    <w:rsid w:val="00A350AA"/>
    <w:rsid w:val="00A35448"/>
    <w:rsid w:val="00A354E0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83B"/>
    <w:rsid w:val="00A368F7"/>
    <w:rsid w:val="00A36AEA"/>
    <w:rsid w:val="00A36CC5"/>
    <w:rsid w:val="00A36DD0"/>
    <w:rsid w:val="00A36E16"/>
    <w:rsid w:val="00A36FBD"/>
    <w:rsid w:val="00A371A4"/>
    <w:rsid w:val="00A3724B"/>
    <w:rsid w:val="00A37420"/>
    <w:rsid w:val="00A3742D"/>
    <w:rsid w:val="00A37552"/>
    <w:rsid w:val="00A3764D"/>
    <w:rsid w:val="00A3773E"/>
    <w:rsid w:val="00A37941"/>
    <w:rsid w:val="00A37BDE"/>
    <w:rsid w:val="00A37C7F"/>
    <w:rsid w:val="00A4007A"/>
    <w:rsid w:val="00A4007F"/>
    <w:rsid w:val="00A40396"/>
    <w:rsid w:val="00A403AF"/>
    <w:rsid w:val="00A404C4"/>
    <w:rsid w:val="00A407A5"/>
    <w:rsid w:val="00A408D6"/>
    <w:rsid w:val="00A40934"/>
    <w:rsid w:val="00A40A4A"/>
    <w:rsid w:val="00A40C4D"/>
    <w:rsid w:val="00A40D26"/>
    <w:rsid w:val="00A41074"/>
    <w:rsid w:val="00A411DA"/>
    <w:rsid w:val="00A413D6"/>
    <w:rsid w:val="00A41630"/>
    <w:rsid w:val="00A416F3"/>
    <w:rsid w:val="00A41762"/>
    <w:rsid w:val="00A418F2"/>
    <w:rsid w:val="00A41E61"/>
    <w:rsid w:val="00A42175"/>
    <w:rsid w:val="00A4230F"/>
    <w:rsid w:val="00A4250C"/>
    <w:rsid w:val="00A42EEA"/>
    <w:rsid w:val="00A43434"/>
    <w:rsid w:val="00A439BD"/>
    <w:rsid w:val="00A43ADA"/>
    <w:rsid w:val="00A43F2C"/>
    <w:rsid w:val="00A43F70"/>
    <w:rsid w:val="00A43F7E"/>
    <w:rsid w:val="00A44536"/>
    <w:rsid w:val="00A445EB"/>
    <w:rsid w:val="00A446FC"/>
    <w:rsid w:val="00A44AA2"/>
    <w:rsid w:val="00A44C38"/>
    <w:rsid w:val="00A44CDC"/>
    <w:rsid w:val="00A44EE2"/>
    <w:rsid w:val="00A44EEE"/>
    <w:rsid w:val="00A45425"/>
    <w:rsid w:val="00A4542E"/>
    <w:rsid w:val="00A454BC"/>
    <w:rsid w:val="00A45582"/>
    <w:rsid w:val="00A4585F"/>
    <w:rsid w:val="00A45A75"/>
    <w:rsid w:val="00A45AC5"/>
    <w:rsid w:val="00A45B4F"/>
    <w:rsid w:val="00A45F8C"/>
    <w:rsid w:val="00A46028"/>
    <w:rsid w:val="00A461F7"/>
    <w:rsid w:val="00A46235"/>
    <w:rsid w:val="00A463C1"/>
    <w:rsid w:val="00A4645E"/>
    <w:rsid w:val="00A4649A"/>
    <w:rsid w:val="00A464E7"/>
    <w:rsid w:val="00A46571"/>
    <w:rsid w:val="00A46657"/>
    <w:rsid w:val="00A46992"/>
    <w:rsid w:val="00A46A2D"/>
    <w:rsid w:val="00A46A81"/>
    <w:rsid w:val="00A46B65"/>
    <w:rsid w:val="00A46E07"/>
    <w:rsid w:val="00A47079"/>
    <w:rsid w:val="00A471F1"/>
    <w:rsid w:val="00A47312"/>
    <w:rsid w:val="00A474A2"/>
    <w:rsid w:val="00A474BE"/>
    <w:rsid w:val="00A47AD7"/>
    <w:rsid w:val="00A47FA9"/>
    <w:rsid w:val="00A50766"/>
    <w:rsid w:val="00A50E7D"/>
    <w:rsid w:val="00A5134E"/>
    <w:rsid w:val="00A516F6"/>
    <w:rsid w:val="00A517F2"/>
    <w:rsid w:val="00A51AD3"/>
    <w:rsid w:val="00A51B78"/>
    <w:rsid w:val="00A520E3"/>
    <w:rsid w:val="00A52184"/>
    <w:rsid w:val="00A52402"/>
    <w:rsid w:val="00A52441"/>
    <w:rsid w:val="00A528C8"/>
    <w:rsid w:val="00A52913"/>
    <w:rsid w:val="00A52968"/>
    <w:rsid w:val="00A52AB3"/>
    <w:rsid w:val="00A52B64"/>
    <w:rsid w:val="00A52C87"/>
    <w:rsid w:val="00A52E9C"/>
    <w:rsid w:val="00A52F36"/>
    <w:rsid w:val="00A530B4"/>
    <w:rsid w:val="00A53306"/>
    <w:rsid w:val="00A53548"/>
    <w:rsid w:val="00A535B6"/>
    <w:rsid w:val="00A53C7A"/>
    <w:rsid w:val="00A53EC9"/>
    <w:rsid w:val="00A5411E"/>
    <w:rsid w:val="00A541FB"/>
    <w:rsid w:val="00A542A9"/>
    <w:rsid w:val="00A54405"/>
    <w:rsid w:val="00A54484"/>
    <w:rsid w:val="00A545FC"/>
    <w:rsid w:val="00A54697"/>
    <w:rsid w:val="00A546F3"/>
    <w:rsid w:val="00A54914"/>
    <w:rsid w:val="00A5492B"/>
    <w:rsid w:val="00A54C75"/>
    <w:rsid w:val="00A54CC4"/>
    <w:rsid w:val="00A55101"/>
    <w:rsid w:val="00A5536E"/>
    <w:rsid w:val="00A553BB"/>
    <w:rsid w:val="00A55490"/>
    <w:rsid w:val="00A557C1"/>
    <w:rsid w:val="00A55833"/>
    <w:rsid w:val="00A56306"/>
    <w:rsid w:val="00A564AE"/>
    <w:rsid w:val="00A56875"/>
    <w:rsid w:val="00A57118"/>
    <w:rsid w:val="00A57189"/>
    <w:rsid w:val="00A57579"/>
    <w:rsid w:val="00A575B9"/>
    <w:rsid w:val="00A576AE"/>
    <w:rsid w:val="00A579ED"/>
    <w:rsid w:val="00A57B00"/>
    <w:rsid w:val="00A57FDD"/>
    <w:rsid w:val="00A6058B"/>
    <w:rsid w:val="00A605E7"/>
    <w:rsid w:val="00A60905"/>
    <w:rsid w:val="00A6095F"/>
    <w:rsid w:val="00A60C56"/>
    <w:rsid w:val="00A61497"/>
    <w:rsid w:val="00A6152D"/>
    <w:rsid w:val="00A616C6"/>
    <w:rsid w:val="00A61995"/>
    <w:rsid w:val="00A61A25"/>
    <w:rsid w:val="00A61A76"/>
    <w:rsid w:val="00A61DEF"/>
    <w:rsid w:val="00A61EBC"/>
    <w:rsid w:val="00A62017"/>
    <w:rsid w:val="00A6212C"/>
    <w:rsid w:val="00A62BC0"/>
    <w:rsid w:val="00A63007"/>
    <w:rsid w:val="00A630B5"/>
    <w:rsid w:val="00A631CE"/>
    <w:rsid w:val="00A6386B"/>
    <w:rsid w:val="00A638B9"/>
    <w:rsid w:val="00A63AEB"/>
    <w:rsid w:val="00A63E4E"/>
    <w:rsid w:val="00A6404A"/>
    <w:rsid w:val="00A64670"/>
    <w:rsid w:val="00A64B64"/>
    <w:rsid w:val="00A64D13"/>
    <w:rsid w:val="00A64D20"/>
    <w:rsid w:val="00A64D4C"/>
    <w:rsid w:val="00A64FC0"/>
    <w:rsid w:val="00A6508A"/>
    <w:rsid w:val="00A653FA"/>
    <w:rsid w:val="00A65469"/>
    <w:rsid w:val="00A655A1"/>
    <w:rsid w:val="00A6567A"/>
    <w:rsid w:val="00A65709"/>
    <w:rsid w:val="00A6587F"/>
    <w:rsid w:val="00A659A3"/>
    <w:rsid w:val="00A65A25"/>
    <w:rsid w:val="00A65A37"/>
    <w:rsid w:val="00A65ADB"/>
    <w:rsid w:val="00A65B15"/>
    <w:rsid w:val="00A65D2C"/>
    <w:rsid w:val="00A65DD3"/>
    <w:rsid w:val="00A65E27"/>
    <w:rsid w:val="00A660CD"/>
    <w:rsid w:val="00A66268"/>
    <w:rsid w:val="00A66618"/>
    <w:rsid w:val="00A669A5"/>
    <w:rsid w:val="00A66B59"/>
    <w:rsid w:val="00A66B96"/>
    <w:rsid w:val="00A66B9F"/>
    <w:rsid w:val="00A66D49"/>
    <w:rsid w:val="00A66FB5"/>
    <w:rsid w:val="00A67091"/>
    <w:rsid w:val="00A6734F"/>
    <w:rsid w:val="00A6753D"/>
    <w:rsid w:val="00A67572"/>
    <w:rsid w:val="00A67833"/>
    <w:rsid w:val="00A679D0"/>
    <w:rsid w:val="00A67A0F"/>
    <w:rsid w:val="00A67E3F"/>
    <w:rsid w:val="00A67F40"/>
    <w:rsid w:val="00A700FB"/>
    <w:rsid w:val="00A7013A"/>
    <w:rsid w:val="00A7017B"/>
    <w:rsid w:val="00A70295"/>
    <w:rsid w:val="00A70419"/>
    <w:rsid w:val="00A705CB"/>
    <w:rsid w:val="00A705CC"/>
    <w:rsid w:val="00A70949"/>
    <w:rsid w:val="00A70A73"/>
    <w:rsid w:val="00A70D32"/>
    <w:rsid w:val="00A7136F"/>
    <w:rsid w:val="00A71A05"/>
    <w:rsid w:val="00A71AC3"/>
    <w:rsid w:val="00A71B5D"/>
    <w:rsid w:val="00A71C60"/>
    <w:rsid w:val="00A71E89"/>
    <w:rsid w:val="00A720FF"/>
    <w:rsid w:val="00A7227D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273"/>
    <w:rsid w:val="00A73AB7"/>
    <w:rsid w:val="00A73C34"/>
    <w:rsid w:val="00A73DA4"/>
    <w:rsid w:val="00A73FF6"/>
    <w:rsid w:val="00A74005"/>
    <w:rsid w:val="00A74032"/>
    <w:rsid w:val="00A742CB"/>
    <w:rsid w:val="00A74355"/>
    <w:rsid w:val="00A7445B"/>
    <w:rsid w:val="00A74461"/>
    <w:rsid w:val="00A7457F"/>
    <w:rsid w:val="00A74901"/>
    <w:rsid w:val="00A75188"/>
    <w:rsid w:val="00A752F0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64D0"/>
    <w:rsid w:val="00A76663"/>
    <w:rsid w:val="00A766A1"/>
    <w:rsid w:val="00A766CE"/>
    <w:rsid w:val="00A76958"/>
    <w:rsid w:val="00A76D48"/>
    <w:rsid w:val="00A770A7"/>
    <w:rsid w:val="00A77B4C"/>
    <w:rsid w:val="00A77B4E"/>
    <w:rsid w:val="00A77B4F"/>
    <w:rsid w:val="00A77C15"/>
    <w:rsid w:val="00A77CB9"/>
    <w:rsid w:val="00A77E88"/>
    <w:rsid w:val="00A80141"/>
    <w:rsid w:val="00A8044A"/>
    <w:rsid w:val="00A8071B"/>
    <w:rsid w:val="00A80A1E"/>
    <w:rsid w:val="00A80D71"/>
    <w:rsid w:val="00A811EB"/>
    <w:rsid w:val="00A811EF"/>
    <w:rsid w:val="00A81222"/>
    <w:rsid w:val="00A8129C"/>
    <w:rsid w:val="00A813DD"/>
    <w:rsid w:val="00A81559"/>
    <w:rsid w:val="00A81883"/>
    <w:rsid w:val="00A81995"/>
    <w:rsid w:val="00A819DD"/>
    <w:rsid w:val="00A81C89"/>
    <w:rsid w:val="00A81ED9"/>
    <w:rsid w:val="00A8224B"/>
    <w:rsid w:val="00A8228E"/>
    <w:rsid w:val="00A824EC"/>
    <w:rsid w:val="00A82531"/>
    <w:rsid w:val="00A82775"/>
    <w:rsid w:val="00A82A5A"/>
    <w:rsid w:val="00A82A8E"/>
    <w:rsid w:val="00A82EC3"/>
    <w:rsid w:val="00A8300B"/>
    <w:rsid w:val="00A8349D"/>
    <w:rsid w:val="00A836C8"/>
    <w:rsid w:val="00A83726"/>
    <w:rsid w:val="00A8374B"/>
    <w:rsid w:val="00A83A6D"/>
    <w:rsid w:val="00A83B0A"/>
    <w:rsid w:val="00A83C1C"/>
    <w:rsid w:val="00A8429A"/>
    <w:rsid w:val="00A84419"/>
    <w:rsid w:val="00A8454C"/>
    <w:rsid w:val="00A8472B"/>
    <w:rsid w:val="00A8494E"/>
    <w:rsid w:val="00A84AD4"/>
    <w:rsid w:val="00A84B2C"/>
    <w:rsid w:val="00A84E98"/>
    <w:rsid w:val="00A85083"/>
    <w:rsid w:val="00A854FD"/>
    <w:rsid w:val="00A859AA"/>
    <w:rsid w:val="00A859C6"/>
    <w:rsid w:val="00A85D30"/>
    <w:rsid w:val="00A85DA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7DE"/>
    <w:rsid w:val="00A87E3C"/>
    <w:rsid w:val="00A87F98"/>
    <w:rsid w:val="00A90287"/>
    <w:rsid w:val="00A90312"/>
    <w:rsid w:val="00A9042C"/>
    <w:rsid w:val="00A904E0"/>
    <w:rsid w:val="00A90552"/>
    <w:rsid w:val="00A90560"/>
    <w:rsid w:val="00A90693"/>
    <w:rsid w:val="00A9093E"/>
    <w:rsid w:val="00A90B0B"/>
    <w:rsid w:val="00A90B6E"/>
    <w:rsid w:val="00A90FA3"/>
    <w:rsid w:val="00A913A4"/>
    <w:rsid w:val="00A916DC"/>
    <w:rsid w:val="00A917B8"/>
    <w:rsid w:val="00A91867"/>
    <w:rsid w:val="00A9199A"/>
    <w:rsid w:val="00A91A8D"/>
    <w:rsid w:val="00A91B66"/>
    <w:rsid w:val="00A91B95"/>
    <w:rsid w:val="00A91D2D"/>
    <w:rsid w:val="00A91E16"/>
    <w:rsid w:val="00A92160"/>
    <w:rsid w:val="00A921E0"/>
    <w:rsid w:val="00A92228"/>
    <w:rsid w:val="00A92769"/>
    <w:rsid w:val="00A92978"/>
    <w:rsid w:val="00A92AC4"/>
    <w:rsid w:val="00A92EA7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B63"/>
    <w:rsid w:val="00A93C61"/>
    <w:rsid w:val="00A93E97"/>
    <w:rsid w:val="00A94329"/>
    <w:rsid w:val="00A944CD"/>
    <w:rsid w:val="00A948B4"/>
    <w:rsid w:val="00A94A1F"/>
    <w:rsid w:val="00A94A46"/>
    <w:rsid w:val="00A94B5B"/>
    <w:rsid w:val="00A94BF7"/>
    <w:rsid w:val="00A950DC"/>
    <w:rsid w:val="00A95165"/>
    <w:rsid w:val="00A95376"/>
    <w:rsid w:val="00A954BA"/>
    <w:rsid w:val="00A959AE"/>
    <w:rsid w:val="00A95A0A"/>
    <w:rsid w:val="00A95BAC"/>
    <w:rsid w:val="00A95C1E"/>
    <w:rsid w:val="00A95DE7"/>
    <w:rsid w:val="00A95EDA"/>
    <w:rsid w:val="00A96071"/>
    <w:rsid w:val="00A960C8"/>
    <w:rsid w:val="00A960EF"/>
    <w:rsid w:val="00A96507"/>
    <w:rsid w:val="00A966EB"/>
    <w:rsid w:val="00A96859"/>
    <w:rsid w:val="00A96BDD"/>
    <w:rsid w:val="00A96F44"/>
    <w:rsid w:val="00A97083"/>
    <w:rsid w:val="00A971A8"/>
    <w:rsid w:val="00A971E7"/>
    <w:rsid w:val="00A97485"/>
    <w:rsid w:val="00A977A7"/>
    <w:rsid w:val="00A978AC"/>
    <w:rsid w:val="00A979FE"/>
    <w:rsid w:val="00A97AD6"/>
    <w:rsid w:val="00A97AD8"/>
    <w:rsid w:val="00A97B50"/>
    <w:rsid w:val="00A97CAC"/>
    <w:rsid w:val="00A97D87"/>
    <w:rsid w:val="00A97FD3"/>
    <w:rsid w:val="00AA00F2"/>
    <w:rsid w:val="00AA021A"/>
    <w:rsid w:val="00AA03E8"/>
    <w:rsid w:val="00AA049B"/>
    <w:rsid w:val="00AA0ACD"/>
    <w:rsid w:val="00AA0AE7"/>
    <w:rsid w:val="00AA0C38"/>
    <w:rsid w:val="00AA0D9D"/>
    <w:rsid w:val="00AA0DF7"/>
    <w:rsid w:val="00AA1314"/>
    <w:rsid w:val="00AA14A3"/>
    <w:rsid w:val="00AA1513"/>
    <w:rsid w:val="00AA186B"/>
    <w:rsid w:val="00AA1A60"/>
    <w:rsid w:val="00AA1C99"/>
    <w:rsid w:val="00AA1CF4"/>
    <w:rsid w:val="00AA1D8A"/>
    <w:rsid w:val="00AA2019"/>
    <w:rsid w:val="00AA20E2"/>
    <w:rsid w:val="00AA21AF"/>
    <w:rsid w:val="00AA230F"/>
    <w:rsid w:val="00AA261F"/>
    <w:rsid w:val="00AA26D4"/>
    <w:rsid w:val="00AA284E"/>
    <w:rsid w:val="00AA28E1"/>
    <w:rsid w:val="00AA2ABA"/>
    <w:rsid w:val="00AA2E89"/>
    <w:rsid w:val="00AA342C"/>
    <w:rsid w:val="00AA3477"/>
    <w:rsid w:val="00AA35ED"/>
    <w:rsid w:val="00AA3953"/>
    <w:rsid w:val="00AA3C9F"/>
    <w:rsid w:val="00AA3F7C"/>
    <w:rsid w:val="00AA3F9D"/>
    <w:rsid w:val="00AA3F9E"/>
    <w:rsid w:val="00AA3FBF"/>
    <w:rsid w:val="00AA41C7"/>
    <w:rsid w:val="00AA41F3"/>
    <w:rsid w:val="00AA43EE"/>
    <w:rsid w:val="00AA4B08"/>
    <w:rsid w:val="00AA4BCC"/>
    <w:rsid w:val="00AA4FE4"/>
    <w:rsid w:val="00AA5263"/>
    <w:rsid w:val="00AA54FE"/>
    <w:rsid w:val="00AA5555"/>
    <w:rsid w:val="00AA5BE5"/>
    <w:rsid w:val="00AA60CF"/>
    <w:rsid w:val="00AA6136"/>
    <w:rsid w:val="00AA61A9"/>
    <w:rsid w:val="00AA6544"/>
    <w:rsid w:val="00AA65D2"/>
    <w:rsid w:val="00AA667E"/>
    <w:rsid w:val="00AA6956"/>
    <w:rsid w:val="00AA6AB6"/>
    <w:rsid w:val="00AA6B6C"/>
    <w:rsid w:val="00AA6B7A"/>
    <w:rsid w:val="00AA6E41"/>
    <w:rsid w:val="00AA6EB5"/>
    <w:rsid w:val="00AA6EDF"/>
    <w:rsid w:val="00AA6FC8"/>
    <w:rsid w:val="00AA704D"/>
    <w:rsid w:val="00AA706A"/>
    <w:rsid w:val="00AA71BD"/>
    <w:rsid w:val="00AA729B"/>
    <w:rsid w:val="00AA7325"/>
    <w:rsid w:val="00AA7590"/>
    <w:rsid w:val="00AA7664"/>
    <w:rsid w:val="00AA76D5"/>
    <w:rsid w:val="00AA7782"/>
    <w:rsid w:val="00AA7834"/>
    <w:rsid w:val="00AA78B0"/>
    <w:rsid w:val="00AA7A4A"/>
    <w:rsid w:val="00AA7C7B"/>
    <w:rsid w:val="00AA7F68"/>
    <w:rsid w:val="00AB0319"/>
    <w:rsid w:val="00AB047A"/>
    <w:rsid w:val="00AB070D"/>
    <w:rsid w:val="00AB08D7"/>
    <w:rsid w:val="00AB0925"/>
    <w:rsid w:val="00AB0B13"/>
    <w:rsid w:val="00AB0CEB"/>
    <w:rsid w:val="00AB0DB2"/>
    <w:rsid w:val="00AB0DFF"/>
    <w:rsid w:val="00AB0E72"/>
    <w:rsid w:val="00AB0F32"/>
    <w:rsid w:val="00AB0F6C"/>
    <w:rsid w:val="00AB0F92"/>
    <w:rsid w:val="00AB1263"/>
    <w:rsid w:val="00AB1713"/>
    <w:rsid w:val="00AB18D2"/>
    <w:rsid w:val="00AB1DF6"/>
    <w:rsid w:val="00AB212D"/>
    <w:rsid w:val="00AB2501"/>
    <w:rsid w:val="00AB26FC"/>
    <w:rsid w:val="00AB2A42"/>
    <w:rsid w:val="00AB2E68"/>
    <w:rsid w:val="00AB336D"/>
    <w:rsid w:val="00AB359B"/>
    <w:rsid w:val="00AB3A3D"/>
    <w:rsid w:val="00AB3C9D"/>
    <w:rsid w:val="00AB3FD1"/>
    <w:rsid w:val="00AB3FF9"/>
    <w:rsid w:val="00AB4004"/>
    <w:rsid w:val="00AB4075"/>
    <w:rsid w:val="00AB4279"/>
    <w:rsid w:val="00AB4627"/>
    <w:rsid w:val="00AB46F2"/>
    <w:rsid w:val="00AB471F"/>
    <w:rsid w:val="00AB4F0F"/>
    <w:rsid w:val="00AB505B"/>
    <w:rsid w:val="00AB5300"/>
    <w:rsid w:val="00AB543B"/>
    <w:rsid w:val="00AB5443"/>
    <w:rsid w:val="00AB545A"/>
    <w:rsid w:val="00AB5A85"/>
    <w:rsid w:val="00AB5B2E"/>
    <w:rsid w:val="00AB5C4A"/>
    <w:rsid w:val="00AB5D1C"/>
    <w:rsid w:val="00AB5FC9"/>
    <w:rsid w:val="00AB6154"/>
    <w:rsid w:val="00AB6552"/>
    <w:rsid w:val="00AB6747"/>
    <w:rsid w:val="00AB6824"/>
    <w:rsid w:val="00AB6E0F"/>
    <w:rsid w:val="00AB6E23"/>
    <w:rsid w:val="00AB6ECC"/>
    <w:rsid w:val="00AB70D7"/>
    <w:rsid w:val="00AB724F"/>
    <w:rsid w:val="00AB7631"/>
    <w:rsid w:val="00AB76C0"/>
    <w:rsid w:val="00AB7A5B"/>
    <w:rsid w:val="00AB7AC3"/>
    <w:rsid w:val="00AB7DFE"/>
    <w:rsid w:val="00AB7EAA"/>
    <w:rsid w:val="00AB7EDA"/>
    <w:rsid w:val="00AC000B"/>
    <w:rsid w:val="00AC005A"/>
    <w:rsid w:val="00AC0158"/>
    <w:rsid w:val="00AC0296"/>
    <w:rsid w:val="00AC04A3"/>
    <w:rsid w:val="00AC07AA"/>
    <w:rsid w:val="00AC0849"/>
    <w:rsid w:val="00AC09E6"/>
    <w:rsid w:val="00AC0A12"/>
    <w:rsid w:val="00AC0FD3"/>
    <w:rsid w:val="00AC1077"/>
    <w:rsid w:val="00AC1361"/>
    <w:rsid w:val="00AC16A1"/>
    <w:rsid w:val="00AC16D0"/>
    <w:rsid w:val="00AC1D4D"/>
    <w:rsid w:val="00AC1DBD"/>
    <w:rsid w:val="00AC1DE9"/>
    <w:rsid w:val="00AC1E29"/>
    <w:rsid w:val="00AC1E4D"/>
    <w:rsid w:val="00AC1F39"/>
    <w:rsid w:val="00AC2016"/>
    <w:rsid w:val="00AC2050"/>
    <w:rsid w:val="00AC20FB"/>
    <w:rsid w:val="00AC23AE"/>
    <w:rsid w:val="00AC2663"/>
    <w:rsid w:val="00AC29A7"/>
    <w:rsid w:val="00AC2BE9"/>
    <w:rsid w:val="00AC2CBF"/>
    <w:rsid w:val="00AC30B4"/>
    <w:rsid w:val="00AC31F8"/>
    <w:rsid w:val="00AC323C"/>
    <w:rsid w:val="00AC34FF"/>
    <w:rsid w:val="00AC3520"/>
    <w:rsid w:val="00AC3617"/>
    <w:rsid w:val="00AC36A7"/>
    <w:rsid w:val="00AC375F"/>
    <w:rsid w:val="00AC389B"/>
    <w:rsid w:val="00AC39A7"/>
    <w:rsid w:val="00AC3C4A"/>
    <w:rsid w:val="00AC3CC5"/>
    <w:rsid w:val="00AC3D6F"/>
    <w:rsid w:val="00AC3D73"/>
    <w:rsid w:val="00AC3EEB"/>
    <w:rsid w:val="00AC3F12"/>
    <w:rsid w:val="00AC3FAC"/>
    <w:rsid w:val="00AC408A"/>
    <w:rsid w:val="00AC4402"/>
    <w:rsid w:val="00AC492D"/>
    <w:rsid w:val="00AC5038"/>
    <w:rsid w:val="00AC54F3"/>
    <w:rsid w:val="00AC5673"/>
    <w:rsid w:val="00AC57C9"/>
    <w:rsid w:val="00AC594C"/>
    <w:rsid w:val="00AC5AEE"/>
    <w:rsid w:val="00AC5F44"/>
    <w:rsid w:val="00AC6072"/>
    <w:rsid w:val="00AC6167"/>
    <w:rsid w:val="00AC61B3"/>
    <w:rsid w:val="00AC6218"/>
    <w:rsid w:val="00AC64B4"/>
    <w:rsid w:val="00AC64B5"/>
    <w:rsid w:val="00AC6D06"/>
    <w:rsid w:val="00AC6D94"/>
    <w:rsid w:val="00AC6EC5"/>
    <w:rsid w:val="00AC7013"/>
    <w:rsid w:val="00AC76B3"/>
    <w:rsid w:val="00AD01D3"/>
    <w:rsid w:val="00AD0387"/>
    <w:rsid w:val="00AD05AA"/>
    <w:rsid w:val="00AD0844"/>
    <w:rsid w:val="00AD087C"/>
    <w:rsid w:val="00AD0B63"/>
    <w:rsid w:val="00AD0C61"/>
    <w:rsid w:val="00AD0D93"/>
    <w:rsid w:val="00AD0FA3"/>
    <w:rsid w:val="00AD1002"/>
    <w:rsid w:val="00AD105D"/>
    <w:rsid w:val="00AD1127"/>
    <w:rsid w:val="00AD1546"/>
    <w:rsid w:val="00AD1A1A"/>
    <w:rsid w:val="00AD1A1E"/>
    <w:rsid w:val="00AD1A66"/>
    <w:rsid w:val="00AD1AED"/>
    <w:rsid w:val="00AD1B19"/>
    <w:rsid w:val="00AD1C5B"/>
    <w:rsid w:val="00AD1D25"/>
    <w:rsid w:val="00AD1D39"/>
    <w:rsid w:val="00AD1EA7"/>
    <w:rsid w:val="00AD1EBE"/>
    <w:rsid w:val="00AD2391"/>
    <w:rsid w:val="00AD25E2"/>
    <w:rsid w:val="00AD26EE"/>
    <w:rsid w:val="00AD27DC"/>
    <w:rsid w:val="00AD2A42"/>
    <w:rsid w:val="00AD2A5F"/>
    <w:rsid w:val="00AD2CF6"/>
    <w:rsid w:val="00AD3001"/>
    <w:rsid w:val="00AD31F9"/>
    <w:rsid w:val="00AD3248"/>
    <w:rsid w:val="00AD3338"/>
    <w:rsid w:val="00AD3660"/>
    <w:rsid w:val="00AD3699"/>
    <w:rsid w:val="00AD38CB"/>
    <w:rsid w:val="00AD41C2"/>
    <w:rsid w:val="00AD4318"/>
    <w:rsid w:val="00AD47A7"/>
    <w:rsid w:val="00AD4A52"/>
    <w:rsid w:val="00AD4B69"/>
    <w:rsid w:val="00AD4D63"/>
    <w:rsid w:val="00AD4D8E"/>
    <w:rsid w:val="00AD4E37"/>
    <w:rsid w:val="00AD52BD"/>
    <w:rsid w:val="00AD5401"/>
    <w:rsid w:val="00AD54B9"/>
    <w:rsid w:val="00AD573E"/>
    <w:rsid w:val="00AD5972"/>
    <w:rsid w:val="00AD59F9"/>
    <w:rsid w:val="00AD5F7D"/>
    <w:rsid w:val="00AD6136"/>
    <w:rsid w:val="00AD6380"/>
    <w:rsid w:val="00AD6444"/>
    <w:rsid w:val="00AD6493"/>
    <w:rsid w:val="00AD657B"/>
    <w:rsid w:val="00AD6797"/>
    <w:rsid w:val="00AD6AB8"/>
    <w:rsid w:val="00AD6C4F"/>
    <w:rsid w:val="00AD6F74"/>
    <w:rsid w:val="00AD7100"/>
    <w:rsid w:val="00AD713D"/>
    <w:rsid w:val="00AD729C"/>
    <w:rsid w:val="00AD7766"/>
    <w:rsid w:val="00AD7770"/>
    <w:rsid w:val="00AD77F0"/>
    <w:rsid w:val="00AD78DF"/>
    <w:rsid w:val="00AD7B53"/>
    <w:rsid w:val="00AD7FFC"/>
    <w:rsid w:val="00AE0021"/>
    <w:rsid w:val="00AE003C"/>
    <w:rsid w:val="00AE02C6"/>
    <w:rsid w:val="00AE02D2"/>
    <w:rsid w:val="00AE0428"/>
    <w:rsid w:val="00AE0553"/>
    <w:rsid w:val="00AE0680"/>
    <w:rsid w:val="00AE06D8"/>
    <w:rsid w:val="00AE095A"/>
    <w:rsid w:val="00AE099B"/>
    <w:rsid w:val="00AE0CD8"/>
    <w:rsid w:val="00AE104D"/>
    <w:rsid w:val="00AE112F"/>
    <w:rsid w:val="00AE13E6"/>
    <w:rsid w:val="00AE1422"/>
    <w:rsid w:val="00AE17A3"/>
    <w:rsid w:val="00AE17AB"/>
    <w:rsid w:val="00AE180A"/>
    <w:rsid w:val="00AE1ABD"/>
    <w:rsid w:val="00AE2166"/>
    <w:rsid w:val="00AE22AE"/>
    <w:rsid w:val="00AE23E2"/>
    <w:rsid w:val="00AE243E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4D"/>
    <w:rsid w:val="00AE368A"/>
    <w:rsid w:val="00AE39AD"/>
    <w:rsid w:val="00AE3A62"/>
    <w:rsid w:val="00AE3A74"/>
    <w:rsid w:val="00AE3FD0"/>
    <w:rsid w:val="00AE4658"/>
    <w:rsid w:val="00AE467F"/>
    <w:rsid w:val="00AE4B0E"/>
    <w:rsid w:val="00AE4B98"/>
    <w:rsid w:val="00AE4BFC"/>
    <w:rsid w:val="00AE4F6D"/>
    <w:rsid w:val="00AE4FFB"/>
    <w:rsid w:val="00AE505D"/>
    <w:rsid w:val="00AE512D"/>
    <w:rsid w:val="00AE523C"/>
    <w:rsid w:val="00AE52A6"/>
    <w:rsid w:val="00AE54F9"/>
    <w:rsid w:val="00AE581B"/>
    <w:rsid w:val="00AE58AA"/>
    <w:rsid w:val="00AE5C21"/>
    <w:rsid w:val="00AE5D55"/>
    <w:rsid w:val="00AE5ED4"/>
    <w:rsid w:val="00AE605D"/>
    <w:rsid w:val="00AE60EA"/>
    <w:rsid w:val="00AE64E0"/>
    <w:rsid w:val="00AE6528"/>
    <w:rsid w:val="00AE653E"/>
    <w:rsid w:val="00AE66F1"/>
    <w:rsid w:val="00AE687F"/>
    <w:rsid w:val="00AE6A8E"/>
    <w:rsid w:val="00AE6B53"/>
    <w:rsid w:val="00AE6ECD"/>
    <w:rsid w:val="00AE6FFF"/>
    <w:rsid w:val="00AE701B"/>
    <w:rsid w:val="00AE729F"/>
    <w:rsid w:val="00AE72EA"/>
    <w:rsid w:val="00AE7473"/>
    <w:rsid w:val="00AE769C"/>
    <w:rsid w:val="00AE7842"/>
    <w:rsid w:val="00AE7900"/>
    <w:rsid w:val="00AE7964"/>
    <w:rsid w:val="00AE7A80"/>
    <w:rsid w:val="00AE7B1C"/>
    <w:rsid w:val="00AE7C60"/>
    <w:rsid w:val="00AE7CEE"/>
    <w:rsid w:val="00AE7DA4"/>
    <w:rsid w:val="00AF0140"/>
    <w:rsid w:val="00AF0260"/>
    <w:rsid w:val="00AF0647"/>
    <w:rsid w:val="00AF06AE"/>
    <w:rsid w:val="00AF077E"/>
    <w:rsid w:val="00AF0800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95"/>
    <w:rsid w:val="00AF1F64"/>
    <w:rsid w:val="00AF21F7"/>
    <w:rsid w:val="00AF2313"/>
    <w:rsid w:val="00AF2426"/>
    <w:rsid w:val="00AF256D"/>
    <w:rsid w:val="00AF2621"/>
    <w:rsid w:val="00AF2633"/>
    <w:rsid w:val="00AF2736"/>
    <w:rsid w:val="00AF27DB"/>
    <w:rsid w:val="00AF28D7"/>
    <w:rsid w:val="00AF2A28"/>
    <w:rsid w:val="00AF2FE6"/>
    <w:rsid w:val="00AF311E"/>
    <w:rsid w:val="00AF316E"/>
    <w:rsid w:val="00AF3343"/>
    <w:rsid w:val="00AF33FD"/>
    <w:rsid w:val="00AF35D9"/>
    <w:rsid w:val="00AF367B"/>
    <w:rsid w:val="00AF371D"/>
    <w:rsid w:val="00AF395F"/>
    <w:rsid w:val="00AF3CD5"/>
    <w:rsid w:val="00AF41CC"/>
    <w:rsid w:val="00AF42A4"/>
    <w:rsid w:val="00AF4489"/>
    <w:rsid w:val="00AF44E6"/>
    <w:rsid w:val="00AF4971"/>
    <w:rsid w:val="00AF4E28"/>
    <w:rsid w:val="00AF4F79"/>
    <w:rsid w:val="00AF505C"/>
    <w:rsid w:val="00AF5089"/>
    <w:rsid w:val="00AF5268"/>
    <w:rsid w:val="00AF539C"/>
    <w:rsid w:val="00AF590A"/>
    <w:rsid w:val="00AF5D33"/>
    <w:rsid w:val="00AF6175"/>
    <w:rsid w:val="00AF6384"/>
    <w:rsid w:val="00AF65E3"/>
    <w:rsid w:val="00AF682C"/>
    <w:rsid w:val="00AF6B74"/>
    <w:rsid w:val="00AF6C72"/>
    <w:rsid w:val="00AF7039"/>
    <w:rsid w:val="00AF7056"/>
    <w:rsid w:val="00AF725F"/>
    <w:rsid w:val="00AF766F"/>
    <w:rsid w:val="00AF777B"/>
    <w:rsid w:val="00AF77C9"/>
    <w:rsid w:val="00AF7921"/>
    <w:rsid w:val="00AF79E0"/>
    <w:rsid w:val="00AF7D14"/>
    <w:rsid w:val="00B00119"/>
    <w:rsid w:val="00B001DF"/>
    <w:rsid w:val="00B002C2"/>
    <w:rsid w:val="00B00368"/>
    <w:rsid w:val="00B003F6"/>
    <w:rsid w:val="00B00437"/>
    <w:rsid w:val="00B004BE"/>
    <w:rsid w:val="00B0050F"/>
    <w:rsid w:val="00B005CD"/>
    <w:rsid w:val="00B00667"/>
    <w:rsid w:val="00B006EE"/>
    <w:rsid w:val="00B0087E"/>
    <w:rsid w:val="00B00A3E"/>
    <w:rsid w:val="00B00A91"/>
    <w:rsid w:val="00B00C33"/>
    <w:rsid w:val="00B00E8F"/>
    <w:rsid w:val="00B00F5A"/>
    <w:rsid w:val="00B00FC4"/>
    <w:rsid w:val="00B0101B"/>
    <w:rsid w:val="00B01345"/>
    <w:rsid w:val="00B013FB"/>
    <w:rsid w:val="00B014AA"/>
    <w:rsid w:val="00B016FF"/>
    <w:rsid w:val="00B0177D"/>
    <w:rsid w:val="00B018DE"/>
    <w:rsid w:val="00B01E57"/>
    <w:rsid w:val="00B02323"/>
    <w:rsid w:val="00B02437"/>
    <w:rsid w:val="00B025B7"/>
    <w:rsid w:val="00B02705"/>
    <w:rsid w:val="00B0297E"/>
    <w:rsid w:val="00B02C22"/>
    <w:rsid w:val="00B032B1"/>
    <w:rsid w:val="00B032D9"/>
    <w:rsid w:val="00B03318"/>
    <w:rsid w:val="00B034D6"/>
    <w:rsid w:val="00B03725"/>
    <w:rsid w:val="00B03BF5"/>
    <w:rsid w:val="00B03FC9"/>
    <w:rsid w:val="00B040BC"/>
    <w:rsid w:val="00B0423B"/>
    <w:rsid w:val="00B04334"/>
    <w:rsid w:val="00B044E0"/>
    <w:rsid w:val="00B04523"/>
    <w:rsid w:val="00B045DA"/>
    <w:rsid w:val="00B048DB"/>
    <w:rsid w:val="00B04B60"/>
    <w:rsid w:val="00B04DB7"/>
    <w:rsid w:val="00B04DC2"/>
    <w:rsid w:val="00B04EF2"/>
    <w:rsid w:val="00B0511F"/>
    <w:rsid w:val="00B05316"/>
    <w:rsid w:val="00B05467"/>
    <w:rsid w:val="00B05670"/>
    <w:rsid w:val="00B057FA"/>
    <w:rsid w:val="00B059AD"/>
    <w:rsid w:val="00B060A8"/>
    <w:rsid w:val="00B061EE"/>
    <w:rsid w:val="00B06283"/>
    <w:rsid w:val="00B062AD"/>
    <w:rsid w:val="00B06475"/>
    <w:rsid w:val="00B06733"/>
    <w:rsid w:val="00B06C38"/>
    <w:rsid w:val="00B071DB"/>
    <w:rsid w:val="00B07517"/>
    <w:rsid w:val="00B079C0"/>
    <w:rsid w:val="00B07A2A"/>
    <w:rsid w:val="00B07E05"/>
    <w:rsid w:val="00B07F6D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794"/>
    <w:rsid w:val="00B108ED"/>
    <w:rsid w:val="00B10BE5"/>
    <w:rsid w:val="00B10D79"/>
    <w:rsid w:val="00B10F4D"/>
    <w:rsid w:val="00B1118C"/>
    <w:rsid w:val="00B112AC"/>
    <w:rsid w:val="00B11441"/>
    <w:rsid w:val="00B114E7"/>
    <w:rsid w:val="00B1168F"/>
    <w:rsid w:val="00B11890"/>
    <w:rsid w:val="00B1199B"/>
    <w:rsid w:val="00B11AB0"/>
    <w:rsid w:val="00B11CC6"/>
    <w:rsid w:val="00B11F89"/>
    <w:rsid w:val="00B12109"/>
    <w:rsid w:val="00B1224D"/>
    <w:rsid w:val="00B122B2"/>
    <w:rsid w:val="00B12319"/>
    <w:rsid w:val="00B123E7"/>
    <w:rsid w:val="00B12573"/>
    <w:rsid w:val="00B12AC4"/>
    <w:rsid w:val="00B12C6E"/>
    <w:rsid w:val="00B12D3B"/>
    <w:rsid w:val="00B12FBD"/>
    <w:rsid w:val="00B12FC0"/>
    <w:rsid w:val="00B13220"/>
    <w:rsid w:val="00B133DE"/>
    <w:rsid w:val="00B13444"/>
    <w:rsid w:val="00B1346D"/>
    <w:rsid w:val="00B134E2"/>
    <w:rsid w:val="00B139CC"/>
    <w:rsid w:val="00B13B2B"/>
    <w:rsid w:val="00B13C17"/>
    <w:rsid w:val="00B13C3F"/>
    <w:rsid w:val="00B13D58"/>
    <w:rsid w:val="00B13EE0"/>
    <w:rsid w:val="00B1401C"/>
    <w:rsid w:val="00B140F3"/>
    <w:rsid w:val="00B14162"/>
    <w:rsid w:val="00B1447A"/>
    <w:rsid w:val="00B144BD"/>
    <w:rsid w:val="00B14524"/>
    <w:rsid w:val="00B146EA"/>
    <w:rsid w:val="00B1486A"/>
    <w:rsid w:val="00B14AFA"/>
    <w:rsid w:val="00B14FAE"/>
    <w:rsid w:val="00B14FD9"/>
    <w:rsid w:val="00B14FE8"/>
    <w:rsid w:val="00B15053"/>
    <w:rsid w:val="00B151C3"/>
    <w:rsid w:val="00B1576D"/>
    <w:rsid w:val="00B158AD"/>
    <w:rsid w:val="00B1591A"/>
    <w:rsid w:val="00B15D0C"/>
    <w:rsid w:val="00B15F66"/>
    <w:rsid w:val="00B160F5"/>
    <w:rsid w:val="00B162EE"/>
    <w:rsid w:val="00B16421"/>
    <w:rsid w:val="00B165A3"/>
    <w:rsid w:val="00B166E7"/>
    <w:rsid w:val="00B16700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772"/>
    <w:rsid w:val="00B20C61"/>
    <w:rsid w:val="00B20D54"/>
    <w:rsid w:val="00B20D7C"/>
    <w:rsid w:val="00B20D8E"/>
    <w:rsid w:val="00B213E6"/>
    <w:rsid w:val="00B214CA"/>
    <w:rsid w:val="00B218BD"/>
    <w:rsid w:val="00B219FD"/>
    <w:rsid w:val="00B21B02"/>
    <w:rsid w:val="00B21CE6"/>
    <w:rsid w:val="00B21D3F"/>
    <w:rsid w:val="00B22308"/>
    <w:rsid w:val="00B2249B"/>
    <w:rsid w:val="00B22555"/>
    <w:rsid w:val="00B22ADC"/>
    <w:rsid w:val="00B22B46"/>
    <w:rsid w:val="00B22E67"/>
    <w:rsid w:val="00B23008"/>
    <w:rsid w:val="00B23046"/>
    <w:rsid w:val="00B232AF"/>
    <w:rsid w:val="00B234ED"/>
    <w:rsid w:val="00B23934"/>
    <w:rsid w:val="00B2399B"/>
    <w:rsid w:val="00B23B64"/>
    <w:rsid w:val="00B23C95"/>
    <w:rsid w:val="00B24107"/>
    <w:rsid w:val="00B246A7"/>
    <w:rsid w:val="00B24975"/>
    <w:rsid w:val="00B24AA4"/>
    <w:rsid w:val="00B24D16"/>
    <w:rsid w:val="00B24D3E"/>
    <w:rsid w:val="00B25118"/>
    <w:rsid w:val="00B2562E"/>
    <w:rsid w:val="00B25966"/>
    <w:rsid w:val="00B259A4"/>
    <w:rsid w:val="00B26201"/>
    <w:rsid w:val="00B264F7"/>
    <w:rsid w:val="00B26709"/>
    <w:rsid w:val="00B267A2"/>
    <w:rsid w:val="00B26B3F"/>
    <w:rsid w:val="00B26CB2"/>
    <w:rsid w:val="00B2785B"/>
    <w:rsid w:val="00B27934"/>
    <w:rsid w:val="00B27962"/>
    <w:rsid w:val="00B27BF8"/>
    <w:rsid w:val="00B27C8E"/>
    <w:rsid w:val="00B27E47"/>
    <w:rsid w:val="00B27EE8"/>
    <w:rsid w:val="00B27F53"/>
    <w:rsid w:val="00B27FA1"/>
    <w:rsid w:val="00B3058B"/>
    <w:rsid w:val="00B3089B"/>
    <w:rsid w:val="00B30AF3"/>
    <w:rsid w:val="00B30DE6"/>
    <w:rsid w:val="00B30EED"/>
    <w:rsid w:val="00B31343"/>
    <w:rsid w:val="00B31358"/>
    <w:rsid w:val="00B3149C"/>
    <w:rsid w:val="00B31522"/>
    <w:rsid w:val="00B3166A"/>
    <w:rsid w:val="00B31697"/>
    <w:rsid w:val="00B317D8"/>
    <w:rsid w:val="00B31C1C"/>
    <w:rsid w:val="00B31C39"/>
    <w:rsid w:val="00B31C8C"/>
    <w:rsid w:val="00B31CF9"/>
    <w:rsid w:val="00B31E63"/>
    <w:rsid w:val="00B31F70"/>
    <w:rsid w:val="00B3235C"/>
    <w:rsid w:val="00B32B83"/>
    <w:rsid w:val="00B32C1A"/>
    <w:rsid w:val="00B32EDB"/>
    <w:rsid w:val="00B32F3E"/>
    <w:rsid w:val="00B333DC"/>
    <w:rsid w:val="00B33465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038"/>
    <w:rsid w:val="00B34A48"/>
    <w:rsid w:val="00B34B59"/>
    <w:rsid w:val="00B34B8A"/>
    <w:rsid w:val="00B34E18"/>
    <w:rsid w:val="00B35052"/>
    <w:rsid w:val="00B357DF"/>
    <w:rsid w:val="00B35ACC"/>
    <w:rsid w:val="00B36135"/>
    <w:rsid w:val="00B3617E"/>
    <w:rsid w:val="00B36268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8C"/>
    <w:rsid w:val="00B36FCA"/>
    <w:rsid w:val="00B4004D"/>
    <w:rsid w:val="00B400C5"/>
    <w:rsid w:val="00B400D5"/>
    <w:rsid w:val="00B40269"/>
    <w:rsid w:val="00B40697"/>
    <w:rsid w:val="00B406EF"/>
    <w:rsid w:val="00B40B7F"/>
    <w:rsid w:val="00B40D65"/>
    <w:rsid w:val="00B411C3"/>
    <w:rsid w:val="00B41553"/>
    <w:rsid w:val="00B41646"/>
    <w:rsid w:val="00B41660"/>
    <w:rsid w:val="00B41A15"/>
    <w:rsid w:val="00B41A36"/>
    <w:rsid w:val="00B41BCE"/>
    <w:rsid w:val="00B41C2A"/>
    <w:rsid w:val="00B41FDC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B9"/>
    <w:rsid w:val="00B42C99"/>
    <w:rsid w:val="00B42D85"/>
    <w:rsid w:val="00B42F86"/>
    <w:rsid w:val="00B431B6"/>
    <w:rsid w:val="00B43292"/>
    <w:rsid w:val="00B43368"/>
    <w:rsid w:val="00B43594"/>
    <w:rsid w:val="00B43660"/>
    <w:rsid w:val="00B436FB"/>
    <w:rsid w:val="00B43901"/>
    <w:rsid w:val="00B4399A"/>
    <w:rsid w:val="00B43E28"/>
    <w:rsid w:val="00B43E90"/>
    <w:rsid w:val="00B443CD"/>
    <w:rsid w:val="00B443ED"/>
    <w:rsid w:val="00B4468C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80"/>
    <w:rsid w:val="00B45A9F"/>
    <w:rsid w:val="00B45D7B"/>
    <w:rsid w:val="00B45D84"/>
    <w:rsid w:val="00B4609A"/>
    <w:rsid w:val="00B4642D"/>
    <w:rsid w:val="00B46615"/>
    <w:rsid w:val="00B4676E"/>
    <w:rsid w:val="00B4693C"/>
    <w:rsid w:val="00B47049"/>
    <w:rsid w:val="00B471D5"/>
    <w:rsid w:val="00B4737A"/>
    <w:rsid w:val="00B474D3"/>
    <w:rsid w:val="00B475A4"/>
    <w:rsid w:val="00B47633"/>
    <w:rsid w:val="00B476F0"/>
    <w:rsid w:val="00B4773C"/>
    <w:rsid w:val="00B478CB"/>
    <w:rsid w:val="00B479B6"/>
    <w:rsid w:val="00B47A05"/>
    <w:rsid w:val="00B47A77"/>
    <w:rsid w:val="00B47A87"/>
    <w:rsid w:val="00B47E97"/>
    <w:rsid w:val="00B50225"/>
    <w:rsid w:val="00B50256"/>
    <w:rsid w:val="00B50348"/>
    <w:rsid w:val="00B50414"/>
    <w:rsid w:val="00B505C1"/>
    <w:rsid w:val="00B506B2"/>
    <w:rsid w:val="00B5092C"/>
    <w:rsid w:val="00B50AA1"/>
    <w:rsid w:val="00B50B36"/>
    <w:rsid w:val="00B50D2D"/>
    <w:rsid w:val="00B51277"/>
    <w:rsid w:val="00B515CB"/>
    <w:rsid w:val="00B517ED"/>
    <w:rsid w:val="00B5192D"/>
    <w:rsid w:val="00B51A41"/>
    <w:rsid w:val="00B51DBC"/>
    <w:rsid w:val="00B5223B"/>
    <w:rsid w:val="00B522BB"/>
    <w:rsid w:val="00B5252D"/>
    <w:rsid w:val="00B52605"/>
    <w:rsid w:val="00B528DF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40"/>
    <w:rsid w:val="00B53311"/>
    <w:rsid w:val="00B536CF"/>
    <w:rsid w:val="00B5373F"/>
    <w:rsid w:val="00B5382C"/>
    <w:rsid w:val="00B53882"/>
    <w:rsid w:val="00B538AC"/>
    <w:rsid w:val="00B53DE5"/>
    <w:rsid w:val="00B53E0A"/>
    <w:rsid w:val="00B53F72"/>
    <w:rsid w:val="00B54678"/>
    <w:rsid w:val="00B5470F"/>
    <w:rsid w:val="00B549F0"/>
    <w:rsid w:val="00B54A65"/>
    <w:rsid w:val="00B54ADD"/>
    <w:rsid w:val="00B54B3C"/>
    <w:rsid w:val="00B54D00"/>
    <w:rsid w:val="00B54DC4"/>
    <w:rsid w:val="00B55120"/>
    <w:rsid w:val="00B5514F"/>
    <w:rsid w:val="00B5521D"/>
    <w:rsid w:val="00B552A6"/>
    <w:rsid w:val="00B552AB"/>
    <w:rsid w:val="00B5556B"/>
    <w:rsid w:val="00B5565C"/>
    <w:rsid w:val="00B55687"/>
    <w:rsid w:val="00B55936"/>
    <w:rsid w:val="00B559B9"/>
    <w:rsid w:val="00B55A22"/>
    <w:rsid w:val="00B55A6D"/>
    <w:rsid w:val="00B55B6E"/>
    <w:rsid w:val="00B56256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4CE"/>
    <w:rsid w:val="00B579FC"/>
    <w:rsid w:val="00B57C76"/>
    <w:rsid w:val="00B57CA7"/>
    <w:rsid w:val="00B57FE1"/>
    <w:rsid w:val="00B601B6"/>
    <w:rsid w:val="00B6022A"/>
    <w:rsid w:val="00B60611"/>
    <w:rsid w:val="00B606AC"/>
    <w:rsid w:val="00B606EC"/>
    <w:rsid w:val="00B60C42"/>
    <w:rsid w:val="00B6126D"/>
    <w:rsid w:val="00B6187C"/>
    <w:rsid w:val="00B618F1"/>
    <w:rsid w:val="00B61ABC"/>
    <w:rsid w:val="00B61AC0"/>
    <w:rsid w:val="00B61B75"/>
    <w:rsid w:val="00B61CAD"/>
    <w:rsid w:val="00B62023"/>
    <w:rsid w:val="00B62027"/>
    <w:rsid w:val="00B6207A"/>
    <w:rsid w:val="00B620BA"/>
    <w:rsid w:val="00B620EE"/>
    <w:rsid w:val="00B6222A"/>
    <w:rsid w:val="00B624B8"/>
    <w:rsid w:val="00B6257C"/>
    <w:rsid w:val="00B62DFE"/>
    <w:rsid w:val="00B63054"/>
    <w:rsid w:val="00B6332F"/>
    <w:rsid w:val="00B634AD"/>
    <w:rsid w:val="00B635D5"/>
    <w:rsid w:val="00B6379A"/>
    <w:rsid w:val="00B63C74"/>
    <w:rsid w:val="00B63E52"/>
    <w:rsid w:val="00B644AA"/>
    <w:rsid w:val="00B645A7"/>
    <w:rsid w:val="00B64634"/>
    <w:rsid w:val="00B647A4"/>
    <w:rsid w:val="00B64847"/>
    <w:rsid w:val="00B649C5"/>
    <w:rsid w:val="00B649F2"/>
    <w:rsid w:val="00B64ABC"/>
    <w:rsid w:val="00B64C6B"/>
    <w:rsid w:val="00B64E9E"/>
    <w:rsid w:val="00B65052"/>
    <w:rsid w:val="00B65308"/>
    <w:rsid w:val="00B65571"/>
    <w:rsid w:val="00B658C2"/>
    <w:rsid w:val="00B659C3"/>
    <w:rsid w:val="00B65B2E"/>
    <w:rsid w:val="00B65C55"/>
    <w:rsid w:val="00B65CDF"/>
    <w:rsid w:val="00B660A8"/>
    <w:rsid w:val="00B661BE"/>
    <w:rsid w:val="00B662A4"/>
    <w:rsid w:val="00B6663A"/>
    <w:rsid w:val="00B66862"/>
    <w:rsid w:val="00B66ADB"/>
    <w:rsid w:val="00B66B61"/>
    <w:rsid w:val="00B66D3E"/>
    <w:rsid w:val="00B66DDB"/>
    <w:rsid w:val="00B670DD"/>
    <w:rsid w:val="00B671EF"/>
    <w:rsid w:val="00B67668"/>
    <w:rsid w:val="00B6769B"/>
    <w:rsid w:val="00B677D5"/>
    <w:rsid w:val="00B677DA"/>
    <w:rsid w:val="00B678C0"/>
    <w:rsid w:val="00B67BC4"/>
    <w:rsid w:val="00B67C90"/>
    <w:rsid w:val="00B67D8D"/>
    <w:rsid w:val="00B70061"/>
    <w:rsid w:val="00B7017C"/>
    <w:rsid w:val="00B70329"/>
    <w:rsid w:val="00B70335"/>
    <w:rsid w:val="00B70621"/>
    <w:rsid w:val="00B7083A"/>
    <w:rsid w:val="00B70988"/>
    <w:rsid w:val="00B709C4"/>
    <w:rsid w:val="00B70A0C"/>
    <w:rsid w:val="00B70A99"/>
    <w:rsid w:val="00B70BD7"/>
    <w:rsid w:val="00B70CD5"/>
    <w:rsid w:val="00B711F4"/>
    <w:rsid w:val="00B71425"/>
    <w:rsid w:val="00B7159D"/>
    <w:rsid w:val="00B71610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686"/>
    <w:rsid w:val="00B726F8"/>
    <w:rsid w:val="00B7287C"/>
    <w:rsid w:val="00B72D83"/>
    <w:rsid w:val="00B72D8F"/>
    <w:rsid w:val="00B72DEE"/>
    <w:rsid w:val="00B72E44"/>
    <w:rsid w:val="00B72E54"/>
    <w:rsid w:val="00B72F32"/>
    <w:rsid w:val="00B72FD8"/>
    <w:rsid w:val="00B731EE"/>
    <w:rsid w:val="00B732BF"/>
    <w:rsid w:val="00B733AB"/>
    <w:rsid w:val="00B73483"/>
    <w:rsid w:val="00B736D1"/>
    <w:rsid w:val="00B73787"/>
    <w:rsid w:val="00B73908"/>
    <w:rsid w:val="00B73BB4"/>
    <w:rsid w:val="00B73BDA"/>
    <w:rsid w:val="00B73FF6"/>
    <w:rsid w:val="00B74385"/>
    <w:rsid w:val="00B7448E"/>
    <w:rsid w:val="00B745B6"/>
    <w:rsid w:val="00B74864"/>
    <w:rsid w:val="00B74D3F"/>
    <w:rsid w:val="00B751E6"/>
    <w:rsid w:val="00B7585C"/>
    <w:rsid w:val="00B758DB"/>
    <w:rsid w:val="00B75933"/>
    <w:rsid w:val="00B75964"/>
    <w:rsid w:val="00B759C8"/>
    <w:rsid w:val="00B75B12"/>
    <w:rsid w:val="00B75E26"/>
    <w:rsid w:val="00B75E82"/>
    <w:rsid w:val="00B7645E"/>
    <w:rsid w:val="00B76625"/>
    <w:rsid w:val="00B76658"/>
    <w:rsid w:val="00B767DF"/>
    <w:rsid w:val="00B768C4"/>
    <w:rsid w:val="00B76AE6"/>
    <w:rsid w:val="00B76C05"/>
    <w:rsid w:val="00B76C91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80053"/>
    <w:rsid w:val="00B8058C"/>
    <w:rsid w:val="00B806C8"/>
    <w:rsid w:val="00B8071F"/>
    <w:rsid w:val="00B80A58"/>
    <w:rsid w:val="00B80AB1"/>
    <w:rsid w:val="00B80E64"/>
    <w:rsid w:val="00B80EDF"/>
    <w:rsid w:val="00B80F15"/>
    <w:rsid w:val="00B810C2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826"/>
    <w:rsid w:val="00B829D9"/>
    <w:rsid w:val="00B82A2C"/>
    <w:rsid w:val="00B82E82"/>
    <w:rsid w:val="00B82F45"/>
    <w:rsid w:val="00B832D8"/>
    <w:rsid w:val="00B837CA"/>
    <w:rsid w:val="00B8380B"/>
    <w:rsid w:val="00B83C74"/>
    <w:rsid w:val="00B83E24"/>
    <w:rsid w:val="00B83E35"/>
    <w:rsid w:val="00B840CC"/>
    <w:rsid w:val="00B84171"/>
    <w:rsid w:val="00B845E6"/>
    <w:rsid w:val="00B84898"/>
    <w:rsid w:val="00B848AF"/>
    <w:rsid w:val="00B84C53"/>
    <w:rsid w:val="00B84D43"/>
    <w:rsid w:val="00B85064"/>
    <w:rsid w:val="00B851C3"/>
    <w:rsid w:val="00B85757"/>
    <w:rsid w:val="00B85792"/>
    <w:rsid w:val="00B8592E"/>
    <w:rsid w:val="00B85A41"/>
    <w:rsid w:val="00B85E4C"/>
    <w:rsid w:val="00B860AB"/>
    <w:rsid w:val="00B861A7"/>
    <w:rsid w:val="00B861E8"/>
    <w:rsid w:val="00B8655C"/>
    <w:rsid w:val="00B86702"/>
    <w:rsid w:val="00B86860"/>
    <w:rsid w:val="00B8686E"/>
    <w:rsid w:val="00B86AD0"/>
    <w:rsid w:val="00B86BDD"/>
    <w:rsid w:val="00B86E04"/>
    <w:rsid w:val="00B86E2B"/>
    <w:rsid w:val="00B86F77"/>
    <w:rsid w:val="00B872C3"/>
    <w:rsid w:val="00B87317"/>
    <w:rsid w:val="00B87645"/>
    <w:rsid w:val="00B877A1"/>
    <w:rsid w:val="00B87E2B"/>
    <w:rsid w:val="00B87E34"/>
    <w:rsid w:val="00B903CF"/>
    <w:rsid w:val="00B9045B"/>
    <w:rsid w:val="00B90827"/>
    <w:rsid w:val="00B90848"/>
    <w:rsid w:val="00B908B4"/>
    <w:rsid w:val="00B908D9"/>
    <w:rsid w:val="00B90AAC"/>
    <w:rsid w:val="00B90B23"/>
    <w:rsid w:val="00B918FF"/>
    <w:rsid w:val="00B91A7E"/>
    <w:rsid w:val="00B91BAB"/>
    <w:rsid w:val="00B91DE4"/>
    <w:rsid w:val="00B91E10"/>
    <w:rsid w:val="00B92505"/>
    <w:rsid w:val="00B925BB"/>
    <w:rsid w:val="00B92608"/>
    <w:rsid w:val="00B92765"/>
    <w:rsid w:val="00B92906"/>
    <w:rsid w:val="00B9298D"/>
    <w:rsid w:val="00B92AB0"/>
    <w:rsid w:val="00B92B77"/>
    <w:rsid w:val="00B92C4A"/>
    <w:rsid w:val="00B92C95"/>
    <w:rsid w:val="00B92E48"/>
    <w:rsid w:val="00B92E83"/>
    <w:rsid w:val="00B92E90"/>
    <w:rsid w:val="00B92FD4"/>
    <w:rsid w:val="00B9320A"/>
    <w:rsid w:val="00B933F6"/>
    <w:rsid w:val="00B936D4"/>
    <w:rsid w:val="00B939FE"/>
    <w:rsid w:val="00B93E83"/>
    <w:rsid w:val="00B940D7"/>
    <w:rsid w:val="00B94111"/>
    <w:rsid w:val="00B943F5"/>
    <w:rsid w:val="00B94A34"/>
    <w:rsid w:val="00B94D84"/>
    <w:rsid w:val="00B94D9C"/>
    <w:rsid w:val="00B95295"/>
    <w:rsid w:val="00B954ED"/>
    <w:rsid w:val="00B95537"/>
    <w:rsid w:val="00B95854"/>
    <w:rsid w:val="00B95D4B"/>
    <w:rsid w:val="00B95F51"/>
    <w:rsid w:val="00B960D1"/>
    <w:rsid w:val="00B966B7"/>
    <w:rsid w:val="00B9685A"/>
    <w:rsid w:val="00B96A52"/>
    <w:rsid w:val="00B96B92"/>
    <w:rsid w:val="00B96E6D"/>
    <w:rsid w:val="00B97015"/>
    <w:rsid w:val="00B9736E"/>
    <w:rsid w:val="00B9752A"/>
    <w:rsid w:val="00B97568"/>
    <w:rsid w:val="00B97B34"/>
    <w:rsid w:val="00B97C6D"/>
    <w:rsid w:val="00B97D68"/>
    <w:rsid w:val="00B97E17"/>
    <w:rsid w:val="00BA0069"/>
    <w:rsid w:val="00BA00DC"/>
    <w:rsid w:val="00BA011B"/>
    <w:rsid w:val="00BA0210"/>
    <w:rsid w:val="00BA02B9"/>
    <w:rsid w:val="00BA0636"/>
    <w:rsid w:val="00BA082A"/>
    <w:rsid w:val="00BA0DFB"/>
    <w:rsid w:val="00BA10C3"/>
    <w:rsid w:val="00BA1341"/>
    <w:rsid w:val="00BA1599"/>
    <w:rsid w:val="00BA1710"/>
    <w:rsid w:val="00BA1D7E"/>
    <w:rsid w:val="00BA1E52"/>
    <w:rsid w:val="00BA2123"/>
    <w:rsid w:val="00BA212B"/>
    <w:rsid w:val="00BA2298"/>
    <w:rsid w:val="00BA22C0"/>
    <w:rsid w:val="00BA2364"/>
    <w:rsid w:val="00BA23B3"/>
    <w:rsid w:val="00BA26CF"/>
    <w:rsid w:val="00BA28B5"/>
    <w:rsid w:val="00BA292D"/>
    <w:rsid w:val="00BA2AEA"/>
    <w:rsid w:val="00BA3318"/>
    <w:rsid w:val="00BA331C"/>
    <w:rsid w:val="00BA336B"/>
    <w:rsid w:val="00BA3BBE"/>
    <w:rsid w:val="00BA3E56"/>
    <w:rsid w:val="00BA3EFC"/>
    <w:rsid w:val="00BA404C"/>
    <w:rsid w:val="00BA40BD"/>
    <w:rsid w:val="00BA4285"/>
    <w:rsid w:val="00BA43B3"/>
    <w:rsid w:val="00BA45C7"/>
    <w:rsid w:val="00BA4741"/>
    <w:rsid w:val="00BA4871"/>
    <w:rsid w:val="00BA4A81"/>
    <w:rsid w:val="00BA4EA7"/>
    <w:rsid w:val="00BA50BC"/>
    <w:rsid w:val="00BA51A4"/>
    <w:rsid w:val="00BA52D5"/>
    <w:rsid w:val="00BA5406"/>
    <w:rsid w:val="00BA54A3"/>
    <w:rsid w:val="00BA54E9"/>
    <w:rsid w:val="00BA568F"/>
    <w:rsid w:val="00BA56ED"/>
    <w:rsid w:val="00BA5701"/>
    <w:rsid w:val="00BA5766"/>
    <w:rsid w:val="00BA580C"/>
    <w:rsid w:val="00BA5F81"/>
    <w:rsid w:val="00BA5F92"/>
    <w:rsid w:val="00BA6276"/>
    <w:rsid w:val="00BA62AE"/>
    <w:rsid w:val="00BA630A"/>
    <w:rsid w:val="00BA647E"/>
    <w:rsid w:val="00BA64B1"/>
    <w:rsid w:val="00BA6505"/>
    <w:rsid w:val="00BA6577"/>
    <w:rsid w:val="00BA699B"/>
    <w:rsid w:val="00BA69EC"/>
    <w:rsid w:val="00BA6D33"/>
    <w:rsid w:val="00BA6E3D"/>
    <w:rsid w:val="00BA6E75"/>
    <w:rsid w:val="00BA6FA4"/>
    <w:rsid w:val="00BA70AD"/>
    <w:rsid w:val="00BA7100"/>
    <w:rsid w:val="00BA7663"/>
    <w:rsid w:val="00BA76CA"/>
    <w:rsid w:val="00BA7B88"/>
    <w:rsid w:val="00BB0362"/>
    <w:rsid w:val="00BB03B8"/>
    <w:rsid w:val="00BB03D7"/>
    <w:rsid w:val="00BB049E"/>
    <w:rsid w:val="00BB0623"/>
    <w:rsid w:val="00BB0AEE"/>
    <w:rsid w:val="00BB0F2E"/>
    <w:rsid w:val="00BB1A08"/>
    <w:rsid w:val="00BB1B88"/>
    <w:rsid w:val="00BB1BB8"/>
    <w:rsid w:val="00BB20FE"/>
    <w:rsid w:val="00BB227E"/>
    <w:rsid w:val="00BB22EA"/>
    <w:rsid w:val="00BB293C"/>
    <w:rsid w:val="00BB2B25"/>
    <w:rsid w:val="00BB2F31"/>
    <w:rsid w:val="00BB310A"/>
    <w:rsid w:val="00BB32E1"/>
    <w:rsid w:val="00BB361B"/>
    <w:rsid w:val="00BB36F4"/>
    <w:rsid w:val="00BB399A"/>
    <w:rsid w:val="00BB3CA0"/>
    <w:rsid w:val="00BB3F35"/>
    <w:rsid w:val="00BB4024"/>
    <w:rsid w:val="00BB4070"/>
    <w:rsid w:val="00BB40F1"/>
    <w:rsid w:val="00BB420D"/>
    <w:rsid w:val="00BB43B7"/>
    <w:rsid w:val="00BB4588"/>
    <w:rsid w:val="00BB4641"/>
    <w:rsid w:val="00BB4AA7"/>
    <w:rsid w:val="00BB558F"/>
    <w:rsid w:val="00BB564D"/>
    <w:rsid w:val="00BB5B44"/>
    <w:rsid w:val="00BB5B8C"/>
    <w:rsid w:val="00BB5DA1"/>
    <w:rsid w:val="00BB604F"/>
    <w:rsid w:val="00BB61EB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1E2"/>
    <w:rsid w:val="00BB734A"/>
    <w:rsid w:val="00BB7820"/>
    <w:rsid w:val="00BB7A09"/>
    <w:rsid w:val="00BB7B03"/>
    <w:rsid w:val="00BB7BF9"/>
    <w:rsid w:val="00BB7E8C"/>
    <w:rsid w:val="00BB7F2B"/>
    <w:rsid w:val="00BB7FC6"/>
    <w:rsid w:val="00BC00D3"/>
    <w:rsid w:val="00BC041E"/>
    <w:rsid w:val="00BC0468"/>
    <w:rsid w:val="00BC04EB"/>
    <w:rsid w:val="00BC0617"/>
    <w:rsid w:val="00BC0705"/>
    <w:rsid w:val="00BC07DE"/>
    <w:rsid w:val="00BC0908"/>
    <w:rsid w:val="00BC0AD9"/>
    <w:rsid w:val="00BC0B84"/>
    <w:rsid w:val="00BC0CB6"/>
    <w:rsid w:val="00BC0DD2"/>
    <w:rsid w:val="00BC1278"/>
    <w:rsid w:val="00BC1432"/>
    <w:rsid w:val="00BC1453"/>
    <w:rsid w:val="00BC149D"/>
    <w:rsid w:val="00BC1569"/>
    <w:rsid w:val="00BC198A"/>
    <w:rsid w:val="00BC199A"/>
    <w:rsid w:val="00BC1C19"/>
    <w:rsid w:val="00BC226A"/>
    <w:rsid w:val="00BC2665"/>
    <w:rsid w:val="00BC26A8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B82"/>
    <w:rsid w:val="00BC3D41"/>
    <w:rsid w:val="00BC3D4D"/>
    <w:rsid w:val="00BC3DEC"/>
    <w:rsid w:val="00BC3E09"/>
    <w:rsid w:val="00BC409F"/>
    <w:rsid w:val="00BC41F4"/>
    <w:rsid w:val="00BC435C"/>
    <w:rsid w:val="00BC456D"/>
    <w:rsid w:val="00BC48AB"/>
    <w:rsid w:val="00BC48BD"/>
    <w:rsid w:val="00BC48DC"/>
    <w:rsid w:val="00BC4AA9"/>
    <w:rsid w:val="00BC4E74"/>
    <w:rsid w:val="00BC4EF8"/>
    <w:rsid w:val="00BC526C"/>
    <w:rsid w:val="00BC53D5"/>
    <w:rsid w:val="00BC5933"/>
    <w:rsid w:val="00BC5964"/>
    <w:rsid w:val="00BC5A35"/>
    <w:rsid w:val="00BC5C47"/>
    <w:rsid w:val="00BC5F4D"/>
    <w:rsid w:val="00BC6317"/>
    <w:rsid w:val="00BC63F7"/>
    <w:rsid w:val="00BC65B3"/>
    <w:rsid w:val="00BC695A"/>
    <w:rsid w:val="00BC6C08"/>
    <w:rsid w:val="00BC6D63"/>
    <w:rsid w:val="00BC6E23"/>
    <w:rsid w:val="00BC6EA1"/>
    <w:rsid w:val="00BC6F42"/>
    <w:rsid w:val="00BC6F82"/>
    <w:rsid w:val="00BC7089"/>
    <w:rsid w:val="00BC7132"/>
    <w:rsid w:val="00BC7236"/>
    <w:rsid w:val="00BC723D"/>
    <w:rsid w:val="00BC7437"/>
    <w:rsid w:val="00BC761A"/>
    <w:rsid w:val="00BC7A3F"/>
    <w:rsid w:val="00BC7A78"/>
    <w:rsid w:val="00BC7CB9"/>
    <w:rsid w:val="00BC7CC9"/>
    <w:rsid w:val="00BC7E61"/>
    <w:rsid w:val="00BD06B8"/>
    <w:rsid w:val="00BD06D3"/>
    <w:rsid w:val="00BD0837"/>
    <w:rsid w:val="00BD0ACA"/>
    <w:rsid w:val="00BD0EE4"/>
    <w:rsid w:val="00BD15E9"/>
    <w:rsid w:val="00BD16C9"/>
    <w:rsid w:val="00BD1769"/>
    <w:rsid w:val="00BD1BC9"/>
    <w:rsid w:val="00BD2011"/>
    <w:rsid w:val="00BD21E4"/>
    <w:rsid w:val="00BD27EB"/>
    <w:rsid w:val="00BD2A3E"/>
    <w:rsid w:val="00BD2E0A"/>
    <w:rsid w:val="00BD2F66"/>
    <w:rsid w:val="00BD3166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62"/>
    <w:rsid w:val="00BD4674"/>
    <w:rsid w:val="00BD4A82"/>
    <w:rsid w:val="00BD50FC"/>
    <w:rsid w:val="00BD5215"/>
    <w:rsid w:val="00BD55B6"/>
    <w:rsid w:val="00BD574D"/>
    <w:rsid w:val="00BD5811"/>
    <w:rsid w:val="00BD5913"/>
    <w:rsid w:val="00BD5A52"/>
    <w:rsid w:val="00BD5B37"/>
    <w:rsid w:val="00BD5B4D"/>
    <w:rsid w:val="00BD5D64"/>
    <w:rsid w:val="00BD5EFA"/>
    <w:rsid w:val="00BD5F69"/>
    <w:rsid w:val="00BD6064"/>
    <w:rsid w:val="00BD6071"/>
    <w:rsid w:val="00BD637A"/>
    <w:rsid w:val="00BD64EF"/>
    <w:rsid w:val="00BD66D4"/>
    <w:rsid w:val="00BD6801"/>
    <w:rsid w:val="00BD6AB0"/>
    <w:rsid w:val="00BD6B70"/>
    <w:rsid w:val="00BD6BCB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AE0"/>
    <w:rsid w:val="00BD7B09"/>
    <w:rsid w:val="00BD7E1E"/>
    <w:rsid w:val="00BD7E29"/>
    <w:rsid w:val="00BD7E79"/>
    <w:rsid w:val="00BE01D6"/>
    <w:rsid w:val="00BE0214"/>
    <w:rsid w:val="00BE02E6"/>
    <w:rsid w:val="00BE05DF"/>
    <w:rsid w:val="00BE0800"/>
    <w:rsid w:val="00BE08DD"/>
    <w:rsid w:val="00BE17DC"/>
    <w:rsid w:val="00BE1A4D"/>
    <w:rsid w:val="00BE1D6A"/>
    <w:rsid w:val="00BE1FC9"/>
    <w:rsid w:val="00BE2480"/>
    <w:rsid w:val="00BE24D6"/>
    <w:rsid w:val="00BE2858"/>
    <w:rsid w:val="00BE2AC1"/>
    <w:rsid w:val="00BE2B4F"/>
    <w:rsid w:val="00BE2C6C"/>
    <w:rsid w:val="00BE2D03"/>
    <w:rsid w:val="00BE2E17"/>
    <w:rsid w:val="00BE3236"/>
    <w:rsid w:val="00BE3758"/>
    <w:rsid w:val="00BE396E"/>
    <w:rsid w:val="00BE3B31"/>
    <w:rsid w:val="00BE3B48"/>
    <w:rsid w:val="00BE3D53"/>
    <w:rsid w:val="00BE3E55"/>
    <w:rsid w:val="00BE4362"/>
    <w:rsid w:val="00BE43F0"/>
    <w:rsid w:val="00BE441E"/>
    <w:rsid w:val="00BE485A"/>
    <w:rsid w:val="00BE48F9"/>
    <w:rsid w:val="00BE4A3C"/>
    <w:rsid w:val="00BE4AFB"/>
    <w:rsid w:val="00BE4D71"/>
    <w:rsid w:val="00BE4D89"/>
    <w:rsid w:val="00BE4F63"/>
    <w:rsid w:val="00BE519A"/>
    <w:rsid w:val="00BE5301"/>
    <w:rsid w:val="00BE554B"/>
    <w:rsid w:val="00BE557C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B09"/>
    <w:rsid w:val="00BE6CDC"/>
    <w:rsid w:val="00BE6E9C"/>
    <w:rsid w:val="00BE6F04"/>
    <w:rsid w:val="00BE7058"/>
    <w:rsid w:val="00BE7136"/>
    <w:rsid w:val="00BE7805"/>
    <w:rsid w:val="00BE7A7F"/>
    <w:rsid w:val="00BE7AA7"/>
    <w:rsid w:val="00BE7BE2"/>
    <w:rsid w:val="00BE7CB9"/>
    <w:rsid w:val="00BE7D6D"/>
    <w:rsid w:val="00BE7E08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B34"/>
    <w:rsid w:val="00BF0BF9"/>
    <w:rsid w:val="00BF0E06"/>
    <w:rsid w:val="00BF15E8"/>
    <w:rsid w:val="00BF1753"/>
    <w:rsid w:val="00BF183D"/>
    <w:rsid w:val="00BF19A1"/>
    <w:rsid w:val="00BF1A39"/>
    <w:rsid w:val="00BF1C6C"/>
    <w:rsid w:val="00BF2148"/>
    <w:rsid w:val="00BF23EA"/>
    <w:rsid w:val="00BF2517"/>
    <w:rsid w:val="00BF2727"/>
    <w:rsid w:val="00BF2847"/>
    <w:rsid w:val="00BF294B"/>
    <w:rsid w:val="00BF2C02"/>
    <w:rsid w:val="00BF2E5D"/>
    <w:rsid w:val="00BF3027"/>
    <w:rsid w:val="00BF32BB"/>
    <w:rsid w:val="00BF3331"/>
    <w:rsid w:val="00BF35BC"/>
    <w:rsid w:val="00BF3621"/>
    <w:rsid w:val="00BF369E"/>
    <w:rsid w:val="00BF36D7"/>
    <w:rsid w:val="00BF36EC"/>
    <w:rsid w:val="00BF3D65"/>
    <w:rsid w:val="00BF4905"/>
    <w:rsid w:val="00BF4CC3"/>
    <w:rsid w:val="00BF4E62"/>
    <w:rsid w:val="00BF505F"/>
    <w:rsid w:val="00BF5111"/>
    <w:rsid w:val="00BF5366"/>
    <w:rsid w:val="00BF53D3"/>
    <w:rsid w:val="00BF5635"/>
    <w:rsid w:val="00BF563A"/>
    <w:rsid w:val="00BF5791"/>
    <w:rsid w:val="00BF58A5"/>
    <w:rsid w:val="00BF5A0E"/>
    <w:rsid w:val="00BF5AF9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FEE"/>
    <w:rsid w:val="00BF745D"/>
    <w:rsid w:val="00BF74D4"/>
    <w:rsid w:val="00BF7892"/>
    <w:rsid w:val="00BF7B91"/>
    <w:rsid w:val="00BF7DDD"/>
    <w:rsid w:val="00C00195"/>
    <w:rsid w:val="00C00346"/>
    <w:rsid w:val="00C00470"/>
    <w:rsid w:val="00C00496"/>
    <w:rsid w:val="00C006B7"/>
    <w:rsid w:val="00C0097A"/>
    <w:rsid w:val="00C00CDF"/>
    <w:rsid w:val="00C00F2E"/>
    <w:rsid w:val="00C01255"/>
    <w:rsid w:val="00C01286"/>
    <w:rsid w:val="00C01409"/>
    <w:rsid w:val="00C0156A"/>
    <w:rsid w:val="00C01593"/>
    <w:rsid w:val="00C01648"/>
    <w:rsid w:val="00C0174D"/>
    <w:rsid w:val="00C01A61"/>
    <w:rsid w:val="00C01E42"/>
    <w:rsid w:val="00C01E59"/>
    <w:rsid w:val="00C0201B"/>
    <w:rsid w:val="00C023A2"/>
    <w:rsid w:val="00C024D4"/>
    <w:rsid w:val="00C02794"/>
    <w:rsid w:val="00C027A4"/>
    <w:rsid w:val="00C02881"/>
    <w:rsid w:val="00C02ADF"/>
    <w:rsid w:val="00C02BF3"/>
    <w:rsid w:val="00C02C81"/>
    <w:rsid w:val="00C02ECA"/>
    <w:rsid w:val="00C037A8"/>
    <w:rsid w:val="00C03AD7"/>
    <w:rsid w:val="00C03AE0"/>
    <w:rsid w:val="00C04390"/>
    <w:rsid w:val="00C043AB"/>
    <w:rsid w:val="00C046DB"/>
    <w:rsid w:val="00C0482A"/>
    <w:rsid w:val="00C04937"/>
    <w:rsid w:val="00C049E9"/>
    <w:rsid w:val="00C04A1B"/>
    <w:rsid w:val="00C04B11"/>
    <w:rsid w:val="00C04DC9"/>
    <w:rsid w:val="00C04DE0"/>
    <w:rsid w:val="00C04DEE"/>
    <w:rsid w:val="00C05039"/>
    <w:rsid w:val="00C051C7"/>
    <w:rsid w:val="00C054E5"/>
    <w:rsid w:val="00C05553"/>
    <w:rsid w:val="00C0555D"/>
    <w:rsid w:val="00C055FC"/>
    <w:rsid w:val="00C05791"/>
    <w:rsid w:val="00C0586B"/>
    <w:rsid w:val="00C05D8C"/>
    <w:rsid w:val="00C05F3F"/>
    <w:rsid w:val="00C0634A"/>
    <w:rsid w:val="00C06397"/>
    <w:rsid w:val="00C067D0"/>
    <w:rsid w:val="00C06966"/>
    <w:rsid w:val="00C06EFC"/>
    <w:rsid w:val="00C0736D"/>
    <w:rsid w:val="00C07594"/>
    <w:rsid w:val="00C07696"/>
    <w:rsid w:val="00C076C3"/>
    <w:rsid w:val="00C07831"/>
    <w:rsid w:val="00C079B2"/>
    <w:rsid w:val="00C07B49"/>
    <w:rsid w:val="00C07BAC"/>
    <w:rsid w:val="00C07CA5"/>
    <w:rsid w:val="00C07D0D"/>
    <w:rsid w:val="00C07EA9"/>
    <w:rsid w:val="00C07F3A"/>
    <w:rsid w:val="00C07F5B"/>
    <w:rsid w:val="00C1003E"/>
    <w:rsid w:val="00C10519"/>
    <w:rsid w:val="00C10579"/>
    <w:rsid w:val="00C10793"/>
    <w:rsid w:val="00C10B50"/>
    <w:rsid w:val="00C10B69"/>
    <w:rsid w:val="00C10C33"/>
    <w:rsid w:val="00C10C54"/>
    <w:rsid w:val="00C10D6A"/>
    <w:rsid w:val="00C11167"/>
    <w:rsid w:val="00C111A9"/>
    <w:rsid w:val="00C116AD"/>
    <w:rsid w:val="00C11916"/>
    <w:rsid w:val="00C11933"/>
    <w:rsid w:val="00C11A00"/>
    <w:rsid w:val="00C11A43"/>
    <w:rsid w:val="00C11E56"/>
    <w:rsid w:val="00C1219E"/>
    <w:rsid w:val="00C121B5"/>
    <w:rsid w:val="00C1253C"/>
    <w:rsid w:val="00C1254E"/>
    <w:rsid w:val="00C126F8"/>
    <w:rsid w:val="00C12810"/>
    <w:rsid w:val="00C12B5D"/>
    <w:rsid w:val="00C12CB2"/>
    <w:rsid w:val="00C12E2F"/>
    <w:rsid w:val="00C12EDD"/>
    <w:rsid w:val="00C1307D"/>
    <w:rsid w:val="00C130F0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53F"/>
    <w:rsid w:val="00C146CB"/>
    <w:rsid w:val="00C14823"/>
    <w:rsid w:val="00C14BA7"/>
    <w:rsid w:val="00C14C2B"/>
    <w:rsid w:val="00C14C75"/>
    <w:rsid w:val="00C14D12"/>
    <w:rsid w:val="00C14DEE"/>
    <w:rsid w:val="00C14E67"/>
    <w:rsid w:val="00C14FA2"/>
    <w:rsid w:val="00C150B1"/>
    <w:rsid w:val="00C153E3"/>
    <w:rsid w:val="00C154B6"/>
    <w:rsid w:val="00C158D6"/>
    <w:rsid w:val="00C158D7"/>
    <w:rsid w:val="00C15B5D"/>
    <w:rsid w:val="00C15C71"/>
    <w:rsid w:val="00C15CC9"/>
    <w:rsid w:val="00C16279"/>
    <w:rsid w:val="00C1674D"/>
    <w:rsid w:val="00C16857"/>
    <w:rsid w:val="00C16A54"/>
    <w:rsid w:val="00C16B4D"/>
    <w:rsid w:val="00C16BD3"/>
    <w:rsid w:val="00C16EF8"/>
    <w:rsid w:val="00C170A5"/>
    <w:rsid w:val="00C17253"/>
    <w:rsid w:val="00C1748A"/>
    <w:rsid w:val="00C1751B"/>
    <w:rsid w:val="00C177A1"/>
    <w:rsid w:val="00C17C65"/>
    <w:rsid w:val="00C17D33"/>
    <w:rsid w:val="00C17FDF"/>
    <w:rsid w:val="00C20033"/>
    <w:rsid w:val="00C202A4"/>
    <w:rsid w:val="00C2030C"/>
    <w:rsid w:val="00C203D6"/>
    <w:rsid w:val="00C2044A"/>
    <w:rsid w:val="00C204C2"/>
    <w:rsid w:val="00C20690"/>
    <w:rsid w:val="00C207F4"/>
    <w:rsid w:val="00C2085F"/>
    <w:rsid w:val="00C21314"/>
    <w:rsid w:val="00C21416"/>
    <w:rsid w:val="00C21752"/>
    <w:rsid w:val="00C21AA9"/>
    <w:rsid w:val="00C21AC5"/>
    <w:rsid w:val="00C21B33"/>
    <w:rsid w:val="00C21DE6"/>
    <w:rsid w:val="00C22207"/>
    <w:rsid w:val="00C222C3"/>
    <w:rsid w:val="00C223EF"/>
    <w:rsid w:val="00C22420"/>
    <w:rsid w:val="00C22631"/>
    <w:rsid w:val="00C22657"/>
    <w:rsid w:val="00C22765"/>
    <w:rsid w:val="00C2291C"/>
    <w:rsid w:val="00C229F5"/>
    <w:rsid w:val="00C23036"/>
    <w:rsid w:val="00C23067"/>
    <w:rsid w:val="00C23145"/>
    <w:rsid w:val="00C237B9"/>
    <w:rsid w:val="00C23A18"/>
    <w:rsid w:val="00C23AD4"/>
    <w:rsid w:val="00C23C09"/>
    <w:rsid w:val="00C23F95"/>
    <w:rsid w:val="00C242B7"/>
    <w:rsid w:val="00C24346"/>
    <w:rsid w:val="00C24491"/>
    <w:rsid w:val="00C2482F"/>
    <w:rsid w:val="00C248BE"/>
    <w:rsid w:val="00C24988"/>
    <w:rsid w:val="00C249DA"/>
    <w:rsid w:val="00C24D53"/>
    <w:rsid w:val="00C24E34"/>
    <w:rsid w:val="00C24ED8"/>
    <w:rsid w:val="00C24FBF"/>
    <w:rsid w:val="00C255CC"/>
    <w:rsid w:val="00C256B3"/>
    <w:rsid w:val="00C2573F"/>
    <w:rsid w:val="00C25933"/>
    <w:rsid w:val="00C25CAF"/>
    <w:rsid w:val="00C25CB1"/>
    <w:rsid w:val="00C25D01"/>
    <w:rsid w:val="00C25E10"/>
    <w:rsid w:val="00C25EBD"/>
    <w:rsid w:val="00C25EE1"/>
    <w:rsid w:val="00C25F24"/>
    <w:rsid w:val="00C261A2"/>
    <w:rsid w:val="00C26470"/>
    <w:rsid w:val="00C266C7"/>
    <w:rsid w:val="00C267C8"/>
    <w:rsid w:val="00C267CB"/>
    <w:rsid w:val="00C2686C"/>
    <w:rsid w:val="00C26C2E"/>
    <w:rsid w:val="00C27235"/>
    <w:rsid w:val="00C27497"/>
    <w:rsid w:val="00C2781D"/>
    <w:rsid w:val="00C27A6D"/>
    <w:rsid w:val="00C27B16"/>
    <w:rsid w:val="00C27BEC"/>
    <w:rsid w:val="00C30219"/>
    <w:rsid w:val="00C302B1"/>
    <w:rsid w:val="00C305B1"/>
    <w:rsid w:val="00C3092E"/>
    <w:rsid w:val="00C30CA1"/>
    <w:rsid w:val="00C310A1"/>
    <w:rsid w:val="00C312DA"/>
    <w:rsid w:val="00C31326"/>
    <w:rsid w:val="00C313C1"/>
    <w:rsid w:val="00C313C9"/>
    <w:rsid w:val="00C3169B"/>
    <w:rsid w:val="00C318C0"/>
    <w:rsid w:val="00C319B0"/>
    <w:rsid w:val="00C31A52"/>
    <w:rsid w:val="00C31A5D"/>
    <w:rsid w:val="00C31B13"/>
    <w:rsid w:val="00C31B3A"/>
    <w:rsid w:val="00C31B67"/>
    <w:rsid w:val="00C31BAD"/>
    <w:rsid w:val="00C31DA4"/>
    <w:rsid w:val="00C3221F"/>
    <w:rsid w:val="00C323B4"/>
    <w:rsid w:val="00C3260F"/>
    <w:rsid w:val="00C32630"/>
    <w:rsid w:val="00C326C7"/>
    <w:rsid w:val="00C3275F"/>
    <w:rsid w:val="00C32AAE"/>
    <w:rsid w:val="00C32FB2"/>
    <w:rsid w:val="00C33152"/>
    <w:rsid w:val="00C3321D"/>
    <w:rsid w:val="00C332F7"/>
    <w:rsid w:val="00C334A7"/>
    <w:rsid w:val="00C33682"/>
    <w:rsid w:val="00C33799"/>
    <w:rsid w:val="00C33CCA"/>
    <w:rsid w:val="00C3402B"/>
    <w:rsid w:val="00C340C1"/>
    <w:rsid w:val="00C34152"/>
    <w:rsid w:val="00C34496"/>
    <w:rsid w:val="00C344BC"/>
    <w:rsid w:val="00C34525"/>
    <w:rsid w:val="00C34844"/>
    <w:rsid w:val="00C348B1"/>
    <w:rsid w:val="00C348E7"/>
    <w:rsid w:val="00C352AF"/>
    <w:rsid w:val="00C35369"/>
    <w:rsid w:val="00C35397"/>
    <w:rsid w:val="00C35467"/>
    <w:rsid w:val="00C35474"/>
    <w:rsid w:val="00C35597"/>
    <w:rsid w:val="00C35688"/>
    <w:rsid w:val="00C35AB8"/>
    <w:rsid w:val="00C35BD8"/>
    <w:rsid w:val="00C35C33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E50"/>
    <w:rsid w:val="00C36E90"/>
    <w:rsid w:val="00C37003"/>
    <w:rsid w:val="00C372D5"/>
    <w:rsid w:val="00C375A4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28D"/>
    <w:rsid w:val="00C406D7"/>
    <w:rsid w:val="00C409F4"/>
    <w:rsid w:val="00C40A0C"/>
    <w:rsid w:val="00C40A61"/>
    <w:rsid w:val="00C40F9B"/>
    <w:rsid w:val="00C41427"/>
    <w:rsid w:val="00C41456"/>
    <w:rsid w:val="00C415C2"/>
    <w:rsid w:val="00C415C3"/>
    <w:rsid w:val="00C41825"/>
    <w:rsid w:val="00C41B9D"/>
    <w:rsid w:val="00C41BC6"/>
    <w:rsid w:val="00C41DED"/>
    <w:rsid w:val="00C42091"/>
    <w:rsid w:val="00C4213B"/>
    <w:rsid w:val="00C42E1B"/>
    <w:rsid w:val="00C42F2B"/>
    <w:rsid w:val="00C431DC"/>
    <w:rsid w:val="00C432E7"/>
    <w:rsid w:val="00C435CB"/>
    <w:rsid w:val="00C4391F"/>
    <w:rsid w:val="00C43978"/>
    <w:rsid w:val="00C43E5D"/>
    <w:rsid w:val="00C43FE9"/>
    <w:rsid w:val="00C44015"/>
    <w:rsid w:val="00C440A7"/>
    <w:rsid w:val="00C44140"/>
    <w:rsid w:val="00C4416F"/>
    <w:rsid w:val="00C444D8"/>
    <w:rsid w:val="00C44542"/>
    <w:rsid w:val="00C44622"/>
    <w:rsid w:val="00C447AE"/>
    <w:rsid w:val="00C44AA3"/>
    <w:rsid w:val="00C44CE9"/>
    <w:rsid w:val="00C44DAD"/>
    <w:rsid w:val="00C4568F"/>
    <w:rsid w:val="00C45914"/>
    <w:rsid w:val="00C4595B"/>
    <w:rsid w:val="00C45969"/>
    <w:rsid w:val="00C45C9A"/>
    <w:rsid w:val="00C45D3A"/>
    <w:rsid w:val="00C46231"/>
    <w:rsid w:val="00C465D4"/>
    <w:rsid w:val="00C46607"/>
    <w:rsid w:val="00C467FB"/>
    <w:rsid w:val="00C4698E"/>
    <w:rsid w:val="00C46E51"/>
    <w:rsid w:val="00C4703E"/>
    <w:rsid w:val="00C4712D"/>
    <w:rsid w:val="00C471A5"/>
    <w:rsid w:val="00C471B8"/>
    <w:rsid w:val="00C471BF"/>
    <w:rsid w:val="00C4726B"/>
    <w:rsid w:val="00C47384"/>
    <w:rsid w:val="00C474AD"/>
    <w:rsid w:val="00C47616"/>
    <w:rsid w:val="00C47774"/>
    <w:rsid w:val="00C477B4"/>
    <w:rsid w:val="00C4791F"/>
    <w:rsid w:val="00C479BB"/>
    <w:rsid w:val="00C47A7A"/>
    <w:rsid w:val="00C47CE7"/>
    <w:rsid w:val="00C47EF0"/>
    <w:rsid w:val="00C50855"/>
    <w:rsid w:val="00C50A49"/>
    <w:rsid w:val="00C50B98"/>
    <w:rsid w:val="00C50E23"/>
    <w:rsid w:val="00C50F40"/>
    <w:rsid w:val="00C51067"/>
    <w:rsid w:val="00C510AC"/>
    <w:rsid w:val="00C51395"/>
    <w:rsid w:val="00C51542"/>
    <w:rsid w:val="00C51650"/>
    <w:rsid w:val="00C516E7"/>
    <w:rsid w:val="00C51B2F"/>
    <w:rsid w:val="00C51B5B"/>
    <w:rsid w:val="00C51D5C"/>
    <w:rsid w:val="00C51E7B"/>
    <w:rsid w:val="00C5230B"/>
    <w:rsid w:val="00C52363"/>
    <w:rsid w:val="00C52373"/>
    <w:rsid w:val="00C52D71"/>
    <w:rsid w:val="00C52DD0"/>
    <w:rsid w:val="00C53051"/>
    <w:rsid w:val="00C53091"/>
    <w:rsid w:val="00C53206"/>
    <w:rsid w:val="00C5320D"/>
    <w:rsid w:val="00C53253"/>
    <w:rsid w:val="00C532A9"/>
    <w:rsid w:val="00C53429"/>
    <w:rsid w:val="00C536C8"/>
    <w:rsid w:val="00C53771"/>
    <w:rsid w:val="00C539E1"/>
    <w:rsid w:val="00C53B91"/>
    <w:rsid w:val="00C53E6A"/>
    <w:rsid w:val="00C53EA5"/>
    <w:rsid w:val="00C5408D"/>
    <w:rsid w:val="00C543DD"/>
    <w:rsid w:val="00C5443B"/>
    <w:rsid w:val="00C54487"/>
    <w:rsid w:val="00C544F6"/>
    <w:rsid w:val="00C54580"/>
    <w:rsid w:val="00C54591"/>
    <w:rsid w:val="00C548D9"/>
    <w:rsid w:val="00C54ACE"/>
    <w:rsid w:val="00C550A9"/>
    <w:rsid w:val="00C550F5"/>
    <w:rsid w:val="00C551C8"/>
    <w:rsid w:val="00C5546D"/>
    <w:rsid w:val="00C5553B"/>
    <w:rsid w:val="00C5584C"/>
    <w:rsid w:val="00C55906"/>
    <w:rsid w:val="00C5592E"/>
    <w:rsid w:val="00C55B09"/>
    <w:rsid w:val="00C55BDE"/>
    <w:rsid w:val="00C55DC8"/>
    <w:rsid w:val="00C563F8"/>
    <w:rsid w:val="00C567EB"/>
    <w:rsid w:val="00C568F2"/>
    <w:rsid w:val="00C56962"/>
    <w:rsid w:val="00C56F54"/>
    <w:rsid w:val="00C5707C"/>
    <w:rsid w:val="00C5712A"/>
    <w:rsid w:val="00C571A1"/>
    <w:rsid w:val="00C571B5"/>
    <w:rsid w:val="00C573ED"/>
    <w:rsid w:val="00C57490"/>
    <w:rsid w:val="00C576CF"/>
    <w:rsid w:val="00C577AC"/>
    <w:rsid w:val="00C57F3F"/>
    <w:rsid w:val="00C6009B"/>
    <w:rsid w:val="00C6015B"/>
    <w:rsid w:val="00C6028F"/>
    <w:rsid w:val="00C6053D"/>
    <w:rsid w:val="00C61282"/>
    <w:rsid w:val="00C615A4"/>
    <w:rsid w:val="00C615DB"/>
    <w:rsid w:val="00C61646"/>
    <w:rsid w:val="00C6180E"/>
    <w:rsid w:val="00C61C62"/>
    <w:rsid w:val="00C61D1D"/>
    <w:rsid w:val="00C61DFE"/>
    <w:rsid w:val="00C61DFF"/>
    <w:rsid w:val="00C61F19"/>
    <w:rsid w:val="00C61FA5"/>
    <w:rsid w:val="00C62280"/>
    <w:rsid w:val="00C622F5"/>
    <w:rsid w:val="00C62528"/>
    <w:rsid w:val="00C6257E"/>
    <w:rsid w:val="00C625A4"/>
    <w:rsid w:val="00C627FB"/>
    <w:rsid w:val="00C62868"/>
    <w:rsid w:val="00C62D87"/>
    <w:rsid w:val="00C6354F"/>
    <w:rsid w:val="00C638DD"/>
    <w:rsid w:val="00C639EB"/>
    <w:rsid w:val="00C63E54"/>
    <w:rsid w:val="00C64077"/>
    <w:rsid w:val="00C642B6"/>
    <w:rsid w:val="00C6436C"/>
    <w:rsid w:val="00C64487"/>
    <w:rsid w:val="00C646A3"/>
    <w:rsid w:val="00C64E8A"/>
    <w:rsid w:val="00C64F45"/>
    <w:rsid w:val="00C650C1"/>
    <w:rsid w:val="00C65422"/>
    <w:rsid w:val="00C654C1"/>
    <w:rsid w:val="00C654ED"/>
    <w:rsid w:val="00C65610"/>
    <w:rsid w:val="00C656F1"/>
    <w:rsid w:val="00C65811"/>
    <w:rsid w:val="00C659E1"/>
    <w:rsid w:val="00C65AF0"/>
    <w:rsid w:val="00C65BA7"/>
    <w:rsid w:val="00C65C57"/>
    <w:rsid w:val="00C65CB1"/>
    <w:rsid w:val="00C6616C"/>
    <w:rsid w:val="00C6618B"/>
    <w:rsid w:val="00C661DC"/>
    <w:rsid w:val="00C6627C"/>
    <w:rsid w:val="00C66356"/>
    <w:rsid w:val="00C663F1"/>
    <w:rsid w:val="00C6648F"/>
    <w:rsid w:val="00C66499"/>
    <w:rsid w:val="00C666D5"/>
    <w:rsid w:val="00C66921"/>
    <w:rsid w:val="00C66922"/>
    <w:rsid w:val="00C669BF"/>
    <w:rsid w:val="00C66A3B"/>
    <w:rsid w:val="00C66B12"/>
    <w:rsid w:val="00C66C65"/>
    <w:rsid w:val="00C66E40"/>
    <w:rsid w:val="00C670F6"/>
    <w:rsid w:val="00C67551"/>
    <w:rsid w:val="00C67727"/>
    <w:rsid w:val="00C67888"/>
    <w:rsid w:val="00C6795B"/>
    <w:rsid w:val="00C67D57"/>
    <w:rsid w:val="00C67E93"/>
    <w:rsid w:val="00C67F0F"/>
    <w:rsid w:val="00C67FE9"/>
    <w:rsid w:val="00C700C1"/>
    <w:rsid w:val="00C7018C"/>
    <w:rsid w:val="00C706F0"/>
    <w:rsid w:val="00C707EB"/>
    <w:rsid w:val="00C70902"/>
    <w:rsid w:val="00C70903"/>
    <w:rsid w:val="00C70C17"/>
    <w:rsid w:val="00C70DC7"/>
    <w:rsid w:val="00C716A9"/>
    <w:rsid w:val="00C71961"/>
    <w:rsid w:val="00C7197D"/>
    <w:rsid w:val="00C719A4"/>
    <w:rsid w:val="00C719DB"/>
    <w:rsid w:val="00C71E5E"/>
    <w:rsid w:val="00C71EA5"/>
    <w:rsid w:val="00C71EDD"/>
    <w:rsid w:val="00C71EEF"/>
    <w:rsid w:val="00C71FE1"/>
    <w:rsid w:val="00C72057"/>
    <w:rsid w:val="00C72135"/>
    <w:rsid w:val="00C7243E"/>
    <w:rsid w:val="00C72A69"/>
    <w:rsid w:val="00C72EBB"/>
    <w:rsid w:val="00C734BD"/>
    <w:rsid w:val="00C73704"/>
    <w:rsid w:val="00C737B0"/>
    <w:rsid w:val="00C737F5"/>
    <w:rsid w:val="00C73940"/>
    <w:rsid w:val="00C73BEE"/>
    <w:rsid w:val="00C73D6B"/>
    <w:rsid w:val="00C745A3"/>
    <w:rsid w:val="00C747C5"/>
    <w:rsid w:val="00C74817"/>
    <w:rsid w:val="00C74924"/>
    <w:rsid w:val="00C74AEA"/>
    <w:rsid w:val="00C74AF1"/>
    <w:rsid w:val="00C752DA"/>
    <w:rsid w:val="00C75552"/>
    <w:rsid w:val="00C758B4"/>
    <w:rsid w:val="00C75968"/>
    <w:rsid w:val="00C75A3E"/>
    <w:rsid w:val="00C75B95"/>
    <w:rsid w:val="00C75D7A"/>
    <w:rsid w:val="00C75F68"/>
    <w:rsid w:val="00C75FBF"/>
    <w:rsid w:val="00C760E3"/>
    <w:rsid w:val="00C764E7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2F9"/>
    <w:rsid w:val="00C773CC"/>
    <w:rsid w:val="00C7748B"/>
    <w:rsid w:val="00C774EB"/>
    <w:rsid w:val="00C7776B"/>
    <w:rsid w:val="00C777CC"/>
    <w:rsid w:val="00C7790E"/>
    <w:rsid w:val="00C77BD3"/>
    <w:rsid w:val="00C77D6C"/>
    <w:rsid w:val="00C77ED7"/>
    <w:rsid w:val="00C8025B"/>
    <w:rsid w:val="00C804DD"/>
    <w:rsid w:val="00C80570"/>
    <w:rsid w:val="00C8060A"/>
    <w:rsid w:val="00C809DC"/>
    <w:rsid w:val="00C80AC8"/>
    <w:rsid w:val="00C80B91"/>
    <w:rsid w:val="00C80D63"/>
    <w:rsid w:val="00C80FAB"/>
    <w:rsid w:val="00C8126D"/>
    <w:rsid w:val="00C813E1"/>
    <w:rsid w:val="00C81477"/>
    <w:rsid w:val="00C815AB"/>
    <w:rsid w:val="00C819E7"/>
    <w:rsid w:val="00C81BB1"/>
    <w:rsid w:val="00C81E76"/>
    <w:rsid w:val="00C81EFE"/>
    <w:rsid w:val="00C824BE"/>
    <w:rsid w:val="00C827F6"/>
    <w:rsid w:val="00C82912"/>
    <w:rsid w:val="00C82D74"/>
    <w:rsid w:val="00C82E6F"/>
    <w:rsid w:val="00C830C3"/>
    <w:rsid w:val="00C83195"/>
    <w:rsid w:val="00C837DD"/>
    <w:rsid w:val="00C83B8F"/>
    <w:rsid w:val="00C83F3E"/>
    <w:rsid w:val="00C841F1"/>
    <w:rsid w:val="00C84565"/>
    <w:rsid w:val="00C84570"/>
    <w:rsid w:val="00C845E7"/>
    <w:rsid w:val="00C8498B"/>
    <w:rsid w:val="00C85029"/>
    <w:rsid w:val="00C8503B"/>
    <w:rsid w:val="00C85053"/>
    <w:rsid w:val="00C850BB"/>
    <w:rsid w:val="00C85222"/>
    <w:rsid w:val="00C8538B"/>
    <w:rsid w:val="00C85403"/>
    <w:rsid w:val="00C85814"/>
    <w:rsid w:val="00C85898"/>
    <w:rsid w:val="00C8597C"/>
    <w:rsid w:val="00C85A09"/>
    <w:rsid w:val="00C85D46"/>
    <w:rsid w:val="00C85FE2"/>
    <w:rsid w:val="00C86009"/>
    <w:rsid w:val="00C860AF"/>
    <w:rsid w:val="00C86579"/>
    <w:rsid w:val="00C869AE"/>
    <w:rsid w:val="00C86D76"/>
    <w:rsid w:val="00C8707E"/>
    <w:rsid w:val="00C870C3"/>
    <w:rsid w:val="00C870DB"/>
    <w:rsid w:val="00C8716A"/>
    <w:rsid w:val="00C87217"/>
    <w:rsid w:val="00C8740C"/>
    <w:rsid w:val="00C87861"/>
    <w:rsid w:val="00C87972"/>
    <w:rsid w:val="00C87985"/>
    <w:rsid w:val="00C879AA"/>
    <w:rsid w:val="00C87AD2"/>
    <w:rsid w:val="00C87F19"/>
    <w:rsid w:val="00C87F1E"/>
    <w:rsid w:val="00C87F86"/>
    <w:rsid w:val="00C90367"/>
    <w:rsid w:val="00C90395"/>
    <w:rsid w:val="00C90551"/>
    <w:rsid w:val="00C90C44"/>
    <w:rsid w:val="00C90D36"/>
    <w:rsid w:val="00C910C5"/>
    <w:rsid w:val="00C91208"/>
    <w:rsid w:val="00C91251"/>
    <w:rsid w:val="00C91450"/>
    <w:rsid w:val="00C9146F"/>
    <w:rsid w:val="00C9159E"/>
    <w:rsid w:val="00C919E3"/>
    <w:rsid w:val="00C91A08"/>
    <w:rsid w:val="00C91AFB"/>
    <w:rsid w:val="00C91DBA"/>
    <w:rsid w:val="00C92358"/>
    <w:rsid w:val="00C923F7"/>
    <w:rsid w:val="00C92638"/>
    <w:rsid w:val="00C9267B"/>
    <w:rsid w:val="00C92B2E"/>
    <w:rsid w:val="00C92E34"/>
    <w:rsid w:val="00C92EB1"/>
    <w:rsid w:val="00C932AB"/>
    <w:rsid w:val="00C93319"/>
    <w:rsid w:val="00C934D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400F"/>
    <w:rsid w:val="00C943F7"/>
    <w:rsid w:val="00C9458A"/>
    <w:rsid w:val="00C94683"/>
    <w:rsid w:val="00C94889"/>
    <w:rsid w:val="00C94C56"/>
    <w:rsid w:val="00C94C90"/>
    <w:rsid w:val="00C953E8"/>
    <w:rsid w:val="00C954C7"/>
    <w:rsid w:val="00C9559C"/>
    <w:rsid w:val="00C9560B"/>
    <w:rsid w:val="00C956E3"/>
    <w:rsid w:val="00C95858"/>
    <w:rsid w:val="00C95DD0"/>
    <w:rsid w:val="00C95DE6"/>
    <w:rsid w:val="00C96040"/>
    <w:rsid w:val="00C96058"/>
    <w:rsid w:val="00C96320"/>
    <w:rsid w:val="00C96759"/>
    <w:rsid w:val="00C9680C"/>
    <w:rsid w:val="00C96A46"/>
    <w:rsid w:val="00C96D56"/>
    <w:rsid w:val="00C96F96"/>
    <w:rsid w:val="00C9700D"/>
    <w:rsid w:val="00C9731C"/>
    <w:rsid w:val="00C97562"/>
    <w:rsid w:val="00C97811"/>
    <w:rsid w:val="00C978C6"/>
    <w:rsid w:val="00C97A64"/>
    <w:rsid w:val="00C97BB5"/>
    <w:rsid w:val="00C97CA1"/>
    <w:rsid w:val="00C97CD8"/>
    <w:rsid w:val="00C97CF7"/>
    <w:rsid w:val="00C97D10"/>
    <w:rsid w:val="00C97D4A"/>
    <w:rsid w:val="00C97D53"/>
    <w:rsid w:val="00CA018C"/>
    <w:rsid w:val="00CA02AB"/>
    <w:rsid w:val="00CA02B1"/>
    <w:rsid w:val="00CA0308"/>
    <w:rsid w:val="00CA04DE"/>
    <w:rsid w:val="00CA0595"/>
    <w:rsid w:val="00CA06AF"/>
    <w:rsid w:val="00CA07C7"/>
    <w:rsid w:val="00CA08BC"/>
    <w:rsid w:val="00CA0972"/>
    <w:rsid w:val="00CA09A9"/>
    <w:rsid w:val="00CA09C5"/>
    <w:rsid w:val="00CA0A6B"/>
    <w:rsid w:val="00CA0B9E"/>
    <w:rsid w:val="00CA0C52"/>
    <w:rsid w:val="00CA11CB"/>
    <w:rsid w:val="00CA11D5"/>
    <w:rsid w:val="00CA19F6"/>
    <w:rsid w:val="00CA1A7A"/>
    <w:rsid w:val="00CA1B6A"/>
    <w:rsid w:val="00CA1B90"/>
    <w:rsid w:val="00CA1C33"/>
    <w:rsid w:val="00CA1C6E"/>
    <w:rsid w:val="00CA1DFB"/>
    <w:rsid w:val="00CA1E5B"/>
    <w:rsid w:val="00CA1E6E"/>
    <w:rsid w:val="00CA1EEC"/>
    <w:rsid w:val="00CA1F8C"/>
    <w:rsid w:val="00CA1FDB"/>
    <w:rsid w:val="00CA1FE4"/>
    <w:rsid w:val="00CA21AA"/>
    <w:rsid w:val="00CA28AB"/>
    <w:rsid w:val="00CA2923"/>
    <w:rsid w:val="00CA2B21"/>
    <w:rsid w:val="00CA2B5D"/>
    <w:rsid w:val="00CA2C96"/>
    <w:rsid w:val="00CA325C"/>
    <w:rsid w:val="00CA3419"/>
    <w:rsid w:val="00CA34CF"/>
    <w:rsid w:val="00CA371D"/>
    <w:rsid w:val="00CA3B31"/>
    <w:rsid w:val="00CA3D09"/>
    <w:rsid w:val="00CA3DE0"/>
    <w:rsid w:val="00CA3F49"/>
    <w:rsid w:val="00CA4055"/>
    <w:rsid w:val="00CA4652"/>
    <w:rsid w:val="00CA46CA"/>
    <w:rsid w:val="00CA4721"/>
    <w:rsid w:val="00CA489B"/>
    <w:rsid w:val="00CA4974"/>
    <w:rsid w:val="00CA4A2D"/>
    <w:rsid w:val="00CA4B7A"/>
    <w:rsid w:val="00CA4DA3"/>
    <w:rsid w:val="00CA508D"/>
    <w:rsid w:val="00CA548D"/>
    <w:rsid w:val="00CA553D"/>
    <w:rsid w:val="00CA57FA"/>
    <w:rsid w:val="00CA59E8"/>
    <w:rsid w:val="00CA60F0"/>
    <w:rsid w:val="00CA618E"/>
    <w:rsid w:val="00CA62DB"/>
    <w:rsid w:val="00CA671A"/>
    <w:rsid w:val="00CA6807"/>
    <w:rsid w:val="00CA68A1"/>
    <w:rsid w:val="00CA69D3"/>
    <w:rsid w:val="00CA6B0E"/>
    <w:rsid w:val="00CA6EA4"/>
    <w:rsid w:val="00CA71F0"/>
    <w:rsid w:val="00CA744F"/>
    <w:rsid w:val="00CA75E5"/>
    <w:rsid w:val="00CA75E7"/>
    <w:rsid w:val="00CA77CB"/>
    <w:rsid w:val="00CA781F"/>
    <w:rsid w:val="00CA78E4"/>
    <w:rsid w:val="00CA790C"/>
    <w:rsid w:val="00CA79BB"/>
    <w:rsid w:val="00CA7A5A"/>
    <w:rsid w:val="00CA7AEB"/>
    <w:rsid w:val="00CA7AF2"/>
    <w:rsid w:val="00CA7DD7"/>
    <w:rsid w:val="00CB006A"/>
    <w:rsid w:val="00CB024D"/>
    <w:rsid w:val="00CB0611"/>
    <w:rsid w:val="00CB0F41"/>
    <w:rsid w:val="00CB0FA9"/>
    <w:rsid w:val="00CB1043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CAA"/>
    <w:rsid w:val="00CB2D1E"/>
    <w:rsid w:val="00CB2D64"/>
    <w:rsid w:val="00CB2E2F"/>
    <w:rsid w:val="00CB2E53"/>
    <w:rsid w:val="00CB2FEE"/>
    <w:rsid w:val="00CB30A2"/>
    <w:rsid w:val="00CB3549"/>
    <w:rsid w:val="00CB36E3"/>
    <w:rsid w:val="00CB3900"/>
    <w:rsid w:val="00CB3B09"/>
    <w:rsid w:val="00CB3B30"/>
    <w:rsid w:val="00CB3DB8"/>
    <w:rsid w:val="00CB416F"/>
    <w:rsid w:val="00CB424D"/>
    <w:rsid w:val="00CB46DE"/>
    <w:rsid w:val="00CB4A07"/>
    <w:rsid w:val="00CB4B87"/>
    <w:rsid w:val="00CB504E"/>
    <w:rsid w:val="00CB520D"/>
    <w:rsid w:val="00CB5253"/>
    <w:rsid w:val="00CB534C"/>
    <w:rsid w:val="00CB5569"/>
    <w:rsid w:val="00CB55EC"/>
    <w:rsid w:val="00CB579E"/>
    <w:rsid w:val="00CB58EB"/>
    <w:rsid w:val="00CB5946"/>
    <w:rsid w:val="00CB5BB6"/>
    <w:rsid w:val="00CB5C83"/>
    <w:rsid w:val="00CB5C8A"/>
    <w:rsid w:val="00CB5D65"/>
    <w:rsid w:val="00CB5EBF"/>
    <w:rsid w:val="00CB61D9"/>
    <w:rsid w:val="00CB61EA"/>
    <w:rsid w:val="00CB6394"/>
    <w:rsid w:val="00CB66AC"/>
    <w:rsid w:val="00CB680B"/>
    <w:rsid w:val="00CB6867"/>
    <w:rsid w:val="00CB6A8B"/>
    <w:rsid w:val="00CB6ACC"/>
    <w:rsid w:val="00CB6CB2"/>
    <w:rsid w:val="00CB70CC"/>
    <w:rsid w:val="00CB7151"/>
    <w:rsid w:val="00CB71C8"/>
    <w:rsid w:val="00CB7277"/>
    <w:rsid w:val="00CB74EB"/>
    <w:rsid w:val="00CB75F5"/>
    <w:rsid w:val="00CB771E"/>
    <w:rsid w:val="00CB7945"/>
    <w:rsid w:val="00CB7C17"/>
    <w:rsid w:val="00CB7C71"/>
    <w:rsid w:val="00CC0072"/>
    <w:rsid w:val="00CC0145"/>
    <w:rsid w:val="00CC018C"/>
    <w:rsid w:val="00CC025E"/>
    <w:rsid w:val="00CC04EE"/>
    <w:rsid w:val="00CC051D"/>
    <w:rsid w:val="00CC0598"/>
    <w:rsid w:val="00CC07B8"/>
    <w:rsid w:val="00CC09B5"/>
    <w:rsid w:val="00CC09FF"/>
    <w:rsid w:val="00CC0A0B"/>
    <w:rsid w:val="00CC0DD7"/>
    <w:rsid w:val="00CC125E"/>
    <w:rsid w:val="00CC1372"/>
    <w:rsid w:val="00CC1407"/>
    <w:rsid w:val="00CC15D8"/>
    <w:rsid w:val="00CC15FC"/>
    <w:rsid w:val="00CC1841"/>
    <w:rsid w:val="00CC1895"/>
    <w:rsid w:val="00CC197A"/>
    <w:rsid w:val="00CC19D5"/>
    <w:rsid w:val="00CC1BFC"/>
    <w:rsid w:val="00CC1CC1"/>
    <w:rsid w:val="00CC1DD1"/>
    <w:rsid w:val="00CC1E88"/>
    <w:rsid w:val="00CC24E2"/>
    <w:rsid w:val="00CC250C"/>
    <w:rsid w:val="00CC26D4"/>
    <w:rsid w:val="00CC2756"/>
    <w:rsid w:val="00CC277C"/>
    <w:rsid w:val="00CC2B16"/>
    <w:rsid w:val="00CC2B52"/>
    <w:rsid w:val="00CC2D44"/>
    <w:rsid w:val="00CC2ED9"/>
    <w:rsid w:val="00CC2F4D"/>
    <w:rsid w:val="00CC328C"/>
    <w:rsid w:val="00CC3292"/>
    <w:rsid w:val="00CC3413"/>
    <w:rsid w:val="00CC3471"/>
    <w:rsid w:val="00CC360A"/>
    <w:rsid w:val="00CC3A3B"/>
    <w:rsid w:val="00CC3BED"/>
    <w:rsid w:val="00CC3C6F"/>
    <w:rsid w:val="00CC3DB1"/>
    <w:rsid w:val="00CC3DBE"/>
    <w:rsid w:val="00CC3F2D"/>
    <w:rsid w:val="00CC4246"/>
    <w:rsid w:val="00CC4997"/>
    <w:rsid w:val="00CC4E2B"/>
    <w:rsid w:val="00CC4E9C"/>
    <w:rsid w:val="00CC4ECD"/>
    <w:rsid w:val="00CC513D"/>
    <w:rsid w:val="00CC516F"/>
    <w:rsid w:val="00CC52A8"/>
    <w:rsid w:val="00CC5663"/>
    <w:rsid w:val="00CC566C"/>
    <w:rsid w:val="00CC5777"/>
    <w:rsid w:val="00CC5921"/>
    <w:rsid w:val="00CC5CFA"/>
    <w:rsid w:val="00CC5D98"/>
    <w:rsid w:val="00CC5E41"/>
    <w:rsid w:val="00CC5E8A"/>
    <w:rsid w:val="00CC5F68"/>
    <w:rsid w:val="00CC5FFE"/>
    <w:rsid w:val="00CC660C"/>
    <w:rsid w:val="00CC67D9"/>
    <w:rsid w:val="00CC69A0"/>
    <w:rsid w:val="00CC69B9"/>
    <w:rsid w:val="00CC6D0B"/>
    <w:rsid w:val="00CC6F0C"/>
    <w:rsid w:val="00CC7121"/>
    <w:rsid w:val="00CC712C"/>
    <w:rsid w:val="00CC72EE"/>
    <w:rsid w:val="00CC739A"/>
    <w:rsid w:val="00CC74A6"/>
    <w:rsid w:val="00CC77B9"/>
    <w:rsid w:val="00CC7C3A"/>
    <w:rsid w:val="00CC7E4C"/>
    <w:rsid w:val="00CC7F1E"/>
    <w:rsid w:val="00CD0082"/>
    <w:rsid w:val="00CD01D9"/>
    <w:rsid w:val="00CD023B"/>
    <w:rsid w:val="00CD02AE"/>
    <w:rsid w:val="00CD03B3"/>
    <w:rsid w:val="00CD04FE"/>
    <w:rsid w:val="00CD0602"/>
    <w:rsid w:val="00CD0611"/>
    <w:rsid w:val="00CD0748"/>
    <w:rsid w:val="00CD0B4E"/>
    <w:rsid w:val="00CD0BF5"/>
    <w:rsid w:val="00CD0C82"/>
    <w:rsid w:val="00CD0CDF"/>
    <w:rsid w:val="00CD0EA8"/>
    <w:rsid w:val="00CD0FDE"/>
    <w:rsid w:val="00CD129C"/>
    <w:rsid w:val="00CD12A8"/>
    <w:rsid w:val="00CD1530"/>
    <w:rsid w:val="00CD15AF"/>
    <w:rsid w:val="00CD1935"/>
    <w:rsid w:val="00CD1E43"/>
    <w:rsid w:val="00CD23AB"/>
    <w:rsid w:val="00CD29C3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74"/>
    <w:rsid w:val="00CD36F3"/>
    <w:rsid w:val="00CD37F5"/>
    <w:rsid w:val="00CD3885"/>
    <w:rsid w:val="00CD39C2"/>
    <w:rsid w:val="00CD3DD7"/>
    <w:rsid w:val="00CD3F51"/>
    <w:rsid w:val="00CD4464"/>
    <w:rsid w:val="00CD4661"/>
    <w:rsid w:val="00CD46FA"/>
    <w:rsid w:val="00CD4D01"/>
    <w:rsid w:val="00CD4E2E"/>
    <w:rsid w:val="00CD4FFC"/>
    <w:rsid w:val="00CD5087"/>
    <w:rsid w:val="00CD526B"/>
    <w:rsid w:val="00CD5486"/>
    <w:rsid w:val="00CD54F6"/>
    <w:rsid w:val="00CD5694"/>
    <w:rsid w:val="00CD57C4"/>
    <w:rsid w:val="00CD5CDB"/>
    <w:rsid w:val="00CD5FDC"/>
    <w:rsid w:val="00CD6001"/>
    <w:rsid w:val="00CD626F"/>
    <w:rsid w:val="00CD6463"/>
    <w:rsid w:val="00CD649B"/>
    <w:rsid w:val="00CD652D"/>
    <w:rsid w:val="00CD66AE"/>
    <w:rsid w:val="00CD670A"/>
    <w:rsid w:val="00CD6854"/>
    <w:rsid w:val="00CD6964"/>
    <w:rsid w:val="00CD6BD2"/>
    <w:rsid w:val="00CD6BF6"/>
    <w:rsid w:val="00CD6CC8"/>
    <w:rsid w:val="00CD78BD"/>
    <w:rsid w:val="00CD7D7A"/>
    <w:rsid w:val="00CD7EF1"/>
    <w:rsid w:val="00CE03C3"/>
    <w:rsid w:val="00CE06C7"/>
    <w:rsid w:val="00CE0A96"/>
    <w:rsid w:val="00CE0B27"/>
    <w:rsid w:val="00CE0C1C"/>
    <w:rsid w:val="00CE0E04"/>
    <w:rsid w:val="00CE10CD"/>
    <w:rsid w:val="00CE131F"/>
    <w:rsid w:val="00CE1345"/>
    <w:rsid w:val="00CE1400"/>
    <w:rsid w:val="00CE14A9"/>
    <w:rsid w:val="00CE1514"/>
    <w:rsid w:val="00CE1888"/>
    <w:rsid w:val="00CE18D9"/>
    <w:rsid w:val="00CE1910"/>
    <w:rsid w:val="00CE19A0"/>
    <w:rsid w:val="00CE1A48"/>
    <w:rsid w:val="00CE1CF9"/>
    <w:rsid w:val="00CE1E9E"/>
    <w:rsid w:val="00CE2008"/>
    <w:rsid w:val="00CE213A"/>
    <w:rsid w:val="00CE2205"/>
    <w:rsid w:val="00CE2233"/>
    <w:rsid w:val="00CE22D7"/>
    <w:rsid w:val="00CE23D6"/>
    <w:rsid w:val="00CE244F"/>
    <w:rsid w:val="00CE2462"/>
    <w:rsid w:val="00CE2483"/>
    <w:rsid w:val="00CE260B"/>
    <w:rsid w:val="00CE2625"/>
    <w:rsid w:val="00CE2822"/>
    <w:rsid w:val="00CE28BB"/>
    <w:rsid w:val="00CE2EF0"/>
    <w:rsid w:val="00CE2FC5"/>
    <w:rsid w:val="00CE30F3"/>
    <w:rsid w:val="00CE3202"/>
    <w:rsid w:val="00CE32F8"/>
    <w:rsid w:val="00CE37AF"/>
    <w:rsid w:val="00CE3925"/>
    <w:rsid w:val="00CE3B10"/>
    <w:rsid w:val="00CE3C51"/>
    <w:rsid w:val="00CE4108"/>
    <w:rsid w:val="00CE4176"/>
    <w:rsid w:val="00CE4414"/>
    <w:rsid w:val="00CE4666"/>
    <w:rsid w:val="00CE4742"/>
    <w:rsid w:val="00CE48A4"/>
    <w:rsid w:val="00CE4CAF"/>
    <w:rsid w:val="00CE4CD3"/>
    <w:rsid w:val="00CE4E73"/>
    <w:rsid w:val="00CE4EEF"/>
    <w:rsid w:val="00CE51BC"/>
    <w:rsid w:val="00CE5253"/>
    <w:rsid w:val="00CE52BD"/>
    <w:rsid w:val="00CE53A5"/>
    <w:rsid w:val="00CE53D6"/>
    <w:rsid w:val="00CE54F2"/>
    <w:rsid w:val="00CE550C"/>
    <w:rsid w:val="00CE551F"/>
    <w:rsid w:val="00CE56EC"/>
    <w:rsid w:val="00CE57E8"/>
    <w:rsid w:val="00CE5C77"/>
    <w:rsid w:val="00CE5F33"/>
    <w:rsid w:val="00CE5F83"/>
    <w:rsid w:val="00CE658B"/>
    <w:rsid w:val="00CE6BAF"/>
    <w:rsid w:val="00CE6E09"/>
    <w:rsid w:val="00CE6E57"/>
    <w:rsid w:val="00CE6ED5"/>
    <w:rsid w:val="00CE72D2"/>
    <w:rsid w:val="00CE72F1"/>
    <w:rsid w:val="00CE7340"/>
    <w:rsid w:val="00CE73CA"/>
    <w:rsid w:val="00CE753A"/>
    <w:rsid w:val="00CE75BB"/>
    <w:rsid w:val="00CE76D6"/>
    <w:rsid w:val="00CE7877"/>
    <w:rsid w:val="00CE78F9"/>
    <w:rsid w:val="00CE7A7D"/>
    <w:rsid w:val="00CE7C5E"/>
    <w:rsid w:val="00CE7DDD"/>
    <w:rsid w:val="00CE7ED6"/>
    <w:rsid w:val="00CE7F78"/>
    <w:rsid w:val="00CF0320"/>
    <w:rsid w:val="00CF0381"/>
    <w:rsid w:val="00CF053D"/>
    <w:rsid w:val="00CF062F"/>
    <w:rsid w:val="00CF0713"/>
    <w:rsid w:val="00CF07C8"/>
    <w:rsid w:val="00CF0E7C"/>
    <w:rsid w:val="00CF12A7"/>
    <w:rsid w:val="00CF1494"/>
    <w:rsid w:val="00CF14D3"/>
    <w:rsid w:val="00CF15D4"/>
    <w:rsid w:val="00CF169F"/>
    <w:rsid w:val="00CF1AB3"/>
    <w:rsid w:val="00CF1B80"/>
    <w:rsid w:val="00CF1D02"/>
    <w:rsid w:val="00CF2219"/>
    <w:rsid w:val="00CF23F3"/>
    <w:rsid w:val="00CF2454"/>
    <w:rsid w:val="00CF25EC"/>
    <w:rsid w:val="00CF28CD"/>
    <w:rsid w:val="00CF28E8"/>
    <w:rsid w:val="00CF2EB9"/>
    <w:rsid w:val="00CF3230"/>
    <w:rsid w:val="00CF32C8"/>
    <w:rsid w:val="00CF3376"/>
    <w:rsid w:val="00CF34C0"/>
    <w:rsid w:val="00CF3992"/>
    <w:rsid w:val="00CF3AD6"/>
    <w:rsid w:val="00CF417F"/>
    <w:rsid w:val="00CF43D5"/>
    <w:rsid w:val="00CF4414"/>
    <w:rsid w:val="00CF451F"/>
    <w:rsid w:val="00CF4697"/>
    <w:rsid w:val="00CF4AF3"/>
    <w:rsid w:val="00CF4F1E"/>
    <w:rsid w:val="00CF53D7"/>
    <w:rsid w:val="00CF55A1"/>
    <w:rsid w:val="00CF55DC"/>
    <w:rsid w:val="00CF561F"/>
    <w:rsid w:val="00CF5805"/>
    <w:rsid w:val="00CF58D8"/>
    <w:rsid w:val="00CF5E81"/>
    <w:rsid w:val="00CF6019"/>
    <w:rsid w:val="00CF6370"/>
    <w:rsid w:val="00CF66E0"/>
    <w:rsid w:val="00CF6774"/>
    <w:rsid w:val="00CF6819"/>
    <w:rsid w:val="00CF6A53"/>
    <w:rsid w:val="00CF6DEC"/>
    <w:rsid w:val="00CF7037"/>
    <w:rsid w:val="00CF75D4"/>
    <w:rsid w:val="00CF77B7"/>
    <w:rsid w:val="00CF77EC"/>
    <w:rsid w:val="00CF78B8"/>
    <w:rsid w:val="00CF7945"/>
    <w:rsid w:val="00D0013F"/>
    <w:rsid w:val="00D00140"/>
    <w:rsid w:val="00D002A4"/>
    <w:rsid w:val="00D00818"/>
    <w:rsid w:val="00D00B0B"/>
    <w:rsid w:val="00D00C9D"/>
    <w:rsid w:val="00D0100F"/>
    <w:rsid w:val="00D0125F"/>
    <w:rsid w:val="00D012AF"/>
    <w:rsid w:val="00D01312"/>
    <w:rsid w:val="00D01367"/>
    <w:rsid w:val="00D013AF"/>
    <w:rsid w:val="00D01442"/>
    <w:rsid w:val="00D01489"/>
    <w:rsid w:val="00D014CB"/>
    <w:rsid w:val="00D014F1"/>
    <w:rsid w:val="00D01665"/>
    <w:rsid w:val="00D0172F"/>
    <w:rsid w:val="00D01BAD"/>
    <w:rsid w:val="00D01DA0"/>
    <w:rsid w:val="00D01E08"/>
    <w:rsid w:val="00D01EDE"/>
    <w:rsid w:val="00D02411"/>
    <w:rsid w:val="00D02480"/>
    <w:rsid w:val="00D024A5"/>
    <w:rsid w:val="00D026E6"/>
    <w:rsid w:val="00D02C01"/>
    <w:rsid w:val="00D02F41"/>
    <w:rsid w:val="00D02FAB"/>
    <w:rsid w:val="00D03126"/>
    <w:rsid w:val="00D0322B"/>
    <w:rsid w:val="00D032D9"/>
    <w:rsid w:val="00D0338F"/>
    <w:rsid w:val="00D03EDA"/>
    <w:rsid w:val="00D03FAE"/>
    <w:rsid w:val="00D0404E"/>
    <w:rsid w:val="00D0406D"/>
    <w:rsid w:val="00D0433E"/>
    <w:rsid w:val="00D0438F"/>
    <w:rsid w:val="00D04464"/>
    <w:rsid w:val="00D046EF"/>
    <w:rsid w:val="00D047B0"/>
    <w:rsid w:val="00D04DA4"/>
    <w:rsid w:val="00D04F83"/>
    <w:rsid w:val="00D050A4"/>
    <w:rsid w:val="00D05163"/>
    <w:rsid w:val="00D0518D"/>
    <w:rsid w:val="00D05400"/>
    <w:rsid w:val="00D054C0"/>
    <w:rsid w:val="00D059D3"/>
    <w:rsid w:val="00D05B41"/>
    <w:rsid w:val="00D05CC3"/>
    <w:rsid w:val="00D061F4"/>
    <w:rsid w:val="00D0622D"/>
    <w:rsid w:val="00D0640E"/>
    <w:rsid w:val="00D06418"/>
    <w:rsid w:val="00D066AD"/>
    <w:rsid w:val="00D069E3"/>
    <w:rsid w:val="00D06AF5"/>
    <w:rsid w:val="00D06C25"/>
    <w:rsid w:val="00D0735B"/>
    <w:rsid w:val="00D074C6"/>
    <w:rsid w:val="00D07580"/>
    <w:rsid w:val="00D07705"/>
    <w:rsid w:val="00D0770B"/>
    <w:rsid w:val="00D077C9"/>
    <w:rsid w:val="00D0790C"/>
    <w:rsid w:val="00D07975"/>
    <w:rsid w:val="00D07A39"/>
    <w:rsid w:val="00D07C33"/>
    <w:rsid w:val="00D07D5D"/>
    <w:rsid w:val="00D07E34"/>
    <w:rsid w:val="00D07F49"/>
    <w:rsid w:val="00D07F4F"/>
    <w:rsid w:val="00D103D5"/>
    <w:rsid w:val="00D104D0"/>
    <w:rsid w:val="00D1089A"/>
    <w:rsid w:val="00D10927"/>
    <w:rsid w:val="00D10B87"/>
    <w:rsid w:val="00D10C4A"/>
    <w:rsid w:val="00D10EFC"/>
    <w:rsid w:val="00D112DC"/>
    <w:rsid w:val="00D112E0"/>
    <w:rsid w:val="00D11329"/>
    <w:rsid w:val="00D115C5"/>
    <w:rsid w:val="00D11775"/>
    <w:rsid w:val="00D119B1"/>
    <w:rsid w:val="00D119CC"/>
    <w:rsid w:val="00D11A44"/>
    <w:rsid w:val="00D11C8B"/>
    <w:rsid w:val="00D1204B"/>
    <w:rsid w:val="00D12428"/>
    <w:rsid w:val="00D126D2"/>
    <w:rsid w:val="00D1276B"/>
    <w:rsid w:val="00D127F4"/>
    <w:rsid w:val="00D12805"/>
    <w:rsid w:val="00D12B3B"/>
    <w:rsid w:val="00D12D90"/>
    <w:rsid w:val="00D1302A"/>
    <w:rsid w:val="00D13689"/>
    <w:rsid w:val="00D136E9"/>
    <w:rsid w:val="00D138CC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B5"/>
    <w:rsid w:val="00D149F2"/>
    <w:rsid w:val="00D14AE9"/>
    <w:rsid w:val="00D14B37"/>
    <w:rsid w:val="00D14C6A"/>
    <w:rsid w:val="00D14D7A"/>
    <w:rsid w:val="00D14E19"/>
    <w:rsid w:val="00D14FC6"/>
    <w:rsid w:val="00D15094"/>
    <w:rsid w:val="00D152F2"/>
    <w:rsid w:val="00D1532A"/>
    <w:rsid w:val="00D15846"/>
    <w:rsid w:val="00D15BA8"/>
    <w:rsid w:val="00D15C9E"/>
    <w:rsid w:val="00D16613"/>
    <w:rsid w:val="00D167C2"/>
    <w:rsid w:val="00D16ADA"/>
    <w:rsid w:val="00D16DD8"/>
    <w:rsid w:val="00D16E81"/>
    <w:rsid w:val="00D16F5D"/>
    <w:rsid w:val="00D17195"/>
    <w:rsid w:val="00D17348"/>
    <w:rsid w:val="00D1743C"/>
    <w:rsid w:val="00D174CA"/>
    <w:rsid w:val="00D177C5"/>
    <w:rsid w:val="00D1788F"/>
    <w:rsid w:val="00D179F0"/>
    <w:rsid w:val="00D17B35"/>
    <w:rsid w:val="00D17D93"/>
    <w:rsid w:val="00D17FC5"/>
    <w:rsid w:val="00D2000B"/>
    <w:rsid w:val="00D20098"/>
    <w:rsid w:val="00D202E0"/>
    <w:rsid w:val="00D20375"/>
    <w:rsid w:val="00D2045C"/>
    <w:rsid w:val="00D20504"/>
    <w:rsid w:val="00D20611"/>
    <w:rsid w:val="00D207DE"/>
    <w:rsid w:val="00D20B12"/>
    <w:rsid w:val="00D20C3F"/>
    <w:rsid w:val="00D20D2B"/>
    <w:rsid w:val="00D20DE1"/>
    <w:rsid w:val="00D20EE7"/>
    <w:rsid w:val="00D21088"/>
    <w:rsid w:val="00D2144C"/>
    <w:rsid w:val="00D2159A"/>
    <w:rsid w:val="00D215AC"/>
    <w:rsid w:val="00D2176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E32"/>
    <w:rsid w:val="00D221C6"/>
    <w:rsid w:val="00D221FD"/>
    <w:rsid w:val="00D225DC"/>
    <w:rsid w:val="00D226AC"/>
    <w:rsid w:val="00D22869"/>
    <w:rsid w:val="00D22931"/>
    <w:rsid w:val="00D22C44"/>
    <w:rsid w:val="00D22E09"/>
    <w:rsid w:val="00D22E2B"/>
    <w:rsid w:val="00D230A7"/>
    <w:rsid w:val="00D2310C"/>
    <w:rsid w:val="00D2362B"/>
    <w:rsid w:val="00D23873"/>
    <w:rsid w:val="00D238F1"/>
    <w:rsid w:val="00D23945"/>
    <w:rsid w:val="00D23B34"/>
    <w:rsid w:val="00D23BDB"/>
    <w:rsid w:val="00D23E67"/>
    <w:rsid w:val="00D241E0"/>
    <w:rsid w:val="00D241EB"/>
    <w:rsid w:val="00D24270"/>
    <w:rsid w:val="00D244EC"/>
    <w:rsid w:val="00D2454A"/>
    <w:rsid w:val="00D2454E"/>
    <w:rsid w:val="00D24DE3"/>
    <w:rsid w:val="00D24E7E"/>
    <w:rsid w:val="00D24F10"/>
    <w:rsid w:val="00D24F6C"/>
    <w:rsid w:val="00D25073"/>
    <w:rsid w:val="00D25335"/>
    <w:rsid w:val="00D254E9"/>
    <w:rsid w:val="00D25572"/>
    <w:rsid w:val="00D258D8"/>
    <w:rsid w:val="00D25DF1"/>
    <w:rsid w:val="00D25F4E"/>
    <w:rsid w:val="00D25F5D"/>
    <w:rsid w:val="00D2605C"/>
    <w:rsid w:val="00D260B8"/>
    <w:rsid w:val="00D262A5"/>
    <w:rsid w:val="00D263A4"/>
    <w:rsid w:val="00D265A6"/>
    <w:rsid w:val="00D267DF"/>
    <w:rsid w:val="00D26AA3"/>
    <w:rsid w:val="00D26CFE"/>
    <w:rsid w:val="00D26D8C"/>
    <w:rsid w:val="00D27009"/>
    <w:rsid w:val="00D270DF"/>
    <w:rsid w:val="00D27144"/>
    <w:rsid w:val="00D272E6"/>
    <w:rsid w:val="00D27799"/>
    <w:rsid w:val="00D278B6"/>
    <w:rsid w:val="00D2797B"/>
    <w:rsid w:val="00D27C85"/>
    <w:rsid w:val="00D27D6A"/>
    <w:rsid w:val="00D27E29"/>
    <w:rsid w:val="00D30050"/>
    <w:rsid w:val="00D3022D"/>
    <w:rsid w:val="00D30529"/>
    <w:rsid w:val="00D3053D"/>
    <w:rsid w:val="00D30716"/>
    <w:rsid w:val="00D30B5F"/>
    <w:rsid w:val="00D31117"/>
    <w:rsid w:val="00D31152"/>
    <w:rsid w:val="00D3119E"/>
    <w:rsid w:val="00D31286"/>
    <w:rsid w:val="00D31387"/>
    <w:rsid w:val="00D3154B"/>
    <w:rsid w:val="00D315F9"/>
    <w:rsid w:val="00D317E9"/>
    <w:rsid w:val="00D31877"/>
    <w:rsid w:val="00D319A0"/>
    <w:rsid w:val="00D31C69"/>
    <w:rsid w:val="00D31CB0"/>
    <w:rsid w:val="00D31DDA"/>
    <w:rsid w:val="00D31EA3"/>
    <w:rsid w:val="00D32120"/>
    <w:rsid w:val="00D32171"/>
    <w:rsid w:val="00D323C3"/>
    <w:rsid w:val="00D3246D"/>
    <w:rsid w:val="00D32496"/>
    <w:rsid w:val="00D32842"/>
    <w:rsid w:val="00D32866"/>
    <w:rsid w:val="00D328CE"/>
    <w:rsid w:val="00D33068"/>
    <w:rsid w:val="00D33127"/>
    <w:rsid w:val="00D33192"/>
    <w:rsid w:val="00D331CA"/>
    <w:rsid w:val="00D334F4"/>
    <w:rsid w:val="00D335AA"/>
    <w:rsid w:val="00D33632"/>
    <w:rsid w:val="00D33741"/>
    <w:rsid w:val="00D3388B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CE2"/>
    <w:rsid w:val="00D34EF7"/>
    <w:rsid w:val="00D34EFF"/>
    <w:rsid w:val="00D359A9"/>
    <w:rsid w:val="00D35A0C"/>
    <w:rsid w:val="00D35A3E"/>
    <w:rsid w:val="00D35E9C"/>
    <w:rsid w:val="00D35F35"/>
    <w:rsid w:val="00D362CF"/>
    <w:rsid w:val="00D3654E"/>
    <w:rsid w:val="00D365FE"/>
    <w:rsid w:val="00D36612"/>
    <w:rsid w:val="00D369CA"/>
    <w:rsid w:val="00D36ED5"/>
    <w:rsid w:val="00D36F70"/>
    <w:rsid w:val="00D37463"/>
    <w:rsid w:val="00D3767C"/>
    <w:rsid w:val="00D37971"/>
    <w:rsid w:val="00D37A72"/>
    <w:rsid w:val="00D37FC3"/>
    <w:rsid w:val="00D4000D"/>
    <w:rsid w:val="00D401A4"/>
    <w:rsid w:val="00D40246"/>
    <w:rsid w:val="00D40344"/>
    <w:rsid w:val="00D40381"/>
    <w:rsid w:val="00D40595"/>
    <w:rsid w:val="00D408F8"/>
    <w:rsid w:val="00D40955"/>
    <w:rsid w:val="00D40995"/>
    <w:rsid w:val="00D40B33"/>
    <w:rsid w:val="00D41037"/>
    <w:rsid w:val="00D414C0"/>
    <w:rsid w:val="00D4164D"/>
    <w:rsid w:val="00D416CA"/>
    <w:rsid w:val="00D41D0B"/>
    <w:rsid w:val="00D41E75"/>
    <w:rsid w:val="00D4202F"/>
    <w:rsid w:val="00D424E0"/>
    <w:rsid w:val="00D4265E"/>
    <w:rsid w:val="00D427C4"/>
    <w:rsid w:val="00D427D4"/>
    <w:rsid w:val="00D4281A"/>
    <w:rsid w:val="00D42AAF"/>
    <w:rsid w:val="00D42DDA"/>
    <w:rsid w:val="00D43094"/>
    <w:rsid w:val="00D4318E"/>
    <w:rsid w:val="00D431F6"/>
    <w:rsid w:val="00D43654"/>
    <w:rsid w:val="00D437D4"/>
    <w:rsid w:val="00D43A9F"/>
    <w:rsid w:val="00D43BD6"/>
    <w:rsid w:val="00D43C35"/>
    <w:rsid w:val="00D43E7A"/>
    <w:rsid w:val="00D43F9B"/>
    <w:rsid w:val="00D44027"/>
    <w:rsid w:val="00D4436B"/>
    <w:rsid w:val="00D445A4"/>
    <w:rsid w:val="00D44603"/>
    <w:rsid w:val="00D44DCA"/>
    <w:rsid w:val="00D450BD"/>
    <w:rsid w:val="00D451EE"/>
    <w:rsid w:val="00D45297"/>
    <w:rsid w:val="00D4541E"/>
    <w:rsid w:val="00D45577"/>
    <w:rsid w:val="00D456A0"/>
    <w:rsid w:val="00D4586F"/>
    <w:rsid w:val="00D4597E"/>
    <w:rsid w:val="00D45B0A"/>
    <w:rsid w:val="00D45B20"/>
    <w:rsid w:val="00D45C47"/>
    <w:rsid w:val="00D4606A"/>
    <w:rsid w:val="00D46173"/>
    <w:rsid w:val="00D46367"/>
    <w:rsid w:val="00D463C8"/>
    <w:rsid w:val="00D464B9"/>
    <w:rsid w:val="00D46551"/>
    <w:rsid w:val="00D4659D"/>
    <w:rsid w:val="00D468B7"/>
    <w:rsid w:val="00D46C92"/>
    <w:rsid w:val="00D46D2F"/>
    <w:rsid w:val="00D46E5D"/>
    <w:rsid w:val="00D46FA9"/>
    <w:rsid w:val="00D471DD"/>
    <w:rsid w:val="00D4749B"/>
    <w:rsid w:val="00D47869"/>
    <w:rsid w:val="00D47B3C"/>
    <w:rsid w:val="00D47B3E"/>
    <w:rsid w:val="00D47CA2"/>
    <w:rsid w:val="00D47E96"/>
    <w:rsid w:val="00D50521"/>
    <w:rsid w:val="00D506B9"/>
    <w:rsid w:val="00D507B6"/>
    <w:rsid w:val="00D508CC"/>
    <w:rsid w:val="00D50928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BB7"/>
    <w:rsid w:val="00D51E4F"/>
    <w:rsid w:val="00D51F18"/>
    <w:rsid w:val="00D51FFA"/>
    <w:rsid w:val="00D520EE"/>
    <w:rsid w:val="00D5281D"/>
    <w:rsid w:val="00D52CCC"/>
    <w:rsid w:val="00D52DE4"/>
    <w:rsid w:val="00D52F7C"/>
    <w:rsid w:val="00D53030"/>
    <w:rsid w:val="00D532DA"/>
    <w:rsid w:val="00D535FE"/>
    <w:rsid w:val="00D53646"/>
    <w:rsid w:val="00D536A6"/>
    <w:rsid w:val="00D53B94"/>
    <w:rsid w:val="00D53C16"/>
    <w:rsid w:val="00D53E09"/>
    <w:rsid w:val="00D53EDE"/>
    <w:rsid w:val="00D53FD0"/>
    <w:rsid w:val="00D54006"/>
    <w:rsid w:val="00D54348"/>
    <w:rsid w:val="00D543B5"/>
    <w:rsid w:val="00D54938"/>
    <w:rsid w:val="00D54A34"/>
    <w:rsid w:val="00D54AEB"/>
    <w:rsid w:val="00D54B18"/>
    <w:rsid w:val="00D54DCB"/>
    <w:rsid w:val="00D54F5F"/>
    <w:rsid w:val="00D550EB"/>
    <w:rsid w:val="00D55110"/>
    <w:rsid w:val="00D55265"/>
    <w:rsid w:val="00D5526B"/>
    <w:rsid w:val="00D552EE"/>
    <w:rsid w:val="00D55443"/>
    <w:rsid w:val="00D55469"/>
    <w:rsid w:val="00D55910"/>
    <w:rsid w:val="00D55ABA"/>
    <w:rsid w:val="00D55D8E"/>
    <w:rsid w:val="00D560B8"/>
    <w:rsid w:val="00D562E3"/>
    <w:rsid w:val="00D5644C"/>
    <w:rsid w:val="00D564CA"/>
    <w:rsid w:val="00D56689"/>
    <w:rsid w:val="00D567CC"/>
    <w:rsid w:val="00D568F6"/>
    <w:rsid w:val="00D56AFC"/>
    <w:rsid w:val="00D56DFA"/>
    <w:rsid w:val="00D57143"/>
    <w:rsid w:val="00D57427"/>
    <w:rsid w:val="00D57483"/>
    <w:rsid w:val="00D57961"/>
    <w:rsid w:val="00D57986"/>
    <w:rsid w:val="00D57A0D"/>
    <w:rsid w:val="00D57EF1"/>
    <w:rsid w:val="00D60153"/>
    <w:rsid w:val="00D60231"/>
    <w:rsid w:val="00D60259"/>
    <w:rsid w:val="00D6047C"/>
    <w:rsid w:val="00D604D3"/>
    <w:rsid w:val="00D605B1"/>
    <w:rsid w:val="00D60664"/>
    <w:rsid w:val="00D60B62"/>
    <w:rsid w:val="00D60D54"/>
    <w:rsid w:val="00D610E0"/>
    <w:rsid w:val="00D612A9"/>
    <w:rsid w:val="00D613A2"/>
    <w:rsid w:val="00D61418"/>
    <w:rsid w:val="00D61599"/>
    <w:rsid w:val="00D61C09"/>
    <w:rsid w:val="00D61CAC"/>
    <w:rsid w:val="00D62180"/>
    <w:rsid w:val="00D62423"/>
    <w:rsid w:val="00D624D4"/>
    <w:rsid w:val="00D628FE"/>
    <w:rsid w:val="00D62FF4"/>
    <w:rsid w:val="00D63209"/>
    <w:rsid w:val="00D634FC"/>
    <w:rsid w:val="00D63524"/>
    <w:rsid w:val="00D63529"/>
    <w:rsid w:val="00D63A0E"/>
    <w:rsid w:val="00D63A62"/>
    <w:rsid w:val="00D63C8C"/>
    <w:rsid w:val="00D63CBB"/>
    <w:rsid w:val="00D63D40"/>
    <w:rsid w:val="00D63E82"/>
    <w:rsid w:val="00D6432F"/>
    <w:rsid w:val="00D64422"/>
    <w:rsid w:val="00D64426"/>
    <w:rsid w:val="00D64440"/>
    <w:rsid w:val="00D64657"/>
    <w:rsid w:val="00D646C0"/>
    <w:rsid w:val="00D64BE5"/>
    <w:rsid w:val="00D64DDF"/>
    <w:rsid w:val="00D64E65"/>
    <w:rsid w:val="00D65009"/>
    <w:rsid w:val="00D65184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B"/>
    <w:rsid w:val="00D66355"/>
    <w:rsid w:val="00D6656B"/>
    <w:rsid w:val="00D666B3"/>
    <w:rsid w:val="00D669EB"/>
    <w:rsid w:val="00D66CC7"/>
    <w:rsid w:val="00D66D73"/>
    <w:rsid w:val="00D67233"/>
    <w:rsid w:val="00D67307"/>
    <w:rsid w:val="00D67320"/>
    <w:rsid w:val="00D679BD"/>
    <w:rsid w:val="00D67B8E"/>
    <w:rsid w:val="00D67C4D"/>
    <w:rsid w:val="00D67E4B"/>
    <w:rsid w:val="00D67EA4"/>
    <w:rsid w:val="00D7013E"/>
    <w:rsid w:val="00D701E1"/>
    <w:rsid w:val="00D7047F"/>
    <w:rsid w:val="00D70494"/>
    <w:rsid w:val="00D706A3"/>
    <w:rsid w:val="00D70975"/>
    <w:rsid w:val="00D709D6"/>
    <w:rsid w:val="00D70A3C"/>
    <w:rsid w:val="00D70A73"/>
    <w:rsid w:val="00D71139"/>
    <w:rsid w:val="00D71215"/>
    <w:rsid w:val="00D71471"/>
    <w:rsid w:val="00D71E36"/>
    <w:rsid w:val="00D72129"/>
    <w:rsid w:val="00D72260"/>
    <w:rsid w:val="00D72292"/>
    <w:rsid w:val="00D72585"/>
    <w:rsid w:val="00D727C7"/>
    <w:rsid w:val="00D727F3"/>
    <w:rsid w:val="00D727FC"/>
    <w:rsid w:val="00D72A72"/>
    <w:rsid w:val="00D72B1F"/>
    <w:rsid w:val="00D72C24"/>
    <w:rsid w:val="00D72D48"/>
    <w:rsid w:val="00D72DD1"/>
    <w:rsid w:val="00D72F52"/>
    <w:rsid w:val="00D72F87"/>
    <w:rsid w:val="00D72FDB"/>
    <w:rsid w:val="00D732C9"/>
    <w:rsid w:val="00D7349D"/>
    <w:rsid w:val="00D736B1"/>
    <w:rsid w:val="00D73A7C"/>
    <w:rsid w:val="00D73BA8"/>
    <w:rsid w:val="00D73C2F"/>
    <w:rsid w:val="00D73C91"/>
    <w:rsid w:val="00D73E8D"/>
    <w:rsid w:val="00D741FE"/>
    <w:rsid w:val="00D74224"/>
    <w:rsid w:val="00D744A5"/>
    <w:rsid w:val="00D745C5"/>
    <w:rsid w:val="00D746EC"/>
    <w:rsid w:val="00D74BB2"/>
    <w:rsid w:val="00D74D93"/>
    <w:rsid w:val="00D75219"/>
    <w:rsid w:val="00D752AD"/>
    <w:rsid w:val="00D754C9"/>
    <w:rsid w:val="00D756AF"/>
    <w:rsid w:val="00D758FE"/>
    <w:rsid w:val="00D75CE8"/>
    <w:rsid w:val="00D75D6E"/>
    <w:rsid w:val="00D7608C"/>
    <w:rsid w:val="00D762AF"/>
    <w:rsid w:val="00D762F1"/>
    <w:rsid w:val="00D763CC"/>
    <w:rsid w:val="00D76630"/>
    <w:rsid w:val="00D766C8"/>
    <w:rsid w:val="00D767A4"/>
    <w:rsid w:val="00D76863"/>
    <w:rsid w:val="00D7694B"/>
    <w:rsid w:val="00D76A39"/>
    <w:rsid w:val="00D76BB5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F8"/>
    <w:rsid w:val="00D77F12"/>
    <w:rsid w:val="00D80619"/>
    <w:rsid w:val="00D8098D"/>
    <w:rsid w:val="00D8099E"/>
    <w:rsid w:val="00D809A7"/>
    <w:rsid w:val="00D80AD4"/>
    <w:rsid w:val="00D80C31"/>
    <w:rsid w:val="00D80E0E"/>
    <w:rsid w:val="00D80FDC"/>
    <w:rsid w:val="00D8133B"/>
    <w:rsid w:val="00D8169B"/>
    <w:rsid w:val="00D8188A"/>
    <w:rsid w:val="00D81CEE"/>
    <w:rsid w:val="00D820D7"/>
    <w:rsid w:val="00D82199"/>
    <w:rsid w:val="00D822C9"/>
    <w:rsid w:val="00D823E3"/>
    <w:rsid w:val="00D824DF"/>
    <w:rsid w:val="00D82877"/>
    <w:rsid w:val="00D829B3"/>
    <w:rsid w:val="00D82E08"/>
    <w:rsid w:val="00D82F80"/>
    <w:rsid w:val="00D833C3"/>
    <w:rsid w:val="00D8356A"/>
    <w:rsid w:val="00D835B0"/>
    <w:rsid w:val="00D8369B"/>
    <w:rsid w:val="00D836E3"/>
    <w:rsid w:val="00D83768"/>
    <w:rsid w:val="00D83894"/>
    <w:rsid w:val="00D8394C"/>
    <w:rsid w:val="00D83D45"/>
    <w:rsid w:val="00D83EB9"/>
    <w:rsid w:val="00D84287"/>
    <w:rsid w:val="00D84586"/>
    <w:rsid w:val="00D848DD"/>
    <w:rsid w:val="00D84DA8"/>
    <w:rsid w:val="00D84ECD"/>
    <w:rsid w:val="00D85060"/>
    <w:rsid w:val="00D85228"/>
    <w:rsid w:val="00D852E5"/>
    <w:rsid w:val="00D85C12"/>
    <w:rsid w:val="00D85C82"/>
    <w:rsid w:val="00D85DD5"/>
    <w:rsid w:val="00D86316"/>
    <w:rsid w:val="00D8648D"/>
    <w:rsid w:val="00D865B8"/>
    <w:rsid w:val="00D86AAC"/>
    <w:rsid w:val="00D86AF3"/>
    <w:rsid w:val="00D86C1F"/>
    <w:rsid w:val="00D86CEF"/>
    <w:rsid w:val="00D871C9"/>
    <w:rsid w:val="00D871D9"/>
    <w:rsid w:val="00D87F95"/>
    <w:rsid w:val="00D90069"/>
    <w:rsid w:val="00D900F8"/>
    <w:rsid w:val="00D901A5"/>
    <w:rsid w:val="00D905BB"/>
    <w:rsid w:val="00D90955"/>
    <w:rsid w:val="00D90A48"/>
    <w:rsid w:val="00D90AEA"/>
    <w:rsid w:val="00D90D69"/>
    <w:rsid w:val="00D90DE6"/>
    <w:rsid w:val="00D90F57"/>
    <w:rsid w:val="00D910CB"/>
    <w:rsid w:val="00D91220"/>
    <w:rsid w:val="00D913A3"/>
    <w:rsid w:val="00D9173C"/>
    <w:rsid w:val="00D9196E"/>
    <w:rsid w:val="00D91CA9"/>
    <w:rsid w:val="00D91E32"/>
    <w:rsid w:val="00D921EF"/>
    <w:rsid w:val="00D9220C"/>
    <w:rsid w:val="00D9237A"/>
    <w:rsid w:val="00D92692"/>
    <w:rsid w:val="00D92748"/>
    <w:rsid w:val="00D927E6"/>
    <w:rsid w:val="00D92AFF"/>
    <w:rsid w:val="00D92F01"/>
    <w:rsid w:val="00D931B5"/>
    <w:rsid w:val="00D932D0"/>
    <w:rsid w:val="00D9338F"/>
    <w:rsid w:val="00D933C6"/>
    <w:rsid w:val="00D93586"/>
    <w:rsid w:val="00D935A7"/>
    <w:rsid w:val="00D937EB"/>
    <w:rsid w:val="00D9388C"/>
    <w:rsid w:val="00D939F0"/>
    <w:rsid w:val="00D93A0C"/>
    <w:rsid w:val="00D93D3A"/>
    <w:rsid w:val="00D94201"/>
    <w:rsid w:val="00D9424A"/>
    <w:rsid w:val="00D946AF"/>
    <w:rsid w:val="00D948E0"/>
    <w:rsid w:val="00D94B5F"/>
    <w:rsid w:val="00D950BF"/>
    <w:rsid w:val="00D95252"/>
    <w:rsid w:val="00D955B0"/>
    <w:rsid w:val="00D959AE"/>
    <w:rsid w:val="00D95A76"/>
    <w:rsid w:val="00D95EC4"/>
    <w:rsid w:val="00D95F74"/>
    <w:rsid w:val="00D960FB"/>
    <w:rsid w:val="00D96302"/>
    <w:rsid w:val="00D9698B"/>
    <w:rsid w:val="00D96C84"/>
    <w:rsid w:val="00D96C88"/>
    <w:rsid w:val="00D96D00"/>
    <w:rsid w:val="00D96DF5"/>
    <w:rsid w:val="00D96FE8"/>
    <w:rsid w:val="00D9710E"/>
    <w:rsid w:val="00D972DE"/>
    <w:rsid w:val="00D97314"/>
    <w:rsid w:val="00D97785"/>
    <w:rsid w:val="00D97790"/>
    <w:rsid w:val="00D977D4"/>
    <w:rsid w:val="00D97A15"/>
    <w:rsid w:val="00D97B45"/>
    <w:rsid w:val="00D97D5F"/>
    <w:rsid w:val="00D97ED2"/>
    <w:rsid w:val="00D97F22"/>
    <w:rsid w:val="00DA01BE"/>
    <w:rsid w:val="00DA0436"/>
    <w:rsid w:val="00DA04BB"/>
    <w:rsid w:val="00DA056F"/>
    <w:rsid w:val="00DA0685"/>
    <w:rsid w:val="00DA0841"/>
    <w:rsid w:val="00DA0BDA"/>
    <w:rsid w:val="00DA0CC5"/>
    <w:rsid w:val="00DA0D1D"/>
    <w:rsid w:val="00DA0E01"/>
    <w:rsid w:val="00DA109F"/>
    <w:rsid w:val="00DA1295"/>
    <w:rsid w:val="00DA1355"/>
    <w:rsid w:val="00DA1988"/>
    <w:rsid w:val="00DA20D7"/>
    <w:rsid w:val="00DA2167"/>
    <w:rsid w:val="00DA2269"/>
    <w:rsid w:val="00DA285E"/>
    <w:rsid w:val="00DA2888"/>
    <w:rsid w:val="00DA29AF"/>
    <w:rsid w:val="00DA2A8C"/>
    <w:rsid w:val="00DA312B"/>
    <w:rsid w:val="00DA32EE"/>
    <w:rsid w:val="00DA369F"/>
    <w:rsid w:val="00DA37F2"/>
    <w:rsid w:val="00DA395C"/>
    <w:rsid w:val="00DA3C5A"/>
    <w:rsid w:val="00DA3D94"/>
    <w:rsid w:val="00DA3FD1"/>
    <w:rsid w:val="00DA3FDF"/>
    <w:rsid w:val="00DA407C"/>
    <w:rsid w:val="00DA45E9"/>
    <w:rsid w:val="00DA4692"/>
    <w:rsid w:val="00DA4A2B"/>
    <w:rsid w:val="00DA4BA1"/>
    <w:rsid w:val="00DA4DC3"/>
    <w:rsid w:val="00DA4FDF"/>
    <w:rsid w:val="00DA5120"/>
    <w:rsid w:val="00DA5464"/>
    <w:rsid w:val="00DA55D8"/>
    <w:rsid w:val="00DA5769"/>
    <w:rsid w:val="00DA578B"/>
    <w:rsid w:val="00DA57BA"/>
    <w:rsid w:val="00DA5840"/>
    <w:rsid w:val="00DA5DFA"/>
    <w:rsid w:val="00DA5E19"/>
    <w:rsid w:val="00DA5F92"/>
    <w:rsid w:val="00DA6510"/>
    <w:rsid w:val="00DA6917"/>
    <w:rsid w:val="00DA69E3"/>
    <w:rsid w:val="00DA6DAE"/>
    <w:rsid w:val="00DA6E95"/>
    <w:rsid w:val="00DA6F8C"/>
    <w:rsid w:val="00DA7036"/>
    <w:rsid w:val="00DA72AA"/>
    <w:rsid w:val="00DA7895"/>
    <w:rsid w:val="00DA792B"/>
    <w:rsid w:val="00DA79BD"/>
    <w:rsid w:val="00DA79DB"/>
    <w:rsid w:val="00DA79E4"/>
    <w:rsid w:val="00DA7CC7"/>
    <w:rsid w:val="00DA7CF9"/>
    <w:rsid w:val="00DA7D3D"/>
    <w:rsid w:val="00DA7EDD"/>
    <w:rsid w:val="00DB001F"/>
    <w:rsid w:val="00DB008F"/>
    <w:rsid w:val="00DB00B5"/>
    <w:rsid w:val="00DB0120"/>
    <w:rsid w:val="00DB02D5"/>
    <w:rsid w:val="00DB08CB"/>
    <w:rsid w:val="00DB10A0"/>
    <w:rsid w:val="00DB1599"/>
    <w:rsid w:val="00DB19CC"/>
    <w:rsid w:val="00DB1B24"/>
    <w:rsid w:val="00DB215F"/>
    <w:rsid w:val="00DB21E7"/>
    <w:rsid w:val="00DB2227"/>
    <w:rsid w:val="00DB242C"/>
    <w:rsid w:val="00DB2BFB"/>
    <w:rsid w:val="00DB2E19"/>
    <w:rsid w:val="00DB2E1B"/>
    <w:rsid w:val="00DB2E88"/>
    <w:rsid w:val="00DB2EA9"/>
    <w:rsid w:val="00DB35C7"/>
    <w:rsid w:val="00DB39E3"/>
    <w:rsid w:val="00DB3FD7"/>
    <w:rsid w:val="00DB4225"/>
    <w:rsid w:val="00DB44A8"/>
    <w:rsid w:val="00DB48A3"/>
    <w:rsid w:val="00DB49B6"/>
    <w:rsid w:val="00DB49EC"/>
    <w:rsid w:val="00DB4B69"/>
    <w:rsid w:val="00DB4FE6"/>
    <w:rsid w:val="00DB500D"/>
    <w:rsid w:val="00DB5133"/>
    <w:rsid w:val="00DB5165"/>
    <w:rsid w:val="00DB5365"/>
    <w:rsid w:val="00DB5580"/>
    <w:rsid w:val="00DB5621"/>
    <w:rsid w:val="00DB591A"/>
    <w:rsid w:val="00DB592F"/>
    <w:rsid w:val="00DB5997"/>
    <w:rsid w:val="00DB59AF"/>
    <w:rsid w:val="00DB5B49"/>
    <w:rsid w:val="00DB6234"/>
    <w:rsid w:val="00DB63F7"/>
    <w:rsid w:val="00DB66BD"/>
    <w:rsid w:val="00DB678D"/>
    <w:rsid w:val="00DB6B97"/>
    <w:rsid w:val="00DB6D39"/>
    <w:rsid w:val="00DB6D9B"/>
    <w:rsid w:val="00DB7181"/>
    <w:rsid w:val="00DB727B"/>
    <w:rsid w:val="00DB74F6"/>
    <w:rsid w:val="00DB7606"/>
    <w:rsid w:val="00DB7659"/>
    <w:rsid w:val="00DB783D"/>
    <w:rsid w:val="00DB7979"/>
    <w:rsid w:val="00DB7D30"/>
    <w:rsid w:val="00DC00E2"/>
    <w:rsid w:val="00DC01EA"/>
    <w:rsid w:val="00DC020F"/>
    <w:rsid w:val="00DC0383"/>
    <w:rsid w:val="00DC06FB"/>
    <w:rsid w:val="00DC0783"/>
    <w:rsid w:val="00DC09FD"/>
    <w:rsid w:val="00DC0AA6"/>
    <w:rsid w:val="00DC0AB4"/>
    <w:rsid w:val="00DC0CE0"/>
    <w:rsid w:val="00DC0CE6"/>
    <w:rsid w:val="00DC0DD7"/>
    <w:rsid w:val="00DC0E85"/>
    <w:rsid w:val="00DC0FBE"/>
    <w:rsid w:val="00DC11A7"/>
    <w:rsid w:val="00DC13AC"/>
    <w:rsid w:val="00DC15D3"/>
    <w:rsid w:val="00DC1C17"/>
    <w:rsid w:val="00DC1CB8"/>
    <w:rsid w:val="00DC1E57"/>
    <w:rsid w:val="00DC2351"/>
    <w:rsid w:val="00DC270B"/>
    <w:rsid w:val="00DC2794"/>
    <w:rsid w:val="00DC2893"/>
    <w:rsid w:val="00DC2C5E"/>
    <w:rsid w:val="00DC2CA5"/>
    <w:rsid w:val="00DC303D"/>
    <w:rsid w:val="00DC3252"/>
    <w:rsid w:val="00DC329F"/>
    <w:rsid w:val="00DC3455"/>
    <w:rsid w:val="00DC3461"/>
    <w:rsid w:val="00DC3676"/>
    <w:rsid w:val="00DC37E6"/>
    <w:rsid w:val="00DC3A02"/>
    <w:rsid w:val="00DC3AB3"/>
    <w:rsid w:val="00DC3CB9"/>
    <w:rsid w:val="00DC4063"/>
    <w:rsid w:val="00DC4083"/>
    <w:rsid w:val="00DC4089"/>
    <w:rsid w:val="00DC4284"/>
    <w:rsid w:val="00DC44B1"/>
    <w:rsid w:val="00DC4866"/>
    <w:rsid w:val="00DC4994"/>
    <w:rsid w:val="00DC4F99"/>
    <w:rsid w:val="00DC522D"/>
    <w:rsid w:val="00DC5323"/>
    <w:rsid w:val="00DC539D"/>
    <w:rsid w:val="00DC5508"/>
    <w:rsid w:val="00DC5651"/>
    <w:rsid w:val="00DC56EC"/>
    <w:rsid w:val="00DC5970"/>
    <w:rsid w:val="00DC5A3E"/>
    <w:rsid w:val="00DC5A75"/>
    <w:rsid w:val="00DC5B55"/>
    <w:rsid w:val="00DC5BFF"/>
    <w:rsid w:val="00DC5D4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FC"/>
    <w:rsid w:val="00DC6C8C"/>
    <w:rsid w:val="00DC70B8"/>
    <w:rsid w:val="00DC70F1"/>
    <w:rsid w:val="00DC7904"/>
    <w:rsid w:val="00DC7DCC"/>
    <w:rsid w:val="00DD00DB"/>
    <w:rsid w:val="00DD0140"/>
    <w:rsid w:val="00DD0572"/>
    <w:rsid w:val="00DD07CA"/>
    <w:rsid w:val="00DD08D1"/>
    <w:rsid w:val="00DD0B98"/>
    <w:rsid w:val="00DD0C27"/>
    <w:rsid w:val="00DD0D01"/>
    <w:rsid w:val="00DD0D9C"/>
    <w:rsid w:val="00DD0E60"/>
    <w:rsid w:val="00DD0F68"/>
    <w:rsid w:val="00DD1123"/>
    <w:rsid w:val="00DD12B9"/>
    <w:rsid w:val="00DD1439"/>
    <w:rsid w:val="00DD1AFF"/>
    <w:rsid w:val="00DD1FC5"/>
    <w:rsid w:val="00DD2059"/>
    <w:rsid w:val="00DD21F0"/>
    <w:rsid w:val="00DD2248"/>
    <w:rsid w:val="00DD22F9"/>
    <w:rsid w:val="00DD2477"/>
    <w:rsid w:val="00DD2969"/>
    <w:rsid w:val="00DD2993"/>
    <w:rsid w:val="00DD2C06"/>
    <w:rsid w:val="00DD2DE9"/>
    <w:rsid w:val="00DD34A6"/>
    <w:rsid w:val="00DD361E"/>
    <w:rsid w:val="00DD3652"/>
    <w:rsid w:val="00DD36CC"/>
    <w:rsid w:val="00DD37DF"/>
    <w:rsid w:val="00DD3D22"/>
    <w:rsid w:val="00DD4793"/>
    <w:rsid w:val="00DD47DE"/>
    <w:rsid w:val="00DD4B89"/>
    <w:rsid w:val="00DD4BE9"/>
    <w:rsid w:val="00DD50E2"/>
    <w:rsid w:val="00DD514E"/>
    <w:rsid w:val="00DD5272"/>
    <w:rsid w:val="00DD52FB"/>
    <w:rsid w:val="00DD5564"/>
    <w:rsid w:val="00DD5581"/>
    <w:rsid w:val="00DD5A35"/>
    <w:rsid w:val="00DD5C2A"/>
    <w:rsid w:val="00DD5F1F"/>
    <w:rsid w:val="00DD5F3B"/>
    <w:rsid w:val="00DD61BA"/>
    <w:rsid w:val="00DD6226"/>
    <w:rsid w:val="00DD6262"/>
    <w:rsid w:val="00DD638F"/>
    <w:rsid w:val="00DD650A"/>
    <w:rsid w:val="00DD669F"/>
    <w:rsid w:val="00DD682B"/>
    <w:rsid w:val="00DD6A45"/>
    <w:rsid w:val="00DD73C0"/>
    <w:rsid w:val="00DD7670"/>
    <w:rsid w:val="00DD76B3"/>
    <w:rsid w:val="00DD776C"/>
    <w:rsid w:val="00DD78CB"/>
    <w:rsid w:val="00DD7AA9"/>
    <w:rsid w:val="00DD7AAB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8B"/>
    <w:rsid w:val="00DE0FF2"/>
    <w:rsid w:val="00DE1135"/>
    <w:rsid w:val="00DE1195"/>
    <w:rsid w:val="00DE11AA"/>
    <w:rsid w:val="00DE1305"/>
    <w:rsid w:val="00DE1417"/>
    <w:rsid w:val="00DE1463"/>
    <w:rsid w:val="00DE16A0"/>
    <w:rsid w:val="00DE1733"/>
    <w:rsid w:val="00DE1740"/>
    <w:rsid w:val="00DE1770"/>
    <w:rsid w:val="00DE1808"/>
    <w:rsid w:val="00DE185D"/>
    <w:rsid w:val="00DE1975"/>
    <w:rsid w:val="00DE1995"/>
    <w:rsid w:val="00DE1A32"/>
    <w:rsid w:val="00DE1F79"/>
    <w:rsid w:val="00DE1F9B"/>
    <w:rsid w:val="00DE2402"/>
    <w:rsid w:val="00DE249A"/>
    <w:rsid w:val="00DE2753"/>
    <w:rsid w:val="00DE2A14"/>
    <w:rsid w:val="00DE2B9E"/>
    <w:rsid w:val="00DE2C1A"/>
    <w:rsid w:val="00DE2C5A"/>
    <w:rsid w:val="00DE2E4E"/>
    <w:rsid w:val="00DE2F47"/>
    <w:rsid w:val="00DE3298"/>
    <w:rsid w:val="00DE32F1"/>
    <w:rsid w:val="00DE3517"/>
    <w:rsid w:val="00DE36B1"/>
    <w:rsid w:val="00DE3723"/>
    <w:rsid w:val="00DE376B"/>
    <w:rsid w:val="00DE37C1"/>
    <w:rsid w:val="00DE39E4"/>
    <w:rsid w:val="00DE3A3F"/>
    <w:rsid w:val="00DE3AA5"/>
    <w:rsid w:val="00DE3DA3"/>
    <w:rsid w:val="00DE3EBC"/>
    <w:rsid w:val="00DE3EFA"/>
    <w:rsid w:val="00DE4158"/>
    <w:rsid w:val="00DE4195"/>
    <w:rsid w:val="00DE443D"/>
    <w:rsid w:val="00DE450D"/>
    <w:rsid w:val="00DE4814"/>
    <w:rsid w:val="00DE4950"/>
    <w:rsid w:val="00DE4AEE"/>
    <w:rsid w:val="00DE4D22"/>
    <w:rsid w:val="00DE545D"/>
    <w:rsid w:val="00DE5971"/>
    <w:rsid w:val="00DE5DB7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9F"/>
    <w:rsid w:val="00DE7483"/>
    <w:rsid w:val="00DE74BA"/>
    <w:rsid w:val="00DE7C78"/>
    <w:rsid w:val="00DE7CC9"/>
    <w:rsid w:val="00DE7F27"/>
    <w:rsid w:val="00DF00EF"/>
    <w:rsid w:val="00DF00FD"/>
    <w:rsid w:val="00DF014A"/>
    <w:rsid w:val="00DF031C"/>
    <w:rsid w:val="00DF0D4B"/>
    <w:rsid w:val="00DF0E10"/>
    <w:rsid w:val="00DF0E8E"/>
    <w:rsid w:val="00DF1350"/>
    <w:rsid w:val="00DF138A"/>
    <w:rsid w:val="00DF153A"/>
    <w:rsid w:val="00DF173B"/>
    <w:rsid w:val="00DF176F"/>
    <w:rsid w:val="00DF1AF1"/>
    <w:rsid w:val="00DF203D"/>
    <w:rsid w:val="00DF21BC"/>
    <w:rsid w:val="00DF2677"/>
    <w:rsid w:val="00DF2775"/>
    <w:rsid w:val="00DF2931"/>
    <w:rsid w:val="00DF2D22"/>
    <w:rsid w:val="00DF3658"/>
    <w:rsid w:val="00DF38EA"/>
    <w:rsid w:val="00DF3A4E"/>
    <w:rsid w:val="00DF3D6B"/>
    <w:rsid w:val="00DF3E13"/>
    <w:rsid w:val="00DF3EEA"/>
    <w:rsid w:val="00DF4038"/>
    <w:rsid w:val="00DF4362"/>
    <w:rsid w:val="00DF4382"/>
    <w:rsid w:val="00DF4482"/>
    <w:rsid w:val="00DF44A5"/>
    <w:rsid w:val="00DF49FC"/>
    <w:rsid w:val="00DF4F76"/>
    <w:rsid w:val="00DF50A7"/>
    <w:rsid w:val="00DF51A2"/>
    <w:rsid w:val="00DF57BC"/>
    <w:rsid w:val="00DF59CB"/>
    <w:rsid w:val="00DF5A42"/>
    <w:rsid w:val="00DF5B46"/>
    <w:rsid w:val="00DF5D5B"/>
    <w:rsid w:val="00DF5DA2"/>
    <w:rsid w:val="00DF6002"/>
    <w:rsid w:val="00DF61C5"/>
    <w:rsid w:val="00DF629C"/>
    <w:rsid w:val="00DF62C4"/>
    <w:rsid w:val="00DF6549"/>
    <w:rsid w:val="00DF69A0"/>
    <w:rsid w:val="00DF6A04"/>
    <w:rsid w:val="00DF6B97"/>
    <w:rsid w:val="00DF7010"/>
    <w:rsid w:val="00DF7403"/>
    <w:rsid w:val="00DF7460"/>
    <w:rsid w:val="00DF77CE"/>
    <w:rsid w:val="00DF7ABE"/>
    <w:rsid w:val="00DF7B0A"/>
    <w:rsid w:val="00DF7B4E"/>
    <w:rsid w:val="00DF7B72"/>
    <w:rsid w:val="00DF7C3B"/>
    <w:rsid w:val="00DF7CB1"/>
    <w:rsid w:val="00DF7D61"/>
    <w:rsid w:val="00DF7DCB"/>
    <w:rsid w:val="00DF7EA6"/>
    <w:rsid w:val="00DF7FE6"/>
    <w:rsid w:val="00E00075"/>
    <w:rsid w:val="00E00233"/>
    <w:rsid w:val="00E004D4"/>
    <w:rsid w:val="00E00567"/>
    <w:rsid w:val="00E0083E"/>
    <w:rsid w:val="00E00CE3"/>
    <w:rsid w:val="00E00E2F"/>
    <w:rsid w:val="00E00F89"/>
    <w:rsid w:val="00E00FFA"/>
    <w:rsid w:val="00E01BCD"/>
    <w:rsid w:val="00E01C9A"/>
    <w:rsid w:val="00E01CE7"/>
    <w:rsid w:val="00E01E6D"/>
    <w:rsid w:val="00E01F99"/>
    <w:rsid w:val="00E0210E"/>
    <w:rsid w:val="00E02142"/>
    <w:rsid w:val="00E0231A"/>
    <w:rsid w:val="00E02432"/>
    <w:rsid w:val="00E0253E"/>
    <w:rsid w:val="00E02748"/>
    <w:rsid w:val="00E0280A"/>
    <w:rsid w:val="00E02BDE"/>
    <w:rsid w:val="00E02E04"/>
    <w:rsid w:val="00E02ED7"/>
    <w:rsid w:val="00E0307E"/>
    <w:rsid w:val="00E0315A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68"/>
    <w:rsid w:val="00E04896"/>
    <w:rsid w:val="00E04D19"/>
    <w:rsid w:val="00E04F87"/>
    <w:rsid w:val="00E0505D"/>
    <w:rsid w:val="00E05068"/>
    <w:rsid w:val="00E057B9"/>
    <w:rsid w:val="00E059E6"/>
    <w:rsid w:val="00E05CCB"/>
    <w:rsid w:val="00E05DA5"/>
    <w:rsid w:val="00E05DFD"/>
    <w:rsid w:val="00E05E98"/>
    <w:rsid w:val="00E05F7D"/>
    <w:rsid w:val="00E0646C"/>
    <w:rsid w:val="00E06697"/>
    <w:rsid w:val="00E0691C"/>
    <w:rsid w:val="00E06A02"/>
    <w:rsid w:val="00E06CAC"/>
    <w:rsid w:val="00E06E86"/>
    <w:rsid w:val="00E0718F"/>
    <w:rsid w:val="00E072F2"/>
    <w:rsid w:val="00E0731F"/>
    <w:rsid w:val="00E0759A"/>
    <w:rsid w:val="00E075B1"/>
    <w:rsid w:val="00E075CD"/>
    <w:rsid w:val="00E076CC"/>
    <w:rsid w:val="00E077A8"/>
    <w:rsid w:val="00E07C7A"/>
    <w:rsid w:val="00E07F39"/>
    <w:rsid w:val="00E10370"/>
    <w:rsid w:val="00E10902"/>
    <w:rsid w:val="00E10B64"/>
    <w:rsid w:val="00E10F47"/>
    <w:rsid w:val="00E111D6"/>
    <w:rsid w:val="00E112DB"/>
    <w:rsid w:val="00E11527"/>
    <w:rsid w:val="00E116C5"/>
    <w:rsid w:val="00E11AED"/>
    <w:rsid w:val="00E11DD8"/>
    <w:rsid w:val="00E12266"/>
    <w:rsid w:val="00E12586"/>
    <w:rsid w:val="00E125FF"/>
    <w:rsid w:val="00E127CE"/>
    <w:rsid w:val="00E128AB"/>
    <w:rsid w:val="00E128D7"/>
    <w:rsid w:val="00E12DD3"/>
    <w:rsid w:val="00E13122"/>
    <w:rsid w:val="00E13145"/>
    <w:rsid w:val="00E137D6"/>
    <w:rsid w:val="00E138FD"/>
    <w:rsid w:val="00E13B63"/>
    <w:rsid w:val="00E13D3B"/>
    <w:rsid w:val="00E13FBE"/>
    <w:rsid w:val="00E14251"/>
    <w:rsid w:val="00E14556"/>
    <w:rsid w:val="00E14908"/>
    <w:rsid w:val="00E14965"/>
    <w:rsid w:val="00E14C63"/>
    <w:rsid w:val="00E14D3A"/>
    <w:rsid w:val="00E150B6"/>
    <w:rsid w:val="00E155B5"/>
    <w:rsid w:val="00E15864"/>
    <w:rsid w:val="00E15B3D"/>
    <w:rsid w:val="00E16164"/>
    <w:rsid w:val="00E163B1"/>
    <w:rsid w:val="00E163C5"/>
    <w:rsid w:val="00E16569"/>
    <w:rsid w:val="00E168EC"/>
    <w:rsid w:val="00E16966"/>
    <w:rsid w:val="00E1697B"/>
    <w:rsid w:val="00E169D0"/>
    <w:rsid w:val="00E16A2A"/>
    <w:rsid w:val="00E16C20"/>
    <w:rsid w:val="00E171A0"/>
    <w:rsid w:val="00E171E6"/>
    <w:rsid w:val="00E17257"/>
    <w:rsid w:val="00E1754D"/>
    <w:rsid w:val="00E175E3"/>
    <w:rsid w:val="00E17DE8"/>
    <w:rsid w:val="00E17F6E"/>
    <w:rsid w:val="00E2001C"/>
    <w:rsid w:val="00E20210"/>
    <w:rsid w:val="00E207C9"/>
    <w:rsid w:val="00E2084A"/>
    <w:rsid w:val="00E20930"/>
    <w:rsid w:val="00E2093A"/>
    <w:rsid w:val="00E20940"/>
    <w:rsid w:val="00E20F25"/>
    <w:rsid w:val="00E21412"/>
    <w:rsid w:val="00E214D9"/>
    <w:rsid w:val="00E216ED"/>
    <w:rsid w:val="00E21A08"/>
    <w:rsid w:val="00E21AB0"/>
    <w:rsid w:val="00E21C4F"/>
    <w:rsid w:val="00E22347"/>
    <w:rsid w:val="00E2235D"/>
    <w:rsid w:val="00E227F9"/>
    <w:rsid w:val="00E22838"/>
    <w:rsid w:val="00E22904"/>
    <w:rsid w:val="00E2293E"/>
    <w:rsid w:val="00E22ABD"/>
    <w:rsid w:val="00E232A0"/>
    <w:rsid w:val="00E23431"/>
    <w:rsid w:val="00E23474"/>
    <w:rsid w:val="00E2378C"/>
    <w:rsid w:val="00E23850"/>
    <w:rsid w:val="00E23970"/>
    <w:rsid w:val="00E23AE1"/>
    <w:rsid w:val="00E23CCB"/>
    <w:rsid w:val="00E23DE1"/>
    <w:rsid w:val="00E23E1B"/>
    <w:rsid w:val="00E245EE"/>
    <w:rsid w:val="00E247E2"/>
    <w:rsid w:val="00E248DF"/>
    <w:rsid w:val="00E248FD"/>
    <w:rsid w:val="00E2494A"/>
    <w:rsid w:val="00E24C5A"/>
    <w:rsid w:val="00E24CDA"/>
    <w:rsid w:val="00E24DBB"/>
    <w:rsid w:val="00E24E76"/>
    <w:rsid w:val="00E25039"/>
    <w:rsid w:val="00E255DB"/>
    <w:rsid w:val="00E258C6"/>
    <w:rsid w:val="00E258C9"/>
    <w:rsid w:val="00E25A27"/>
    <w:rsid w:val="00E25A73"/>
    <w:rsid w:val="00E25A9B"/>
    <w:rsid w:val="00E25BFB"/>
    <w:rsid w:val="00E25C42"/>
    <w:rsid w:val="00E25E93"/>
    <w:rsid w:val="00E26075"/>
    <w:rsid w:val="00E26323"/>
    <w:rsid w:val="00E263C0"/>
    <w:rsid w:val="00E26505"/>
    <w:rsid w:val="00E265CE"/>
    <w:rsid w:val="00E2691A"/>
    <w:rsid w:val="00E26AB0"/>
    <w:rsid w:val="00E26C92"/>
    <w:rsid w:val="00E26D70"/>
    <w:rsid w:val="00E26F21"/>
    <w:rsid w:val="00E26F98"/>
    <w:rsid w:val="00E26FE7"/>
    <w:rsid w:val="00E27029"/>
    <w:rsid w:val="00E27127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9BF"/>
    <w:rsid w:val="00E27BFC"/>
    <w:rsid w:val="00E3049F"/>
    <w:rsid w:val="00E304B1"/>
    <w:rsid w:val="00E304B2"/>
    <w:rsid w:val="00E304F1"/>
    <w:rsid w:val="00E3055E"/>
    <w:rsid w:val="00E3079A"/>
    <w:rsid w:val="00E307A2"/>
    <w:rsid w:val="00E30A34"/>
    <w:rsid w:val="00E30DF2"/>
    <w:rsid w:val="00E311F4"/>
    <w:rsid w:val="00E314D6"/>
    <w:rsid w:val="00E31671"/>
    <w:rsid w:val="00E3184B"/>
    <w:rsid w:val="00E31A59"/>
    <w:rsid w:val="00E31F6F"/>
    <w:rsid w:val="00E32164"/>
    <w:rsid w:val="00E321B8"/>
    <w:rsid w:val="00E32235"/>
    <w:rsid w:val="00E32396"/>
    <w:rsid w:val="00E324D9"/>
    <w:rsid w:val="00E32BBF"/>
    <w:rsid w:val="00E32D8D"/>
    <w:rsid w:val="00E32E7E"/>
    <w:rsid w:val="00E32EC0"/>
    <w:rsid w:val="00E32EDC"/>
    <w:rsid w:val="00E32F66"/>
    <w:rsid w:val="00E331E7"/>
    <w:rsid w:val="00E33580"/>
    <w:rsid w:val="00E33634"/>
    <w:rsid w:val="00E3376E"/>
    <w:rsid w:val="00E33B1B"/>
    <w:rsid w:val="00E34027"/>
    <w:rsid w:val="00E345A7"/>
    <w:rsid w:val="00E347E6"/>
    <w:rsid w:val="00E34800"/>
    <w:rsid w:val="00E34870"/>
    <w:rsid w:val="00E34BA2"/>
    <w:rsid w:val="00E34FB1"/>
    <w:rsid w:val="00E35029"/>
    <w:rsid w:val="00E35070"/>
    <w:rsid w:val="00E352AF"/>
    <w:rsid w:val="00E353A7"/>
    <w:rsid w:val="00E354E3"/>
    <w:rsid w:val="00E35648"/>
    <w:rsid w:val="00E356CF"/>
    <w:rsid w:val="00E35885"/>
    <w:rsid w:val="00E358D4"/>
    <w:rsid w:val="00E35A36"/>
    <w:rsid w:val="00E35BBD"/>
    <w:rsid w:val="00E36261"/>
    <w:rsid w:val="00E363B8"/>
    <w:rsid w:val="00E36566"/>
    <w:rsid w:val="00E36ABE"/>
    <w:rsid w:val="00E37085"/>
    <w:rsid w:val="00E371AB"/>
    <w:rsid w:val="00E37457"/>
    <w:rsid w:val="00E3781A"/>
    <w:rsid w:val="00E37E05"/>
    <w:rsid w:val="00E37E08"/>
    <w:rsid w:val="00E400D5"/>
    <w:rsid w:val="00E40541"/>
    <w:rsid w:val="00E4079E"/>
    <w:rsid w:val="00E409C0"/>
    <w:rsid w:val="00E409E1"/>
    <w:rsid w:val="00E40A1B"/>
    <w:rsid w:val="00E40F25"/>
    <w:rsid w:val="00E40F2B"/>
    <w:rsid w:val="00E411F2"/>
    <w:rsid w:val="00E41696"/>
    <w:rsid w:val="00E416FD"/>
    <w:rsid w:val="00E41876"/>
    <w:rsid w:val="00E418AE"/>
    <w:rsid w:val="00E419A1"/>
    <w:rsid w:val="00E41BE3"/>
    <w:rsid w:val="00E41D2D"/>
    <w:rsid w:val="00E41E92"/>
    <w:rsid w:val="00E4203F"/>
    <w:rsid w:val="00E42114"/>
    <w:rsid w:val="00E42165"/>
    <w:rsid w:val="00E42188"/>
    <w:rsid w:val="00E426FF"/>
    <w:rsid w:val="00E4285A"/>
    <w:rsid w:val="00E42A5E"/>
    <w:rsid w:val="00E42AFD"/>
    <w:rsid w:val="00E42B2A"/>
    <w:rsid w:val="00E42C27"/>
    <w:rsid w:val="00E42E39"/>
    <w:rsid w:val="00E42E6F"/>
    <w:rsid w:val="00E42F25"/>
    <w:rsid w:val="00E430EE"/>
    <w:rsid w:val="00E43137"/>
    <w:rsid w:val="00E435AD"/>
    <w:rsid w:val="00E435E8"/>
    <w:rsid w:val="00E4390A"/>
    <w:rsid w:val="00E43A28"/>
    <w:rsid w:val="00E43A46"/>
    <w:rsid w:val="00E43B9E"/>
    <w:rsid w:val="00E43E5B"/>
    <w:rsid w:val="00E43E90"/>
    <w:rsid w:val="00E43E97"/>
    <w:rsid w:val="00E43FAD"/>
    <w:rsid w:val="00E43FEA"/>
    <w:rsid w:val="00E4437A"/>
    <w:rsid w:val="00E4459F"/>
    <w:rsid w:val="00E44D22"/>
    <w:rsid w:val="00E44F72"/>
    <w:rsid w:val="00E45038"/>
    <w:rsid w:val="00E4515F"/>
    <w:rsid w:val="00E45210"/>
    <w:rsid w:val="00E453B2"/>
    <w:rsid w:val="00E456FB"/>
    <w:rsid w:val="00E45796"/>
    <w:rsid w:val="00E457B6"/>
    <w:rsid w:val="00E45BD5"/>
    <w:rsid w:val="00E45C2E"/>
    <w:rsid w:val="00E45FAE"/>
    <w:rsid w:val="00E45FB2"/>
    <w:rsid w:val="00E4607F"/>
    <w:rsid w:val="00E46163"/>
    <w:rsid w:val="00E46574"/>
    <w:rsid w:val="00E46A17"/>
    <w:rsid w:val="00E46C16"/>
    <w:rsid w:val="00E46DAC"/>
    <w:rsid w:val="00E46DB2"/>
    <w:rsid w:val="00E46FAF"/>
    <w:rsid w:val="00E47191"/>
    <w:rsid w:val="00E471EC"/>
    <w:rsid w:val="00E4750C"/>
    <w:rsid w:val="00E47CAC"/>
    <w:rsid w:val="00E50268"/>
    <w:rsid w:val="00E5047F"/>
    <w:rsid w:val="00E50560"/>
    <w:rsid w:val="00E505A1"/>
    <w:rsid w:val="00E50743"/>
    <w:rsid w:val="00E507AA"/>
    <w:rsid w:val="00E507CC"/>
    <w:rsid w:val="00E50BB9"/>
    <w:rsid w:val="00E50C86"/>
    <w:rsid w:val="00E5145D"/>
    <w:rsid w:val="00E515B3"/>
    <w:rsid w:val="00E51660"/>
    <w:rsid w:val="00E5179F"/>
    <w:rsid w:val="00E5184E"/>
    <w:rsid w:val="00E51881"/>
    <w:rsid w:val="00E51886"/>
    <w:rsid w:val="00E518E0"/>
    <w:rsid w:val="00E518E7"/>
    <w:rsid w:val="00E51C20"/>
    <w:rsid w:val="00E51C30"/>
    <w:rsid w:val="00E51C58"/>
    <w:rsid w:val="00E51E10"/>
    <w:rsid w:val="00E51E2A"/>
    <w:rsid w:val="00E527E5"/>
    <w:rsid w:val="00E52889"/>
    <w:rsid w:val="00E5289D"/>
    <w:rsid w:val="00E529C1"/>
    <w:rsid w:val="00E52C3E"/>
    <w:rsid w:val="00E52C4A"/>
    <w:rsid w:val="00E52CFB"/>
    <w:rsid w:val="00E52E8C"/>
    <w:rsid w:val="00E52ECC"/>
    <w:rsid w:val="00E531E1"/>
    <w:rsid w:val="00E533CA"/>
    <w:rsid w:val="00E5344E"/>
    <w:rsid w:val="00E53451"/>
    <w:rsid w:val="00E534E6"/>
    <w:rsid w:val="00E535C9"/>
    <w:rsid w:val="00E53693"/>
    <w:rsid w:val="00E53986"/>
    <w:rsid w:val="00E53A11"/>
    <w:rsid w:val="00E53A12"/>
    <w:rsid w:val="00E53FA0"/>
    <w:rsid w:val="00E5409F"/>
    <w:rsid w:val="00E541FC"/>
    <w:rsid w:val="00E5440C"/>
    <w:rsid w:val="00E5448F"/>
    <w:rsid w:val="00E5461B"/>
    <w:rsid w:val="00E546F1"/>
    <w:rsid w:val="00E54825"/>
    <w:rsid w:val="00E548D1"/>
    <w:rsid w:val="00E54907"/>
    <w:rsid w:val="00E5499C"/>
    <w:rsid w:val="00E54AE0"/>
    <w:rsid w:val="00E54CCD"/>
    <w:rsid w:val="00E54E52"/>
    <w:rsid w:val="00E54EED"/>
    <w:rsid w:val="00E55327"/>
    <w:rsid w:val="00E55867"/>
    <w:rsid w:val="00E55AD8"/>
    <w:rsid w:val="00E5603B"/>
    <w:rsid w:val="00E560CA"/>
    <w:rsid w:val="00E56173"/>
    <w:rsid w:val="00E564DB"/>
    <w:rsid w:val="00E564EC"/>
    <w:rsid w:val="00E568C8"/>
    <w:rsid w:val="00E56A70"/>
    <w:rsid w:val="00E56E81"/>
    <w:rsid w:val="00E57131"/>
    <w:rsid w:val="00E57402"/>
    <w:rsid w:val="00E574B7"/>
    <w:rsid w:val="00E5760B"/>
    <w:rsid w:val="00E57FB6"/>
    <w:rsid w:val="00E60065"/>
    <w:rsid w:val="00E600BB"/>
    <w:rsid w:val="00E601B2"/>
    <w:rsid w:val="00E601FA"/>
    <w:rsid w:val="00E60248"/>
    <w:rsid w:val="00E60300"/>
    <w:rsid w:val="00E604DE"/>
    <w:rsid w:val="00E6056C"/>
    <w:rsid w:val="00E60622"/>
    <w:rsid w:val="00E6063C"/>
    <w:rsid w:val="00E60737"/>
    <w:rsid w:val="00E609B5"/>
    <w:rsid w:val="00E60AC1"/>
    <w:rsid w:val="00E60CC6"/>
    <w:rsid w:val="00E60D30"/>
    <w:rsid w:val="00E60E72"/>
    <w:rsid w:val="00E61024"/>
    <w:rsid w:val="00E610B5"/>
    <w:rsid w:val="00E61202"/>
    <w:rsid w:val="00E61211"/>
    <w:rsid w:val="00E61274"/>
    <w:rsid w:val="00E6194A"/>
    <w:rsid w:val="00E619D8"/>
    <w:rsid w:val="00E61A1E"/>
    <w:rsid w:val="00E61DD8"/>
    <w:rsid w:val="00E61E1C"/>
    <w:rsid w:val="00E62163"/>
    <w:rsid w:val="00E62206"/>
    <w:rsid w:val="00E6236C"/>
    <w:rsid w:val="00E626A1"/>
    <w:rsid w:val="00E62704"/>
    <w:rsid w:val="00E62899"/>
    <w:rsid w:val="00E6293F"/>
    <w:rsid w:val="00E62BAF"/>
    <w:rsid w:val="00E62FA5"/>
    <w:rsid w:val="00E630C2"/>
    <w:rsid w:val="00E63169"/>
    <w:rsid w:val="00E6323E"/>
    <w:rsid w:val="00E6357F"/>
    <w:rsid w:val="00E63938"/>
    <w:rsid w:val="00E63D75"/>
    <w:rsid w:val="00E643E2"/>
    <w:rsid w:val="00E654C1"/>
    <w:rsid w:val="00E65654"/>
    <w:rsid w:val="00E65927"/>
    <w:rsid w:val="00E65928"/>
    <w:rsid w:val="00E65B3E"/>
    <w:rsid w:val="00E65BFC"/>
    <w:rsid w:val="00E65C96"/>
    <w:rsid w:val="00E65CC2"/>
    <w:rsid w:val="00E65D8B"/>
    <w:rsid w:val="00E66159"/>
    <w:rsid w:val="00E664C8"/>
    <w:rsid w:val="00E6651F"/>
    <w:rsid w:val="00E66550"/>
    <w:rsid w:val="00E666F6"/>
    <w:rsid w:val="00E66827"/>
    <w:rsid w:val="00E66935"/>
    <w:rsid w:val="00E66C74"/>
    <w:rsid w:val="00E66F07"/>
    <w:rsid w:val="00E66FC6"/>
    <w:rsid w:val="00E67276"/>
    <w:rsid w:val="00E67727"/>
    <w:rsid w:val="00E67AAE"/>
    <w:rsid w:val="00E67C2D"/>
    <w:rsid w:val="00E67DED"/>
    <w:rsid w:val="00E67E37"/>
    <w:rsid w:val="00E67F13"/>
    <w:rsid w:val="00E67F9F"/>
    <w:rsid w:val="00E7058F"/>
    <w:rsid w:val="00E70870"/>
    <w:rsid w:val="00E7092A"/>
    <w:rsid w:val="00E70955"/>
    <w:rsid w:val="00E7097C"/>
    <w:rsid w:val="00E70AA9"/>
    <w:rsid w:val="00E70F7A"/>
    <w:rsid w:val="00E7114C"/>
    <w:rsid w:val="00E71806"/>
    <w:rsid w:val="00E71851"/>
    <w:rsid w:val="00E71B31"/>
    <w:rsid w:val="00E71BC9"/>
    <w:rsid w:val="00E71CCE"/>
    <w:rsid w:val="00E71CE1"/>
    <w:rsid w:val="00E71ED5"/>
    <w:rsid w:val="00E71F8E"/>
    <w:rsid w:val="00E72000"/>
    <w:rsid w:val="00E7251A"/>
    <w:rsid w:val="00E72901"/>
    <w:rsid w:val="00E72C44"/>
    <w:rsid w:val="00E72DC7"/>
    <w:rsid w:val="00E736B0"/>
    <w:rsid w:val="00E736D8"/>
    <w:rsid w:val="00E73946"/>
    <w:rsid w:val="00E739AC"/>
    <w:rsid w:val="00E73AA1"/>
    <w:rsid w:val="00E73BC9"/>
    <w:rsid w:val="00E73E49"/>
    <w:rsid w:val="00E74004"/>
    <w:rsid w:val="00E74163"/>
    <w:rsid w:val="00E74179"/>
    <w:rsid w:val="00E7438C"/>
    <w:rsid w:val="00E744B9"/>
    <w:rsid w:val="00E74A80"/>
    <w:rsid w:val="00E74D7F"/>
    <w:rsid w:val="00E74DEA"/>
    <w:rsid w:val="00E74E6C"/>
    <w:rsid w:val="00E751E5"/>
    <w:rsid w:val="00E754AC"/>
    <w:rsid w:val="00E755DE"/>
    <w:rsid w:val="00E75637"/>
    <w:rsid w:val="00E7569F"/>
    <w:rsid w:val="00E75754"/>
    <w:rsid w:val="00E75887"/>
    <w:rsid w:val="00E75D76"/>
    <w:rsid w:val="00E762D0"/>
    <w:rsid w:val="00E7641E"/>
    <w:rsid w:val="00E76420"/>
    <w:rsid w:val="00E764A8"/>
    <w:rsid w:val="00E7678E"/>
    <w:rsid w:val="00E768A6"/>
    <w:rsid w:val="00E76942"/>
    <w:rsid w:val="00E76AA1"/>
    <w:rsid w:val="00E76EC8"/>
    <w:rsid w:val="00E770AA"/>
    <w:rsid w:val="00E77224"/>
    <w:rsid w:val="00E77323"/>
    <w:rsid w:val="00E77372"/>
    <w:rsid w:val="00E77412"/>
    <w:rsid w:val="00E7749D"/>
    <w:rsid w:val="00E77788"/>
    <w:rsid w:val="00E77A07"/>
    <w:rsid w:val="00E77A9C"/>
    <w:rsid w:val="00E77B19"/>
    <w:rsid w:val="00E77C21"/>
    <w:rsid w:val="00E77C32"/>
    <w:rsid w:val="00E77C96"/>
    <w:rsid w:val="00E77E59"/>
    <w:rsid w:val="00E77F00"/>
    <w:rsid w:val="00E80152"/>
    <w:rsid w:val="00E80229"/>
    <w:rsid w:val="00E8039D"/>
    <w:rsid w:val="00E803A1"/>
    <w:rsid w:val="00E804D5"/>
    <w:rsid w:val="00E80608"/>
    <w:rsid w:val="00E806A2"/>
    <w:rsid w:val="00E8076D"/>
    <w:rsid w:val="00E80C3B"/>
    <w:rsid w:val="00E80DFA"/>
    <w:rsid w:val="00E80F72"/>
    <w:rsid w:val="00E80FD1"/>
    <w:rsid w:val="00E8128E"/>
    <w:rsid w:val="00E81353"/>
    <w:rsid w:val="00E81381"/>
    <w:rsid w:val="00E8176A"/>
    <w:rsid w:val="00E818B2"/>
    <w:rsid w:val="00E819CC"/>
    <w:rsid w:val="00E819D0"/>
    <w:rsid w:val="00E81DF1"/>
    <w:rsid w:val="00E82227"/>
    <w:rsid w:val="00E8232F"/>
    <w:rsid w:val="00E82DD1"/>
    <w:rsid w:val="00E83343"/>
    <w:rsid w:val="00E833E4"/>
    <w:rsid w:val="00E8361E"/>
    <w:rsid w:val="00E836E3"/>
    <w:rsid w:val="00E837C6"/>
    <w:rsid w:val="00E838F4"/>
    <w:rsid w:val="00E8390E"/>
    <w:rsid w:val="00E83929"/>
    <w:rsid w:val="00E83A84"/>
    <w:rsid w:val="00E83BF2"/>
    <w:rsid w:val="00E83C0D"/>
    <w:rsid w:val="00E83C53"/>
    <w:rsid w:val="00E83CAF"/>
    <w:rsid w:val="00E84052"/>
    <w:rsid w:val="00E840B6"/>
    <w:rsid w:val="00E8415C"/>
    <w:rsid w:val="00E84170"/>
    <w:rsid w:val="00E84461"/>
    <w:rsid w:val="00E847AF"/>
    <w:rsid w:val="00E847B7"/>
    <w:rsid w:val="00E84910"/>
    <w:rsid w:val="00E84B5C"/>
    <w:rsid w:val="00E84F33"/>
    <w:rsid w:val="00E852FD"/>
    <w:rsid w:val="00E853D3"/>
    <w:rsid w:val="00E85514"/>
    <w:rsid w:val="00E8555C"/>
    <w:rsid w:val="00E856D1"/>
    <w:rsid w:val="00E859CE"/>
    <w:rsid w:val="00E85D79"/>
    <w:rsid w:val="00E85F3E"/>
    <w:rsid w:val="00E8660D"/>
    <w:rsid w:val="00E8697C"/>
    <w:rsid w:val="00E869FE"/>
    <w:rsid w:val="00E86A3D"/>
    <w:rsid w:val="00E86B5E"/>
    <w:rsid w:val="00E86E3E"/>
    <w:rsid w:val="00E87117"/>
    <w:rsid w:val="00E8738A"/>
    <w:rsid w:val="00E874D0"/>
    <w:rsid w:val="00E87677"/>
    <w:rsid w:val="00E8770B"/>
    <w:rsid w:val="00E87797"/>
    <w:rsid w:val="00E87ACE"/>
    <w:rsid w:val="00E87AEA"/>
    <w:rsid w:val="00E87B8D"/>
    <w:rsid w:val="00E90019"/>
    <w:rsid w:val="00E90683"/>
    <w:rsid w:val="00E907B0"/>
    <w:rsid w:val="00E907DD"/>
    <w:rsid w:val="00E90C44"/>
    <w:rsid w:val="00E90E10"/>
    <w:rsid w:val="00E90E79"/>
    <w:rsid w:val="00E90EDA"/>
    <w:rsid w:val="00E90F7F"/>
    <w:rsid w:val="00E9104B"/>
    <w:rsid w:val="00E911DD"/>
    <w:rsid w:val="00E914BD"/>
    <w:rsid w:val="00E916AC"/>
    <w:rsid w:val="00E919AB"/>
    <w:rsid w:val="00E92368"/>
    <w:rsid w:val="00E92448"/>
    <w:rsid w:val="00E929E0"/>
    <w:rsid w:val="00E92A27"/>
    <w:rsid w:val="00E92DAF"/>
    <w:rsid w:val="00E930DC"/>
    <w:rsid w:val="00E936CE"/>
    <w:rsid w:val="00E936FA"/>
    <w:rsid w:val="00E939F1"/>
    <w:rsid w:val="00E93AC0"/>
    <w:rsid w:val="00E93B00"/>
    <w:rsid w:val="00E93D19"/>
    <w:rsid w:val="00E94447"/>
    <w:rsid w:val="00E9482B"/>
    <w:rsid w:val="00E9491D"/>
    <w:rsid w:val="00E949BE"/>
    <w:rsid w:val="00E949EC"/>
    <w:rsid w:val="00E94C1C"/>
    <w:rsid w:val="00E94DEB"/>
    <w:rsid w:val="00E94DF7"/>
    <w:rsid w:val="00E94F41"/>
    <w:rsid w:val="00E952F9"/>
    <w:rsid w:val="00E95441"/>
    <w:rsid w:val="00E954AE"/>
    <w:rsid w:val="00E954E5"/>
    <w:rsid w:val="00E954FC"/>
    <w:rsid w:val="00E95519"/>
    <w:rsid w:val="00E956F2"/>
    <w:rsid w:val="00E95E8F"/>
    <w:rsid w:val="00E9602C"/>
    <w:rsid w:val="00E960D2"/>
    <w:rsid w:val="00E96187"/>
    <w:rsid w:val="00E96364"/>
    <w:rsid w:val="00E9655F"/>
    <w:rsid w:val="00E96562"/>
    <w:rsid w:val="00E969F7"/>
    <w:rsid w:val="00E96A97"/>
    <w:rsid w:val="00E96C94"/>
    <w:rsid w:val="00E96DA3"/>
    <w:rsid w:val="00E96FAE"/>
    <w:rsid w:val="00E9709D"/>
    <w:rsid w:val="00E9717B"/>
    <w:rsid w:val="00E9722D"/>
    <w:rsid w:val="00E97277"/>
    <w:rsid w:val="00E97467"/>
    <w:rsid w:val="00E9759B"/>
    <w:rsid w:val="00E977FC"/>
    <w:rsid w:val="00E97B0D"/>
    <w:rsid w:val="00E97B86"/>
    <w:rsid w:val="00EA023F"/>
    <w:rsid w:val="00EA04D1"/>
    <w:rsid w:val="00EA0904"/>
    <w:rsid w:val="00EA0B5B"/>
    <w:rsid w:val="00EA0C4C"/>
    <w:rsid w:val="00EA0CC6"/>
    <w:rsid w:val="00EA1112"/>
    <w:rsid w:val="00EA142C"/>
    <w:rsid w:val="00EA1A47"/>
    <w:rsid w:val="00EA1BBF"/>
    <w:rsid w:val="00EA1E18"/>
    <w:rsid w:val="00EA1E74"/>
    <w:rsid w:val="00EA1F68"/>
    <w:rsid w:val="00EA202A"/>
    <w:rsid w:val="00EA217A"/>
    <w:rsid w:val="00EA24AE"/>
    <w:rsid w:val="00EA26D1"/>
    <w:rsid w:val="00EA297B"/>
    <w:rsid w:val="00EA29D3"/>
    <w:rsid w:val="00EA2A43"/>
    <w:rsid w:val="00EA2C26"/>
    <w:rsid w:val="00EA3089"/>
    <w:rsid w:val="00EA32BD"/>
    <w:rsid w:val="00EA3378"/>
    <w:rsid w:val="00EA342E"/>
    <w:rsid w:val="00EA34F8"/>
    <w:rsid w:val="00EA3510"/>
    <w:rsid w:val="00EA3C45"/>
    <w:rsid w:val="00EA3E61"/>
    <w:rsid w:val="00EA426C"/>
    <w:rsid w:val="00EA42F2"/>
    <w:rsid w:val="00EA49AD"/>
    <w:rsid w:val="00EA4A0F"/>
    <w:rsid w:val="00EA4A90"/>
    <w:rsid w:val="00EA4B1F"/>
    <w:rsid w:val="00EA4BB7"/>
    <w:rsid w:val="00EA4C51"/>
    <w:rsid w:val="00EA5072"/>
    <w:rsid w:val="00EA5348"/>
    <w:rsid w:val="00EA557B"/>
    <w:rsid w:val="00EA5745"/>
    <w:rsid w:val="00EA5852"/>
    <w:rsid w:val="00EA5A06"/>
    <w:rsid w:val="00EA5DAA"/>
    <w:rsid w:val="00EA5DC2"/>
    <w:rsid w:val="00EA5FCB"/>
    <w:rsid w:val="00EA615D"/>
    <w:rsid w:val="00EA6783"/>
    <w:rsid w:val="00EA6E4C"/>
    <w:rsid w:val="00EA71DD"/>
    <w:rsid w:val="00EA744A"/>
    <w:rsid w:val="00EA7703"/>
    <w:rsid w:val="00EA7705"/>
    <w:rsid w:val="00EA77B6"/>
    <w:rsid w:val="00EA7B51"/>
    <w:rsid w:val="00EA7BBC"/>
    <w:rsid w:val="00EA7C50"/>
    <w:rsid w:val="00EA7D20"/>
    <w:rsid w:val="00EA7F14"/>
    <w:rsid w:val="00EA7F5F"/>
    <w:rsid w:val="00EB00D2"/>
    <w:rsid w:val="00EB01C2"/>
    <w:rsid w:val="00EB0409"/>
    <w:rsid w:val="00EB05BE"/>
    <w:rsid w:val="00EB09D0"/>
    <w:rsid w:val="00EB0AC6"/>
    <w:rsid w:val="00EB0B98"/>
    <w:rsid w:val="00EB0CAD"/>
    <w:rsid w:val="00EB0E34"/>
    <w:rsid w:val="00EB0F06"/>
    <w:rsid w:val="00EB0FC7"/>
    <w:rsid w:val="00EB11C9"/>
    <w:rsid w:val="00EB1518"/>
    <w:rsid w:val="00EB160B"/>
    <w:rsid w:val="00EB1DD4"/>
    <w:rsid w:val="00EB24E4"/>
    <w:rsid w:val="00EB2779"/>
    <w:rsid w:val="00EB27DA"/>
    <w:rsid w:val="00EB2AB1"/>
    <w:rsid w:val="00EB2BEC"/>
    <w:rsid w:val="00EB2D2A"/>
    <w:rsid w:val="00EB2DBD"/>
    <w:rsid w:val="00EB2FB7"/>
    <w:rsid w:val="00EB30F6"/>
    <w:rsid w:val="00EB3159"/>
    <w:rsid w:val="00EB349E"/>
    <w:rsid w:val="00EB36B6"/>
    <w:rsid w:val="00EB36C7"/>
    <w:rsid w:val="00EB371C"/>
    <w:rsid w:val="00EB3A60"/>
    <w:rsid w:val="00EB3C66"/>
    <w:rsid w:val="00EB3CB2"/>
    <w:rsid w:val="00EB3D66"/>
    <w:rsid w:val="00EB40C3"/>
    <w:rsid w:val="00EB44A7"/>
    <w:rsid w:val="00EB480A"/>
    <w:rsid w:val="00EB484F"/>
    <w:rsid w:val="00EB49E6"/>
    <w:rsid w:val="00EB4B34"/>
    <w:rsid w:val="00EB4B50"/>
    <w:rsid w:val="00EB4C68"/>
    <w:rsid w:val="00EB4DFB"/>
    <w:rsid w:val="00EB55DF"/>
    <w:rsid w:val="00EB59EC"/>
    <w:rsid w:val="00EB5A67"/>
    <w:rsid w:val="00EB5A9D"/>
    <w:rsid w:val="00EB5ABF"/>
    <w:rsid w:val="00EB5BFA"/>
    <w:rsid w:val="00EB5F9B"/>
    <w:rsid w:val="00EB6036"/>
    <w:rsid w:val="00EB61A2"/>
    <w:rsid w:val="00EB628D"/>
    <w:rsid w:val="00EB6304"/>
    <w:rsid w:val="00EB63D2"/>
    <w:rsid w:val="00EB66A4"/>
    <w:rsid w:val="00EB686E"/>
    <w:rsid w:val="00EB6957"/>
    <w:rsid w:val="00EB69E8"/>
    <w:rsid w:val="00EB6C26"/>
    <w:rsid w:val="00EB6D00"/>
    <w:rsid w:val="00EB6D9B"/>
    <w:rsid w:val="00EB6DFB"/>
    <w:rsid w:val="00EB70E5"/>
    <w:rsid w:val="00EB720D"/>
    <w:rsid w:val="00EB7213"/>
    <w:rsid w:val="00EB7521"/>
    <w:rsid w:val="00EB7551"/>
    <w:rsid w:val="00EB7575"/>
    <w:rsid w:val="00EB7844"/>
    <w:rsid w:val="00EB789E"/>
    <w:rsid w:val="00EB7A7B"/>
    <w:rsid w:val="00EB7D17"/>
    <w:rsid w:val="00EB7D6C"/>
    <w:rsid w:val="00EB7FCA"/>
    <w:rsid w:val="00EC0303"/>
    <w:rsid w:val="00EC06D2"/>
    <w:rsid w:val="00EC08D2"/>
    <w:rsid w:val="00EC0B83"/>
    <w:rsid w:val="00EC0D18"/>
    <w:rsid w:val="00EC0FA4"/>
    <w:rsid w:val="00EC12FB"/>
    <w:rsid w:val="00EC148D"/>
    <w:rsid w:val="00EC14CE"/>
    <w:rsid w:val="00EC153B"/>
    <w:rsid w:val="00EC1593"/>
    <w:rsid w:val="00EC170E"/>
    <w:rsid w:val="00EC1965"/>
    <w:rsid w:val="00EC19ED"/>
    <w:rsid w:val="00EC1D37"/>
    <w:rsid w:val="00EC226F"/>
    <w:rsid w:val="00EC2395"/>
    <w:rsid w:val="00EC24F2"/>
    <w:rsid w:val="00EC2501"/>
    <w:rsid w:val="00EC2514"/>
    <w:rsid w:val="00EC2515"/>
    <w:rsid w:val="00EC277B"/>
    <w:rsid w:val="00EC285E"/>
    <w:rsid w:val="00EC28EB"/>
    <w:rsid w:val="00EC2903"/>
    <w:rsid w:val="00EC29CA"/>
    <w:rsid w:val="00EC2A04"/>
    <w:rsid w:val="00EC2B6C"/>
    <w:rsid w:val="00EC2C42"/>
    <w:rsid w:val="00EC2C96"/>
    <w:rsid w:val="00EC2F7B"/>
    <w:rsid w:val="00EC3043"/>
    <w:rsid w:val="00EC3075"/>
    <w:rsid w:val="00EC3235"/>
    <w:rsid w:val="00EC344A"/>
    <w:rsid w:val="00EC354A"/>
    <w:rsid w:val="00EC3709"/>
    <w:rsid w:val="00EC38AA"/>
    <w:rsid w:val="00EC3914"/>
    <w:rsid w:val="00EC3B9E"/>
    <w:rsid w:val="00EC3FBE"/>
    <w:rsid w:val="00EC412E"/>
    <w:rsid w:val="00EC426B"/>
    <w:rsid w:val="00EC4281"/>
    <w:rsid w:val="00EC43BB"/>
    <w:rsid w:val="00EC47E4"/>
    <w:rsid w:val="00EC492E"/>
    <w:rsid w:val="00EC4C21"/>
    <w:rsid w:val="00EC4CDC"/>
    <w:rsid w:val="00EC4EA3"/>
    <w:rsid w:val="00EC51DE"/>
    <w:rsid w:val="00EC5236"/>
    <w:rsid w:val="00EC5638"/>
    <w:rsid w:val="00EC5856"/>
    <w:rsid w:val="00EC5B73"/>
    <w:rsid w:val="00EC5C7A"/>
    <w:rsid w:val="00EC5DA4"/>
    <w:rsid w:val="00EC6018"/>
    <w:rsid w:val="00EC6032"/>
    <w:rsid w:val="00EC62F8"/>
    <w:rsid w:val="00EC6556"/>
    <w:rsid w:val="00EC69A7"/>
    <w:rsid w:val="00EC6B35"/>
    <w:rsid w:val="00EC6E90"/>
    <w:rsid w:val="00EC6F6E"/>
    <w:rsid w:val="00EC71AD"/>
    <w:rsid w:val="00EC733D"/>
    <w:rsid w:val="00EC765C"/>
    <w:rsid w:val="00EC7847"/>
    <w:rsid w:val="00EC79A9"/>
    <w:rsid w:val="00EC7BA1"/>
    <w:rsid w:val="00EC7E73"/>
    <w:rsid w:val="00EC7F5E"/>
    <w:rsid w:val="00EC7FFC"/>
    <w:rsid w:val="00ED0012"/>
    <w:rsid w:val="00ED0094"/>
    <w:rsid w:val="00ED0474"/>
    <w:rsid w:val="00ED057F"/>
    <w:rsid w:val="00ED06F9"/>
    <w:rsid w:val="00ED07DC"/>
    <w:rsid w:val="00ED0A6C"/>
    <w:rsid w:val="00ED0BED"/>
    <w:rsid w:val="00ED1182"/>
    <w:rsid w:val="00ED11A8"/>
    <w:rsid w:val="00ED1229"/>
    <w:rsid w:val="00ED15B2"/>
    <w:rsid w:val="00ED170F"/>
    <w:rsid w:val="00ED1B56"/>
    <w:rsid w:val="00ED1C7C"/>
    <w:rsid w:val="00ED1CC3"/>
    <w:rsid w:val="00ED1DF6"/>
    <w:rsid w:val="00ED1F01"/>
    <w:rsid w:val="00ED2179"/>
    <w:rsid w:val="00ED2275"/>
    <w:rsid w:val="00ED22DF"/>
    <w:rsid w:val="00ED2381"/>
    <w:rsid w:val="00ED2678"/>
    <w:rsid w:val="00ED2AEE"/>
    <w:rsid w:val="00ED3594"/>
    <w:rsid w:val="00ED3647"/>
    <w:rsid w:val="00ED37F4"/>
    <w:rsid w:val="00ED38E4"/>
    <w:rsid w:val="00ED39C8"/>
    <w:rsid w:val="00ED3ACC"/>
    <w:rsid w:val="00ED3B5F"/>
    <w:rsid w:val="00ED3B63"/>
    <w:rsid w:val="00ED3BC2"/>
    <w:rsid w:val="00ED3C1D"/>
    <w:rsid w:val="00ED3C77"/>
    <w:rsid w:val="00ED3DF4"/>
    <w:rsid w:val="00ED42E9"/>
    <w:rsid w:val="00ED4885"/>
    <w:rsid w:val="00ED4A85"/>
    <w:rsid w:val="00ED4B11"/>
    <w:rsid w:val="00ED4E1A"/>
    <w:rsid w:val="00ED4EC8"/>
    <w:rsid w:val="00ED4F34"/>
    <w:rsid w:val="00ED53B5"/>
    <w:rsid w:val="00ED5695"/>
    <w:rsid w:val="00ED58EF"/>
    <w:rsid w:val="00ED59B9"/>
    <w:rsid w:val="00ED5A5C"/>
    <w:rsid w:val="00ED5E8A"/>
    <w:rsid w:val="00ED6098"/>
    <w:rsid w:val="00ED6146"/>
    <w:rsid w:val="00ED61BF"/>
    <w:rsid w:val="00ED626C"/>
    <w:rsid w:val="00ED64D8"/>
    <w:rsid w:val="00ED6635"/>
    <w:rsid w:val="00ED675E"/>
    <w:rsid w:val="00ED68D0"/>
    <w:rsid w:val="00ED6A37"/>
    <w:rsid w:val="00ED6E80"/>
    <w:rsid w:val="00ED6EB2"/>
    <w:rsid w:val="00ED6ED6"/>
    <w:rsid w:val="00ED6FD7"/>
    <w:rsid w:val="00ED7479"/>
    <w:rsid w:val="00ED7534"/>
    <w:rsid w:val="00ED756B"/>
    <w:rsid w:val="00ED797A"/>
    <w:rsid w:val="00EE0BBA"/>
    <w:rsid w:val="00EE0D0B"/>
    <w:rsid w:val="00EE0D2A"/>
    <w:rsid w:val="00EE19AB"/>
    <w:rsid w:val="00EE1AD2"/>
    <w:rsid w:val="00EE1BD8"/>
    <w:rsid w:val="00EE1E06"/>
    <w:rsid w:val="00EE235B"/>
    <w:rsid w:val="00EE2367"/>
    <w:rsid w:val="00EE23BB"/>
    <w:rsid w:val="00EE258A"/>
    <w:rsid w:val="00EE2697"/>
    <w:rsid w:val="00EE293A"/>
    <w:rsid w:val="00EE2984"/>
    <w:rsid w:val="00EE2C92"/>
    <w:rsid w:val="00EE3076"/>
    <w:rsid w:val="00EE3537"/>
    <w:rsid w:val="00EE36D6"/>
    <w:rsid w:val="00EE3703"/>
    <w:rsid w:val="00EE380B"/>
    <w:rsid w:val="00EE3C43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95"/>
    <w:rsid w:val="00EE53C0"/>
    <w:rsid w:val="00EE5467"/>
    <w:rsid w:val="00EE54C6"/>
    <w:rsid w:val="00EE553D"/>
    <w:rsid w:val="00EE5792"/>
    <w:rsid w:val="00EE5A96"/>
    <w:rsid w:val="00EE5D20"/>
    <w:rsid w:val="00EE5FB8"/>
    <w:rsid w:val="00EE61BC"/>
    <w:rsid w:val="00EE652E"/>
    <w:rsid w:val="00EE67C2"/>
    <w:rsid w:val="00EE686F"/>
    <w:rsid w:val="00EE69C7"/>
    <w:rsid w:val="00EE6AF7"/>
    <w:rsid w:val="00EE6D2A"/>
    <w:rsid w:val="00EE6EC0"/>
    <w:rsid w:val="00EE6F3E"/>
    <w:rsid w:val="00EE71DB"/>
    <w:rsid w:val="00EE7361"/>
    <w:rsid w:val="00EE741D"/>
    <w:rsid w:val="00EE742B"/>
    <w:rsid w:val="00EE7498"/>
    <w:rsid w:val="00EE7510"/>
    <w:rsid w:val="00EE7522"/>
    <w:rsid w:val="00EE7524"/>
    <w:rsid w:val="00EE75D3"/>
    <w:rsid w:val="00EE76DD"/>
    <w:rsid w:val="00EE787E"/>
    <w:rsid w:val="00EE79FD"/>
    <w:rsid w:val="00EE7A36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151B"/>
    <w:rsid w:val="00EF188A"/>
    <w:rsid w:val="00EF1B04"/>
    <w:rsid w:val="00EF1B40"/>
    <w:rsid w:val="00EF1D23"/>
    <w:rsid w:val="00EF1E3D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E3"/>
    <w:rsid w:val="00EF322D"/>
    <w:rsid w:val="00EF3689"/>
    <w:rsid w:val="00EF36F9"/>
    <w:rsid w:val="00EF3792"/>
    <w:rsid w:val="00EF3875"/>
    <w:rsid w:val="00EF39A3"/>
    <w:rsid w:val="00EF39C3"/>
    <w:rsid w:val="00EF39E9"/>
    <w:rsid w:val="00EF3A0A"/>
    <w:rsid w:val="00EF40B1"/>
    <w:rsid w:val="00EF416F"/>
    <w:rsid w:val="00EF42CB"/>
    <w:rsid w:val="00EF47DA"/>
    <w:rsid w:val="00EF48CF"/>
    <w:rsid w:val="00EF49AC"/>
    <w:rsid w:val="00EF4A53"/>
    <w:rsid w:val="00EF4A69"/>
    <w:rsid w:val="00EF4E88"/>
    <w:rsid w:val="00EF50A3"/>
    <w:rsid w:val="00EF520A"/>
    <w:rsid w:val="00EF5256"/>
    <w:rsid w:val="00EF5266"/>
    <w:rsid w:val="00EF5358"/>
    <w:rsid w:val="00EF53F2"/>
    <w:rsid w:val="00EF5885"/>
    <w:rsid w:val="00EF58AA"/>
    <w:rsid w:val="00EF5AF7"/>
    <w:rsid w:val="00EF5B06"/>
    <w:rsid w:val="00EF5E57"/>
    <w:rsid w:val="00EF5E71"/>
    <w:rsid w:val="00EF6216"/>
    <w:rsid w:val="00EF6287"/>
    <w:rsid w:val="00EF65FD"/>
    <w:rsid w:val="00EF6861"/>
    <w:rsid w:val="00EF6938"/>
    <w:rsid w:val="00EF69B5"/>
    <w:rsid w:val="00EF6B33"/>
    <w:rsid w:val="00EF6BE4"/>
    <w:rsid w:val="00EF6E35"/>
    <w:rsid w:val="00EF6E7F"/>
    <w:rsid w:val="00EF6F42"/>
    <w:rsid w:val="00EF735C"/>
    <w:rsid w:val="00EF7504"/>
    <w:rsid w:val="00EF77CE"/>
    <w:rsid w:val="00EF78D9"/>
    <w:rsid w:val="00EF793C"/>
    <w:rsid w:val="00EF7D16"/>
    <w:rsid w:val="00EF7D63"/>
    <w:rsid w:val="00EF7E34"/>
    <w:rsid w:val="00F00087"/>
    <w:rsid w:val="00F00236"/>
    <w:rsid w:val="00F0025D"/>
    <w:rsid w:val="00F003CA"/>
    <w:rsid w:val="00F0073C"/>
    <w:rsid w:val="00F00BC0"/>
    <w:rsid w:val="00F00C2D"/>
    <w:rsid w:val="00F00F96"/>
    <w:rsid w:val="00F01042"/>
    <w:rsid w:val="00F01085"/>
    <w:rsid w:val="00F01518"/>
    <w:rsid w:val="00F01572"/>
    <w:rsid w:val="00F01F6B"/>
    <w:rsid w:val="00F0233B"/>
    <w:rsid w:val="00F0245D"/>
    <w:rsid w:val="00F02818"/>
    <w:rsid w:val="00F02B42"/>
    <w:rsid w:val="00F02BD3"/>
    <w:rsid w:val="00F02C5A"/>
    <w:rsid w:val="00F03063"/>
    <w:rsid w:val="00F03162"/>
    <w:rsid w:val="00F03174"/>
    <w:rsid w:val="00F0321D"/>
    <w:rsid w:val="00F0358F"/>
    <w:rsid w:val="00F03B94"/>
    <w:rsid w:val="00F03F24"/>
    <w:rsid w:val="00F0422E"/>
    <w:rsid w:val="00F042A9"/>
    <w:rsid w:val="00F04DBB"/>
    <w:rsid w:val="00F04DE7"/>
    <w:rsid w:val="00F04FAC"/>
    <w:rsid w:val="00F04FEB"/>
    <w:rsid w:val="00F0514A"/>
    <w:rsid w:val="00F055B8"/>
    <w:rsid w:val="00F058FA"/>
    <w:rsid w:val="00F05A35"/>
    <w:rsid w:val="00F05A81"/>
    <w:rsid w:val="00F05BB8"/>
    <w:rsid w:val="00F05CFC"/>
    <w:rsid w:val="00F05DC2"/>
    <w:rsid w:val="00F05E5D"/>
    <w:rsid w:val="00F05FA1"/>
    <w:rsid w:val="00F06201"/>
    <w:rsid w:val="00F0656E"/>
    <w:rsid w:val="00F067C7"/>
    <w:rsid w:val="00F06A90"/>
    <w:rsid w:val="00F06ACC"/>
    <w:rsid w:val="00F06B27"/>
    <w:rsid w:val="00F06CF9"/>
    <w:rsid w:val="00F06FEE"/>
    <w:rsid w:val="00F07053"/>
    <w:rsid w:val="00F07084"/>
    <w:rsid w:val="00F0713C"/>
    <w:rsid w:val="00F07422"/>
    <w:rsid w:val="00F07470"/>
    <w:rsid w:val="00F074EE"/>
    <w:rsid w:val="00F07502"/>
    <w:rsid w:val="00F0760E"/>
    <w:rsid w:val="00F079F1"/>
    <w:rsid w:val="00F07BB0"/>
    <w:rsid w:val="00F07C4B"/>
    <w:rsid w:val="00F07CF2"/>
    <w:rsid w:val="00F103AD"/>
    <w:rsid w:val="00F105C3"/>
    <w:rsid w:val="00F10774"/>
    <w:rsid w:val="00F107F8"/>
    <w:rsid w:val="00F10856"/>
    <w:rsid w:val="00F108CA"/>
    <w:rsid w:val="00F1099E"/>
    <w:rsid w:val="00F10C80"/>
    <w:rsid w:val="00F10DD4"/>
    <w:rsid w:val="00F10E89"/>
    <w:rsid w:val="00F113BE"/>
    <w:rsid w:val="00F11461"/>
    <w:rsid w:val="00F116C1"/>
    <w:rsid w:val="00F11BA9"/>
    <w:rsid w:val="00F11BF4"/>
    <w:rsid w:val="00F11F65"/>
    <w:rsid w:val="00F1201E"/>
    <w:rsid w:val="00F121F6"/>
    <w:rsid w:val="00F12566"/>
    <w:rsid w:val="00F12A12"/>
    <w:rsid w:val="00F12AA3"/>
    <w:rsid w:val="00F12CC0"/>
    <w:rsid w:val="00F12D81"/>
    <w:rsid w:val="00F12E4E"/>
    <w:rsid w:val="00F12E94"/>
    <w:rsid w:val="00F12FA5"/>
    <w:rsid w:val="00F1312E"/>
    <w:rsid w:val="00F132A9"/>
    <w:rsid w:val="00F134F7"/>
    <w:rsid w:val="00F13647"/>
    <w:rsid w:val="00F1364F"/>
    <w:rsid w:val="00F136B8"/>
    <w:rsid w:val="00F1372A"/>
    <w:rsid w:val="00F139A5"/>
    <w:rsid w:val="00F13B78"/>
    <w:rsid w:val="00F13E03"/>
    <w:rsid w:val="00F13E85"/>
    <w:rsid w:val="00F140E4"/>
    <w:rsid w:val="00F14563"/>
    <w:rsid w:val="00F14572"/>
    <w:rsid w:val="00F1492A"/>
    <w:rsid w:val="00F14A82"/>
    <w:rsid w:val="00F14AD8"/>
    <w:rsid w:val="00F14AF1"/>
    <w:rsid w:val="00F14B7D"/>
    <w:rsid w:val="00F14F74"/>
    <w:rsid w:val="00F151DB"/>
    <w:rsid w:val="00F15235"/>
    <w:rsid w:val="00F15275"/>
    <w:rsid w:val="00F15312"/>
    <w:rsid w:val="00F15451"/>
    <w:rsid w:val="00F15566"/>
    <w:rsid w:val="00F155DF"/>
    <w:rsid w:val="00F1595E"/>
    <w:rsid w:val="00F15B09"/>
    <w:rsid w:val="00F15D49"/>
    <w:rsid w:val="00F15F24"/>
    <w:rsid w:val="00F15F6F"/>
    <w:rsid w:val="00F16554"/>
    <w:rsid w:val="00F166F8"/>
    <w:rsid w:val="00F16754"/>
    <w:rsid w:val="00F167DA"/>
    <w:rsid w:val="00F16883"/>
    <w:rsid w:val="00F16969"/>
    <w:rsid w:val="00F169B5"/>
    <w:rsid w:val="00F16B50"/>
    <w:rsid w:val="00F16BCD"/>
    <w:rsid w:val="00F16F8A"/>
    <w:rsid w:val="00F170B4"/>
    <w:rsid w:val="00F17873"/>
    <w:rsid w:val="00F17B0B"/>
    <w:rsid w:val="00F17B87"/>
    <w:rsid w:val="00F17EA1"/>
    <w:rsid w:val="00F2000C"/>
    <w:rsid w:val="00F2052F"/>
    <w:rsid w:val="00F206F9"/>
    <w:rsid w:val="00F207D4"/>
    <w:rsid w:val="00F209B6"/>
    <w:rsid w:val="00F20B0B"/>
    <w:rsid w:val="00F20FDF"/>
    <w:rsid w:val="00F21054"/>
    <w:rsid w:val="00F211FA"/>
    <w:rsid w:val="00F212C0"/>
    <w:rsid w:val="00F2179A"/>
    <w:rsid w:val="00F2197A"/>
    <w:rsid w:val="00F21AC7"/>
    <w:rsid w:val="00F21E89"/>
    <w:rsid w:val="00F221BB"/>
    <w:rsid w:val="00F22C56"/>
    <w:rsid w:val="00F23037"/>
    <w:rsid w:val="00F2318F"/>
    <w:rsid w:val="00F231D3"/>
    <w:rsid w:val="00F2327A"/>
    <w:rsid w:val="00F233D5"/>
    <w:rsid w:val="00F237AA"/>
    <w:rsid w:val="00F237F7"/>
    <w:rsid w:val="00F239CD"/>
    <w:rsid w:val="00F23A2E"/>
    <w:rsid w:val="00F23C2D"/>
    <w:rsid w:val="00F23FDD"/>
    <w:rsid w:val="00F24029"/>
    <w:rsid w:val="00F24122"/>
    <w:rsid w:val="00F24239"/>
    <w:rsid w:val="00F24245"/>
    <w:rsid w:val="00F24368"/>
    <w:rsid w:val="00F24400"/>
    <w:rsid w:val="00F24510"/>
    <w:rsid w:val="00F24677"/>
    <w:rsid w:val="00F2485A"/>
    <w:rsid w:val="00F249A1"/>
    <w:rsid w:val="00F24AC9"/>
    <w:rsid w:val="00F24B82"/>
    <w:rsid w:val="00F24D03"/>
    <w:rsid w:val="00F24D3E"/>
    <w:rsid w:val="00F24EAF"/>
    <w:rsid w:val="00F24EFF"/>
    <w:rsid w:val="00F24F23"/>
    <w:rsid w:val="00F24F95"/>
    <w:rsid w:val="00F25085"/>
    <w:rsid w:val="00F253CC"/>
    <w:rsid w:val="00F253E2"/>
    <w:rsid w:val="00F256FF"/>
    <w:rsid w:val="00F25A81"/>
    <w:rsid w:val="00F26050"/>
    <w:rsid w:val="00F2650A"/>
    <w:rsid w:val="00F2662B"/>
    <w:rsid w:val="00F2663B"/>
    <w:rsid w:val="00F266E4"/>
    <w:rsid w:val="00F2684E"/>
    <w:rsid w:val="00F2685E"/>
    <w:rsid w:val="00F26A48"/>
    <w:rsid w:val="00F26A9A"/>
    <w:rsid w:val="00F26B12"/>
    <w:rsid w:val="00F27072"/>
    <w:rsid w:val="00F273CA"/>
    <w:rsid w:val="00F273CD"/>
    <w:rsid w:val="00F274AE"/>
    <w:rsid w:val="00F276FB"/>
    <w:rsid w:val="00F2798C"/>
    <w:rsid w:val="00F27E39"/>
    <w:rsid w:val="00F30028"/>
    <w:rsid w:val="00F3040C"/>
    <w:rsid w:val="00F312CE"/>
    <w:rsid w:val="00F3162F"/>
    <w:rsid w:val="00F3180F"/>
    <w:rsid w:val="00F31A71"/>
    <w:rsid w:val="00F31B96"/>
    <w:rsid w:val="00F31C05"/>
    <w:rsid w:val="00F32038"/>
    <w:rsid w:val="00F32170"/>
    <w:rsid w:val="00F3229E"/>
    <w:rsid w:val="00F32565"/>
    <w:rsid w:val="00F325C1"/>
    <w:rsid w:val="00F32632"/>
    <w:rsid w:val="00F3266E"/>
    <w:rsid w:val="00F32868"/>
    <w:rsid w:val="00F3288E"/>
    <w:rsid w:val="00F32922"/>
    <w:rsid w:val="00F32941"/>
    <w:rsid w:val="00F32E47"/>
    <w:rsid w:val="00F32ED8"/>
    <w:rsid w:val="00F33079"/>
    <w:rsid w:val="00F330FE"/>
    <w:rsid w:val="00F33421"/>
    <w:rsid w:val="00F3347E"/>
    <w:rsid w:val="00F33915"/>
    <w:rsid w:val="00F33933"/>
    <w:rsid w:val="00F33B60"/>
    <w:rsid w:val="00F33C12"/>
    <w:rsid w:val="00F33DBB"/>
    <w:rsid w:val="00F33F67"/>
    <w:rsid w:val="00F34483"/>
    <w:rsid w:val="00F34C27"/>
    <w:rsid w:val="00F35013"/>
    <w:rsid w:val="00F3519C"/>
    <w:rsid w:val="00F352A6"/>
    <w:rsid w:val="00F35825"/>
    <w:rsid w:val="00F358FC"/>
    <w:rsid w:val="00F35B51"/>
    <w:rsid w:val="00F35C8C"/>
    <w:rsid w:val="00F35FEF"/>
    <w:rsid w:val="00F364FB"/>
    <w:rsid w:val="00F3667E"/>
    <w:rsid w:val="00F36842"/>
    <w:rsid w:val="00F36872"/>
    <w:rsid w:val="00F36926"/>
    <w:rsid w:val="00F36A96"/>
    <w:rsid w:val="00F36CC4"/>
    <w:rsid w:val="00F36DBF"/>
    <w:rsid w:val="00F36F26"/>
    <w:rsid w:val="00F370DE"/>
    <w:rsid w:val="00F3722F"/>
    <w:rsid w:val="00F37490"/>
    <w:rsid w:val="00F376D9"/>
    <w:rsid w:val="00F378CA"/>
    <w:rsid w:val="00F37904"/>
    <w:rsid w:val="00F379FD"/>
    <w:rsid w:val="00F37C13"/>
    <w:rsid w:val="00F37D61"/>
    <w:rsid w:val="00F37EED"/>
    <w:rsid w:val="00F400FA"/>
    <w:rsid w:val="00F40211"/>
    <w:rsid w:val="00F40454"/>
    <w:rsid w:val="00F404A1"/>
    <w:rsid w:val="00F406D0"/>
    <w:rsid w:val="00F40933"/>
    <w:rsid w:val="00F409A2"/>
    <w:rsid w:val="00F40A13"/>
    <w:rsid w:val="00F41052"/>
    <w:rsid w:val="00F41171"/>
    <w:rsid w:val="00F4140F"/>
    <w:rsid w:val="00F41A6E"/>
    <w:rsid w:val="00F41CA4"/>
    <w:rsid w:val="00F41E94"/>
    <w:rsid w:val="00F4207B"/>
    <w:rsid w:val="00F42118"/>
    <w:rsid w:val="00F4262B"/>
    <w:rsid w:val="00F42861"/>
    <w:rsid w:val="00F4292F"/>
    <w:rsid w:val="00F42A5D"/>
    <w:rsid w:val="00F42C8B"/>
    <w:rsid w:val="00F42CD9"/>
    <w:rsid w:val="00F42EC8"/>
    <w:rsid w:val="00F430EB"/>
    <w:rsid w:val="00F4323B"/>
    <w:rsid w:val="00F43523"/>
    <w:rsid w:val="00F43669"/>
    <w:rsid w:val="00F43714"/>
    <w:rsid w:val="00F43931"/>
    <w:rsid w:val="00F43D5B"/>
    <w:rsid w:val="00F43EB3"/>
    <w:rsid w:val="00F44077"/>
    <w:rsid w:val="00F440D9"/>
    <w:rsid w:val="00F44732"/>
    <w:rsid w:val="00F44983"/>
    <w:rsid w:val="00F449C6"/>
    <w:rsid w:val="00F44F14"/>
    <w:rsid w:val="00F44F69"/>
    <w:rsid w:val="00F45013"/>
    <w:rsid w:val="00F450D2"/>
    <w:rsid w:val="00F454EF"/>
    <w:rsid w:val="00F456C3"/>
    <w:rsid w:val="00F45ABB"/>
    <w:rsid w:val="00F45B53"/>
    <w:rsid w:val="00F45B94"/>
    <w:rsid w:val="00F45D11"/>
    <w:rsid w:val="00F45E3D"/>
    <w:rsid w:val="00F4647B"/>
    <w:rsid w:val="00F465B5"/>
    <w:rsid w:val="00F46896"/>
    <w:rsid w:val="00F468A9"/>
    <w:rsid w:val="00F46C5B"/>
    <w:rsid w:val="00F46D33"/>
    <w:rsid w:val="00F46FA3"/>
    <w:rsid w:val="00F46FFE"/>
    <w:rsid w:val="00F470DF"/>
    <w:rsid w:val="00F472E7"/>
    <w:rsid w:val="00F4760A"/>
    <w:rsid w:val="00F478B9"/>
    <w:rsid w:val="00F478F2"/>
    <w:rsid w:val="00F4795A"/>
    <w:rsid w:val="00F47A01"/>
    <w:rsid w:val="00F47C39"/>
    <w:rsid w:val="00F47D7D"/>
    <w:rsid w:val="00F47FA0"/>
    <w:rsid w:val="00F50407"/>
    <w:rsid w:val="00F5043B"/>
    <w:rsid w:val="00F50729"/>
    <w:rsid w:val="00F507BE"/>
    <w:rsid w:val="00F50B62"/>
    <w:rsid w:val="00F50CDB"/>
    <w:rsid w:val="00F50D5D"/>
    <w:rsid w:val="00F5109C"/>
    <w:rsid w:val="00F512FD"/>
    <w:rsid w:val="00F51780"/>
    <w:rsid w:val="00F5178C"/>
    <w:rsid w:val="00F517A9"/>
    <w:rsid w:val="00F51868"/>
    <w:rsid w:val="00F5187B"/>
    <w:rsid w:val="00F51A50"/>
    <w:rsid w:val="00F51AD7"/>
    <w:rsid w:val="00F51F73"/>
    <w:rsid w:val="00F52464"/>
    <w:rsid w:val="00F5288D"/>
    <w:rsid w:val="00F528AE"/>
    <w:rsid w:val="00F529E0"/>
    <w:rsid w:val="00F52A3F"/>
    <w:rsid w:val="00F52B1A"/>
    <w:rsid w:val="00F52B37"/>
    <w:rsid w:val="00F52BC4"/>
    <w:rsid w:val="00F52F5F"/>
    <w:rsid w:val="00F52F8A"/>
    <w:rsid w:val="00F5316C"/>
    <w:rsid w:val="00F53230"/>
    <w:rsid w:val="00F5325E"/>
    <w:rsid w:val="00F532C7"/>
    <w:rsid w:val="00F53550"/>
    <w:rsid w:val="00F5376B"/>
    <w:rsid w:val="00F5399A"/>
    <w:rsid w:val="00F53AA7"/>
    <w:rsid w:val="00F53BF3"/>
    <w:rsid w:val="00F53C4B"/>
    <w:rsid w:val="00F53C83"/>
    <w:rsid w:val="00F53D5E"/>
    <w:rsid w:val="00F54124"/>
    <w:rsid w:val="00F546DE"/>
    <w:rsid w:val="00F5480E"/>
    <w:rsid w:val="00F54B6C"/>
    <w:rsid w:val="00F54B85"/>
    <w:rsid w:val="00F54DE1"/>
    <w:rsid w:val="00F54EBE"/>
    <w:rsid w:val="00F550D1"/>
    <w:rsid w:val="00F55700"/>
    <w:rsid w:val="00F55982"/>
    <w:rsid w:val="00F55A0C"/>
    <w:rsid w:val="00F55F1F"/>
    <w:rsid w:val="00F56604"/>
    <w:rsid w:val="00F56869"/>
    <w:rsid w:val="00F569B0"/>
    <w:rsid w:val="00F569CA"/>
    <w:rsid w:val="00F56A6F"/>
    <w:rsid w:val="00F56AC9"/>
    <w:rsid w:val="00F56D0F"/>
    <w:rsid w:val="00F56D71"/>
    <w:rsid w:val="00F56FC9"/>
    <w:rsid w:val="00F570FB"/>
    <w:rsid w:val="00F57405"/>
    <w:rsid w:val="00F57487"/>
    <w:rsid w:val="00F57627"/>
    <w:rsid w:val="00F57D10"/>
    <w:rsid w:val="00F57E44"/>
    <w:rsid w:val="00F57F1C"/>
    <w:rsid w:val="00F57FED"/>
    <w:rsid w:val="00F600C6"/>
    <w:rsid w:val="00F60388"/>
    <w:rsid w:val="00F603B2"/>
    <w:rsid w:val="00F604B2"/>
    <w:rsid w:val="00F604BC"/>
    <w:rsid w:val="00F6061F"/>
    <w:rsid w:val="00F60634"/>
    <w:rsid w:val="00F609DA"/>
    <w:rsid w:val="00F60A51"/>
    <w:rsid w:val="00F60A86"/>
    <w:rsid w:val="00F60ADC"/>
    <w:rsid w:val="00F60D53"/>
    <w:rsid w:val="00F60D9D"/>
    <w:rsid w:val="00F610BD"/>
    <w:rsid w:val="00F616FB"/>
    <w:rsid w:val="00F6173A"/>
    <w:rsid w:val="00F61A74"/>
    <w:rsid w:val="00F61BE5"/>
    <w:rsid w:val="00F61FDC"/>
    <w:rsid w:val="00F621DF"/>
    <w:rsid w:val="00F623BE"/>
    <w:rsid w:val="00F6242C"/>
    <w:rsid w:val="00F62461"/>
    <w:rsid w:val="00F624E9"/>
    <w:rsid w:val="00F625FD"/>
    <w:rsid w:val="00F62A4E"/>
    <w:rsid w:val="00F62A7C"/>
    <w:rsid w:val="00F62CD8"/>
    <w:rsid w:val="00F6304A"/>
    <w:rsid w:val="00F63615"/>
    <w:rsid w:val="00F63CA7"/>
    <w:rsid w:val="00F63E2A"/>
    <w:rsid w:val="00F63E2C"/>
    <w:rsid w:val="00F641BC"/>
    <w:rsid w:val="00F6475A"/>
    <w:rsid w:val="00F64A96"/>
    <w:rsid w:val="00F64B0D"/>
    <w:rsid w:val="00F64B89"/>
    <w:rsid w:val="00F64CD9"/>
    <w:rsid w:val="00F64CEC"/>
    <w:rsid w:val="00F64E46"/>
    <w:rsid w:val="00F65377"/>
    <w:rsid w:val="00F6545F"/>
    <w:rsid w:val="00F6566A"/>
    <w:rsid w:val="00F656A2"/>
    <w:rsid w:val="00F6579E"/>
    <w:rsid w:val="00F65968"/>
    <w:rsid w:val="00F65A57"/>
    <w:rsid w:val="00F65DC4"/>
    <w:rsid w:val="00F65F91"/>
    <w:rsid w:val="00F6606A"/>
    <w:rsid w:val="00F66547"/>
    <w:rsid w:val="00F665CE"/>
    <w:rsid w:val="00F667F0"/>
    <w:rsid w:val="00F66C8B"/>
    <w:rsid w:val="00F66D84"/>
    <w:rsid w:val="00F66F5D"/>
    <w:rsid w:val="00F670CD"/>
    <w:rsid w:val="00F67133"/>
    <w:rsid w:val="00F675FA"/>
    <w:rsid w:val="00F6767A"/>
    <w:rsid w:val="00F676FF"/>
    <w:rsid w:val="00F6799D"/>
    <w:rsid w:val="00F679D8"/>
    <w:rsid w:val="00F67B18"/>
    <w:rsid w:val="00F67B73"/>
    <w:rsid w:val="00F67D14"/>
    <w:rsid w:val="00F702DB"/>
    <w:rsid w:val="00F7059A"/>
    <w:rsid w:val="00F707E2"/>
    <w:rsid w:val="00F708EA"/>
    <w:rsid w:val="00F70A20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F5A"/>
    <w:rsid w:val="00F7208D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42D7"/>
    <w:rsid w:val="00F742EF"/>
    <w:rsid w:val="00F74337"/>
    <w:rsid w:val="00F746F4"/>
    <w:rsid w:val="00F7487B"/>
    <w:rsid w:val="00F7490A"/>
    <w:rsid w:val="00F7493A"/>
    <w:rsid w:val="00F74A94"/>
    <w:rsid w:val="00F753DC"/>
    <w:rsid w:val="00F755BC"/>
    <w:rsid w:val="00F75695"/>
    <w:rsid w:val="00F756C1"/>
    <w:rsid w:val="00F757DE"/>
    <w:rsid w:val="00F7583A"/>
    <w:rsid w:val="00F75B9C"/>
    <w:rsid w:val="00F75C56"/>
    <w:rsid w:val="00F75CB0"/>
    <w:rsid w:val="00F75CD1"/>
    <w:rsid w:val="00F75DB6"/>
    <w:rsid w:val="00F763EE"/>
    <w:rsid w:val="00F76537"/>
    <w:rsid w:val="00F766A9"/>
    <w:rsid w:val="00F76BAE"/>
    <w:rsid w:val="00F76DB2"/>
    <w:rsid w:val="00F774FE"/>
    <w:rsid w:val="00F7752F"/>
    <w:rsid w:val="00F7763A"/>
    <w:rsid w:val="00F776E6"/>
    <w:rsid w:val="00F77C0D"/>
    <w:rsid w:val="00F77CF2"/>
    <w:rsid w:val="00F77D5D"/>
    <w:rsid w:val="00F77DD5"/>
    <w:rsid w:val="00F80170"/>
    <w:rsid w:val="00F8024B"/>
    <w:rsid w:val="00F80262"/>
    <w:rsid w:val="00F802E2"/>
    <w:rsid w:val="00F8045D"/>
    <w:rsid w:val="00F804BA"/>
    <w:rsid w:val="00F804F1"/>
    <w:rsid w:val="00F80A0E"/>
    <w:rsid w:val="00F80AF3"/>
    <w:rsid w:val="00F80CB0"/>
    <w:rsid w:val="00F81225"/>
    <w:rsid w:val="00F8145B"/>
    <w:rsid w:val="00F814B7"/>
    <w:rsid w:val="00F814E0"/>
    <w:rsid w:val="00F815AD"/>
    <w:rsid w:val="00F81720"/>
    <w:rsid w:val="00F819C8"/>
    <w:rsid w:val="00F81C69"/>
    <w:rsid w:val="00F8220D"/>
    <w:rsid w:val="00F822D1"/>
    <w:rsid w:val="00F82359"/>
    <w:rsid w:val="00F823D3"/>
    <w:rsid w:val="00F8251E"/>
    <w:rsid w:val="00F826D5"/>
    <w:rsid w:val="00F827D5"/>
    <w:rsid w:val="00F8282A"/>
    <w:rsid w:val="00F82846"/>
    <w:rsid w:val="00F82A3D"/>
    <w:rsid w:val="00F82D01"/>
    <w:rsid w:val="00F830BE"/>
    <w:rsid w:val="00F83278"/>
    <w:rsid w:val="00F83361"/>
    <w:rsid w:val="00F833FA"/>
    <w:rsid w:val="00F8342B"/>
    <w:rsid w:val="00F83ADA"/>
    <w:rsid w:val="00F83BF3"/>
    <w:rsid w:val="00F83C71"/>
    <w:rsid w:val="00F83EB4"/>
    <w:rsid w:val="00F83F26"/>
    <w:rsid w:val="00F8417E"/>
    <w:rsid w:val="00F8424B"/>
    <w:rsid w:val="00F84631"/>
    <w:rsid w:val="00F8471D"/>
    <w:rsid w:val="00F847DD"/>
    <w:rsid w:val="00F84885"/>
    <w:rsid w:val="00F84937"/>
    <w:rsid w:val="00F84997"/>
    <w:rsid w:val="00F849B9"/>
    <w:rsid w:val="00F849EC"/>
    <w:rsid w:val="00F84A36"/>
    <w:rsid w:val="00F84C80"/>
    <w:rsid w:val="00F84CEF"/>
    <w:rsid w:val="00F84F4A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E16"/>
    <w:rsid w:val="00F85FEC"/>
    <w:rsid w:val="00F86186"/>
    <w:rsid w:val="00F8628F"/>
    <w:rsid w:val="00F863B7"/>
    <w:rsid w:val="00F866DB"/>
    <w:rsid w:val="00F86972"/>
    <w:rsid w:val="00F86EE4"/>
    <w:rsid w:val="00F86F15"/>
    <w:rsid w:val="00F8702C"/>
    <w:rsid w:val="00F872C2"/>
    <w:rsid w:val="00F874A8"/>
    <w:rsid w:val="00F87561"/>
    <w:rsid w:val="00F876C2"/>
    <w:rsid w:val="00F87769"/>
    <w:rsid w:val="00F878AE"/>
    <w:rsid w:val="00F8792E"/>
    <w:rsid w:val="00F90322"/>
    <w:rsid w:val="00F90520"/>
    <w:rsid w:val="00F9057B"/>
    <w:rsid w:val="00F90A66"/>
    <w:rsid w:val="00F90A9D"/>
    <w:rsid w:val="00F90E3A"/>
    <w:rsid w:val="00F91055"/>
    <w:rsid w:val="00F9147A"/>
    <w:rsid w:val="00F91527"/>
    <w:rsid w:val="00F9187C"/>
    <w:rsid w:val="00F9191E"/>
    <w:rsid w:val="00F91A8D"/>
    <w:rsid w:val="00F91C27"/>
    <w:rsid w:val="00F91D41"/>
    <w:rsid w:val="00F91DA2"/>
    <w:rsid w:val="00F92092"/>
    <w:rsid w:val="00F9272A"/>
    <w:rsid w:val="00F92939"/>
    <w:rsid w:val="00F92A72"/>
    <w:rsid w:val="00F92EBB"/>
    <w:rsid w:val="00F92ED8"/>
    <w:rsid w:val="00F930E9"/>
    <w:rsid w:val="00F932E7"/>
    <w:rsid w:val="00F9331C"/>
    <w:rsid w:val="00F93B4C"/>
    <w:rsid w:val="00F93BF8"/>
    <w:rsid w:val="00F93C2F"/>
    <w:rsid w:val="00F93EA0"/>
    <w:rsid w:val="00F93F50"/>
    <w:rsid w:val="00F94197"/>
    <w:rsid w:val="00F94443"/>
    <w:rsid w:val="00F947B4"/>
    <w:rsid w:val="00F94A4B"/>
    <w:rsid w:val="00F94B2D"/>
    <w:rsid w:val="00F94F66"/>
    <w:rsid w:val="00F95116"/>
    <w:rsid w:val="00F955E2"/>
    <w:rsid w:val="00F95637"/>
    <w:rsid w:val="00F95680"/>
    <w:rsid w:val="00F957DE"/>
    <w:rsid w:val="00F9592D"/>
    <w:rsid w:val="00F9598F"/>
    <w:rsid w:val="00F95D13"/>
    <w:rsid w:val="00F960EF"/>
    <w:rsid w:val="00F96346"/>
    <w:rsid w:val="00F96398"/>
    <w:rsid w:val="00F96554"/>
    <w:rsid w:val="00F968A1"/>
    <w:rsid w:val="00F96A72"/>
    <w:rsid w:val="00F96B40"/>
    <w:rsid w:val="00F96BC0"/>
    <w:rsid w:val="00F96E32"/>
    <w:rsid w:val="00F96F42"/>
    <w:rsid w:val="00F96FB3"/>
    <w:rsid w:val="00F971B9"/>
    <w:rsid w:val="00F9760C"/>
    <w:rsid w:val="00F97686"/>
    <w:rsid w:val="00F97DD8"/>
    <w:rsid w:val="00FA006E"/>
    <w:rsid w:val="00FA023C"/>
    <w:rsid w:val="00FA0420"/>
    <w:rsid w:val="00FA0547"/>
    <w:rsid w:val="00FA0616"/>
    <w:rsid w:val="00FA066F"/>
    <w:rsid w:val="00FA06F8"/>
    <w:rsid w:val="00FA08AE"/>
    <w:rsid w:val="00FA0A32"/>
    <w:rsid w:val="00FA0ABC"/>
    <w:rsid w:val="00FA0B77"/>
    <w:rsid w:val="00FA0BA2"/>
    <w:rsid w:val="00FA0D34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BEB"/>
    <w:rsid w:val="00FA1E1E"/>
    <w:rsid w:val="00FA2046"/>
    <w:rsid w:val="00FA210F"/>
    <w:rsid w:val="00FA226A"/>
    <w:rsid w:val="00FA2326"/>
    <w:rsid w:val="00FA2377"/>
    <w:rsid w:val="00FA25A3"/>
    <w:rsid w:val="00FA2607"/>
    <w:rsid w:val="00FA2805"/>
    <w:rsid w:val="00FA2B1D"/>
    <w:rsid w:val="00FA2F16"/>
    <w:rsid w:val="00FA2FDF"/>
    <w:rsid w:val="00FA35C3"/>
    <w:rsid w:val="00FA387B"/>
    <w:rsid w:val="00FA3D16"/>
    <w:rsid w:val="00FA416A"/>
    <w:rsid w:val="00FA4314"/>
    <w:rsid w:val="00FA4377"/>
    <w:rsid w:val="00FA4439"/>
    <w:rsid w:val="00FA46C8"/>
    <w:rsid w:val="00FA47D8"/>
    <w:rsid w:val="00FA487B"/>
    <w:rsid w:val="00FA4C2E"/>
    <w:rsid w:val="00FA4C63"/>
    <w:rsid w:val="00FA4DC3"/>
    <w:rsid w:val="00FA4E02"/>
    <w:rsid w:val="00FA4E25"/>
    <w:rsid w:val="00FA4F05"/>
    <w:rsid w:val="00FA50E2"/>
    <w:rsid w:val="00FA50F6"/>
    <w:rsid w:val="00FA51F3"/>
    <w:rsid w:val="00FA527F"/>
    <w:rsid w:val="00FA5758"/>
    <w:rsid w:val="00FA5981"/>
    <w:rsid w:val="00FA59BD"/>
    <w:rsid w:val="00FA5B4B"/>
    <w:rsid w:val="00FA5D75"/>
    <w:rsid w:val="00FA5DC1"/>
    <w:rsid w:val="00FA6063"/>
    <w:rsid w:val="00FA61CE"/>
    <w:rsid w:val="00FA6505"/>
    <w:rsid w:val="00FA66B3"/>
    <w:rsid w:val="00FA6844"/>
    <w:rsid w:val="00FA68DD"/>
    <w:rsid w:val="00FA6DA9"/>
    <w:rsid w:val="00FA6DE7"/>
    <w:rsid w:val="00FA7105"/>
    <w:rsid w:val="00FA7157"/>
    <w:rsid w:val="00FA72CA"/>
    <w:rsid w:val="00FA76B4"/>
    <w:rsid w:val="00FA76DA"/>
    <w:rsid w:val="00FA7747"/>
    <w:rsid w:val="00FA785E"/>
    <w:rsid w:val="00FA7B7C"/>
    <w:rsid w:val="00FA7C53"/>
    <w:rsid w:val="00FA7CAE"/>
    <w:rsid w:val="00FB029E"/>
    <w:rsid w:val="00FB0309"/>
    <w:rsid w:val="00FB0322"/>
    <w:rsid w:val="00FB04BA"/>
    <w:rsid w:val="00FB0512"/>
    <w:rsid w:val="00FB05DB"/>
    <w:rsid w:val="00FB06F6"/>
    <w:rsid w:val="00FB0AE2"/>
    <w:rsid w:val="00FB0BC8"/>
    <w:rsid w:val="00FB0F64"/>
    <w:rsid w:val="00FB0F74"/>
    <w:rsid w:val="00FB1042"/>
    <w:rsid w:val="00FB1204"/>
    <w:rsid w:val="00FB1699"/>
    <w:rsid w:val="00FB1820"/>
    <w:rsid w:val="00FB1860"/>
    <w:rsid w:val="00FB1D3A"/>
    <w:rsid w:val="00FB1DC5"/>
    <w:rsid w:val="00FB1FC8"/>
    <w:rsid w:val="00FB2594"/>
    <w:rsid w:val="00FB25D2"/>
    <w:rsid w:val="00FB26DC"/>
    <w:rsid w:val="00FB2944"/>
    <w:rsid w:val="00FB2A04"/>
    <w:rsid w:val="00FB2B9C"/>
    <w:rsid w:val="00FB2C07"/>
    <w:rsid w:val="00FB2C18"/>
    <w:rsid w:val="00FB2C47"/>
    <w:rsid w:val="00FB2D4D"/>
    <w:rsid w:val="00FB2EAE"/>
    <w:rsid w:val="00FB3115"/>
    <w:rsid w:val="00FB3238"/>
    <w:rsid w:val="00FB3356"/>
    <w:rsid w:val="00FB346D"/>
    <w:rsid w:val="00FB34A1"/>
    <w:rsid w:val="00FB3530"/>
    <w:rsid w:val="00FB36D9"/>
    <w:rsid w:val="00FB3AE3"/>
    <w:rsid w:val="00FB3B7F"/>
    <w:rsid w:val="00FB3D33"/>
    <w:rsid w:val="00FB416A"/>
    <w:rsid w:val="00FB42B7"/>
    <w:rsid w:val="00FB4651"/>
    <w:rsid w:val="00FB5020"/>
    <w:rsid w:val="00FB5252"/>
    <w:rsid w:val="00FB54C2"/>
    <w:rsid w:val="00FB57AC"/>
    <w:rsid w:val="00FB59A8"/>
    <w:rsid w:val="00FB5A28"/>
    <w:rsid w:val="00FB5D89"/>
    <w:rsid w:val="00FB5F60"/>
    <w:rsid w:val="00FB5F83"/>
    <w:rsid w:val="00FB6072"/>
    <w:rsid w:val="00FB699B"/>
    <w:rsid w:val="00FB6A87"/>
    <w:rsid w:val="00FB6A9F"/>
    <w:rsid w:val="00FB6B83"/>
    <w:rsid w:val="00FB6BCC"/>
    <w:rsid w:val="00FB6F33"/>
    <w:rsid w:val="00FB7013"/>
    <w:rsid w:val="00FB737A"/>
    <w:rsid w:val="00FB746C"/>
    <w:rsid w:val="00FB765A"/>
    <w:rsid w:val="00FB785E"/>
    <w:rsid w:val="00FB788D"/>
    <w:rsid w:val="00FB7ACA"/>
    <w:rsid w:val="00FB7BBF"/>
    <w:rsid w:val="00FB7D1A"/>
    <w:rsid w:val="00FB7EC1"/>
    <w:rsid w:val="00FC0078"/>
    <w:rsid w:val="00FC02E3"/>
    <w:rsid w:val="00FC02FE"/>
    <w:rsid w:val="00FC0397"/>
    <w:rsid w:val="00FC0741"/>
    <w:rsid w:val="00FC0A14"/>
    <w:rsid w:val="00FC0B06"/>
    <w:rsid w:val="00FC0E1E"/>
    <w:rsid w:val="00FC1131"/>
    <w:rsid w:val="00FC1775"/>
    <w:rsid w:val="00FC19CB"/>
    <w:rsid w:val="00FC1A74"/>
    <w:rsid w:val="00FC1B89"/>
    <w:rsid w:val="00FC1C44"/>
    <w:rsid w:val="00FC1CDC"/>
    <w:rsid w:val="00FC22C2"/>
    <w:rsid w:val="00FC256D"/>
    <w:rsid w:val="00FC2874"/>
    <w:rsid w:val="00FC2A30"/>
    <w:rsid w:val="00FC2B76"/>
    <w:rsid w:val="00FC2F0C"/>
    <w:rsid w:val="00FC3083"/>
    <w:rsid w:val="00FC314A"/>
    <w:rsid w:val="00FC3227"/>
    <w:rsid w:val="00FC32A4"/>
    <w:rsid w:val="00FC34BD"/>
    <w:rsid w:val="00FC3778"/>
    <w:rsid w:val="00FC3BBB"/>
    <w:rsid w:val="00FC3CA0"/>
    <w:rsid w:val="00FC4169"/>
    <w:rsid w:val="00FC449E"/>
    <w:rsid w:val="00FC454D"/>
    <w:rsid w:val="00FC4946"/>
    <w:rsid w:val="00FC4A4C"/>
    <w:rsid w:val="00FC4A98"/>
    <w:rsid w:val="00FC4BD7"/>
    <w:rsid w:val="00FC4C0B"/>
    <w:rsid w:val="00FC4DB8"/>
    <w:rsid w:val="00FC5012"/>
    <w:rsid w:val="00FC5182"/>
    <w:rsid w:val="00FC52C6"/>
    <w:rsid w:val="00FC56BF"/>
    <w:rsid w:val="00FC598E"/>
    <w:rsid w:val="00FC5A83"/>
    <w:rsid w:val="00FC5C9E"/>
    <w:rsid w:val="00FC5E46"/>
    <w:rsid w:val="00FC626E"/>
    <w:rsid w:val="00FC62F9"/>
    <w:rsid w:val="00FC6661"/>
    <w:rsid w:val="00FC66FD"/>
    <w:rsid w:val="00FC681E"/>
    <w:rsid w:val="00FC6D3F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18A"/>
    <w:rsid w:val="00FD02C9"/>
    <w:rsid w:val="00FD0300"/>
    <w:rsid w:val="00FD07EF"/>
    <w:rsid w:val="00FD086A"/>
    <w:rsid w:val="00FD08D2"/>
    <w:rsid w:val="00FD08EF"/>
    <w:rsid w:val="00FD0D13"/>
    <w:rsid w:val="00FD0DDD"/>
    <w:rsid w:val="00FD1126"/>
    <w:rsid w:val="00FD11DF"/>
    <w:rsid w:val="00FD128F"/>
    <w:rsid w:val="00FD1312"/>
    <w:rsid w:val="00FD131D"/>
    <w:rsid w:val="00FD1B55"/>
    <w:rsid w:val="00FD1BAD"/>
    <w:rsid w:val="00FD1EE6"/>
    <w:rsid w:val="00FD1F3A"/>
    <w:rsid w:val="00FD2001"/>
    <w:rsid w:val="00FD2344"/>
    <w:rsid w:val="00FD24E2"/>
    <w:rsid w:val="00FD267C"/>
    <w:rsid w:val="00FD2734"/>
    <w:rsid w:val="00FD2C6A"/>
    <w:rsid w:val="00FD2CD0"/>
    <w:rsid w:val="00FD2D13"/>
    <w:rsid w:val="00FD2D23"/>
    <w:rsid w:val="00FD2F35"/>
    <w:rsid w:val="00FD2FBD"/>
    <w:rsid w:val="00FD335B"/>
    <w:rsid w:val="00FD3710"/>
    <w:rsid w:val="00FD3AAE"/>
    <w:rsid w:val="00FD42DD"/>
    <w:rsid w:val="00FD43A7"/>
    <w:rsid w:val="00FD4A56"/>
    <w:rsid w:val="00FD4C1F"/>
    <w:rsid w:val="00FD500C"/>
    <w:rsid w:val="00FD5071"/>
    <w:rsid w:val="00FD508C"/>
    <w:rsid w:val="00FD52D2"/>
    <w:rsid w:val="00FD53B3"/>
    <w:rsid w:val="00FD5594"/>
    <w:rsid w:val="00FD55D3"/>
    <w:rsid w:val="00FD562C"/>
    <w:rsid w:val="00FD579A"/>
    <w:rsid w:val="00FD5B8C"/>
    <w:rsid w:val="00FD5DD2"/>
    <w:rsid w:val="00FD608C"/>
    <w:rsid w:val="00FD6102"/>
    <w:rsid w:val="00FD62EE"/>
    <w:rsid w:val="00FD62F3"/>
    <w:rsid w:val="00FD6463"/>
    <w:rsid w:val="00FD65B2"/>
    <w:rsid w:val="00FD7229"/>
    <w:rsid w:val="00FD7248"/>
    <w:rsid w:val="00FD74EB"/>
    <w:rsid w:val="00FD78E6"/>
    <w:rsid w:val="00FD78FE"/>
    <w:rsid w:val="00FD7C61"/>
    <w:rsid w:val="00FD7EE3"/>
    <w:rsid w:val="00FE001E"/>
    <w:rsid w:val="00FE051F"/>
    <w:rsid w:val="00FE0A43"/>
    <w:rsid w:val="00FE0EB5"/>
    <w:rsid w:val="00FE10DB"/>
    <w:rsid w:val="00FE1240"/>
    <w:rsid w:val="00FE16E4"/>
    <w:rsid w:val="00FE1801"/>
    <w:rsid w:val="00FE18E1"/>
    <w:rsid w:val="00FE19FF"/>
    <w:rsid w:val="00FE1CD3"/>
    <w:rsid w:val="00FE1D12"/>
    <w:rsid w:val="00FE1D44"/>
    <w:rsid w:val="00FE2035"/>
    <w:rsid w:val="00FE20DF"/>
    <w:rsid w:val="00FE2334"/>
    <w:rsid w:val="00FE271C"/>
    <w:rsid w:val="00FE282D"/>
    <w:rsid w:val="00FE28EF"/>
    <w:rsid w:val="00FE2B94"/>
    <w:rsid w:val="00FE2CCA"/>
    <w:rsid w:val="00FE2FDE"/>
    <w:rsid w:val="00FE311D"/>
    <w:rsid w:val="00FE34C3"/>
    <w:rsid w:val="00FE3512"/>
    <w:rsid w:val="00FE361E"/>
    <w:rsid w:val="00FE3620"/>
    <w:rsid w:val="00FE3958"/>
    <w:rsid w:val="00FE3AAC"/>
    <w:rsid w:val="00FE3B30"/>
    <w:rsid w:val="00FE3BCF"/>
    <w:rsid w:val="00FE3C00"/>
    <w:rsid w:val="00FE3CF6"/>
    <w:rsid w:val="00FE3D61"/>
    <w:rsid w:val="00FE4310"/>
    <w:rsid w:val="00FE439B"/>
    <w:rsid w:val="00FE4A89"/>
    <w:rsid w:val="00FE4EF9"/>
    <w:rsid w:val="00FE4F74"/>
    <w:rsid w:val="00FE5100"/>
    <w:rsid w:val="00FE52EA"/>
    <w:rsid w:val="00FE5443"/>
    <w:rsid w:val="00FE6407"/>
    <w:rsid w:val="00FE68A0"/>
    <w:rsid w:val="00FE68A9"/>
    <w:rsid w:val="00FE6AF3"/>
    <w:rsid w:val="00FE7009"/>
    <w:rsid w:val="00FE7219"/>
    <w:rsid w:val="00FE740E"/>
    <w:rsid w:val="00FE74CA"/>
    <w:rsid w:val="00FE7B3F"/>
    <w:rsid w:val="00FE7BBC"/>
    <w:rsid w:val="00FE7C71"/>
    <w:rsid w:val="00FE7CAF"/>
    <w:rsid w:val="00FE7D57"/>
    <w:rsid w:val="00FE7FC2"/>
    <w:rsid w:val="00FF01E6"/>
    <w:rsid w:val="00FF0231"/>
    <w:rsid w:val="00FF0257"/>
    <w:rsid w:val="00FF04A9"/>
    <w:rsid w:val="00FF06B3"/>
    <w:rsid w:val="00FF07AF"/>
    <w:rsid w:val="00FF09E9"/>
    <w:rsid w:val="00FF0BAC"/>
    <w:rsid w:val="00FF0DD9"/>
    <w:rsid w:val="00FF0EEC"/>
    <w:rsid w:val="00FF135D"/>
    <w:rsid w:val="00FF14B2"/>
    <w:rsid w:val="00FF1749"/>
    <w:rsid w:val="00FF1A6E"/>
    <w:rsid w:val="00FF1BEA"/>
    <w:rsid w:val="00FF1CBF"/>
    <w:rsid w:val="00FF1E82"/>
    <w:rsid w:val="00FF1F14"/>
    <w:rsid w:val="00FF21CB"/>
    <w:rsid w:val="00FF238F"/>
    <w:rsid w:val="00FF26A5"/>
    <w:rsid w:val="00FF2750"/>
    <w:rsid w:val="00FF275F"/>
    <w:rsid w:val="00FF29CB"/>
    <w:rsid w:val="00FF2A0B"/>
    <w:rsid w:val="00FF2CBF"/>
    <w:rsid w:val="00FF3061"/>
    <w:rsid w:val="00FF3220"/>
    <w:rsid w:val="00FF3227"/>
    <w:rsid w:val="00FF33C6"/>
    <w:rsid w:val="00FF37D2"/>
    <w:rsid w:val="00FF3827"/>
    <w:rsid w:val="00FF3897"/>
    <w:rsid w:val="00FF3912"/>
    <w:rsid w:val="00FF3AB7"/>
    <w:rsid w:val="00FF3AE1"/>
    <w:rsid w:val="00FF3BCE"/>
    <w:rsid w:val="00FF3CC0"/>
    <w:rsid w:val="00FF3DC6"/>
    <w:rsid w:val="00FF3E80"/>
    <w:rsid w:val="00FF4010"/>
    <w:rsid w:val="00FF40CC"/>
    <w:rsid w:val="00FF416A"/>
    <w:rsid w:val="00FF4265"/>
    <w:rsid w:val="00FF43DD"/>
    <w:rsid w:val="00FF445B"/>
    <w:rsid w:val="00FF45CD"/>
    <w:rsid w:val="00FF4972"/>
    <w:rsid w:val="00FF4AAA"/>
    <w:rsid w:val="00FF4B41"/>
    <w:rsid w:val="00FF4B7A"/>
    <w:rsid w:val="00FF4D0E"/>
    <w:rsid w:val="00FF4D6A"/>
    <w:rsid w:val="00FF53AD"/>
    <w:rsid w:val="00FF54F3"/>
    <w:rsid w:val="00FF5966"/>
    <w:rsid w:val="00FF599F"/>
    <w:rsid w:val="00FF5B57"/>
    <w:rsid w:val="00FF5CEB"/>
    <w:rsid w:val="00FF5D4F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726C"/>
    <w:rsid w:val="00FF73B2"/>
    <w:rsid w:val="00FF73D4"/>
    <w:rsid w:val="00FF754E"/>
    <w:rsid w:val="00FF769D"/>
    <w:rsid w:val="00FF77DC"/>
    <w:rsid w:val="00FF793B"/>
    <w:rsid w:val="00FF79A8"/>
    <w:rsid w:val="00FF79B1"/>
    <w:rsid w:val="00FF7BA6"/>
    <w:rsid w:val="00FF7CBB"/>
    <w:rsid w:val="041A900F"/>
    <w:rsid w:val="05534043"/>
    <w:rsid w:val="06083B66"/>
    <w:rsid w:val="084285F5"/>
    <w:rsid w:val="0A57414F"/>
    <w:rsid w:val="0A90A6CF"/>
    <w:rsid w:val="0B73A13B"/>
    <w:rsid w:val="0D0BACC8"/>
    <w:rsid w:val="0DEB5C38"/>
    <w:rsid w:val="10D93F08"/>
    <w:rsid w:val="10EEA11F"/>
    <w:rsid w:val="13958002"/>
    <w:rsid w:val="148E4925"/>
    <w:rsid w:val="14D40BC1"/>
    <w:rsid w:val="1893C60F"/>
    <w:rsid w:val="19953D30"/>
    <w:rsid w:val="1A5040CD"/>
    <w:rsid w:val="1E8B3D96"/>
    <w:rsid w:val="20E3C85E"/>
    <w:rsid w:val="21E87004"/>
    <w:rsid w:val="22BD0C33"/>
    <w:rsid w:val="243FCC6C"/>
    <w:rsid w:val="24730AFC"/>
    <w:rsid w:val="24F764B3"/>
    <w:rsid w:val="254F1211"/>
    <w:rsid w:val="26AA38BF"/>
    <w:rsid w:val="2803E881"/>
    <w:rsid w:val="28AC1B6C"/>
    <w:rsid w:val="28BE1EF2"/>
    <w:rsid w:val="296DD719"/>
    <w:rsid w:val="2A2184F1"/>
    <w:rsid w:val="2B326481"/>
    <w:rsid w:val="2F923980"/>
    <w:rsid w:val="3256A93F"/>
    <w:rsid w:val="3732E45C"/>
    <w:rsid w:val="378577F9"/>
    <w:rsid w:val="394DA87B"/>
    <w:rsid w:val="39E05F38"/>
    <w:rsid w:val="39F83645"/>
    <w:rsid w:val="3A9139B7"/>
    <w:rsid w:val="3B4AB25A"/>
    <w:rsid w:val="3CA6081E"/>
    <w:rsid w:val="3CFB8BD5"/>
    <w:rsid w:val="3D5F0425"/>
    <w:rsid w:val="3EF746F6"/>
    <w:rsid w:val="431764AE"/>
    <w:rsid w:val="440DBCA0"/>
    <w:rsid w:val="465E2555"/>
    <w:rsid w:val="46C13512"/>
    <w:rsid w:val="48D2C1D3"/>
    <w:rsid w:val="4A1AF604"/>
    <w:rsid w:val="4B5DC42E"/>
    <w:rsid w:val="4B88A551"/>
    <w:rsid w:val="4D42BCFD"/>
    <w:rsid w:val="4F6406C2"/>
    <w:rsid w:val="53379A6D"/>
    <w:rsid w:val="54EEB354"/>
    <w:rsid w:val="57C4B7E3"/>
    <w:rsid w:val="58C3EC25"/>
    <w:rsid w:val="594DD68C"/>
    <w:rsid w:val="60A89B58"/>
    <w:rsid w:val="61841F5C"/>
    <w:rsid w:val="6284DCA2"/>
    <w:rsid w:val="6803A863"/>
    <w:rsid w:val="68A0BFC7"/>
    <w:rsid w:val="6BB2E8C5"/>
    <w:rsid w:val="6D3557E3"/>
    <w:rsid w:val="6E42EB14"/>
    <w:rsid w:val="6EE17848"/>
    <w:rsid w:val="70E27E43"/>
    <w:rsid w:val="70EB8AA7"/>
    <w:rsid w:val="70F26D51"/>
    <w:rsid w:val="76A29354"/>
    <w:rsid w:val="78E80E13"/>
    <w:rsid w:val="7CA26B31"/>
    <w:rsid w:val="7D581549"/>
    <w:rsid w:val="7D9182AE"/>
    <w:rsid w:val="7DC31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F6D953E6-2DD1-475C-AD13-6AB27D1F4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047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4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26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footer" Target="footer3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smelink.net/company/siam-jwd-logistics-company-limited.html" TargetMode="External"/><Relationship Id="rId20" Type="http://schemas.openxmlformats.org/officeDocument/2006/relationships/image" Target="media/image3.png"/><Relationship Id="rId29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5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6.png"/><Relationship Id="rId28" Type="http://schemas.openxmlformats.org/officeDocument/2006/relationships/header" Target="header7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footer" Target="footer6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image" Target="media/image5.png"/><Relationship Id="rId27" Type="http://schemas.openxmlformats.org/officeDocument/2006/relationships/footer" Target="footer4.xml"/><Relationship Id="rId30" Type="http://schemas.openxmlformats.org/officeDocument/2006/relationships/header" Target="header8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bf13764-e70c-4c8d-b1e3-c6c51f30c372">
      <UserInfo>
        <DisplayName/>
        <AccountId xsi:nil="true"/>
        <AccountType/>
      </UserInfo>
    </SharedWithUsers>
    <lcf76f155ced4ddcb4097134ff3c332f xmlns="9302c0fc-93bc-45db-850e-214673077a06">
      <Terms xmlns="http://schemas.microsoft.com/office/infopath/2007/PartnerControls"/>
    </lcf76f155ced4ddcb4097134ff3c332f>
    <TaxCatchAll xmlns="8bf13764-e70c-4c8d-b1e3-c6c51f30c37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8FB6A1E7878746B05546DCC6B38AF4" ma:contentTypeVersion="13" ma:contentTypeDescription="Create a new document." ma:contentTypeScope="" ma:versionID="b82717d1ea1507ced18b0ac6691ad17a">
  <xsd:schema xmlns:xsd="http://www.w3.org/2001/XMLSchema" xmlns:xs="http://www.w3.org/2001/XMLSchema" xmlns:p="http://schemas.microsoft.com/office/2006/metadata/properties" xmlns:ns2="9302c0fc-93bc-45db-850e-214673077a06" xmlns:ns3="8bf13764-e70c-4c8d-b1e3-c6c51f30c372" targetNamespace="http://schemas.microsoft.com/office/2006/metadata/properties" ma:root="true" ma:fieldsID="d26df8926be2feef86b0bca7be17102e" ns2:_="" ns3:_="">
    <xsd:import namespace="9302c0fc-93bc-45db-850e-214673077a06"/>
    <xsd:import namespace="8bf13764-e70c-4c8d-b1e3-c6c51f30c3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02c0fc-93bc-45db-850e-214673077a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62e7f9b2-38e6-4fd2-87ed-2a611b17489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f13764-e70c-4c8d-b1e3-c6c51f30c3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0122b61b-ca33-4cd8-bfcd-50f9355528fa}" ma:internalName="TaxCatchAll" ma:showField="CatchAllData" ma:web="8bf13764-e70c-4c8d-b1e3-c6c51f30c3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C86E36-D5FB-4643-B431-719AE269C2A4}">
  <ds:schemaRefs>
    <ds:schemaRef ds:uri="http://purl.org/dc/elements/1.1/"/>
    <ds:schemaRef ds:uri="http://schemas.microsoft.com/office/2006/documentManagement/types"/>
    <ds:schemaRef ds:uri="http://purl.org/dc/dcmitype/"/>
    <ds:schemaRef ds:uri="http://www.w3.org/XML/1998/namespace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8bf13764-e70c-4c8d-b1e3-c6c51f30c372"/>
    <ds:schemaRef ds:uri="9302c0fc-93bc-45db-850e-214673077a06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797E19B-CF63-4D0D-B61B-BB85708479D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02c0fc-93bc-45db-850e-214673077a06"/>
    <ds:schemaRef ds:uri="8bf13764-e70c-4c8d-b1e3-c6c51f30c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7C223BB-05F0-49C4-A499-503CFA04A5A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10</TotalTime>
  <Pages>39</Pages>
  <Words>7130</Words>
  <Characters>40641</Characters>
  <Application>Microsoft Office Word</Application>
  <DocSecurity>0</DocSecurity>
  <Lines>338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47676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Wichittra, Chittrakarn</cp:lastModifiedBy>
  <cp:revision>4</cp:revision>
  <cp:lastPrinted>2024-11-08T11:34:00Z</cp:lastPrinted>
  <dcterms:created xsi:type="dcterms:W3CDTF">2024-11-11T05:28:00Z</dcterms:created>
  <dcterms:modified xsi:type="dcterms:W3CDTF">2024-11-12T06:38:00Z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ContentTypeId">
    <vt:lpwstr>0x010100328FB6A1E7878746B05546DCC6B38AF4</vt:lpwstr>
  </property>
  <property fmtid="{D5CDD505-2E9C-101B-9397-08002B2CF9AE}" pid="5" name="MSIP_Label_282ec11f-0307-4ba2-9c7f-1e910abb2b8a_Enabled">
    <vt:lpwstr>true</vt:lpwstr>
  </property>
  <property fmtid="{D5CDD505-2E9C-101B-9397-08002B2CF9AE}" pid="6" name="MSIP_Label_282ec11f-0307-4ba2-9c7f-1e910abb2b8a_SetDate">
    <vt:lpwstr>2024-07-08T08:30:26Z</vt:lpwstr>
  </property>
  <property fmtid="{D5CDD505-2E9C-101B-9397-08002B2CF9AE}" pid="7" name="MSIP_Label_282ec11f-0307-4ba2-9c7f-1e910abb2b8a_Method">
    <vt:lpwstr>Standard</vt:lpwstr>
  </property>
  <property fmtid="{D5CDD505-2E9C-101B-9397-08002B2CF9AE}" pid="8" name="MSIP_Label_282ec11f-0307-4ba2-9c7f-1e910abb2b8a_Name">
    <vt:lpwstr>282ec11f-0307-4ba2-9c7f-1e910abb2b8a</vt:lpwstr>
  </property>
  <property fmtid="{D5CDD505-2E9C-101B-9397-08002B2CF9AE}" pid="9" name="MSIP_Label_282ec11f-0307-4ba2-9c7f-1e910abb2b8a_SiteId">
    <vt:lpwstr>5db8bf0e-8592-4ed0-82b2-a6d4d77933d4</vt:lpwstr>
  </property>
  <property fmtid="{D5CDD505-2E9C-101B-9397-08002B2CF9AE}" pid="10" name="MSIP_Label_282ec11f-0307-4ba2-9c7f-1e910abb2b8a_ActionId">
    <vt:lpwstr>cd57408b-6a0c-41d0-9f07-fe2c11eae21d</vt:lpwstr>
  </property>
  <property fmtid="{D5CDD505-2E9C-101B-9397-08002B2CF9AE}" pid="11" name="MSIP_Label_282ec11f-0307-4ba2-9c7f-1e910abb2b8a_ContentBits">
    <vt:lpwstr>0</vt:lpwstr>
  </property>
  <property fmtid="{D5CDD505-2E9C-101B-9397-08002B2CF9AE}" pid="12" name="Order">
    <vt:r8>34400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