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667C73" w:rsidRPr="006F48DE" w14:paraId="0E72AB88" w14:textId="77777777" w:rsidTr="006673C6">
        <w:tc>
          <w:tcPr>
            <w:tcW w:w="1458" w:type="dxa"/>
          </w:tcPr>
          <w:p w14:paraId="003BE4D3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4C61725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67C73" w:rsidRPr="006F48DE" w14:paraId="27A64565" w14:textId="77777777" w:rsidTr="006673C6">
        <w:tc>
          <w:tcPr>
            <w:tcW w:w="1458" w:type="dxa"/>
          </w:tcPr>
          <w:p w14:paraId="602B2E0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9148E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6F48DE" w14:paraId="72E87FBE" w14:textId="77777777" w:rsidTr="006673C6">
        <w:tc>
          <w:tcPr>
            <w:tcW w:w="1458" w:type="dxa"/>
          </w:tcPr>
          <w:p w14:paraId="30C10331" w14:textId="5799D992" w:rsidR="00667C73" w:rsidRPr="006F48DE" w:rsidRDefault="001C2C0D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7A43DEC" w14:textId="77777777" w:rsidR="00667C73" w:rsidRPr="006F48DE" w:rsidRDefault="00667C73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67C73" w:rsidRPr="006F48DE" w14:paraId="679E9495" w14:textId="77777777" w:rsidTr="006673C6">
        <w:tc>
          <w:tcPr>
            <w:tcW w:w="1458" w:type="dxa"/>
          </w:tcPr>
          <w:p w14:paraId="5C798359" w14:textId="69F20B20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3CB0D9C1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67C73" w:rsidRPr="006F48DE" w14:paraId="541A4121" w14:textId="77777777" w:rsidTr="006673C6">
        <w:tc>
          <w:tcPr>
            <w:tcW w:w="1458" w:type="dxa"/>
          </w:tcPr>
          <w:p w14:paraId="49B6FF4E" w14:textId="507A30BB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C6D31C0" w14:textId="77777777" w:rsidR="00667C73" w:rsidRPr="00F160C6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วงเงินสินเชื่อและสินทรัพย์ใช้เป็นหลักประกัน</w:t>
            </w:r>
          </w:p>
        </w:tc>
      </w:tr>
      <w:tr w:rsidR="00667C73" w:rsidRPr="006F48DE" w14:paraId="3B169CF2" w14:textId="77777777" w:rsidTr="006673C6">
        <w:tc>
          <w:tcPr>
            <w:tcW w:w="1458" w:type="dxa"/>
          </w:tcPr>
          <w:p w14:paraId="0E41798A" w14:textId="330BDCFC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00E061DA" w14:textId="77777777" w:rsidR="00667C73" w:rsidRPr="00F160C6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667C73" w:rsidRPr="006F48DE" w14:paraId="3FC9C5B2" w14:textId="77777777" w:rsidTr="00C10A1C">
        <w:tc>
          <w:tcPr>
            <w:tcW w:w="1458" w:type="dxa"/>
          </w:tcPr>
          <w:p w14:paraId="6D8FC4F5" w14:textId="0FB449B9" w:rsidR="00667C73" w:rsidRPr="006F48DE" w:rsidRDefault="001C2C0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  <w:shd w:val="clear" w:color="auto" w:fill="auto"/>
          </w:tcPr>
          <w:p w14:paraId="3F83D687" w14:textId="77777777" w:rsidR="00667C73" w:rsidRPr="00F160C6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9D1B4B" w:rsidRPr="006F48DE" w14:paraId="65ADC653" w14:textId="77777777" w:rsidTr="00C10A1C">
        <w:tc>
          <w:tcPr>
            <w:tcW w:w="1458" w:type="dxa"/>
          </w:tcPr>
          <w:p w14:paraId="3AB21089" w14:textId="30C31F02" w:rsidR="009D1B4B" w:rsidRPr="006F48DE" w:rsidRDefault="001C2C0D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  <w:shd w:val="clear" w:color="auto" w:fill="auto"/>
          </w:tcPr>
          <w:p w14:paraId="5C312D90" w14:textId="2FF4EDCC" w:rsidR="009D1B4B" w:rsidRPr="00F160C6" w:rsidRDefault="009D1B4B" w:rsidP="009D1B4B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สินทรัพย์ทางการเงินที่อยู่ในความต้องการของตลาด</w:t>
            </w:r>
          </w:p>
        </w:tc>
      </w:tr>
      <w:tr w:rsidR="009D1B4B" w:rsidRPr="006F48DE" w14:paraId="12F1AD49" w14:textId="77777777" w:rsidTr="006673C6">
        <w:tc>
          <w:tcPr>
            <w:tcW w:w="1458" w:type="dxa"/>
          </w:tcPr>
          <w:p w14:paraId="6F7B0654" w14:textId="25C7DDE0" w:rsidR="009D1B4B" w:rsidRPr="006F48DE" w:rsidRDefault="001C2C0D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5DAEB8BA" w14:textId="1FA184B3" w:rsidR="009D1B4B" w:rsidRPr="00F160C6" w:rsidRDefault="009D1B4B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1B4B" w:rsidRPr="006F48DE" w14:paraId="6B062521" w14:textId="77777777" w:rsidTr="006673C6">
        <w:tc>
          <w:tcPr>
            <w:tcW w:w="1458" w:type="dxa"/>
          </w:tcPr>
          <w:p w14:paraId="569E5643" w14:textId="49ED4337" w:rsidR="009D1B4B" w:rsidRPr="006F48DE" w:rsidRDefault="001C2C0D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136028B3" w14:textId="77777777" w:rsidR="009D1B4B" w:rsidRPr="00F160C6" w:rsidRDefault="009D1B4B" w:rsidP="009D1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6016A7" w:rsidRPr="006F48DE" w14:paraId="0CF9E95C" w14:textId="77777777" w:rsidTr="006673C6">
        <w:tc>
          <w:tcPr>
            <w:tcW w:w="1458" w:type="dxa"/>
          </w:tcPr>
          <w:p w14:paraId="65CB557A" w14:textId="0A178A7E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49B1824" w14:textId="77777777" w:rsidR="006016A7" w:rsidRPr="00F160C6" w:rsidRDefault="006016A7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016A7" w:rsidRPr="006F48DE" w14:paraId="50CC9CFD" w14:textId="77777777" w:rsidTr="006673C6">
        <w:tc>
          <w:tcPr>
            <w:tcW w:w="1458" w:type="dxa"/>
          </w:tcPr>
          <w:p w14:paraId="7D8D0A50" w14:textId="62C75824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26D191A1" w14:textId="22CC18FA" w:rsidR="006016A7" w:rsidRPr="00F160C6" w:rsidRDefault="006016A7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1C6AB9" w:rsidRPr="006F48DE" w14:paraId="7CB31503" w14:textId="77777777" w:rsidTr="006673C6">
        <w:tc>
          <w:tcPr>
            <w:tcW w:w="1458" w:type="dxa"/>
          </w:tcPr>
          <w:p w14:paraId="6F10CC94" w14:textId="44330438" w:rsidR="001C6AB9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75" w:type="dxa"/>
          </w:tcPr>
          <w:p w14:paraId="72853E47" w14:textId="61E6CA33" w:rsidR="001C6AB9" w:rsidRPr="00F160C6" w:rsidRDefault="001C6AB9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016A7" w:rsidRPr="006F48DE" w14:paraId="12B2F17E" w14:textId="77777777" w:rsidTr="006673C6">
        <w:tc>
          <w:tcPr>
            <w:tcW w:w="1458" w:type="dxa"/>
          </w:tcPr>
          <w:p w14:paraId="6A7A1E73" w14:textId="29B886A8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075" w:type="dxa"/>
          </w:tcPr>
          <w:p w14:paraId="69EF0C2C" w14:textId="480204C8" w:rsidR="006016A7" w:rsidRPr="00F160C6" w:rsidRDefault="006016A7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016A7" w:rsidRPr="006F48DE" w14:paraId="0F463951" w14:textId="77777777" w:rsidTr="006673C6">
        <w:tc>
          <w:tcPr>
            <w:tcW w:w="1458" w:type="dxa"/>
          </w:tcPr>
          <w:p w14:paraId="75E72BC3" w14:textId="3F6071E5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075" w:type="dxa"/>
          </w:tcPr>
          <w:p w14:paraId="4086D27F" w14:textId="107E39D6" w:rsidR="006016A7" w:rsidRPr="00F160C6" w:rsidRDefault="006016A7" w:rsidP="006016A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6016A7" w:rsidRPr="006F48DE" w14:paraId="37052B94" w14:textId="77777777" w:rsidTr="006673C6">
        <w:tc>
          <w:tcPr>
            <w:tcW w:w="1458" w:type="dxa"/>
          </w:tcPr>
          <w:p w14:paraId="1411907A" w14:textId="76B12D5A" w:rsidR="006016A7" w:rsidRPr="006F48DE" w:rsidRDefault="001C2C0D" w:rsidP="0060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075" w:type="dxa"/>
          </w:tcPr>
          <w:p w14:paraId="00E046B5" w14:textId="557D7DAA" w:rsidR="006016A7" w:rsidRPr="006F48DE" w:rsidRDefault="006016A7" w:rsidP="006016A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23F747F" w14:textId="77777777" w:rsidR="00667C73" w:rsidRPr="006F48DE" w:rsidRDefault="00667C73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28"/>
          <w:szCs w:val="28"/>
          <w:cs/>
        </w:rPr>
        <w:br w:type="page"/>
      </w: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6513B0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121D3" w14:textId="0558BE3C" w:rsidR="00667C73" w:rsidRPr="006F48DE" w:rsidRDefault="00667C73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93192">
        <w:rPr>
          <w:rFonts w:asciiTheme="majorBidi" w:hAnsiTheme="majorBidi" w:cstheme="majorBidi"/>
          <w:sz w:val="30"/>
          <w:szCs w:val="30"/>
        </w:rPr>
        <w:t xml:space="preserve"> </w:t>
      </w:r>
      <w:r w:rsidR="002C0AAA">
        <w:rPr>
          <w:rFonts w:asciiTheme="majorBidi" w:hAnsiTheme="majorBidi" w:cstheme="majorBidi"/>
          <w:sz w:val="30"/>
          <w:szCs w:val="30"/>
        </w:rPr>
        <w:t>14</w:t>
      </w:r>
      <w:r w:rsidR="00C349DD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89319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6F48DE">
        <w:rPr>
          <w:rFonts w:asciiTheme="majorBidi" w:hAnsiTheme="majorBidi" w:cstheme="majorBidi"/>
          <w:sz w:val="28"/>
          <w:szCs w:val="28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</w:p>
    <w:p w14:paraId="156B8228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6CFE97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เกณฑ์การจัดทำงบการเงินระหว่างกาล</w:t>
      </w:r>
    </w:p>
    <w:p w14:paraId="686FBA53" w14:textId="77777777" w:rsidR="00667C73" w:rsidRPr="006F48DE" w:rsidRDefault="00667C73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214BE955" w14:textId="1937E642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</w:p>
    <w:p w14:paraId="784319EC" w14:textId="7777777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66DD8" w14:textId="25D316FB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E24234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sz w:val="30"/>
          <w:szCs w:val="30"/>
        </w:rPr>
        <w:t>2566</w:t>
      </w:r>
    </w:p>
    <w:p w14:paraId="45F0BBBA" w14:textId="77777777" w:rsidR="00667C73" w:rsidRPr="006F48DE" w:rsidRDefault="00667C73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BA9E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02A1664" w14:textId="77777777" w:rsidR="00667C73" w:rsidRPr="006F48DE" w:rsidRDefault="00667C73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9CFBF" w14:textId="5BCD174D" w:rsidR="00667C73" w:rsidRPr="006F48DE" w:rsidRDefault="00667C73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บริษัทร่วมและการร่วมค้า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ที่มีการเปลี่ยนแปลงได้เปิดเผยในหมายเหตุข้อ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6293AEEC" w14:textId="77777777" w:rsidR="00667C73" w:rsidRPr="006F48DE" w:rsidRDefault="00667C73" w:rsidP="00D9627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269"/>
        <w:gridCol w:w="1082"/>
        <w:gridCol w:w="269"/>
        <w:gridCol w:w="1081"/>
        <w:gridCol w:w="269"/>
        <w:gridCol w:w="1066"/>
      </w:tblGrid>
      <w:tr w:rsidR="00667C73" w:rsidRPr="006F48DE" w14:paraId="0A5A6756" w14:textId="77777777" w:rsidTr="00C349DD">
        <w:trPr>
          <w:tblHeader/>
        </w:trPr>
        <w:tc>
          <w:tcPr>
            <w:tcW w:w="2263" w:type="pct"/>
          </w:tcPr>
          <w:p w14:paraId="56AA7A16" w14:textId="60D2CBC4" w:rsidR="00667C73" w:rsidRPr="006F48DE" w:rsidRDefault="008D126C" w:rsidP="00D96279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651A7C7A" w14:textId="3BFD21F7" w:rsidR="00667C73" w:rsidRPr="006F48DE" w:rsidRDefault="00E24234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4263008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hideMark/>
          </w:tcPr>
          <w:p w14:paraId="080D8956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14156E1E" w14:textId="77777777" w:rsidTr="00C349DD">
        <w:trPr>
          <w:tblHeader/>
        </w:trPr>
        <w:tc>
          <w:tcPr>
            <w:tcW w:w="2263" w:type="pct"/>
            <w:hideMark/>
          </w:tcPr>
          <w:p w14:paraId="493AFF78" w14:textId="72B95075" w:rsidR="00667C73" w:rsidRPr="006F48DE" w:rsidRDefault="00A465AD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931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C349DD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349DD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8931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</w:t>
            </w:r>
            <w:r w:rsidR="00C349DD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578" w:type="pct"/>
            <w:vAlign w:val="center"/>
            <w:hideMark/>
          </w:tcPr>
          <w:p w14:paraId="77678564" w14:textId="75344156" w:rsidR="00667C73" w:rsidRPr="006F48DE" w:rsidRDefault="001C2C0D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5975559F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  <w:hideMark/>
          </w:tcPr>
          <w:p w14:paraId="05629E31" w14:textId="530B7196" w:rsidR="00667C73" w:rsidRPr="006F48DE" w:rsidRDefault="001C2C0D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" w:type="pct"/>
          </w:tcPr>
          <w:p w14:paraId="335B60B8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  <w:hideMark/>
          </w:tcPr>
          <w:p w14:paraId="539A3F0C" w14:textId="61C023D1" w:rsidR="00667C73" w:rsidRPr="006F48DE" w:rsidRDefault="001C2C0D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  <w:vAlign w:val="center"/>
          </w:tcPr>
          <w:p w14:paraId="5F717EC8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  <w:hideMark/>
          </w:tcPr>
          <w:p w14:paraId="2019AD2E" w14:textId="1850B122" w:rsidR="00667C73" w:rsidRPr="006F48DE" w:rsidRDefault="001C2C0D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667C73" w:rsidRPr="006F48DE" w14:paraId="7E5D1939" w14:textId="77777777" w:rsidTr="00227675">
        <w:trPr>
          <w:tblHeader/>
        </w:trPr>
        <w:tc>
          <w:tcPr>
            <w:tcW w:w="2263" w:type="pct"/>
          </w:tcPr>
          <w:p w14:paraId="152E356A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  <w:hideMark/>
          </w:tcPr>
          <w:p w14:paraId="28C3E60C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0F61320B" w14:textId="77777777" w:rsidTr="00C349DD">
        <w:tc>
          <w:tcPr>
            <w:tcW w:w="2263" w:type="pct"/>
            <w:hideMark/>
          </w:tcPr>
          <w:p w14:paraId="549D88C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A94476E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50F57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A6847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6F464E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E9085B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28C29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F7D98A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58E99FF1" w14:textId="77777777" w:rsidTr="00C349DD">
        <w:tc>
          <w:tcPr>
            <w:tcW w:w="2263" w:type="pct"/>
            <w:hideMark/>
          </w:tcPr>
          <w:p w14:paraId="1EC9783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2165E07" w14:textId="119F8F28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221048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7568C" w14:textId="2BEB91DD" w:rsidR="007A3C91" w:rsidRPr="006F48DE" w:rsidRDefault="007A3C91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8202221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CA5423" w14:textId="7F6510C8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4" w:type="pct"/>
          </w:tcPr>
          <w:p w14:paraId="040A77D8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A444A1" w14:textId="707850ED" w:rsidR="007A3C91" w:rsidRPr="006F48DE" w:rsidRDefault="00893192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7A3C91" w:rsidRPr="006F48DE" w14:paraId="637CF869" w14:textId="77777777" w:rsidTr="00C349DD">
        <w:tc>
          <w:tcPr>
            <w:tcW w:w="2263" w:type="pct"/>
          </w:tcPr>
          <w:p w14:paraId="15A9B705" w14:textId="796257C4" w:rsidR="007A3C91" w:rsidRPr="006F48DE" w:rsidRDefault="008641BB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="007A3C91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78" w:type="pct"/>
          </w:tcPr>
          <w:p w14:paraId="2ADF05D2" w14:textId="3143A396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EF1C4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81DE66E" w14:textId="07478B5A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E1DDAB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5D30CA" w14:textId="53895418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3,092</w:t>
            </w:r>
          </w:p>
        </w:tc>
        <w:tc>
          <w:tcPr>
            <w:tcW w:w="144" w:type="pct"/>
          </w:tcPr>
          <w:p w14:paraId="1425B510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59FEE13" w14:textId="4A3260A8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A3C91" w:rsidRPr="006F48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93192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  <w:tr w:rsidR="007A3C91" w:rsidRPr="006F48DE" w14:paraId="564BDACF" w14:textId="77777777" w:rsidTr="00C349DD">
        <w:tc>
          <w:tcPr>
            <w:tcW w:w="2263" w:type="pct"/>
          </w:tcPr>
          <w:p w14:paraId="4C52C61C" w14:textId="79AC25AB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1E870494" w14:textId="0AE771DC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C76487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6862D0" w14:textId="5EB9BAC9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7A3A23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943F2E" w14:textId="2ED42A79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44" w:type="pct"/>
          </w:tcPr>
          <w:p w14:paraId="51487797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20B851" w14:textId="2AFFBBA7" w:rsidR="007A3C91" w:rsidRPr="006F48DE" w:rsidRDefault="00893192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7A3C91" w:rsidRPr="006F48DE" w14:paraId="763AF20E" w14:textId="77777777" w:rsidTr="00C349DD">
        <w:tc>
          <w:tcPr>
            <w:tcW w:w="2263" w:type="pct"/>
          </w:tcPr>
          <w:p w14:paraId="371619CE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5E8CF2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F60B4E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0885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F5AC0A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5A751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0A44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BB13B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758FFD2B" w14:textId="77777777" w:rsidTr="00C349DD">
        <w:tc>
          <w:tcPr>
            <w:tcW w:w="2263" w:type="pct"/>
            <w:hideMark/>
          </w:tcPr>
          <w:p w14:paraId="6FA89368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12BE0A9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56922D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32BFEF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A09C5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558B27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84709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5A0575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7A3C91" w:rsidRPr="006F48DE" w14:paraId="0DBD373E" w14:textId="77777777" w:rsidTr="00C349DD">
        <w:tc>
          <w:tcPr>
            <w:tcW w:w="2263" w:type="pct"/>
          </w:tcPr>
          <w:p w14:paraId="243964B3" w14:textId="1E9A5374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48D8F268" w14:textId="7479468C" w:rsidR="007A3C91" w:rsidRPr="00F140F8" w:rsidRDefault="00A513F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45D84F48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664C49" w14:textId="77FF983B" w:rsidR="007A3C91" w:rsidRPr="00F140F8" w:rsidRDefault="00893192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6D8938CD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54F7B9" w14:textId="7A74AFD5" w:rsidR="007A3C91" w:rsidRPr="00F140F8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0AB059BD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6F5FDC" w14:textId="6C6A4EE2" w:rsidR="007A3C91" w:rsidRPr="00F140F8" w:rsidRDefault="00893192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7A3C91" w:rsidRPr="006F48DE" w14:paraId="7498B1CE" w14:textId="77777777" w:rsidTr="00C349DD">
        <w:tc>
          <w:tcPr>
            <w:tcW w:w="2263" w:type="pct"/>
          </w:tcPr>
          <w:p w14:paraId="2FF04625" w14:textId="458FCA03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78" w:type="pct"/>
          </w:tcPr>
          <w:p w14:paraId="2FBFD1A2" w14:textId="37671E5F" w:rsidR="007A3C91" w:rsidRPr="00F140F8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4" w:type="pct"/>
          </w:tcPr>
          <w:p w14:paraId="6CDA05AC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3187ED1" w14:textId="2689718C" w:rsidR="007A3C91" w:rsidRPr="00F140F8" w:rsidRDefault="00893192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4" w:type="pct"/>
          </w:tcPr>
          <w:p w14:paraId="5DC5B79E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22223D" w14:textId="001E77C7" w:rsidR="007A3C91" w:rsidRPr="00F140F8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4" w:type="pct"/>
          </w:tcPr>
          <w:p w14:paraId="09882F9E" w14:textId="77777777" w:rsidR="007A3C91" w:rsidRPr="00F140F8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976F61" w14:textId="75EDDE4B" w:rsidR="007A3C91" w:rsidRPr="00F140F8" w:rsidRDefault="00893192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7A3C91" w:rsidRPr="006F48DE" w14:paraId="6DC64243" w14:textId="77777777" w:rsidTr="00C349DD">
        <w:tc>
          <w:tcPr>
            <w:tcW w:w="2263" w:type="pct"/>
          </w:tcPr>
          <w:p w14:paraId="20EA1650" w14:textId="3DAB1AB5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66B2E2" w14:textId="21846528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1E96E4E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3976E2" w14:textId="2CEDE65C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92A00F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131EC3" w14:textId="24A0190E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A900B56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30FBCAE" w14:textId="7820FD3E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54CDFB59" w14:textId="77777777" w:rsidTr="00C349DD">
        <w:tc>
          <w:tcPr>
            <w:tcW w:w="2263" w:type="pct"/>
            <w:hideMark/>
          </w:tcPr>
          <w:p w14:paraId="346C7068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F2108B1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575001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5312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5C33BD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398977" w14:textId="77777777" w:rsidR="007A3C91" w:rsidRPr="006F48DE" w:rsidRDefault="007A3C91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5B6FB9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D9EFB6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42C0F3FC" w14:textId="77777777" w:rsidTr="00C349DD">
        <w:tc>
          <w:tcPr>
            <w:tcW w:w="2263" w:type="pct"/>
            <w:hideMark/>
          </w:tcPr>
          <w:p w14:paraId="7D306430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48083FE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154792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B954EA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FB7D3C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0033C0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CE1521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0D7EAA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208" w:rsidRPr="006F48DE" w14:paraId="2D1F1752" w14:textId="77777777" w:rsidTr="00F140F8">
        <w:trPr>
          <w:trHeight w:val="60"/>
        </w:trPr>
        <w:tc>
          <w:tcPr>
            <w:tcW w:w="2263" w:type="pct"/>
            <w:hideMark/>
          </w:tcPr>
          <w:p w14:paraId="7F5CD52C" w14:textId="77777777" w:rsidR="009C3208" w:rsidRPr="006F48DE" w:rsidRDefault="009C3208" w:rsidP="009C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276AF5E4" w14:textId="77777777" w:rsidR="009C3208" w:rsidRPr="006F48DE" w:rsidRDefault="009C3208" w:rsidP="009C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8" w:type="pct"/>
          </w:tcPr>
          <w:p w14:paraId="286EB3C0" w14:textId="77777777" w:rsidR="009C3208" w:rsidRDefault="009C320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3503F" w14:textId="425C1480" w:rsidR="00A513F8" w:rsidRPr="00F140F8" w:rsidRDefault="00A513F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4" w:type="pct"/>
          </w:tcPr>
          <w:p w14:paraId="2DAA3A82" w14:textId="77777777" w:rsidR="009C3208" w:rsidRPr="00F140F8" w:rsidRDefault="009C3208" w:rsidP="00F14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8C020" w14:textId="77777777" w:rsidR="009C3208" w:rsidRPr="00F140F8" w:rsidRDefault="009C320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13DEE" w14:textId="06AA3DFE" w:rsidR="009C3208" w:rsidRPr="00F140F8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9319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46819A1E" w14:textId="77777777" w:rsidR="009C3208" w:rsidRPr="00F140F8" w:rsidRDefault="009C3208" w:rsidP="00F14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E9227D" w14:textId="77777777" w:rsidR="009C3208" w:rsidRDefault="009C320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09351" w14:textId="7B65090B" w:rsidR="00A513F8" w:rsidRPr="00F140F8" w:rsidRDefault="00A513F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4" w:type="pct"/>
          </w:tcPr>
          <w:p w14:paraId="2C409246" w14:textId="77777777" w:rsidR="009C3208" w:rsidRPr="00F140F8" w:rsidRDefault="009C3208" w:rsidP="00F14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941478" w14:textId="77777777" w:rsidR="009C3208" w:rsidRPr="00F140F8" w:rsidRDefault="009C320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A5301" w14:textId="7BE3BE25" w:rsidR="009C3208" w:rsidRPr="00F140F8" w:rsidRDefault="00893192" w:rsidP="004D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9C3208" w:rsidRPr="006F48DE" w14:paraId="2DD2045B" w14:textId="77777777" w:rsidTr="00C349DD">
        <w:trPr>
          <w:trHeight w:val="380"/>
        </w:trPr>
        <w:tc>
          <w:tcPr>
            <w:tcW w:w="2263" w:type="pct"/>
            <w:hideMark/>
          </w:tcPr>
          <w:p w14:paraId="1CCE62FB" w14:textId="77777777" w:rsidR="009C3208" w:rsidRPr="006F48DE" w:rsidRDefault="009C3208" w:rsidP="009C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8" w:type="pct"/>
          </w:tcPr>
          <w:p w14:paraId="34B807E2" w14:textId="618B4CC9" w:rsidR="009C3208" w:rsidRPr="00F140F8" w:rsidRDefault="00A513F8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31334A2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6E1EC" w14:textId="733993AD" w:rsidR="009C3208" w:rsidRPr="00F140F8" w:rsidRDefault="00893192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8A607FA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CFB94" w14:textId="6E18F815" w:rsidR="009C3208" w:rsidRPr="00F140F8" w:rsidRDefault="00A513F8" w:rsidP="004D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6F9C3CF9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DBFEFD" w14:textId="5AB18EAC" w:rsidR="009C3208" w:rsidRPr="00F140F8" w:rsidRDefault="00893192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C3208" w:rsidRPr="006F48DE" w14:paraId="00872949" w14:textId="77777777" w:rsidTr="00C349DD">
        <w:tc>
          <w:tcPr>
            <w:tcW w:w="2263" w:type="pct"/>
            <w:shd w:val="clear" w:color="auto" w:fill="FFFFFF"/>
            <w:hideMark/>
          </w:tcPr>
          <w:p w14:paraId="6CFDE5BB" w14:textId="77777777" w:rsidR="009C3208" w:rsidRPr="006F48DE" w:rsidRDefault="009C3208" w:rsidP="009C32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32C7F" w14:textId="25089285" w:rsidR="009C3208" w:rsidRPr="00F140F8" w:rsidRDefault="00A513F8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44" w:type="pct"/>
          </w:tcPr>
          <w:p w14:paraId="6EAEDDD3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0D1C0" w14:textId="26461DD6" w:rsidR="009C3208" w:rsidRPr="00F140F8" w:rsidRDefault="001C2C0D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31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14:paraId="79FB9461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84114" w14:textId="36D145E5" w:rsidR="009C3208" w:rsidRPr="00F140F8" w:rsidRDefault="00A513F8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44" w:type="pct"/>
          </w:tcPr>
          <w:p w14:paraId="77656F35" w14:textId="77777777" w:rsidR="009C3208" w:rsidRPr="00F140F8" w:rsidRDefault="009C3208" w:rsidP="009C3208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4762" w14:textId="2ADCB050" w:rsidR="009C3208" w:rsidRPr="00F140F8" w:rsidRDefault="00893192" w:rsidP="009C3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</w:tr>
    </w:tbl>
    <w:p w14:paraId="5C478F37" w14:textId="77777777" w:rsidR="00667C73" w:rsidRPr="006F48DE" w:rsidRDefault="00667C73" w:rsidP="00544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30"/>
        <w:gridCol w:w="307"/>
        <w:gridCol w:w="1105"/>
      </w:tblGrid>
      <w:tr w:rsidR="00667C73" w:rsidRPr="006F48DE" w14:paraId="2246AD6A" w14:textId="77777777" w:rsidTr="00F140F8">
        <w:trPr>
          <w:trHeight w:val="403"/>
          <w:tblHeader/>
        </w:trPr>
        <w:tc>
          <w:tcPr>
            <w:tcW w:w="4230" w:type="dxa"/>
          </w:tcPr>
          <w:p w14:paraId="404E0593" w14:textId="18FFB725" w:rsidR="00667C73" w:rsidRPr="006F48DE" w:rsidRDefault="008D126C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C38C07B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CED9F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5474DCC7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DD" w:rsidRPr="006F48DE" w14:paraId="51B7A44B" w14:textId="77777777" w:rsidTr="004D0C53">
        <w:trPr>
          <w:trHeight w:val="393"/>
          <w:tblHeader/>
        </w:trPr>
        <w:tc>
          <w:tcPr>
            <w:tcW w:w="4230" w:type="dxa"/>
          </w:tcPr>
          <w:p w14:paraId="0C777D4C" w14:textId="062FF8EF" w:rsidR="00C349DD" w:rsidRPr="006F48DE" w:rsidRDefault="00C349DD" w:rsidP="00C34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080" w:type="dxa"/>
          </w:tcPr>
          <w:p w14:paraId="5F0E9284" w14:textId="6C7D0F88" w:rsidR="00C349DD" w:rsidRPr="006F48DE" w:rsidRDefault="00893192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D17BDD9" w14:textId="77777777" w:rsidR="00C349DD" w:rsidRPr="006F48DE" w:rsidRDefault="00C349D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DB1D41" w14:textId="7D3F67BD" w:rsidR="00C349DD" w:rsidRPr="006F48DE" w:rsidRDefault="001C2C0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C349DD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FDFDE9" w14:textId="77777777" w:rsidR="00C349DD" w:rsidRPr="006F48DE" w:rsidRDefault="00C349DD" w:rsidP="00C34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D02AF6F" w14:textId="11730A35" w:rsidR="00C349DD" w:rsidRPr="006F48DE" w:rsidRDefault="00893192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7" w:type="dxa"/>
          </w:tcPr>
          <w:p w14:paraId="3B10FC5B" w14:textId="77777777" w:rsidR="00C349DD" w:rsidRPr="006F48DE" w:rsidRDefault="00C349D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</w:tcPr>
          <w:p w14:paraId="15AE1065" w14:textId="744F1CAF" w:rsidR="00C349DD" w:rsidRPr="006F48DE" w:rsidRDefault="001C2C0D" w:rsidP="00C34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C349DD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3DE8" w:rsidRPr="006F48DE" w14:paraId="796257FC" w14:textId="77777777" w:rsidTr="004D0C53">
        <w:trPr>
          <w:trHeight w:val="382"/>
          <w:tblHeader/>
        </w:trPr>
        <w:tc>
          <w:tcPr>
            <w:tcW w:w="4230" w:type="dxa"/>
          </w:tcPr>
          <w:p w14:paraId="0D26B488" w14:textId="4B57E66E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E86C5F" w14:textId="62FC5FF7" w:rsidR="007D3DE8" w:rsidRPr="006F48DE" w:rsidRDefault="001C2C0D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F923D60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93C93" w14:textId="56053C7E" w:rsidR="007D3DE8" w:rsidRPr="006F48DE" w:rsidRDefault="001C2C0D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CA5D627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156EA8" w14:textId="51656F89" w:rsidR="007D3DE8" w:rsidRPr="006F48DE" w:rsidRDefault="001C2C0D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7" w:type="dxa"/>
          </w:tcPr>
          <w:p w14:paraId="5E4310BA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DE58669" w14:textId="2C82592C" w:rsidR="007D3DE8" w:rsidRPr="006F48DE" w:rsidRDefault="001C2C0D" w:rsidP="007D3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7D3DE8" w:rsidRPr="006F48DE" w14:paraId="4383F588" w14:textId="77777777" w:rsidTr="00F140F8">
        <w:trPr>
          <w:trHeight w:val="393"/>
          <w:tblHeader/>
        </w:trPr>
        <w:tc>
          <w:tcPr>
            <w:tcW w:w="4230" w:type="dxa"/>
          </w:tcPr>
          <w:p w14:paraId="4CD669B0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58A16A9D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E8" w:rsidRPr="006F48DE" w14:paraId="1CA309E5" w14:textId="77777777" w:rsidTr="004D0C53">
        <w:trPr>
          <w:trHeight w:val="81"/>
        </w:trPr>
        <w:tc>
          <w:tcPr>
            <w:tcW w:w="4230" w:type="dxa"/>
          </w:tcPr>
          <w:p w14:paraId="386F3CD8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E7E0D87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AC7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227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8921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199169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69041BA2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DA4F6F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3C91" w:rsidRPr="006F48DE" w14:paraId="7904DBF8" w14:textId="77777777" w:rsidTr="004D0C53">
        <w:trPr>
          <w:trHeight w:val="81"/>
        </w:trPr>
        <w:tc>
          <w:tcPr>
            <w:tcW w:w="4230" w:type="dxa"/>
          </w:tcPr>
          <w:p w14:paraId="35BF5774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88ADF00" w14:textId="157342B4" w:rsidR="007A3C91" w:rsidRPr="006F48DE" w:rsidRDefault="00A513F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BF04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93F" w14:textId="4A176EAB" w:rsidR="007A3C91" w:rsidRPr="006F48DE" w:rsidRDefault="007A3C91" w:rsidP="00492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E0C33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046D32D" w14:textId="0B1DECBD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3,114</w:t>
            </w:r>
          </w:p>
        </w:tc>
        <w:tc>
          <w:tcPr>
            <w:tcW w:w="307" w:type="dxa"/>
          </w:tcPr>
          <w:p w14:paraId="5820263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67B12C" w14:textId="7881BB6B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A3C9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7A3C91" w:rsidRPr="006F48DE" w14:paraId="50853D35" w14:textId="77777777" w:rsidTr="004D0C53">
        <w:trPr>
          <w:trHeight w:val="81"/>
        </w:trPr>
        <w:tc>
          <w:tcPr>
            <w:tcW w:w="4230" w:type="dxa"/>
          </w:tcPr>
          <w:p w14:paraId="6AA006E9" w14:textId="0E509026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36175A" w14:textId="01D2A512" w:rsidR="007A3C91" w:rsidRPr="006F48DE" w:rsidRDefault="00A513F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2A9117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CFE70" w14:textId="53F5AAB8" w:rsidR="007A3C91" w:rsidRPr="006F48DE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89FBDB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038FF36D" w14:textId="160FB6C0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07" w:type="dxa"/>
          </w:tcPr>
          <w:p w14:paraId="447A619B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5FF5C50" w14:textId="6F056D46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A3C91" w:rsidRPr="006F48DE" w14:paraId="45B395BE" w14:textId="77777777" w:rsidTr="004D0C53">
        <w:trPr>
          <w:trHeight w:val="81"/>
        </w:trPr>
        <w:tc>
          <w:tcPr>
            <w:tcW w:w="4230" w:type="dxa"/>
          </w:tcPr>
          <w:p w14:paraId="6589308E" w14:textId="7D92112A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8AF3F" w14:textId="0913676E" w:rsidR="007A3C91" w:rsidRPr="006F48DE" w:rsidRDefault="00A513F8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07E0CC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D4F1" w14:textId="5214305A" w:rsidR="007A3C91" w:rsidRPr="006F48DE" w:rsidRDefault="001C2C0D" w:rsidP="00F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C0EB6E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C14B88C" w14:textId="24DD1385" w:rsidR="007A3C91" w:rsidRPr="006F48DE" w:rsidRDefault="00A513F8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3,121</w:t>
            </w:r>
          </w:p>
        </w:tc>
        <w:tc>
          <w:tcPr>
            <w:tcW w:w="307" w:type="dxa"/>
          </w:tcPr>
          <w:p w14:paraId="51F8A7AD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B45895D" w14:textId="76B0EAEE" w:rsidR="007A3C91" w:rsidRPr="006F48DE" w:rsidRDefault="001C2C0D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A3C91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</w:tr>
    </w:tbl>
    <w:p w14:paraId="4A77A404" w14:textId="77777777" w:rsidR="00667C73" w:rsidRPr="00087816" w:rsidRDefault="00667C73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4"/>
          <w:szCs w:val="4"/>
          <w:lang w:val="en-US"/>
        </w:rPr>
      </w:pPr>
    </w:p>
    <w:p w14:paraId="1AE3BC2D" w14:textId="77777777" w:rsidR="00087816" w:rsidRDefault="00087816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087816" w:rsidRPr="006F48DE" w14:paraId="0F8E2046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CC896C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464CA2E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11B57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136B1EED" w14:textId="69CBC7EA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87816" w:rsidRPr="006F48DE" w14:paraId="20777C03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A78DD6B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9D3305A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F2EEC5" w14:textId="15F3C760" w:rsidR="00087816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BEE1FF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CF0B2BA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056129" w14:textId="702B5A42" w:rsidR="00087816" w:rsidRPr="006F48DE" w:rsidRDefault="0089319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6D48B2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8AB69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BCE91" w14:textId="005368B4" w:rsidR="00087816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7816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80795A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ABC4205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3D88DE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AB8785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1ECF38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A4740AE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894DB9" w14:textId="5E14CFB1" w:rsidR="00087816" w:rsidRPr="006F48DE" w:rsidRDefault="0089319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87816" w:rsidRPr="006F48DE" w14:paraId="615973DE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2DD55B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87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2DD9B2" w14:textId="042B4F83" w:rsidR="00087816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054C72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8526F87" w14:textId="0441F8A5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8D7E22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CD45D" w14:textId="7A3A0021" w:rsidR="00087816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DBD0EC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DEABF1A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B252B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11B08B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2A726E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874BBE7" w14:textId="1B5F592E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7816" w:rsidRPr="006F48DE" w14:paraId="3C5A4B3C" w14:textId="77777777" w:rsidTr="00A513F8">
        <w:trPr>
          <w:tblHeader/>
        </w:trPr>
        <w:tc>
          <w:tcPr>
            <w:tcW w:w="2520" w:type="dxa"/>
            <w:shd w:val="clear" w:color="auto" w:fill="auto"/>
          </w:tcPr>
          <w:p w14:paraId="3FBEFB8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1CC3D81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044A0E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03DC7AA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3F8" w:rsidRPr="006F48DE" w14:paraId="2705CA95" w14:textId="77777777" w:rsidTr="00D96279">
        <w:tc>
          <w:tcPr>
            <w:tcW w:w="2520" w:type="dxa"/>
            <w:shd w:val="clear" w:color="auto" w:fill="auto"/>
          </w:tcPr>
          <w:p w14:paraId="3C014D08" w14:textId="46DF7B46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  <w:shd w:val="clear" w:color="auto" w:fill="auto"/>
          </w:tcPr>
          <w:p w14:paraId="18F50A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BA519A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7D5F5BB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640ED83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E487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13387C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0EB91F1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4A7F1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CF9E26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6F75D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4088C9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3F8" w:rsidRPr="006F48DE" w14:paraId="5AA6466B" w14:textId="77777777" w:rsidTr="00D96279">
        <w:tc>
          <w:tcPr>
            <w:tcW w:w="2520" w:type="dxa"/>
            <w:shd w:val="clear" w:color="auto" w:fill="auto"/>
          </w:tcPr>
          <w:p w14:paraId="24396E2D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4A448917" w14:textId="77777777" w:rsidR="00A513F8" w:rsidRPr="006F48DE" w:rsidRDefault="00A513F8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24C21E7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DBD7FF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6.6</w:t>
            </w:r>
          </w:p>
        </w:tc>
        <w:tc>
          <w:tcPr>
            <w:tcW w:w="240" w:type="dxa"/>
            <w:shd w:val="clear" w:color="auto" w:fill="auto"/>
          </w:tcPr>
          <w:p w14:paraId="69E434BF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87ECA" w14:textId="77777777" w:rsidR="00A513F8" w:rsidRPr="006F48DE" w:rsidRDefault="00A513F8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B511CF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D78E095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14C785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DB07A25" w14:textId="77777777" w:rsidR="00A513F8" w:rsidRPr="006F48DE" w:rsidRDefault="00A513F8" w:rsidP="00C6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64A9245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5DA16B7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513F8" w:rsidRPr="006F48DE" w14:paraId="5CCFAF27" w14:textId="77777777" w:rsidTr="00D96279">
        <w:tc>
          <w:tcPr>
            <w:tcW w:w="2520" w:type="dxa"/>
            <w:shd w:val="clear" w:color="auto" w:fill="auto"/>
          </w:tcPr>
          <w:p w14:paraId="37E84BD7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65B25031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4BB66E2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2466A1FA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060BE4D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715893" w14:textId="77777777" w:rsidR="00A513F8" w:rsidRPr="006F48DE" w:rsidRDefault="00A513F8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5FFFFB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12EC0E56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4EEBE0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55FCE2A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18F8E16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4ABA08" w14:textId="77777777" w:rsidR="00A513F8" w:rsidRPr="006F48DE" w:rsidRDefault="00A513F8" w:rsidP="00C6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13F8" w:rsidRPr="006F48DE" w14:paraId="5C5413E0" w14:textId="77777777" w:rsidTr="00D96279">
        <w:tc>
          <w:tcPr>
            <w:tcW w:w="2520" w:type="dxa"/>
            <w:shd w:val="clear" w:color="auto" w:fill="auto"/>
          </w:tcPr>
          <w:p w14:paraId="267F5ABD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7EC8C9E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7F629BC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39ABFF8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6764C4A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9647C" w14:textId="77777777" w:rsidR="00A513F8" w:rsidRPr="006F48DE" w:rsidRDefault="00A513F8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0CC5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D5B7FD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A44465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84ADB96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AD6BF85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6B7E035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87816" w:rsidRPr="006F48DE" w14:paraId="1AEB9021" w14:textId="77777777" w:rsidTr="00D96279">
        <w:tc>
          <w:tcPr>
            <w:tcW w:w="2520" w:type="dxa"/>
            <w:shd w:val="clear" w:color="auto" w:fill="auto"/>
          </w:tcPr>
          <w:p w14:paraId="6F050C38" w14:textId="39B10F38" w:rsidR="00087816" w:rsidRPr="006F48DE" w:rsidRDefault="00CC20E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945" w:type="dxa"/>
            <w:shd w:val="clear" w:color="auto" w:fill="auto"/>
          </w:tcPr>
          <w:p w14:paraId="2FB2AEDD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4EB2B2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CE2587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268D88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4759EE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B51E3B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F99BEAA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8348221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1712E4B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E09A1ED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295E12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16" w:rsidRPr="006F48DE" w14:paraId="1CEF5F71" w14:textId="77777777" w:rsidTr="00D96279">
        <w:tc>
          <w:tcPr>
            <w:tcW w:w="2520" w:type="dxa"/>
            <w:shd w:val="clear" w:color="auto" w:fill="auto"/>
          </w:tcPr>
          <w:p w14:paraId="5A04F83C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0BB4031F" w14:textId="11CE6747" w:rsidR="00087816" w:rsidRPr="006F48DE" w:rsidRDefault="00087816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3E8704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727966D" w14:textId="4F9BF4C2" w:rsidR="00087816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4.5 - 5.0</w:t>
            </w:r>
          </w:p>
        </w:tc>
        <w:tc>
          <w:tcPr>
            <w:tcW w:w="240" w:type="dxa"/>
            <w:shd w:val="clear" w:color="auto" w:fill="auto"/>
          </w:tcPr>
          <w:p w14:paraId="24C2B681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E043B6" w14:textId="524DFB08" w:rsidR="00087816" w:rsidRPr="006F48DE" w:rsidRDefault="00087816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927695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7DC0752" w14:textId="2382F40B" w:rsidR="00087816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240" w:type="dxa"/>
            <w:shd w:val="clear" w:color="auto" w:fill="auto"/>
          </w:tcPr>
          <w:p w14:paraId="7F11C2C8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76A655F" w14:textId="33FD60A2" w:rsidR="00087816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240" w:type="dxa"/>
            <w:shd w:val="clear" w:color="auto" w:fill="auto"/>
          </w:tcPr>
          <w:p w14:paraId="77BFCAF2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3D9932A" w14:textId="7AD5A065" w:rsidR="00087816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1,536</w:t>
            </w:r>
          </w:p>
        </w:tc>
      </w:tr>
      <w:tr w:rsidR="00087816" w:rsidRPr="006F48DE" w14:paraId="4BB489A1" w14:textId="77777777" w:rsidTr="00D96279">
        <w:tc>
          <w:tcPr>
            <w:tcW w:w="2520" w:type="dxa"/>
            <w:shd w:val="clear" w:color="auto" w:fill="auto"/>
          </w:tcPr>
          <w:p w14:paraId="262D39D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30107AAB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3EC73E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A6E563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5ED3FEA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B9C1A2" w14:textId="7E2A024F" w:rsidR="00087816" w:rsidRPr="006F48DE" w:rsidRDefault="00087816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464495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0C1F51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BE3B7F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5A144A7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79286E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10F5DA" w14:textId="1C1263D2" w:rsidR="00087816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87816" w:rsidRPr="006F48DE" w14:paraId="78336A53" w14:textId="77777777" w:rsidTr="00D96279">
        <w:tc>
          <w:tcPr>
            <w:tcW w:w="2520" w:type="dxa"/>
            <w:shd w:val="clear" w:color="auto" w:fill="auto"/>
          </w:tcPr>
          <w:p w14:paraId="6810D2BB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687149B1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D24EB82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C6BBCC1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C3532D8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76B1" w14:textId="350CAD0B" w:rsidR="00087816" w:rsidRPr="006F48DE" w:rsidRDefault="00087816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D921F45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9C6720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D11803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36F7ED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61C9EF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5D8CA8C5" w14:textId="1566D412" w:rsidR="00087816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1,555</w:t>
            </w:r>
          </w:p>
        </w:tc>
      </w:tr>
      <w:tr w:rsidR="00DE15E9" w:rsidRPr="006F48DE" w14:paraId="0AEDC845" w14:textId="77777777" w:rsidTr="00D96279">
        <w:tc>
          <w:tcPr>
            <w:tcW w:w="2520" w:type="dxa"/>
            <w:shd w:val="clear" w:color="auto" w:fill="auto"/>
            <w:vAlign w:val="bottom"/>
          </w:tcPr>
          <w:p w14:paraId="2ED51B39" w14:textId="77777777" w:rsidR="00DE15E9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408231AC" w14:textId="36EBF4F4" w:rsidR="00DE15E9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B876C3" w14:textId="77777777" w:rsidR="00DE15E9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08B10A88" w14:textId="5F28AFC5" w:rsidR="00DE15E9" w:rsidRPr="006F48DE" w:rsidRDefault="00DE15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667C73" w:rsidRPr="006F48DE" w14:paraId="09A9C217" w14:textId="77777777" w:rsidTr="00585EE5">
        <w:tc>
          <w:tcPr>
            <w:tcW w:w="2520" w:type="dxa"/>
            <w:shd w:val="clear" w:color="auto" w:fill="auto"/>
            <w:vAlign w:val="bottom"/>
          </w:tcPr>
          <w:p w14:paraId="6ADC0F1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173B8C7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88AA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30034CE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32735CA7" w14:textId="77777777" w:rsidTr="00585EE5">
        <w:tc>
          <w:tcPr>
            <w:tcW w:w="2520" w:type="dxa"/>
            <w:shd w:val="clear" w:color="auto" w:fill="auto"/>
            <w:vAlign w:val="bottom"/>
          </w:tcPr>
          <w:p w14:paraId="5087981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CE36D5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BE7B160" w14:textId="49D7DE59" w:rsidR="00667C73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8C7E0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37D8CFE" w14:textId="77777777" w:rsidR="005E0F43" w:rsidRPr="006F48DE" w:rsidRDefault="005E0F43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79419C" w14:textId="597D47FD" w:rsidR="00667C73" w:rsidRPr="006F48DE" w:rsidRDefault="00893192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D7048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620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AB1206" w14:textId="0971022B" w:rsidR="00667C73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DF2A0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E5C0AB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C13BC7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C32CF1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40853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E204F0C" w14:textId="77777777" w:rsidR="005E0F43" w:rsidRPr="006F48DE" w:rsidRDefault="005E0F43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C1D0C7" w14:textId="74FFC458" w:rsidR="00667C73" w:rsidRPr="006F48DE" w:rsidRDefault="00893192" w:rsidP="005E0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67C73" w:rsidRPr="006F48DE" w14:paraId="26EFE8BE" w14:textId="77777777" w:rsidTr="00585EE5">
        <w:tc>
          <w:tcPr>
            <w:tcW w:w="2520" w:type="dxa"/>
            <w:shd w:val="clear" w:color="auto" w:fill="auto"/>
            <w:vAlign w:val="bottom"/>
          </w:tcPr>
          <w:p w14:paraId="0EB63DF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07441FE" w14:textId="3E2DB1F6" w:rsidR="00667C73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145A2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2D382CE" w14:textId="278CEB7C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DE8B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6C9A9" w14:textId="052382C9" w:rsidR="00667C73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3013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BE30E0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9EDC92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9808A5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47A8B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F1F1831" w14:textId="09C129C8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7C73" w:rsidRPr="006F48DE" w14:paraId="25B88EF5" w14:textId="77777777" w:rsidTr="00585EE5">
        <w:tc>
          <w:tcPr>
            <w:tcW w:w="2520" w:type="dxa"/>
            <w:shd w:val="clear" w:color="auto" w:fill="auto"/>
          </w:tcPr>
          <w:p w14:paraId="5CC08BCD" w14:textId="77777777" w:rsidR="00667C73" w:rsidRPr="00557FA6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61C01B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1FD295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0828F12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49A5D0E7" w14:textId="77777777" w:rsidTr="00585EE5">
        <w:tc>
          <w:tcPr>
            <w:tcW w:w="2520" w:type="dxa"/>
            <w:shd w:val="clear" w:color="auto" w:fill="auto"/>
          </w:tcPr>
          <w:p w14:paraId="3451176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  <w:shd w:val="clear" w:color="auto" w:fill="auto"/>
          </w:tcPr>
          <w:p w14:paraId="25FBD8C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B84EF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3EBB340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C89F0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89B43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D4B38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4CF7DEF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31881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33DC1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34675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127A9B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DB1" w:rsidRPr="006F48DE" w14:paraId="1F8EB505" w14:textId="77777777" w:rsidTr="00585EE5">
        <w:tc>
          <w:tcPr>
            <w:tcW w:w="2520" w:type="dxa"/>
            <w:shd w:val="clear" w:color="auto" w:fill="auto"/>
          </w:tcPr>
          <w:p w14:paraId="794C137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7692DAF8" w14:textId="153FABA1" w:rsidR="008A1DB1" w:rsidRPr="006F48DE" w:rsidRDefault="001C2C0D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7AE7654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A2591D7" w14:textId="579CF57E" w:rsidR="008A1DB1" w:rsidRPr="006F48DE" w:rsidRDefault="00DE15E9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3.4 - 4.4</w:t>
            </w:r>
          </w:p>
        </w:tc>
        <w:tc>
          <w:tcPr>
            <w:tcW w:w="240" w:type="dxa"/>
            <w:shd w:val="clear" w:color="auto" w:fill="auto"/>
          </w:tcPr>
          <w:p w14:paraId="2E58A35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804B2E" w14:textId="4C82FFF2" w:rsidR="008A1DB1" w:rsidRPr="006F48DE" w:rsidRDefault="001C2C0D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40" w:type="dxa"/>
            <w:shd w:val="clear" w:color="auto" w:fill="auto"/>
          </w:tcPr>
          <w:p w14:paraId="69D0EB1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ED8BBB6" w14:textId="5134241B" w:rsidR="008A1DB1" w:rsidRPr="006F48DE" w:rsidRDefault="00DE15E9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13,813</w:t>
            </w:r>
          </w:p>
        </w:tc>
        <w:tc>
          <w:tcPr>
            <w:tcW w:w="240" w:type="dxa"/>
            <w:shd w:val="clear" w:color="auto" w:fill="auto"/>
          </w:tcPr>
          <w:p w14:paraId="2BA5F87B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93A457A" w14:textId="20063508" w:rsidR="008A1DB1" w:rsidRPr="006F48DE" w:rsidRDefault="00DE15E9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(9,728)</w:t>
            </w:r>
          </w:p>
        </w:tc>
        <w:tc>
          <w:tcPr>
            <w:tcW w:w="240" w:type="dxa"/>
            <w:shd w:val="clear" w:color="auto" w:fill="auto"/>
          </w:tcPr>
          <w:p w14:paraId="6B88150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5E9BF18E" w14:textId="5BFEEBEE" w:rsidR="008A1DB1" w:rsidRPr="006F48DE" w:rsidRDefault="00DE15E9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5,956</w:t>
            </w:r>
          </w:p>
        </w:tc>
      </w:tr>
      <w:tr w:rsidR="008A1DB1" w:rsidRPr="006F48DE" w14:paraId="4DA2D191" w14:textId="77777777" w:rsidTr="00087816">
        <w:tc>
          <w:tcPr>
            <w:tcW w:w="2520" w:type="dxa"/>
            <w:shd w:val="clear" w:color="auto" w:fill="auto"/>
          </w:tcPr>
          <w:p w14:paraId="40C351E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20295FD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E4E5D92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F68992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C87BC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08E5A" w14:textId="6EECE6A9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40" w:type="dxa"/>
            <w:shd w:val="clear" w:color="auto" w:fill="auto"/>
          </w:tcPr>
          <w:p w14:paraId="5FA1FA9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4187D33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880CC2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05E324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BC031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FD0859F" w14:textId="742C44AD" w:rsidR="008A1DB1" w:rsidRPr="006F48DE" w:rsidRDefault="00DE15E9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8A1DB1" w:rsidRPr="006F48DE" w14:paraId="43DF1421" w14:textId="77777777" w:rsidTr="00087816">
        <w:tc>
          <w:tcPr>
            <w:tcW w:w="2520" w:type="dxa"/>
            <w:shd w:val="clear" w:color="auto" w:fill="auto"/>
          </w:tcPr>
          <w:p w14:paraId="7A4E995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345D8D8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40A3AC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77C83A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D3AEC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5E875" w14:textId="7F5F8D10" w:rsidR="008A1DB1" w:rsidRPr="006F48DE" w:rsidRDefault="001C2C0D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A1DB1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40" w:type="dxa"/>
            <w:shd w:val="clear" w:color="auto" w:fill="auto"/>
          </w:tcPr>
          <w:p w14:paraId="44139F4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3FD156C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FB0C2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60DF15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FEF45ED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A9A53" w14:textId="7D8B2BA5" w:rsidR="008A1DB1" w:rsidRPr="006F48DE" w:rsidRDefault="00DE15E9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6,007</w:t>
            </w:r>
          </w:p>
        </w:tc>
      </w:tr>
    </w:tbl>
    <w:p w14:paraId="560F2CEF" w14:textId="77777777" w:rsidR="00087816" w:rsidRPr="00557FA6" w:rsidRDefault="00087816">
      <w:pPr>
        <w:rPr>
          <w:sz w:val="30"/>
          <w:szCs w:val="30"/>
        </w:rPr>
      </w:pPr>
    </w:p>
    <w:tbl>
      <w:tblPr>
        <w:tblW w:w="94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7"/>
        <w:gridCol w:w="1198"/>
        <w:gridCol w:w="276"/>
        <w:gridCol w:w="1108"/>
        <w:gridCol w:w="276"/>
        <w:gridCol w:w="1089"/>
        <w:gridCol w:w="242"/>
        <w:gridCol w:w="1170"/>
      </w:tblGrid>
      <w:tr w:rsidR="008A1DB1" w:rsidRPr="006F48DE" w14:paraId="3BE9D915" w14:textId="77777777" w:rsidTr="004D0C53">
        <w:trPr>
          <w:trHeight w:val="418"/>
          <w:tblHeader/>
        </w:trPr>
        <w:tc>
          <w:tcPr>
            <w:tcW w:w="4057" w:type="dxa"/>
          </w:tcPr>
          <w:p w14:paraId="76648DD2" w14:textId="236CBA9C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82" w:type="dxa"/>
            <w:gridSpan w:val="3"/>
          </w:tcPr>
          <w:p w14:paraId="0AA1AA2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7094D3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</w:tcPr>
          <w:p w14:paraId="3AE3456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1DB1" w:rsidRPr="006F48DE" w14:paraId="4B8AFD2F" w14:textId="77777777" w:rsidTr="004D0C53">
        <w:trPr>
          <w:trHeight w:val="63"/>
          <w:tblHeader/>
        </w:trPr>
        <w:tc>
          <w:tcPr>
            <w:tcW w:w="4057" w:type="dxa"/>
          </w:tcPr>
          <w:p w14:paraId="1539C69C" w14:textId="3456AA89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198" w:type="dxa"/>
          </w:tcPr>
          <w:p w14:paraId="64850930" w14:textId="2911A109" w:rsidR="008A1DB1" w:rsidRPr="006F48DE" w:rsidRDefault="00893192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</w:tcPr>
          <w:p w14:paraId="5EBE7151" w14:textId="77777777" w:rsidR="008A1DB1" w:rsidRPr="006F48DE" w:rsidRDefault="008A1DB1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</w:tcPr>
          <w:p w14:paraId="4B0E2C6F" w14:textId="2206A70C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8A1DB1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6" w:type="dxa"/>
          </w:tcPr>
          <w:p w14:paraId="79CB696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976E69" w14:textId="40241028" w:rsidR="008A1DB1" w:rsidRPr="006F48DE" w:rsidRDefault="00893192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2" w:type="dxa"/>
          </w:tcPr>
          <w:p w14:paraId="4B736B77" w14:textId="77777777" w:rsidR="008A1DB1" w:rsidRPr="006F48DE" w:rsidRDefault="008A1DB1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25EE8C59" w14:textId="6BF9598E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8A1DB1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8A1DB1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1DB1" w:rsidRPr="006F48DE" w14:paraId="160A7E73" w14:textId="77777777" w:rsidTr="004D0C53">
        <w:trPr>
          <w:trHeight w:val="401"/>
          <w:tblHeader/>
        </w:trPr>
        <w:tc>
          <w:tcPr>
            <w:tcW w:w="4057" w:type="dxa"/>
          </w:tcPr>
          <w:p w14:paraId="2E1FDF86" w14:textId="35205481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CEDD4A" w14:textId="68714260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6" w:type="dxa"/>
          </w:tcPr>
          <w:p w14:paraId="760C2FE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C96B0D2" w14:textId="64BE9A76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6" w:type="dxa"/>
          </w:tcPr>
          <w:p w14:paraId="4C0A448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0F3B986" w14:textId="5CBE2F17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2" w:type="dxa"/>
          </w:tcPr>
          <w:p w14:paraId="6121124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754BC" w14:textId="12EF431F" w:rsidR="008A1DB1" w:rsidRPr="006F48DE" w:rsidRDefault="001C2C0D" w:rsidP="008A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8A1DB1" w:rsidRPr="006F48DE" w14:paraId="7CA566A6" w14:textId="77777777" w:rsidTr="004D0C53">
        <w:trPr>
          <w:trHeight w:val="418"/>
          <w:tblHeader/>
        </w:trPr>
        <w:tc>
          <w:tcPr>
            <w:tcW w:w="4057" w:type="dxa"/>
          </w:tcPr>
          <w:p w14:paraId="2BA1C69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9" w:type="dxa"/>
            <w:gridSpan w:val="7"/>
          </w:tcPr>
          <w:p w14:paraId="784B526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0207" w:rsidRPr="006F48DE" w14:paraId="7BD63B93" w14:textId="77777777" w:rsidTr="000B0207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057" w:type="dxa"/>
            <w:shd w:val="clear" w:color="auto" w:fill="auto"/>
          </w:tcPr>
          <w:p w14:paraId="3A320899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2C80B544" w14:textId="6D430CAD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shd w:val="clear" w:color="auto" w:fill="auto"/>
          </w:tcPr>
          <w:p w14:paraId="60B6C9D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F694824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65017886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47998A8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7E20EB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65A75D7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679545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0207" w:rsidRPr="006F48DE" w14:paraId="43820D49" w14:textId="77777777" w:rsidTr="000B0207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057" w:type="dxa"/>
            <w:shd w:val="clear" w:color="auto" w:fill="auto"/>
          </w:tcPr>
          <w:p w14:paraId="64B8697E" w14:textId="40BF6A67" w:rsidR="000B0207" w:rsidRPr="006F48DE" w:rsidRDefault="00A814BB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4BB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11B3E09E" w14:textId="4538821F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6" w:type="dxa"/>
            <w:shd w:val="clear" w:color="auto" w:fill="auto"/>
          </w:tcPr>
          <w:p w14:paraId="3CBCB8B5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2F06D125" w14:textId="16F19F64" w:rsidR="000B0207" w:rsidRPr="006F48DE" w:rsidRDefault="000B0207" w:rsidP="0083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339246AB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0DADD9E1" w14:textId="27CEF2BD" w:rsidR="000B0207" w:rsidRPr="006F48DE" w:rsidRDefault="00913869" w:rsidP="0083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18C325A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748794" w14:textId="67B2BCFF" w:rsidR="000B0207" w:rsidRPr="006F48DE" w:rsidRDefault="000B0207" w:rsidP="0083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0207" w:rsidRPr="006F48DE" w14:paraId="350BEBA7" w14:textId="77777777" w:rsidTr="000B0207">
        <w:trPr>
          <w:trHeight w:val="79"/>
        </w:trPr>
        <w:tc>
          <w:tcPr>
            <w:tcW w:w="4057" w:type="dxa"/>
          </w:tcPr>
          <w:p w14:paraId="6F447F29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31CF3956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5D7726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654BE0C8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2AFB4814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508DE9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04F161A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0FAA7A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DB1" w:rsidRPr="006F48DE" w14:paraId="1C7A618A" w14:textId="77777777" w:rsidTr="000B0207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057" w:type="dxa"/>
            <w:shd w:val="clear" w:color="auto" w:fill="auto"/>
          </w:tcPr>
          <w:p w14:paraId="705FECB5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2B08C61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shd w:val="clear" w:color="auto" w:fill="auto"/>
          </w:tcPr>
          <w:p w14:paraId="0AA3BD8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46AA390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0B5ADE12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8061D2D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5D9A0982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96BA8F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3E561D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DB1" w:rsidRPr="006F48DE" w14:paraId="08C00D80" w14:textId="77777777" w:rsidTr="004D0C53">
        <w:tblPrEx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4057" w:type="dxa"/>
            <w:shd w:val="clear" w:color="auto" w:fill="auto"/>
          </w:tcPr>
          <w:p w14:paraId="1DFCBE2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0417C1E7" w14:textId="788BE4FE" w:rsidR="008A1DB1" w:rsidRPr="006F48DE" w:rsidRDefault="00DE15E9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</w:t>
            </w:r>
          </w:p>
        </w:tc>
        <w:tc>
          <w:tcPr>
            <w:tcW w:w="276" w:type="dxa"/>
            <w:shd w:val="clear" w:color="auto" w:fill="auto"/>
          </w:tcPr>
          <w:p w14:paraId="1E76655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</w:tcPr>
          <w:p w14:paraId="3F1A1A03" w14:textId="01F2C1AF" w:rsidR="008A1DB1" w:rsidRPr="006F48DE" w:rsidRDefault="001C2C0D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6" w:type="dxa"/>
            <w:shd w:val="clear" w:color="auto" w:fill="auto"/>
          </w:tcPr>
          <w:p w14:paraId="6764BE6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1EE9630A" w14:textId="29DCECA5" w:rsidR="008A1DB1" w:rsidRPr="006F48DE" w:rsidRDefault="00DE15E9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42" w:type="dxa"/>
            <w:shd w:val="clear" w:color="auto" w:fill="auto"/>
          </w:tcPr>
          <w:p w14:paraId="7A89468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62B4D3" w14:textId="273F44C2" w:rsidR="008A1DB1" w:rsidRPr="006F48DE" w:rsidRDefault="001C2C0D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8A1DB1" w:rsidRPr="006F48DE" w14:paraId="04E83AE9" w14:textId="77777777" w:rsidTr="000B0207">
        <w:trPr>
          <w:trHeight w:val="79"/>
        </w:trPr>
        <w:tc>
          <w:tcPr>
            <w:tcW w:w="4057" w:type="dxa"/>
          </w:tcPr>
          <w:p w14:paraId="1C306277" w14:textId="5D09643A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198" w:type="dxa"/>
          </w:tcPr>
          <w:p w14:paraId="073E239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5E8C9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7E9564A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44413A5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B26FD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2796F3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C37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DB1" w:rsidRPr="006F48DE" w14:paraId="7EE16582" w14:textId="77777777" w:rsidTr="000B0207">
        <w:trPr>
          <w:trHeight w:val="79"/>
        </w:trPr>
        <w:tc>
          <w:tcPr>
            <w:tcW w:w="4057" w:type="dxa"/>
          </w:tcPr>
          <w:p w14:paraId="0051383D" w14:textId="57CABFE6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</w:tcPr>
          <w:p w14:paraId="46E71CAE" w14:textId="007FA55C" w:rsidR="008A1DB1" w:rsidRPr="006F48DE" w:rsidRDefault="000B0207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6" w:type="dxa"/>
          </w:tcPr>
          <w:p w14:paraId="2B44129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6D8AB2E6" w14:textId="607FD215" w:rsidR="008A1DB1" w:rsidRPr="00305BB3" w:rsidRDefault="008A1DB1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B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CFE25A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CF75A80" w14:textId="499FA3DD" w:rsidR="008A1DB1" w:rsidRPr="006F48DE" w:rsidRDefault="000B0207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857AA73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3308B2" w14:textId="3AF20DC5" w:rsidR="008A1DB1" w:rsidRPr="006F48DE" w:rsidRDefault="008A1DB1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A1DB1" w:rsidRPr="006F48DE" w14:paraId="422DF78A" w14:textId="77777777" w:rsidTr="000B0207">
        <w:trPr>
          <w:trHeight w:val="79"/>
        </w:trPr>
        <w:tc>
          <w:tcPr>
            <w:tcW w:w="4057" w:type="dxa"/>
          </w:tcPr>
          <w:p w14:paraId="0C79708A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29DF1D99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6F7F4AA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015FBADE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090942A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590EDF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40618D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F2B59B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5BB3" w:rsidRPr="006F48DE" w14:paraId="72905A82" w14:textId="77777777" w:rsidTr="000B0207">
        <w:trPr>
          <w:trHeight w:val="79"/>
        </w:trPr>
        <w:tc>
          <w:tcPr>
            <w:tcW w:w="4057" w:type="dxa"/>
          </w:tcPr>
          <w:p w14:paraId="3AFF80F8" w14:textId="61DD91FC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98" w:type="dxa"/>
          </w:tcPr>
          <w:p w14:paraId="770370C0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A095A9A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33E5B2AB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E04131B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5DA323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C4855A0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9A1C9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0207" w:rsidRPr="006F48DE" w14:paraId="67DC51D5" w14:textId="77777777" w:rsidTr="003C26D7">
        <w:trPr>
          <w:trHeight w:val="79"/>
        </w:trPr>
        <w:tc>
          <w:tcPr>
            <w:tcW w:w="4057" w:type="dxa"/>
          </w:tcPr>
          <w:p w14:paraId="2C1BCD7A" w14:textId="22140700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98" w:type="dxa"/>
          </w:tcPr>
          <w:p w14:paraId="41A679F7" w14:textId="3372E037" w:rsidR="000B0207" w:rsidRPr="000B0207" w:rsidRDefault="000B0207" w:rsidP="000B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AA1DEDC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EEF6781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1628193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B11C9B5" w14:textId="668F9372" w:rsidR="000B0207" w:rsidRPr="000B0207" w:rsidRDefault="000B0207" w:rsidP="000B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1473EE69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DFAD3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0207" w:rsidRPr="006F48DE" w14:paraId="58DDAF95" w14:textId="77777777" w:rsidTr="003C26D7">
        <w:trPr>
          <w:trHeight w:val="79"/>
        </w:trPr>
        <w:tc>
          <w:tcPr>
            <w:tcW w:w="4057" w:type="dxa"/>
          </w:tcPr>
          <w:p w14:paraId="0BDCAE2E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2C12DC93" w14:textId="57AA5D69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6AA4C047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4D714B91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E6CE979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3457ABD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B82457B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B04897" w14:textId="77777777" w:rsidR="000B0207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0B02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5BB3" w:rsidRPr="006F48DE" w14:paraId="00C3A480" w14:textId="77777777" w:rsidTr="000537E9">
        <w:trPr>
          <w:trHeight w:val="79"/>
        </w:trPr>
        <w:tc>
          <w:tcPr>
            <w:tcW w:w="4057" w:type="dxa"/>
          </w:tcPr>
          <w:p w14:paraId="26ED19CD" w14:textId="58A99660" w:rsidR="00305BB3" w:rsidRPr="000B0207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2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71038897" w14:textId="3799571D" w:rsidR="00305BB3" w:rsidRPr="006F48DE" w:rsidRDefault="000B0207" w:rsidP="0005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2F9BEEC2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C236385" w14:textId="77777777" w:rsidR="00305BB3" w:rsidRPr="006F48DE" w:rsidRDefault="00305BB3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4AD8D07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10829B9" w14:textId="300B3A3C" w:rsidR="00305BB3" w:rsidRPr="006F48DE" w:rsidRDefault="000B0207" w:rsidP="000B0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2" w:type="dxa"/>
          </w:tcPr>
          <w:p w14:paraId="4135726D" w14:textId="77777777" w:rsidR="00305BB3" w:rsidRPr="006F48DE" w:rsidRDefault="00305BB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739FBB" w14:textId="77777777" w:rsidR="00305BB3" w:rsidRPr="006F48DE" w:rsidRDefault="00305BB3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537E9" w:rsidRPr="006F48DE" w14:paraId="50AF6B4D" w14:textId="77777777" w:rsidTr="001B4892">
        <w:trPr>
          <w:trHeight w:val="79"/>
        </w:trPr>
        <w:tc>
          <w:tcPr>
            <w:tcW w:w="4057" w:type="dxa"/>
          </w:tcPr>
          <w:p w14:paraId="4572D1ED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60EC598C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663431A4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</w:tcPr>
          <w:p w14:paraId="7B613BFD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C4749D3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5E819AA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42D6BD2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8E21B0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37E9" w:rsidRPr="006F48DE" w14:paraId="0207B0E2" w14:textId="77777777" w:rsidTr="00D96279">
        <w:trPr>
          <w:trHeight w:val="79"/>
        </w:trPr>
        <w:tc>
          <w:tcPr>
            <w:tcW w:w="4057" w:type="dxa"/>
          </w:tcPr>
          <w:p w14:paraId="74B4474E" w14:textId="17FF46EE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37E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8" w:type="dxa"/>
          </w:tcPr>
          <w:p w14:paraId="43206F7A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E6163C7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093D9593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1A9FD86F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13EDE5D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3E54690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0E5AB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37E9" w:rsidRPr="006F48DE" w14:paraId="5885C1FC" w14:textId="77777777" w:rsidTr="001B4892">
        <w:trPr>
          <w:trHeight w:val="79"/>
        </w:trPr>
        <w:tc>
          <w:tcPr>
            <w:tcW w:w="4057" w:type="dxa"/>
          </w:tcPr>
          <w:p w14:paraId="70995FC8" w14:textId="4ABB8780" w:rsidR="000537E9" w:rsidRPr="001B4892" w:rsidRDefault="001B489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92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6FC68FA" w14:textId="74C81703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276" w:type="dxa"/>
          </w:tcPr>
          <w:p w14:paraId="5C541942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2159DC09" w14:textId="717B92BE" w:rsidR="000537E9" w:rsidRPr="006F48DE" w:rsidRDefault="000537E9" w:rsidP="0005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6" w:type="dxa"/>
          </w:tcPr>
          <w:p w14:paraId="0F5AFDB2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0C34086" w14:textId="7366859F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42" w:type="dxa"/>
          </w:tcPr>
          <w:p w14:paraId="4D8F2A9F" w14:textId="77777777" w:rsidR="000537E9" w:rsidRPr="006F48DE" w:rsidRDefault="000537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62FCB8" w14:textId="184E516A" w:rsidR="000537E9" w:rsidRPr="006F48DE" w:rsidRDefault="000537E9" w:rsidP="0005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</w:tr>
    </w:tbl>
    <w:p w14:paraId="398DF513" w14:textId="77777777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lang w:val="x-none"/>
        </w:rPr>
      </w:pPr>
    </w:p>
    <w:p w14:paraId="15FFADD3" w14:textId="77777777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2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0CBC3BEA" w14:textId="77777777" w:rsidR="00667C73" w:rsidRPr="006F48DE" w:rsidRDefault="00667C73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</w:p>
    <w:p w14:paraId="2C5345B1" w14:textId="51BCBB4C" w:rsidR="00667C73" w:rsidRPr="006F48DE" w:rsidRDefault="00667C73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บริษัทและบริษัทย่อยได้ทำสัญญาเช่าพื้นที่สำนักงาน </w:t>
      </w:r>
      <w:r w:rsidRPr="006F48DE">
        <w:rPr>
          <w:rFonts w:asciiTheme="majorBidi" w:hAnsiTheme="majorBidi" w:cstheme="majorBidi"/>
          <w:lang w:val="en-US"/>
        </w:rPr>
        <w:t>(</w:t>
      </w:r>
      <w:r w:rsidRPr="006F48DE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6F48DE">
        <w:rPr>
          <w:rFonts w:asciiTheme="majorBidi" w:hAnsiTheme="majorBidi" w:cstheme="majorBidi"/>
          <w:lang w:val="en-US"/>
        </w:rPr>
        <w:t xml:space="preserve">) </w:t>
      </w:r>
      <w:r w:rsidRPr="006F48DE">
        <w:rPr>
          <w:rFonts w:asciiTheme="majorBidi" w:hAnsiTheme="majorBidi" w:cstheme="majorBidi"/>
          <w:cs/>
          <w:lang w:val="en-US"/>
        </w:rPr>
        <w:t>กับกิจการอื่นที่เกี่ยวข้องกัน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1C2C0D" w:rsidRPr="001C2C0D">
        <w:rPr>
          <w:rFonts w:asciiTheme="majorBidi" w:hAnsiTheme="majorBidi" w:cstheme="majorBidi"/>
          <w:lang w:val="en-US"/>
        </w:rPr>
        <w:t>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1C2C0D" w:rsidRPr="001C2C0D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1C2C0D" w:rsidRPr="001C2C0D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ถึงวันที่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31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ตุลาคม </w:t>
      </w:r>
      <w:r w:rsidR="001C2C0D" w:rsidRPr="001C2C0D">
        <w:rPr>
          <w:rFonts w:asciiTheme="majorBidi" w:hAnsiTheme="majorBidi" w:cstheme="majorBidi"/>
          <w:lang w:val="en-US"/>
        </w:rPr>
        <w:t>2563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1C2C0D" w:rsidRPr="001C2C0D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1C2C0D" w:rsidRPr="001C2C0D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cs/>
          <w:lang w:val="en-US"/>
        </w:rPr>
        <w:t xml:space="preserve"> และต่อสัญญาถึงเดือนตุลาคม </w:t>
      </w:r>
      <w:r w:rsidR="001C2C0D" w:rsidRPr="001C2C0D">
        <w:rPr>
          <w:rFonts w:asciiTheme="majorBidi" w:hAnsiTheme="majorBidi" w:cstheme="majorBidi"/>
          <w:lang w:val="en-US"/>
        </w:rPr>
        <w:t>2569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14AA3E4C" w14:textId="77777777" w:rsidR="00667C73" w:rsidRDefault="00667C73" w:rsidP="00C10A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224A999" w14:textId="1471D548" w:rsidR="00667C73" w:rsidRPr="008877A9" w:rsidRDefault="00667C73" w:rsidP="00D96279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บริษัทย่อยได้จดภาระจำยอมในที่ดินบางส่วนซึ่งมียอดสะสม ณ วันที่ </w:t>
      </w:r>
      <w:r w:rsidR="001C2C0D" w:rsidRPr="001C2C0D">
        <w:rPr>
          <w:rFonts w:asciiTheme="majorBidi" w:hAnsiTheme="majorBidi" w:cstheme="majorBidi"/>
          <w:lang w:val="en-US"/>
        </w:rPr>
        <w:t>30</w:t>
      </w:r>
      <w:r w:rsidR="00C349DD" w:rsidRPr="006F48DE">
        <w:rPr>
          <w:rFonts w:asciiTheme="majorBidi" w:hAnsiTheme="majorBidi" w:cstheme="majorBidi"/>
          <w:lang w:val="en-US"/>
        </w:rPr>
        <w:t xml:space="preserve"> </w:t>
      </w:r>
      <w:r w:rsidR="00893192">
        <w:rPr>
          <w:rFonts w:asciiTheme="majorBidi" w:hAnsiTheme="majorBidi" w:cstheme="majorBidi" w:hint="cs"/>
          <w:cs/>
          <w:lang w:val="en-US"/>
        </w:rPr>
        <w:t>กันยายน</w:t>
      </w:r>
      <w:r w:rsidR="00D0390E"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2567</w:t>
      </w:r>
      <w:r w:rsidRPr="006F48DE">
        <w:rPr>
          <w:rFonts w:asciiTheme="majorBidi" w:hAnsiTheme="majorBidi" w:cstheme="majorBidi"/>
          <w:cs/>
        </w:rPr>
        <w:t xml:space="preserve"> เป็นจำนวนเงิน </w:t>
      </w:r>
      <w:r w:rsidRPr="006F48DE">
        <w:rPr>
          <w:rFonts w:asciiTheme="majorBidi" w:hAnsiTheme="majorBidi" w:cstheme="majorBidi"/>
          <w:cs/>
        </w:rPr>
        <w:br/>
      </w:r>
      <w:r w:rsidR="000B0207">
        <w:rPr>
          <w:rFonts w:asciiTheme="majorBidi" w:hAnsiTheme="majorBidi" w:cstheme="majorBidi"/>
          <w:lang w:val="en-US"/>
        </w:rPr>
        <w:t>2,133</w:t>
      </w:r>
      <w:r w:rsidR="007A3C91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</w:t>
      </w:r>
      <w:r w:rsidRPr="006F48DE">
        <w:rPr>
          <w:rFonts w:asciiTheme="majorBidi" w:hAnsiTheme="majorBidi" w:cstheme="majorBidi"/>
          <w:i/>
          <w:iCs/>
          <w:lang w:val="en-US"/>
        </w:rPr>
        <w:t>,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073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893192">
        <w:rPr>
          <w:rFonts w:asciiTheme="majorBidi" w:hAnsiTheme="majorBidi" w:cstheme="majorBidi" w:hint="cs"/>
          <w:cs/>
          <w:lang w:val="en-US"/>
        </w:rPr>
        <w:t>เก้า</w:t>
      </w:r>
      <w:r w:rsidRPr="006F48D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C2C0D" w:rsidRPr="001C2C0D">
        <w:rPr>
          <w:rFonts w:asciiTheme="majorBidi" w:hAnsiTheme="majorBidi" w:cstheme="majorBidi"/>
          <w:lang w:val="en-US"/>
        </w:rPr>
        <w:t>30</w:t>
      </w:r>
      <w:r w:rsidR="00C349DD" w:rsidRPr="006F48DE">
        <w:rPr>
          <w:rFonts w:asciiTheme="majorBidi" w:hAnsiTheme="majorBidi" w:cstheme="majorBidi"/>
          <w:lang w:val="en-US"/>
        </w:rPr>
        <w:t xml:space="preserve"> </w:t>
      </w:r>
      <w:r w:rsidR="00893192">
        <w:rPr>
          <w:rFonts w:asciiTheme="majorBidi" w:hAnsiTheme="majorBidi" w:cstheme="majorBidi" w:hint="cs"/>
          <w:cs/>
          <w:lang w:val="en-US"/>
        </w:rPr>
        <w:t>กันยายน</w:t>
      </w:r>
      <w:r w:rsidR="00D0390E" w:rsidRPr="006F48DE">
        <w:rPr>
          <w:rFonts w:asciiTheme="majorBidi" w:hAnsiTheme="majorBidi" w:cstheme="majorBidi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2567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บริษัทย่อยได้จดภาระจำยอมในที่ดิน</w:t>
      </w:r>
      <w:r w:rsidRPr="006F48DE">
        <w:rPr>
          <w:rFonts w:asciiTheme="majorBidi" w:hAnsiTheme="majorBidi" w:cstheme="majorBidi"/>
          <w:cs/>
          <w:lang w:val="en-US"/>
        </w:rPr>
        <w:t>รวมถึงยกที่ดินเป็นที่สาธารณะประโยชน์</w:t>
      </w:r>
      <w:r w:rsidRPr="006F48DE">
        <w:rPr>
          <w:rFonts w:asciiTheme="majorBidi" w:hAnsiTheme="majorBidi" w:cstheme="majorBidi"/>
          <w:cs/>
        </w:rPr>
        <w:t xml:space="preserve">เป็นจำนวนเงิน </w:t>
      </w:r>
      <w:r w:rsidR="000B0207">
        <w:rPr>
          <w:rFonts w:asciiTheme="majorBidi" w:hAnsiTheme="majorBidi" w:cstheme="majorBidi"/>
          <w:lang w:val="en-US"/>
        </w:rPr>
        <w:t>157</w:t>
      </w:r>
      <w:r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8A1D66">
        <w:rPr>
          <w:rFonts w:asciiTheme="majorBidi" w:hAnsiTheme="majorBidi" w:cstheme="majorBidi"/>
          <w:i/>
          <w:iCs/>
          <w:lang w:val="en-US"/>
        </w:rPr>
        <w:t>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โดยได้รับค่าตอบแทนเป็นจำนวนเงิน</w:t>
      </w:r>
      <w:r w:rsidR="00893192" w:rsidRPr="006F48DE">
        <w:rPr>
          <w:rFonts w:asciiTheme="majorBidi" w:hAnsiTheme="majorBidi" w:cstheme="majorBidi"/>
          <w:cs/>
        </w:rPr>
        <w:t xml:space="preserve"> </w:t>
      </w:r>
      <w:r w:rsidR="000B0207">
        <w:rPr>
          <w:rFonts w:asciiTheme="majorBidi" w:hAnsiTheme="majorBidi" w:cstheme="majorBidi"/>
          <w:lang w:val="en-US"/>
        </w:rPr>
        <w:t>162</w:t>
      </w:r>
      <w:r w:rsidR="000B2CA5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8A1D66">
        <w:rPr>
          <w:rFonts w:asciiTheme="majorBidi" w:hAnsiTheme="majorBidi" w:cstheme="majorBidi"/>
          <w:i/>
          <w:iCs/>
          <w:lang w:val="en-US"/>
        </w:rPr>
        <w:t>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3742FF9C" w14:textId="77777777" w:rsidR="008877A9" w:rsidRPr="006F48DE" w:rsidRDefault="008877A9" w:rsidP="008877A9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lang w:val="en-US"/>
        </w:rPr>
      </w:pPr>
    </w:p>
    <w:p w14:paraId="05EE15EC" w14:textId="06C581C5" w:rsidR="00674F78" w:rsidRPr="008877A9" w:rsidRDefault="00674F78" w:rsidP="00674F7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  <w:lang w:val="en-US"/>
        </w:rPr>
        <w:t>บริษัท</w:t>
      </w:r>
      <w:r w:rsidRPr="006F48DE">
        <w:rPr>
          <w:rFonts w:asciiTheme="majorBidi" w:hAnsiTheme="majorBidi" w:cstheme="majorBidi"/>
          <w:cs/>
        </w:rPr>
        <w:t>มีสัญญาให้</w:t>
      </w:r>
      <w:r w:rsidRPr="006F48DE">
        <w:rPr>
          <w:rFonts w:asciiTheme="majorBidi" w:hAnsiTheme="majorBidi" w:cstheme="majorBidi"/>
          <w:cs/>
          <w:lang w:val="en-US"/>
        </w:rPr>
        <w:t xml:space="preserve">กู้ยืมเงินแก่บริษัทย่อยบางแห่งวงเงินรวม </w:t>
      </w:r>
      <w:r w:rsidR="000B0207">
        <w:rPr>
          <w:rFonts w:asciiTheme="majorBidi" w:hAnsiTheme="majorBidi" w:cstheme="majorBidi"/>
          <w:lang w:val="en-US"/>
        </w:rPr>
        <w:t>5,939</w:t>
      </w:r>
      <w:r w:rsidRPr="006F48D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652707" w:rsidRPr="006F48DE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และมีสัญญากู้ยืมเงินจากบริษัทย่อยแห่</w:t>
      </w:r>
      <w:r w:rsidR="00652707" w:rsidRPr="006F48DE">
        <w:rPr>
          <w:rFonts w:asciiTheme="majorBidi" w:hAnsiTheme="majorBidi" w:cstheme="majorBidi"/>
          <w:cs/>
          <w:lang w:val="en-US"/>
        </w:rPr>
        <w:t>ง</w:t>
      </w:r>
      <w:r w:rsidRPr="006F48DE">
        <w:rPr>
          <w:rFonts w:asciiTheme="majorBidi" w:hAnsiTheme="majorBidi" w:cstheme="majorBidi"/>
          <w:cs/>
          <w:lang w:val="en-US"/>
        </w:rPr>
        <w:t xml:space="preserve">หนึ่งวงเงินรวม </w:t>
      </w:r>
      <w:r w:rsidR="000B0207">
        <w:rPr>
          <w:rFonts w:asciiTheme="majorBidi" w:hAnsiTheme="majorBidi" w:cstheme="majorBidi"/>
          <w:lang w:val="en-US"/>
        </w:rPr>
        <w:t>500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305BB3">
        <w:rPr>
          <w:rFonts w:asciiTheme="majorBidi" w:hAnsiTheme="majorBidi" w:cstheme="majorBidi"/>
          <w:cs/>
          <w:lang w:val="en-US"/>
        </w:rPr>
        <w:t>โดยอัตร</w:t>
      </w:r>
      <w:r w:rsidR="00433CDC">
        <w:rPr>
          <w:rFonts w:asciiTheme="majorBidi" w:hAnsiTheme="majorBidi" w:cstheme="majorBidi"/>
          <w:cs/>
          <w:lang w:val="en-US"/>
        </w:rPr>
        <w:t>า</w:t>
      </w:r>
      <w:r w:rsidR="00305BB3">
        <w:rPr>
          <w:rFonts w:asciiTheme="majorBidi" w:hAnsiTheme="majorBidi" w:cstheme="majorBidi"/>
          <w:cs/>
          <w:lang w:val="en-US"/>
        </w:rPr>
        <w:t>ดอกเบี้ยเป็นไปตามที่ตกลงร่วมกัน</w:t>
      </w:r>
      <w:r w:rsidR="00433CDC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และสามารถเรียกชำระเงินคืนได้ทันที</w:t>
      </w:r>
    </w:p>
    <w:p w14:paraId="4F118D23" w14:textId="41CB09AC" w:rsidR="00831C18" w:rsidRPr="006F48DE" w:rsidRDefault="00831C18" w:rsidP="00831C1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cs/>
        </w:rPr>
      </w:pPr>
      <w:r w:rsidRPr="006F48DE">
        <w:rPr>
          <w:rFonts w:asciiTheme="majorBidi" w:hAnsiTheme="majorBidi" w:cstheme="majorBidi"/>
          <w:cs/>
        </w:rPr>
        <w:lastRenderedPageBreak/>
        <w:t xml:space="preserve">ในเดือนพฤษภาคม </w:t>
      </w:r>
      <w:r w:rsidR="001C2C0D" w:rsidRPr="001C2C0D">
        <w:rPr>
          <w:rFonts w:asciiTheme="majorBidi" w:hAnsiTheme="majorBidi" w:cstheme="majorBidi"/>
          <w:lang w:val="en-US"/>
        </w:rPr>
        <w:t>2566</w:t>
      </w:r>
      <w:r w:rsidRPr="006F48DE">
        <w:rPr>
          <w:rFonts w:asciiTheme="majorBidi" w:hAnsiTheme="majorBidi" w:cstheme="majorBidi"/>
          <w:cs/>
        </w:rPr>
        <w:t xml:space="preserve"> บริษัทย่อย (ผู้ให้เช่า) ได้ทำสัญญาให้เช่าทรัพย์สินกับกิจการที่เกี่ยวข้องกันแห่งหนึ่ง (ผู้เช่า) เป็นระยะเวลา </w:t>
      </w:r>
      <w:r w:rsidR="001C2C0D" w:rsidRPr="001C2C0D">
        <w:rPr>
          <w:rFonts w:asciiTheme="majorBidi" w:hAnsiTheme="majorBidi" w:cstheme="majorBidi"/>
          <w:lang w:val="en-US"/>
        </w:rPr>
        <w:t>10</w:t>
      </w:r>
      <w:r w:rsidRPr="006F48DE">
        <w:rPr>
          <w:rFonts w:asciiTheme="majorBidi" w:hAnsiTheme="majorBidi" w:cstheme="majorBidi"/>
          <w:cs/>
        </w:rPr>
        <w:t xml:space="preserve"> ปี สิ้นสุดวันที่ </w:t>
      </w:r>
      <w:r w:rsidR="001C2C0D" w:rsidRPr="001C2C0D">
        <w:rPr>
          <w:rFonts w:asciiTheme="majorBidi" w:hAnsiTheme="majorBidi" w:cstheme="majorBidi"/>
          <w:lang w:val="en-US"/>
        </w:rPr>
        <w:t>25</w:t>
      </w:r>
      <w:r w:rsidRPr="006F48DE">
        <w:rPr>
          <w:rFonts w:asciiTheme="majorBidi" w:hAnsiTheme="majorBidi" w:cstheme="majorBidi"/>
          <w:cs/>
        </w:rPr>
        <w:t xml:space="preserve"> พฤษภาคม </w:t>
      </w:r>
      <w:r w:rsidR="001C2C0D" w:rsidRPr="001C2C0D">
        <w:rPr>
          <w:rFonts w:asciiTheme="majorBidi" w:hAnsiTheme="majorBidi" w:cstheme="majorBidi"/>
          <w:lang w:val="en-US"/>
        </w:rPr>
        <w:t>2576</w:t>
      </w:r>
      <w:r w:rsidRPr="006F48DE">
        <w:rPr>
          <w:rFonts w:asciiTheme="majorBidi" w:hAnsiTheme="majorBidi" w:cstheme="majorBidi"/>
          <w:cs/>
        </w:rPr>
        <w:t xml:space="preserve"> ทั้งนี้คู่สัญญาสามารถต่ออายุสัญญาไปได้อีก</w:t>
      </w:r>
      <w:r w:rsidR="00433CDC">
        <w:rPr>
          <w:rFonts w:asciiTheme="majorBidi" w:hAnsiTheme="majorBidi" w:cstheme="majorBidi"/>
          <w:cs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</w:t>
      </w:r>
      <w:r w:rsidRPr="006F48DE">
        <w:rPr>
          <w:rFonts w:asciiTheme="majorBidi" w:hAnsiTheme="majorBidi" w:cstheme="majorBidi"/>
          <w:cs/>
        </w:rPr>
        <w:t xml:space="preserve"> คราว คราวละ </w:t>
      </w:r>
      <w:r w:rsidR="001C2C0D" w:rsidRPr="001C2C0D">
        <w:rPr>
          <w:rFonts w:asciiTheme="majorBidi" w:hAnsiTheme="majorBidi" w:cstheme="majorBidi"/>
          <w:lang w:val="en-US"/>
        </w:rPr>
        <w:t>5</w:t>
      </w:r>
      <w:r w:rsidRPr="006F48DE">
        <w:rPr>
          <w:rFonts w:asciiTheme="majorBidi" w:hAnsiTheme="majorBidi" w:cstheme="majorBidi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324A0F9F" w14:textId="77777777" w:rsidR="00667C73" w:rsidRPr="006F48DE" w:rsidRDefault="00667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E460314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วงเงินสินเชื่อและสินทรัพย์ใช้เป็นหลักประกัน</w:t>
      </w:r>
    </w:p>
    <w:p w14:paraId="3EF0F892" w14:textId="77777777" w:rsidR="00667C73" w:rsidRPr="006F48DE" w:rsidRDefault="00667C73" w:rsidP="0042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CDEDE" w14:textId="712A3307" w:rsidR="00667C73" w:rsidRPr="006F48DE" w:rsidRDefault="00667C73" w:rsidP="005E231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349DD"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9319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535F00"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C2C0D" w:rsidRPr="001C2C0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มีวงเงินสินเชื่อซึ่งนำสินทรัพย์ไปเป็นหลักประกัน ดังนี้</w:t>
      </w:r>
    </w:p>
    <w:p w14:paraId="7A7EBEB7" w14:textId="77777777" w:rsidR="00667C73" w:rsidRPr="006F48DE" w:rsidRDefault="00667C73" w:rsidP="005823E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B676B0A" w14:textId="6E06078D" w:rsidR="00667C73" w:rsidRPr="006F48DE" w:rsidRDefault="00667C73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</w:rPr>
        <w:t xml:space="preserve">วงเงินเบิกเกินบัญชีจำนวน </w:t>
      </w:r>
      <w:r w:rsidR="00800B53">
        <w:rPr>
          <w:rFonts w:asciiTheme="majorBidi" w:hAnsiTheme="majorBidi" w:cstheme="majorBidi"/>
          <w:lang w:val="en-US"/>
        </w:rPr>
        <w:t>5</w:t>
      </w:r>
      <w:r w:rsidR="00535F00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5</w:t>
      </w:r>
      <w:r w:rsidRPr="006F48DE">
        <w:rPr>
          <w:rFonts w:asciiTheme="majorBidi" w:hAnsiTheme="majorBidi" w:cstheme="majorBidi"/>
          <w:i/>
          <w:iCs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</w:rPr>
        <w:t>ล้านบาท)</w:t>
      </w:r>
      <w:r w:rsidRPr="006F48DE">
        <w:rPr>
          <w:rFonts w:asciiTheme="majorBidi" w:hAnsiTheme="majorBidi" w:cstheme="majorBidi"/>
          <w:i/>
          <w:iCs/>
        </w:rPr>
        <w:t xml:space="preserve"> </w:t>
      </w:r>
      <w:r w:rsidRPr="006F48DE">
        <w:rPr>
          <w:rFonts w:asciiTheme="majorBidi" w:hAnsiTheme="majorBidi" w:cstheme="majorBidi"/>
          <w:cs/>
        </w:rPr>
        <w:t>สำหรับกลุ่มบริษัท</w:t>
      </w:r>
    </w:p>
    <w:p w14:paraId="79824282" w14:textId="77777777" w:rsidR="00667C73" w:rsidRPr="006F48DE" w:rsidRDefault="00667C73" w:rsidP="002E635C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</w:rPr>
      </w:pPr>
    </w:p>
    <w:p w14:paraId="153E7A61" w14:textId="170AD6F2" w:rsidR="00667C73" w:rsidRPr="006F48DE" w:rsidRDefault="00667C73" w:rsidP="00986B58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</w:rPr>
        <w:t xml:space="preserve">วงเงินหนังสือค้ำประกันที่ออกโดยสถาบันการเงินจำนวน </w:t>
      </w:r>
      <w:r w:rsidR="006225C0">
        <w:rPr>
          <w:rFonts w:asciiTheme="majorBidi" w:hAnsiTheme="majorBidi" w:cstheme="majorBidi"/>
          <w:lang w:val="en-US"/>
        </w:rPr>
        <w:t>-</w:t>
      </w:r>
      <w:r w:rsidRPr="006F48DE">
        <w:rPr>
          <w:rFonts w:asciiTheme="majorBidi" w:hAnsiTheme="majorBidi" w:cstheme="majorBidi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</w:t>
      </w:r>
      <w:r w:rsidRPr="006F48DE">
        <w:rPr>
          <w:rFonts w:asciiTheme="majorBidi" w:hAnsiTheme="majorBidi" w:cstheme="majorBidi"/>
          <w:i/>
          <w:iCs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</w:rPr>
        <w:t>ล้านบาท</w:t>
      </w:r>
      <w:r w:rsidRPr="006F48DE">
        <w:rPr>
          <w:rFonts w:asciiTheme="majorBidi" w:hAnsiTheme="majorBidi" w:cstheme="majorBidi"/>
          <w:i/>
          <w:iCs/>
        </w:rPr>
        <w:t>)</w:t>
      </w:r>
      <w:r w:rsidRPr="006F48DE">
        <w:rPr>
          <w:rFonts w:asciiTheme="majorBidi" w:hAnsiTheme="majorBidi" w:cstheme="majorBidi"/>
        </w:rPr>
        <w:t xml:space="preserve"> </w:t>
      </w:r>
      <w:r w:rsidRPr="006F48DE">
        <w:rPr>
          <w:rFonts w:asciiTheme="majorBidi" w:hAnsiTheme="majorBidi" w:cstheme="majorBidi"/>
          <w:cs/>
        </w:rPr>
        <w:t>สำหรับกลุ่มบริษัท</w:t>
      </w:r>
    </w:p>
    <w:p w14:paraId="18E9862D" w14:textId="77777777" w:rsidR="00667C73" w:rsidRPr="006F48DE" w:rsidRDefault="00667C73" w:rsidP="00986B58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rtl/>
          <w:cs/>
        </w:rPr>
      </w:pPr>
    </w:p>
    <w:p w14:paraId="16989891" w14:textId="77777777" w:rsidR="00667C73" w:rsidRPr="006F48DE" w:rsidRDefault="00667C73" w:rsidP="00C306A6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14:paraId="77219DD5" w14:textId="77777777" w:rsidR="00667C73" w:rsidRPr="006F48DE" w:rsidRDefault="00667C73" w:rsidP="00A51B1E">
      <w:pPr>
        <w:pStyle w:val="BodyTextIndent2"/>
        <w:spacing w:line="240" w:lineRule="auto"/>
        <w:ind w:left="547" w:firstLine="0"/>
        <w:jc w:val="lef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667C73" w:rsidRPr="006F48DE" w14:paraId="4BB50BBA" w14:textId="77777777" w:rsidTr="00EF0212">
        <w:tc>
          <w:tcPr>
            <w:tcW w:w="6210" w:type="dxa"/>
            <w:shd w:val="clear" w:color="auto" w:fill="auto"/>
          </w:tcPr>
          <w:p w14:paraId="5FB0E632" w14:textId="77777777" w:rsidR="00667C73" w:rsidRPr="006F48DE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07BE2B5" w14:textId="77777777" w:rsidR="00667C73" w:rsidRPr="006F48DE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6F48DE" w14:paraId="25C1478D" w14:textId="77777777" w:rsidTr="00EF0212">
        <w:tc>
          <w:tcPr>
            <w:tcW w:w="6210" w:type="dxa"/>
            <w:shd w:val="clear" w:color="auto" w:fill="auto"/>
          </w:tcPr>
          <w:p w14:paraId="7B8FAD77" w14:textId="77777777" w:rsidR="00667C73" w:rsidRPr="006F48DE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FEB8B2" w14:textId="0F2CB765" w:rsidR="00667C73" w:rsidRPr="006F48DE" w:rsidRDefault="001C2C0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349DD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2597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4007848" w14:textId="77777777" w:rsidR="00667C73" w:rsidRPr="006F48DE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113200D" w14:textId="3D312E0E" w:rsidR="00667C73" w:rsidRPr="006F48DE" w:rsidRDefault="001C2C0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667C73" w:rsidRPr="006F48DE" w14:paraId="052492D6" w14:textId="77777777" w:rsidTr="00EF0212">
        <w:tc>
          <w:tcPr>
            <w:tcW w:w="6210" w:type="dxa"/>
            <w:shd w:val="clear" w:color="auto" w:fill="auto"/>
          </w:tcPr>
          <w:p w14:paraId="02E2A1E0" w14:textId="77777777" w:rsidR="00667C73" w:rsidRPr="006F48DE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68C3F3" w14:textId="03B82424" w:rsidR="00667C73" w:rsidRPr="006F48DE" w:rsidRDefault="001C2C0D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D321640" w14:textId="77777777" w:rsidR="00667C73" w:rsidRPr="006F48DE" w:rsidRDefault="00667C73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558C5EFA" w14:textId="066436A3" w:rsidR="00667C73" w:rsidRPr="006F48DE" w:rsidRDefault="001C2C0D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667C73" w:rsidRPr="006F48DE" w14:paraId="7DF86123" w14:textId="77777777" w:rsidTr="00EF0212">
        <w:tc>
          <w:tcPr>
            <w:tcW w:w="6210" w:type="dxa"/>
            <w:shd w:val="clear" w:color="auto" w:fill="auto"/>
          </w:tcPr>
          <w:p w14:paraId="6721D270" w14:textId="77777777" w:rsidR="00667C73" w:rsidRPr="006F48DE" w:rsidRDefault="00667C73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17930375" w14:textId="77777777" w:rsidR="00667C73" w:rsidRPr="006F48DE" w:rsidRDefault="00667C73" w:rsidP="0076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31F5" w:rsidRPr="006F48DE" w14:paraId="7196D0E5" w14:textId="77777777" w:rsidTr="00EF0212">
        <w:tc>
          <w:tcPr>
            <w:tcW w:w="6210" w:type="dxa"/>
            <w:shd w:val="clear" w:color="auto" w:fill="auto"/>
          </w:tcPr>
          <w:p w14:paraId="3CB3806A" w14:textId="77777777" w:rsidR="00D831F5" w:rsidRPr="006F48DE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4D52305C" w14:textId="6258C0E6" w:rsidR="00D831F5" w:rsidRPr="006F48DE" w:rsidRDefault="0082363F" w:rsidP="0053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51608B2" w14:textId="77777777" w:rsidR="00D831F5" w:rsidRPr="006F48DE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587540" w14:textId="035311A8" w:rsidR="00D831F5" w:rsidRPr="006F48DE" w:rsidRDefault="001C2C0D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831F5" w:rsidRPr="006F48DE" w14:paraId="2FBA9CE4" w14:textId="77777777" w:rsidTr="00EF0212">
        <w:tc>
          <w:tcPr>
            <w:tcW w:w="6210" w:type="dxa"/>
            <w:shd w:val="clear" w:color="auto" w:fill="auto"/>
          </w:tcPr>
          <w:p w14:paraId="243521D8" w14:textId="77777777" w:rsidR="00D831F5" w:rsidRPr="006F48DE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01158" w14:textId="01ED1F1C" w:rsidR="00D831F5" w:rsidRPr="006F48DE" w:rsidRDefault="0082363F" w:rsidP="0053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1862772" w14:textId="77777777" w:rsidR="00D831F5" w:rsidRPr="006F48DE" w:rsidRDefault="00D831F5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42F62" w14:textId="791E41B8" w:rsidR="00D831F5" w:rsidRPr="006F48DE" w:rsidRDefault="001C2C0D" w:rsidP="00D8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521ABF3" w14:textId="77777777" w:rsidR="00667C73" w:rsidRPr="006F48DE" w:rsidRDefault="00667C73" w:rsidP="00A51B1E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</w:rPr>
      </w:pPr>
    </w:p>
    <w:p w14:paraId="17CE49F1" w14:textId="60EA3CA8" w:rsidR="00667C73" w:rsidRPr="006F48DE" w:rsidRDefault="00667C73" w:rsidP="006304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</w:t>
      </w:r>
      <w:r w:rsidRPr="006F48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วงเงินสินเชื่อบางส่วนของบริษัทย่อยค้ำประกันโดยบริษัท พฤกษา เรียลเอสเตท จำกัด </w:t>
      </w:r>
      <w:r w:rsidRPr="006F48DE">
        <w:rPr>
          <w:rFonts w:asciiTheme="majorBidi" w:hAnsiTheme="majorBidi" w:cstheme="majorBidi"/>
          <w:sz w:val="30"/>
          <w:szCs w:val="30"/>
          <w:rtl/>
          <w:cs/>
        </w:rPr>
        <w:t>(</w:t>
      </w:r>
      <w:r w:rsidRPr="006F48DE">
        <w:rPr>
          <w:rFonts w:asciiTheme="majorBidi" w:hAnsiTheme="majorBidi" w:cstheme="majorBidi"/>
          <w:sz w:val="30"/>
          <w:szCs w:val="30"/>
          <w:rtl/>
          <w:cs/>
          <w:lang w:bidi="th-TH"/>
        </w:rPr>
        <w:t>มหาชน</w:t>
      </w:r>
      <w:r w:rsidRPr="006F48DE">
        <w:rPr>
          <w:rFonts w:asciiTheme="majorBidi" w:hAnsiTheme="majorBidi" w:cstheme="majorBidi"/>
          <w:sz w:val="30"/>
          <w:szCs w:val="30"/>
          <w:rtl/>
          <w:cs/>
        </w:rPr>
        <w:t>)</w:t>
      </w:r>
    </w:p>
    <w:p w14:paraId="5FF77306" w14:textId="77777777" w:rsidR="00667C73" w:rsidRPr="006F48DE" w:rsidRDefault="00667C73" w:rsidP="0063049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3048A2B" w14:textId="79E44691" w:rsidR="00667C73" w:rsidRPr="006F48DE" w:rsidRDefault="00667C73" w:rsidP="0081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30</w:t>
      </w:r>
      <w:r w:rsidR="00E37478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72597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82363F">
        <w:rPr>
          <w:rFonts w:asciiTheme="majorBidi" w:hAnsiTheme="majorBidi" w:cstheme="majorBidi"/>
          <w:sz w:val="30"/>
          <w:szCs w:val="30"/>
        </w:rPr>
        <w:t>21,202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F48D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6F48D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287477" w:rsidRPr="006F48DE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</w:rPr>
        <w:t>341</w:t>
      </w:r>
      <w:r w:rsidRPr="006F48D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035570E" w14:textId="7539E871" w:rsidR="00A65F33" w:rsidRDefault="00A65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F9D4EF" w14:textId="77777777" w:rsidR="00667C73" w:rsidRPr="006F48DE" w:rsidRDefault="00667C73" w:rsidP="000552B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อสังหาริมทรัพย์พัฒนาเพื่อขาย</w:t>
      </w:r>
    </w:p>
    <w:p w14:paraId="2E6AC871" w14:textId="77777777" w:rsidR="00667C73" w:rsidRPr="00E42286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667C73" w:rsidRPr="006F48DE" w14:paraId="7761049F" w14:textId="77777777" w:rsidTr="00D96279">
        <w:trPr>
          <w:tblHeader/>
        </w:trPr>
        <w:tc>
          <w:tcPr>
            <w:tcW w:w="5220" w:type="dxa"/>
          </w:tcPr>
          <w:p w14:paraId="51985504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25C9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1A7A49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6F48DE" w14:paraId="3C9F6A64" w14:textId="77777777" w:rsidTr="00D96279">
        <w:trPr>
          <w:tblHeader/>
        </w:trPr>
        <w:tc>
          <w:tcPr>
            <w:tcW w:w="5220" w:type="dxa"/>
          </w:tcPr>
          <w:p w14:paraId="5FFB3F92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2AEF6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BBEF4EC" w14:textId="55328F64" w:rsidR="00667C73" w:rsidRPr="006F48DE" w:rsidRDefault="001C2C0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37478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97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14:paraId="67C6EE9A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5BC874D" w14:textId="691CA0AB" w:rsidR="00667C73" w:rsidRPr="006F48DE" w:rsidRDefault="001C2C0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3FBFB57" w14:textId="77777777" w:rsidTr="00D96279">
        <w:trPr>
          <w:tblHeader/>
        </w:trPr>
        <w:tc>
          <w:tcPr>
            <w:tcW w:w="5220" w:type="dxa"/>
          </w:tcPr>
          <w:p w14:paraId="4AC15ADD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B6A2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B669B3" w14:textId="3B5CF31B" w:rsidR="00667C73" w:rsidRPr="006F48DE" w:rsidRDefault="001C2C0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F01D3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27BFF6" w14:textId="3FF51E3D" w:rsidR="00667C73" w:rsidRPr="006F48DE" w:rsidRDefault="001C2C0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67C73" w:rsidRPr="006F48DE" w14:paraId="7DF94ACF" w14:textId="77777777" w:rsidTr="00D96279">
        <w:trPr>
          <w:tblHeader/>
        </w:trPr>
        <w:tc>
          <w:tcPr>
            <w:tcW w:w="5220" w:type="dxa"/>
          </w:tcPr>
          <w:p w14:paraId="74E5EA35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D689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2571132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6EBB" w:rsidRPr="006F48DE" w14:paraId="796F9F55" w14:textId="77777777" w:rsidTr="00D96279">
        <w:tc>
          <w:tcPr>
            <w:tcW w:w="5220" w:type="dxa"/>
          </w:tcPr>
          <w:p w14:paraId="5FB7E082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C2CB810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9E19AD" w14:textId="2314A54F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8" w:type="dxa"/>
          </w:tcPr>
          <w:p w14:paraId="2E4BCFD9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D71950B" w14:textId="3B1C6BF9" w:rsidR="00F16EBB" w:rsidRPr="006F48DE" w:rsidRDefault="001C2C0D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16EBB" w:rsidRPr="006F48DE" w14:paraId="413848CB" w14:textId="77777777" w:rsidTr="00D96279">
        <w:tc>
          <w:tcPr>
            <w:tcW w:w="5220" w:type="dxa"/>
          </w:tcPr>
          <w:p w14:paraId="4A408600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28618D3C" w14:textId="74D438F5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1740B77" w14:textId="07B32867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88" w:type="dxa"/>
          </w:tcPr>
          <w:p w14:paraId="1BE8B7D0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9E06966" w14:textId="63DF661F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F16EBB" w:rsidRPr="006F48DE" w14:paraId="5FAE1F76" w14:textId="77777777" w:rsidTr="00D96279">
        <w:tc>
          <w:tcPr>
            <w:tcW w:w="5220" w:type="dxa"/>
          </w:tcPr>
          <w:p w14:paraId="274D6C50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041075C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C44D8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DE3C15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AB3D2E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EBB" w:rsidRPr="006F48DE" w14:paraId="29F0088C" w14:textId="77777777" w:rsidTr="00D96279">
        <w:tc>
          <w:tcPr>
            <w:tcW w:w="5220" w:type="dxa"/>
          </w:tcPr>
          <w:p w14:paraId="35F9D958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D13D8E3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746717" w14:textId="735868CB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12,534</w:t>
            </w:r>
          </w:p>
        </w:tc>
        <w:tc>
          <w:tcPr>
            <w:tcW w:w="288" w:type="dxa"/>
          </w:tcPr>
          <w:p w14:paraId="45A3A30A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1B28DA0" w14:textId="3839CC64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F16EBB" w:rsidRPr="006F48DE" w14:paraId="07F053AA" w14:textId="77777777" w:rsidTr="00D96279">
        <w:tc>
          <w:tcPr>
            <w:tcW w:w="5220" w:type="dxa"/>
          </w:tcPr>
          <w:p w14:paraId="78849908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1EFAE43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FCF89D" w14:textId="59A84344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  <w:tc>
          <w:tcPr>
            <w:tcW w:w="288" w:type="dxa"/>
          </w:tcPr>
          <w:p w14:paraId="2DDA625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DFAC1FA" w14:textId="79D3F78B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F16EBB" w:rsidRPr="006F48DE" w14:paraId="1B139828" w14:textId="77777777" w:rsidTr="00D96279">
        <w:tc>
          <w:tcPr>
            <w:tcW w:w="5220" w:type="dxa"/>
          </w:tcPr>
          <w:p w14:paraId="29C64AF2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3735E38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965B18B" w14:textId="079BAA62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2,648</w:t>
            </w:r>
          </w:p>
        </w:tc>
        <w:tc>
          <w:tcPr>
            <w:tcW w:w="288" w:type="dxa"/>
          </w:tcPr>
          <w:p w14:paraId="3D58E7A1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6BAE5EE" w14:textId="40CB51A2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F16EBB" w:rsidRPr="006F48DE" w14:paraId="5A8750AE" w14:textId="77777777" w:rsidTr="00D96279">
        <w:tc>
          <w:tcPr>
            <w:tcW w:w="5220" w:type="dxa"/>
          </w:tcPr>
          <w:p w14:paraId="59C0EEF3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599BD7DD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B50F3A" w14:textId="4BDE1AA9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288" w:type="dxa"/>
          </w:tcPr>
          <w:p w14:paraId="1F160B06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B1AEB0" w14:textId="57513701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F16EBB" w:rsidRPr="006F48DE" w14:paraId="1BE48C79" w14:textId="77777777" w:rsidTr="00D96279">
        <w:tc>
          <w:tcPr>
            <w:tcW w:w="5220" w:type="dxa"/>
          </w:tcPr>
          <w:p w14:paraId="142F0CA3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6C04927E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674DE58" w14:textId="1116DFDF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1,588</w:t>
            </w:r>
          </w:p>
        </w:tc>
        <w:tc>
          <w:tcPr>
            <w:tcW w:w="288" w:type="dxa"/>
          </w:tcPr>
          <w:p w14:paraId="4C827F1B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552FDEF" w14:textId="44A63E2B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F16EBB" w:rsidRPr="006F48DE" w14:paraId="24A98505" w14:textId="77777777" w:rsidTr="00D96279">
        <w:tc>
          <w:tcPr>
            <w:tcW w:w="5220" w:type="dxa"/>
          </w:tcPr>
          <w:p w14:paraId="29EDBED9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0BF49D9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80DA74" w14:textId="02C70042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88" w:type="dxa"/>
          </w:tcPr>
          <w:p w14:paraId="1B497F11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D9C6A5E" w14:textId="4A28DA5A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F16EBB" w:rsidRPr="006F48DE" w14:paraId="287063D6" w14:textId="77777777" w:rsidTr="00D96279">
        <w:tc>
          <w:tcPr>
            <w:tcW w:w="5220" w:type="dxa"/>
          </w:tcPr>
          <w:p w14:paraId="1660E7D0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C59F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20F1AEF" w14:textId="63570410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20,025</w:t>
            </w:r>
          </w:p>
        </w:tc>
        <w:tc>
          <w:tcPr>
            <w:tcW w:w="288" w:type="dxa"/>
          </w:tcPr>
          <w:p w14:paraId="4889292D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0FD81FB" w14:textId="6D99841E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F16EBB" w:rsidRPr="006F48DE" w14:paraId="44487D6C" w14:textId="77777777" w:rsidTr="00D96279">
        <w:tc>
          <w:tcPr>
            <w:tcW w:w="5220" w:type="dxa"/>
          </w:tcPr>
          <w:p w14:paraId="7AB2C08F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6923A84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2DBAA81" w14:textId="754B8608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7,090</w:t>
            </w:r>
          </w:p>
        </w:tc>
        <w:tc>
          <w:tcPr>
            <w:tcW w:w="288" w:type="dxa"/>
          </w:tcPr>
          <w:p w14:paraId="6028D474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6B4BD2" w14:textId="2C6BB418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F16EBB" w:rsidRPr="006F48DE" w14:paraId="0CA79BD9" w14:textId="77777777" w:rsidTr="00D96279">
        <w:tc>
          <w:tcPr>
            <w:tcW w:w="5220" w:type="dxa"/>
          </w:tcPr>
          <w:p w14:paraId="2C0072AD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83C138B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C673EB" w14:textId="5FA8CDBE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10,491</w:t>
            </w:r>
          </w:p>
        </w:tc>
        <w:tc>
          <w:tcPr>
            <w:tcW w:w="288" w:type="dxa"/>
          </w:tcPr>
          <w:p w14:paraId="0F59CF99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37DD02A" w14:textId="0D7B88F6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16EBB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F16EBB" w:rsidRPr="006F48DE" w14:paraId="270413A3" w14:textId="77777777" w:rsidTr="00861BA0">
        <w:tc>
          <w:tcPr>
            <w:tcW w:w="5220" w:type="dxa"/>
          </w:tcPr>
          <w:p w14:paraId="15129D57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2ACD5A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14B8C2" w14:textId="38053657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38,400</w:t>
            </w:r>
          </w:p>
        </w:tc>
        <w:tc>
          <w:tcPr>
            <w:tcW w:w="288" w:type="dxa"/>
          </w:tcPr>
          <w:p w14:paraId="3D00B3C2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EFCE5AD" w14:textId="29B32052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F16EB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</w:tr>
      <w:tr w:rsidR="00F16EBB" w:rsidRPr="006F48DE" w14:paraId="7821320B" w14:textId="77777777" w:rsidTr="00861BA0">
        <w:tc>
          <w:tcPr>
            <w:tcW w:w="5220" w:type="dxa"/>
          </w:tcPr>
          <w:p w14:paraId="62721C5E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4EB73F47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7036DAB" w14:textId="0BF91798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  <w:tc>
          <w:tcPr>
            <w:tcW w:w="288" w:type="dxa"/>
          </w:tcPr>
          <w:p w14:paraId="09932206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8CFF0B" w14:textId="573E8521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6EBB" w:rsidRPr="006F48DE" w14:paraId="256D0BAF" w14:textId="77777777" w:rsidTr="00861BA0">
        <w:tc>
          <w:tcPr>
            <w:tcW w:w="5220" w:type="dxa"/>
          </w:tcPr>
          <w:p w14:paraId="2C89C350" w14:textId="77777777" w:rsidR="00F16EBB" w:rsidRPr="006F48DE" w:rsidRDefault="00F16EBB" w:rsidP="00F16E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C169C85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A7F6698" w14:textId="77EDE57B" w:rsidR="00F16EBB" w:rsidRPr="006F48DE" w:rsidRDefault="00462542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38,298</w:t>
            </w:r>
          </w:p>
        </w:tc>
        <w:tc>
          <w:tcPr>
            <w:tcW w:w="288" w:type="dxa"/>
          </w:tcPr>
          <w:p w14:paraId="148FAB9D" w14:textId="77777777" w:rsidR="00F16EBB" w:rsidRPr="006F48DE" w:rsidRDefault="00F16EBB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66B76A11" w14:textId="05D975BB" w:rsidR="00F16EBB" w:rsidRPr="006F48DE" w:rsidRDefault="001C2C0D" w:rsidP="00F1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F16EB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</w:tr>
    </w:tbl>
    <w:p w14:paraId="3BA46EE7" w14:textId="77777777" w:rsidR="00340B02" w:rsidRDefault="00340B02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39CAFE" w14:textId="77777777" w:rsidR="00EF0099" w:rsidRDefault="00EF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598A8FF8" w14:textId="7BB5D1AD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เงิน</w:t>
      </w:r>
      <w:r w:rsidRPr="00E355F2">
        <w:rPr>
          <w:rFonts w:asciiTheme="majorBidi" w:hAnsiTheme="majorBidi" w:cstheme="majorBidi"/>
          <w:szCs w:val="30"/>
          <w:cs/>
        </w:rPr>
        <w:t>ลงทุนในบริษัทย่อย บริษัทร่วมและ</w:t>
      </w:r>
      <w:r w:rsidRPr="006F48DE">
        <w:rPr>
          <w:rFonts w:asciiTheme="majorBidi" w:hAnsiTheme="majorBidi" w:cstheme="majorBidi"/>
          <w:szCs w:val="30"/>
          <w:cs/>
        </w:rPr>
        <w:t>การร่วมค้า</w:t>
      </w:r>
    </w:p>
    <w:p w14:paraId="33C20432" w14:textId="77777777" w:rsidR="00667C73" w:rsidRPr="00287D0A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27C99B" w14:textId="77777777" w:rsidR="00667C73" w:rsidRPr="006F48DE" w:rsidRDefault="00667C73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A1D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717BCF05" w14:textId="77777777" w:rsidR="00AD23C3" w:rsidRDefault="00AD23C3" w:rsidP="005123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4"/>
        <w:gridCol w:w="1392"/>
        <w:gridCol w:w="2205"/>
      </w:tblGrid>
      <w:tr w:rsidR="00386C09" w:rsidRPr="008813E6" w14:paraId="3C2F9BD5" w14:textId="77777777" w:rsidTr="003C26D7">
        <w:tc>
          <w:tcPr>
            <w:tcW w:w="5504" w:type="dxa"/>
          </w:tcPr>
          <w:p w14:paraId="14AC37AF" w14:textId="77777777" w:rsidR="00386C09" w:rsidRDefault="00386C0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DE0FC0F" w14:textId="5904E523" w:rsidR="00386C09" w:rsidRPr="003C26D7" w:rsidRDefault="00274AC5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="00386C09"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86C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386C09"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386C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C26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386C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86C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C26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392" w:type="dxa"/>
          </w:tcPr>
          <w:p w14:paraId="2B3289DE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</w:tcPr>
          <w:p w14:paraId="4CDFC8E3" w14:textId="77777777" w:rsidR="00386C09" w:rsidRDefault="00386C09" w:rsidP="00D96279">
            <w:pPr>
              <w:pStyle w:val="a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02A91FE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6C09" w:rsidRPr="008813E6" w14:paraId="34B0589F" w14:textId="77777777" w:rsidTr="003C26D7">
        <w:tc>
          <w:tcPr>
            <w:tcW w:w="5504" w:type="dxa"/>
          </w:tcPr>
          <w:p w14:paraId="097A1D10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2CB9AAC2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813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205" w:type="dxa"/>
          </w:tcPr>
          <w:p w14:paraId="69D893F0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813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86C09" w:rsidRPr="008813E6" w14:paraId="7A6AD2EC" w14:textId="77777777" w:rsidTr="003C26D7">
        <w:tc>
          <w:tcPr>
            <w:tcW w:w="5504" w:type="dxa"/>
          </w:tcPr>
          <w:p w14:paraId="6C449DF5" w14:textId="77777777" w:rsidR="00386C09" w:rsidRPr="00CF018E" w:rsidRDefault="00386C09" w:rsidP="00D96279">
            <w:pPr>
              <w:pStyle w:val="a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F01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392" w:type="dxa"/>
          </w:tcPr>
          <w:p w14:paraId="1F6CA3D0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05" w:type="dxa"/>
          </w:tcPr>
          <w:p w14:paraId="25D513F1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386C09" w:rsidRPr="008813E6" w14:paraId="67B6ACA4" w14:textId="77777777" w:rsidTr="003C26D7">
        <w:tc>
          <w:tcPr>
            <w:tcW w:w="5504" w:type="dxa"/>
          </w:tcPr>
          <w:p w14:paraId="6F2AA7C9" w14:textId="01480EB4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813E6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8813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Pr="008813E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25C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92" w:type="dxa"/>
          </w:tcPr>
          <w:p w14:paraId="5273B431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</w:tcPr>
          <w:p w14:paraId="3BD4A47A" w14:textId="77777777" w:rsidR="00386C09" w:rsidRPr="008813E6" w:rsidRDefault="00386C09" w:rsidP="003622A6">
            <w:pPr>
              <w:pStyle w:val="a2"/>
              <w:ind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42,660</w:t>
            </w:r>
          </w:p>
        </w:tc>
      </w:tr>
      <w:tr w:rsidR="00386C09" w:rsidRPr="008813E6" w14:paraId="379EAD4F" w14:textId="77777777" w:rsidTr="003C26D7">
        <w:tc>
          <w:tcPr>
            <w:tcW w:w="5504" w:type="dxa"/>
          </w:tcPr>
          <w:p w14:paraId="660A04FD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ชำระค่าหุ้นเพิ่มทุน</w:t>
            </w:r>
          </w:p>
        </w:tc>
        <w:tc>
          <w:tcPr>
            <w:tcW w:w="1392" w:type="dxa"/>
          </w:tcPr>
          <w:p w14:paraId="296E4FF4" w14:textId="46AC5E7D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="007C5A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07FE08A7" w14:textId="77777777" w:rsidR="00386C09" w:rsidRPr="008813E6" w:rsidRDefault="00386C09" w:rsidP="003622A6">
            <w:pPr>
              <w:pStyle w:val="a2"/>
              <w:ind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386C09" w:rsidRPr="008813E6" w14:paraId="06D0EBE4" w14:textId="77777777" w:rsidTr="003C26D7">
        <w:tc>
          <w:tcPr>
            <w:tcW w:w="5504" w:type="dxa"/>
          </w:tcPr>
          <w:p w14:paraId="5D6B83D8" w14:textId="5176B0AE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  <w:r w:rsidR="00335D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1392" w:type="dxa"/>
          </w:tcPr>
          <w:p w14:paraId="00ADCEA3" w14:textId="5DB1A97D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ข</w:t>
            </w:r>
            <w:r w:rsidR="007C5A4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26DCFC89" w14:textId="77777777" w:rsidR="00386C09" w:rsidRPr="008813E6" w:rsidRDefault="00386C09" w:rsidP="00D96279">
            <w:pPr>
              <w:pStyle w:val="a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  <w:tr w:rsidR="00386C09" w:rsidRPr="008813E6" w14:paraId="03CECCBD" w14:textId="77777777" w:rsidTr="003C26D7">
        <w:tc>
          <w:tcPr>
            <w:tcW w:w="5504" w:type="dxa"/>
          </w:tcPr>
          <w:p w14:paraId="17F639D3" w14:textId="1B9BCE68" w:rsidR="00386C09" w:rsidRPr="008813E6" w:rsidRDefault="006225C0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จัดตั้งบริษัทย่อย</w:t>
            </w:r>
          </w:p>
        </w:tc>
        <w:tc>
          <w:tcPr>
            <w:tcW w:w="1392" w:type="dxa"/>
          </w:tcPr>
          <w:p w14:paraId="5C150105" w14:textId="42547F49" w:rsidR="00386C09" w:rsidRPr="008813E6" w:rsidRDefault="003C26D7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ค</w:t>
            </w:r>
            <w:r w:rsidR="00C736D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2CD50934" w14:textId="77777777" w:rsidR="00386C09" w:rsidRPr="008813E6" w:rsidRDefault="00386C09" w:rsidP="003622A6">
            <w:pPr>
              <w:pStyle w:val="a2"/>
              <w:ind w:right="7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86C09" w:rsidRPr="008813E6" w14:paraId="1405C9A4" w14:textId="77777777" w:rsidTr="003C26D7">
        <w:tc>
          <w:tcPr>
            <w:tcW w:w="5504" w:type="dxa"/>
          </w:tcPr>
          <w:p w14:paraId="2F910EA8" w14:textId="5F1951E0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813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8813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6225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92" w:type="dxa"/>
          </w:tcPr>
          <w:p w14:paraId="6AEC0C02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7C95A5C7" w14:textId="77777777" w:rsidR="00386C09" w:rsidRPr="008813E6" w:rsidRDefault="00386C09" w:rsidP="003622A6">
            <w:pPr>
              <w:pStyle w:val="a2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42,957</w:t>
            </w:r>
          </w:p>
        </w:tc>
      </w:tr>
    </w:tbl>
    <w:p w14:paraId="1738837C" w14:textId="77777777" w:rsidR="00386C09" w:rsidRDefault="00386C09" w:rsidP="005123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76DA4" w14:textId="2083B42D" w:rsidR="00AD23C3" w:rsidRPr="00EF4AD4" w:rsidRDefault="00386C09" w:rsidP="003C26D7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86C09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</w:t>
      </w:r>
      <w:r w:rsidR="003C26D7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ในบริษัทย่อย</w:t>
      </w:r>
    </w:p>
    <w:p w14:paraId="22BE3459" w14:textId="77777777" w:rsidR="00EF4AD4" w:rsidRDefault="00EF4AD4" w:rsidP="005123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86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900"/>
        <w:gridCol w:w="900"/>
        <w:gridCol w:w="270"/>
        <w:gridCol w:w="1260"/>
        <w:gridCol w:w="270"/>
        <w:gridCol w:w="1308"/>
      </w:tblGrid>
      <w:tr w:rsidR="003C26D7" w:rsidRPr="00263BCA" w14:paraId="58C3C2F2" w14:textId="77777777" w:rsidTr="003C26D7">
        <w:tc>
          <w:tcPr>
            <w:tcW w:w="3780" w:type="dxa"/>
            <w:shd w:val="clear" w:color="auto" w:fill="auto"/>
          </w:tcPr>
          <w:p w14:paraId="4B270C78" w14:textId="77777777" w:rsidR="003C26D7" w:rsidRPr="00263BCA" w:rsidRDefault="003C26D7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34162392" w14:textId="77777777" w:rsidR="003C26D7" w:rsidRPr="00263BCA" w:rsidRDefault="003C26D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63BC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05F78EC" w14:textId="77777777" w:rsidR="003C26D7" w:rsidRPr="00263BCA" w:rsidRDefault="003C26D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838" w:type="dxa"/>
            <w:gridSpan w:val="3"/>
          </w:tcPr>
          <w:p w14:paraId="177AB022" w14:textId="729BFA15" w:rsidR="003C26D7" w:rsidRPr="00263BCA" w:rsidRDefault="003C26D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BCA">
              <w:rPr>
                <w:rFonts w:asciiTheme="majorBidi" w:hAnsiTheme="majorBidi"/>
                <w:sz w:val="28"/>
                <w:szCs w:val="28"/>
                <w:cs/>
              </w:rPr>
              <w:t>ค่าหุ้นเพิ่มทุนที่ชำระแล้ว</w:t>
            </w:r>
          </w:p>
        </w:tc>
      </w:tr>
      <w:tr w:rsidR="004710DE" w:rsidRPr="00263BCA" w14:paraId="7164ABF3" w14:textId="77777777" w:rsidTr="003C26D7">
        <w:tc>
          <w:tcPr>
            <w:tcW w:w="3780" w:type="dxa"/>
            <w:shd w:val="clear" w:color="auto" w:fill="auto"/>
          </w:tcPr>
          <w:p w14:paraId="691A9966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C7BD5F1" w14:textId="77777777" w:rsidR="004710DE" w:rsidRPr="00263BCA" w:rsidRDefault="004710D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63BC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เดิม</w:t>
            </w:r>
          </w:p>
        </w:tc>
        <w:tc>
          <w:tcPr>
            <w:tcW w:w="900" w:type="dxa"/>
          </w:tcPr>
          <w:p w14:paraId="75CB4A00" w14:textId="77777777" w:rsidR="004710DE" w:rsidRPr="00263BCA" w:rsidRDefault="004710D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63BCA">
              <w:rPr>
                <w:rFonts w:asciiTheme="majorBidi" w:hAnsi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12E2DED5" w14:textId="77777777" w:rsidR="004710DE" w:rsidRPr="00263BCA" w:rsidRDefault="004710D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8B5C89" w14:textId="3AC86967" w:rsidR="004710DE" w:rsidRPr="00263BCA" w:rsidRDefault="003C26D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63BCA">
              <w:rPr>
                <w:rFonts w:asciiTheme="majorBidi" w:hAnsiTheme="majorBidi"/>
                <w:sz w:val="28"/>
                <w:szCs w:val="28"/>
                <w:cs/>
              </w:rPr>
              <w:t>โดยบริษัท</w:t>
            </w:r>
          </w:p>
        </w:tc>
        <w:tc>
          <w:tcPr>
            <w:tcW w:w="270" w:type="dxa"/>
          </w:tcPr>
          <w:p w14:paraId="1169AE5E" w14:textId="77777777" w:rsidR="004710DE" w:rsidRPr="00263BCA" w:rsidRDefault="004710D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14:paraId="1E530146" w14:textId="77A0A20B" w:rsidR="004710DE" w:rsidRPr="00263BCA" w:rsidRDefault="004710D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BCA">
              <w:rPr>
                <w:rFonts w:asciiTheme="majorBidi" w:hAnsiTheme="majorBidi"/>
                <w:sz w:val="28"/>
                <w:szCs w:val="28"/>
                <w:cs/>
              </w:rPr>
              <w:t>โดยบริษัท</w:t>
            </w:r>
            <w:r w:rsidR="003C26D7" w:rsidRPr="00263BCA">
              <w:rPr>
                <w:rFonts w:asciiTheme="majorBidi" w:hAnsiTheme="majorBidi" w:hint="cs"/>
                <w:sz w:val="28"/>
                <w:szCs w:val="28"/>
                <w:cs/>
              </w:rPr>
              <w:t>ย่อย</w:t>
            </w:r>
          </w:p>
        </w:tc>
      </w:tr>
      <w:tr w:rsidR="00B06E90" w:rsidRPr="00263BCA" w14:paraId="41ED15D4" w14:textId="77777777">
        <w:tc>
          <w:tcPr>
            <w:tcW w:w="3780" w:type="dxa"/>
            <w:shd w:val="clear" w:color="auto" w:fill="auto"/>
          </w:tcPr>
          <w:p w14:paraId="50F2A91B" w14:textId="77777777" w:rsidR="00B06E90" w:rsidRPr="00263BCA" w:rsidRDefault="00B06E90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908" w:type="dxa"/>
            <w:gridSpan w:val="6"/>
          </w:tcPr>
          <w:p w14:paraId="32F6D243" w14:textId="60F4A6E9" w:rsidR="00B06E90" w:rsidRPr="00263BCA" w:rsidRDefault="00B06E9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263BC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63BC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710DE" w:rsidRPr="00263BCA" w14:paraId="4D8A51F3" w14:textId="77777777" w:rsidTr="003C26D7">
        <w:tc>
          <w:tcPr>
            <w:tcW w:w="3780" w:type="dxa"/>
          </w:tcPr>
          <w:p w14:paraId="69BC45F6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63B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บริษัทย่อยทางตรง</w:t>
            </w:r>
          </w:p>
        </w:tc>
        <w:tc>
          <w:tcPr>
            <w:tcW w:w="900" w:type="dxa"/>
          </w:tcPr>
          <w:p w14:paraId="76D4D278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D9B3935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6EE8A96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8475849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12C069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8" w:type="dxa"/>
          </w:tcPr>
          <w:p w14:paraId="6E6C5874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710DE" w:rsidRPr="00263BCA" w14:paraId="0F91633A" w14:textId="77777777" w:rsidTr="003C26D7">
        <w:tc>
          <w:tcPr>
            <w:tcW w:w="3780" w:type="dxa"/>
          </w:tcPr>
          <w:p w14:paraId="4E76C233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3BC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อินโน สเปราท์ โฮลดิ้ง จำกัด</w:t>
            </w:r>
          </w:p>
        </w:tc>
        <w:tc>
          <w:tcPr>
            <w:tcW w:w="900" w:type="dxa"/>
          </w:tcPr>
          <w:p w14:paraId="3D050016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63B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2,727</w:t>
            </w:r>
          </w:p>
        </w:tc>
        <w:tc>
          <w:tcPr>
            <w:tcW w:w="900" w:type="dxa"/>
          </w:tcPr>
          <w:p w14:paraId="03E11281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3B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3,025</w:t>
            </w:r>
          </w:p>
        </w:tc>
        <w:tc>
          <w:tcPr>
            <w:tcW w:w="270" w:type="dxa"/>
          </w:tcPr>
          <w:p w14:paraId="6C8F8F6A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A7DCA52" w14:textId="5CF3741B" w:rsidR="004710DE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26C78C86" w14:textId="77777777" w:rsidR="004710DE" w:rsidRPr="00263BCA" w:rsidRDefault="004710DE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8" w:type="dxa"/>
          </w:tcPr>
          <w:p w14:paraId="5066B743" w14:textId="3724EA90" w:rsidR="004710DE" w:rsidRPr="00263BCA" w:rsidRDefault="003C26D7" w:rsidP="003C26D7">
            <w:pPr>
              <w:pStyle w:val="block"/>
              <w:spacing w:after="0" w:line="240" w:lineRule="auto"/>
              <w:ind w:left="0" w:right="2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C26D7" w:rsidRPr="00263BCA" w14:paraId="630FB566" w14:textId="77777777" w:rsidTr="003C26D7">
        <w:tc>
          <w:tcPr>
            <w:tcW w:w="3780" w:type="dxa"/>
          </w:tcPr>
          <w:p w14:paraId="2C639DD4" w14:textId="77777777" w:rsidR="003C26D7" w:rsidRPr="00263BCA" w:rsidRDefault="003C26D7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4AA94D4" w14:textId="77777777" w:rsidR="003C26D7" w:rsidRPr="00263BCA" w:rsidRDefault="003C26D7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F1C2F15" w14:textId="77777777" w:rsidR="003C26D7" w:rsidRPr="00263BCA" w:rsidRDefault="003C26D7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46F699" w14:textId="77777777" w:rsidR="003C26D7" w:rsidRPr="00263BCA" w:rsidRDefault="003C26D7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6F0761" w14:textId="77777777" w:rsidR="003C26D7" w:rsidRPr="00263BCA" w:rsidRDefault="003C26D7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7AC5C3" w14:textId="77777777" w:rsidR="003C26D7" w:rsidRPr="00263BCA" w:rsidRDefault="003C26D7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8" w:type="dxa"/>
          </w:tcPr>
          <w:p w14:paraId="5F01CC83" w14:textId="77777777" w:rsidR="003C26D7" w:rsidRPr="00263BCA" w:rsidRDefault="003C26D7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C26D7" w:rsidRPr="00263BCA" w14:paraId="49601E50" w14:textId="77777777" w:rsidTr="003C26D7">
        <w:tc>
          <w:tcPr>
            <w:tcW w:w="3780" w:type="dxa"/>
          </w:tcPr>
          <w:p w14:paraId="53986E48" w14:textId="3864C280" w:rsidR="003C26D7" w:rsidRPr="00263BCA" w:rsidRDefault="003C26D7" w:rsidP="003C26D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63B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</w:t>
            </w:r>
            <w:r w:rsidRPr="00263B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อ้อม</w:t>
            </w:r>
          </w:p>
        </w:tc>
        <w:tc>
          <w:tcPr>
            <w:tcW w:w="900" w:type="dxa"/>
          </w:tcPr>
          <w:p w14:paraId="19CB9833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29AA06A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108CBB6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97BF0B6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CE7007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8" w:type="dxa"/>
          </w:tcPr>
          <w:p w14:paraId="64AC8466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C26D7" w:rsidRPr="00263BCA" w14:paraId="0FF60076" w14:textId="77777777" w:rsidTr="003C26D7">
        <w:tc>
          <w:tcPr>
            <w:tcW w:w="3780" w:type="dxa"/>
          </w:tcPr>
          <w:p w14:paraId="30537965" w14:textId="0C8688B6" w:rsidR="003C26D7" w:rsidRPr="00263BCA" w:rsidRDefault="003C26D7" w:rsidP="003C26D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63BC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รีเจน พร็อพเพอร์ตี้ จำกัด</w:t>
            </w:r>
          </w:p>
        </w:tc>
        <w:tc>
          <w:tcPr>
            <w:tcW w:w="900" w:type="dxa"/>
          </w:tcPr>
          <w:p w14:paraId="0D64E313" w14:textId="20376A49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900" w:type="dxa"/>
          </w:tcPr>
          <w:p w14:paraId="7267F909" w14:textId="08F546E4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166</w:t>
            </w:r>
          </w:p>
        </w:tc>
        <w:tc>
          <w:tcPr>
            <w:tcW w:w="270" w:type="dxa"/>
          </w:tcPr>
          <w:p w14:paraId="19C9C3C2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C67BC1F" w14:textId="2E35832F" w:rsidR="003C26D7" w:rsidRPr="00263BCA" w:rsidRDefault="00300606" w:rsidP="00300606">
            <w:pPr>
              <w:pStyle w:val="block"/>
              <w:spacing w:after="0" w:line="240" w:lineRule="auto"/>
              <w:ind w:left="0" w:right="2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2A8D883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8" w:type="dxa"/>
          </w:tcPr>
          <w:p w14:paraId="0286FF1F" w14:textId="3869DD9B" w:rsidR="003C26D7" w:rsidRPr="00263BCA" w:rsidRDefault="00300606" w:rsidP="003622A6">
            <w:pPr>
              <w:pStyle w:val="a2"/>
              <w:ind w:right="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</w:t>
            </w:r>
          </w:p>
        </w:tc>
      </w:tr>
      <w:tr w:rsidR="003C26D7" w:rsidRPr="00263BCA" w14:paraId="0E1A1C3B" w14:textId="77777777" w:rsidTr="003C26D7">
        <w:tc>
          <w:tcPr>
            <w:tcW w:w="3780" w:type="dxa"/>
          </w:tcPr>
          <w:p w14:paraId="5E8314EF" w14:textId="1AB9AEBF" w:rsidR="003C26D7" w:rsidRPr="00263BCA" w:rsidRDefault="003C26D7" w:rsidP="003C26D7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proofErr w:type="spellStart"/>
            <w:r w:rsidRPr="00263B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Innosprout</w:t>
            </w:r>
            <w:proofErr w:type="spellEnd"/>
            <w:r w:rsidRPr="00263B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Investment </w:t>
            </w:r>
            <w:proofErr w:type="spellStart"/>
            <w:r w:rsidRPr="00263B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Pte.</w:t>
            </w:r>
            <w:proofErr w:type="spellEnd"/>
            <w:r w:rsidRPr="00263B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Ltd.</w:t>
            </w:r>
          </w:p>
        </w:tc>
        <w:tc>
          <w:tcPr>
            <w:tcW w:w="900" w:type="dxa"/>
          </w:tcPr>
          <w:p w14:paraId="65C700CB" w14:textId="6071963C" w:rsidR="003C26D7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3B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900" w:type="dxa"/>
          </w:tcPr>
          <w:p w14:paraId="1E766223" w14:textId="009D70E0" w:rsidR="003C26D7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63B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3E9F8BE4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9C685FE" w14:textId="22EB30E2" w:rsidR="003C26D7" w:rsidRPr="00300606" w:rsidRDefault="00300606" w:rsidP="00300606">
            <w:pPr>
              <w:pStyle w:val="block"/>
              <w:spacing w:after="0" w:line="240" w:lineRule="auto"/>
              <w:ind w:left="0" w:right="2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00F24C9" w14:textId="77777777" w:rsidR="003C26D7" w:rsidRPr="00263BCA" w:rsidRDefault="003C26D7" w:rsidP="003C26D7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8" w:type="dxa"/>
          </w:tcPr>
          <w:p w14:paraId="0002FFC0" w14:textId="222FEC0D" w:rsidR="003C26D7" w:rsidRDefault="003C26D7" w:rsidP="003622A6">
            <w:pPr>
              <w:pStyle w:val="a2"/>
              <w:ind w:right="78"/>
              <w:jc w:val="right"/>
              <w:rPr>
                <w:rFonts w:asciiTheme="majorBidi" w:hAnsiTheme="majorBidi" w:cstheme="majorBidi"/>
              </w:rPr>
            </w:pPr>
            <w:r w:rsidRPr="00263BCA">
              <w:rPr>
                <w:rFonts w:asciiTheme="majorBidi" w:hAnsiTheme="majorBidi" w:cstheme="majorBidi"/>
              </w:rPr>
              <w:t>3,105</w:t>
            </w:r>
          </w:p>
        </w:tc>
      </w:tr>
    </w:tbl>
    <w:p w14:paraId="09578181" w14:textId="77777777" w:rsidR="004710DE" w:rsidRDefault="004710DE" w:rsidP="005123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D366554" w14:textId="207E091F" w:rsidR="00FF25B6" w:rsidRPr="00386C09" w:rsidRDefault="00FF25B6" w:rsidP="00300606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86C09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การ</w:t>
      </w:r>
      <w:r w:rsidRPr="00386C09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ขายเงินลงทุนใน</w:t>
      </w:r>
      <w:r w:rsidRPr="00386C09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บริษัทย่อย</w:t>
      </w:r>
    </w:p>
    <w:p w14:paraId="60BDC625" w14:textId="77777777" w:rsidR="00324AB2" w:rsidRPr="00386C09" w:rsidRDefault="00324AB2" w:rsidP="00645382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4001E85C" w14:textId="767F500F" w:rsidR="00FF25B6" w:rsidRPr="00386C09" w:rsidRDefault="00847E85" w:rsidP="0032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B53F4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1B53F4">
        <w:rPr>
          <w:rFonts w:asciiTheme="majorBidi" w:hAnsiTheme="majorBidi" w:cstheme="majorBidi"/>
          <w:sz w:val="30"/>
          <w:szCs w:val="30"/>
        </w:rPr>
        <w:t>2567</w:t>
      </w:r>
      <w:r w:rsidRPr="001B53F4">
        <w:rPr>
          <w:rFonts w:asciiTheme="majorBidi" w:hAnsiTheme="majorBidi" w:cstheme="majorBidi"/>
          <w:sz w:val="30"/>
          <w:szCs w:val="30"/>
          <w:cs/>
        </w:rPr>
        <w:t xml:space="preserve"> บริษัท ซินเนอร์จี โกรท จำกัด ซึ่งเป็นบริษัทย่อยทางตรงของบริษัทได้ซื้อหุ้นสามัญในบริษัท มายเฮาส์ เทค จำกัด จากบริษัท พฤกษา โฮลดิ้ง จำกัด (มหาชน) จำนวน </w:t>
      </w:r>
      <w:r w:rsidRPr="001B53F4">
        <w:rPr>
          <w:rFonts w:asciiTheme="majorBidi" w:hAnsiTheme="majorBidi" w:cstheme="majorBidi"/>
          <w:sz w:val="30"/>
          <w:szCs w:val="30"/>
        </w:rPr>
        <w:t xml:space="preserve">199,999 </w:t>
      </w:r>
      <w:r w:rsidRPr="001B53F4">
        <w:rPr>
          <w:rFonts w:asciiTheme="majorBidi" w:hAnsiTheme="majorBidi" w:cstheme="majorBidi"/>
          <w:sz w:val="30"/>
          <w:szCs w:val="30"/>
          <w:cs/>
        </w:rPr>
        <w:t xml:space="preserve">หุ้น ราคาหุ้นละ </w:t>
      </w:r>
      <w:r w:rsidRPr="001B53F4">
        <w:rPr>
          <w:rFonts w:asciiTheme="majorBidi" w:hAnsiTheme="majorBidi" w:cstheme="majorBidi"/>
          <w:sz w:val="30"/>
          <w:szCs w:val="30"/>
        </w:rPr>
        <w:t xml:space="preserve">10 </w:t>
      </w:r>
      <w:r w:rsidRPr="001B53F4">
        <w:rPr>
          <w:rFonts w:asciiTheme="majorBidi" w:hAnsiTheme="majorBidi" w:cstheme="majorBidi"/>
          <w:sz w:val="30"/>
          <w:szCs w:val="30"/>
          <w:cs/>
        </w:rPr>
        <w:t xml:space="preserve">บาท ในอัตราร้อยละ </w:t>
      </w:r>
      <w:r w:rsidRPr="001B53F4">
        <w:rPr>
          <w:rFonts w:asciiTheme="majorBidi" w:hAnsiTheme="majorBidi" w:cstheme="majorBidi"/>
          <w:sz w:val="30"/>
          <w:szCs w:val="30"/>
        </w:rPr>
        <w:t xml:space="preserve">100.0 </w:t>
      </w:r>
      <w:r w:rsidRPr="001B53F4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เป็นจำนวนเงิน </w:t>
      </w:r>
      <w:r w:rsidRPr="001B53F4">
        <w:rPr>
          <w:rFonts w:asciiTheme="majorBidi" w:hAnsiTheme="majorBidi" w:cstheme="majorBidi"/>
          <w:sz w:val="30"/>
          <w:szCs w:val="30"/>
        </w:rPr>
        <w:t xml:space="preserve">2 </w:t>
      </w:r>
      <w:r w:rsidRPr="001B53F4">
        <w:rPr>
          <w:rFonts w:asciiTheme="majorBidi" w:hAnsiTheme="majorBidi" w:cstheme="majorBidi"/>
          <w:sz w:val="30"/>
          <w:szCs w:val="30"/>
          <w:cs/>
        </w:rPr>
        <w:t>ล้านบาท โดยบริษัทได้</w:t>
      </w:r>
      <w:r w:rsidR="00346DFC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1B53F4">
        <w:rPr>
          <w:rFonts w:asciiTheme="majorBidi" w:hAnsiTheme="majorBidi" w:cstheme="majorBidi"/>
          <w:sz w:val="30"/>
          <w:szCs w:val="30"/>
          <w:cs/>
        </w:rPr>
        <w:t xml:space="preserve">ชำระค่าหุ้นแล้วเสร็จในเดือนเมษายน </w:t>
      </w:r>
      <w:r w:rsidRPr="001B53F4">
        <w:rPr>
          <w:rFonts w:asciiTheme="majorBidi" w:hAnsiTheme="majorBidi" w:cstheme="majorBidi"/>
          <w:sz w:val="30"/>
          <w:szCs w:val="30"/>
        </w:rPr>
        <w:t>2567</w:t>
      </w:r>
    </w:p>
    <w:p w14:paraId="5BF704A9" w14:textId="015ADB70" w:rsidR="00324AB2" w:rsidRPr="00386C09" w:rsidRDefault="00847E85" w:rsidP="00300606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47E85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lastRenderedPageBreak/>
        <w:t>การจัดตั้งบริษัทย่อย</w:t>
      </w:r>
    </w:p>
    <w:p w14:paraId="3D0F8631" w14:textId="77777777" w:rsidR="00847E85" w:rsidRDefault="00847E85" w:rsidP="00847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A658C" w14:textId="1710FFAC" w:rsidR="00FF25B6" w:rsidRPr="00847E85" w:rsidRDefault="00847E85" w:rsidP="00847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47E85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="00300606">
        <w:rPr>
          <w:rFonts w:asciiTheme="majorBidi" w:hAnsiTheme="majorBidi" w:cstheme="majorBidi"/>
          <w:sz w:val="30"/>
          <w:szCs w:val="30"/>
        </w:rPr>
        <w:t xml:space="preserve"> 2567 </w:t>
      </w:r>
      <w:r w:rsidRPr="00847E8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847E85">
        <w:rPr>
          <w:rFonts w:asciiTheme="majorBidi" w:hAnsiTheme="majorBidi" w:cstheme="majorBidi"/>
          <w:sz w:val="30"/>
          <w:szCs w:val="30"/>
          <w:cs/>
        </w:rPr>
        <w:t>ประชุมคณะกรรมการบริษัทมีมติอนุมัติให้บริษัทจัดตั้งบริษัทย่อยแห่งใหม่ในประเทศไทย ดังนี้</w:t>
      </w:r>
    </w:p>
    <w:p w14:paraId="2AAB28C8" w14:textId="77777777" w:rsidR="00847E85" w:rsidRPr="00386C09" w:rsidRDefault="00847E85" w:rsidP="00645382">
      <w:pPr>
        <w:pStyle w:val="ListParagrap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1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70"/>
        <w:gridCol w:w="1797"/>
        <w:gridCol w:w="236"/>
        <w:gridCol w:w="1606"/>
        <w:gridCol w:w="236"/>
        <w:gridCol w:w="1042"/>
        <w:gridCol w:w="236"/>
        <w:gridCol w:w="906"/>
        <w:gridCol w:w="236"/>
        <w:gridCol w:w="748"/>
      </w:tblGrid>
      <w:tr w:rsidR="00847E85" w:rsidRPr="00A34903" w14:paraId="343E9DFC" w14:textId="77777777" w:rsidTr="00535609">
        <w:tc>
          <w:tcPr>
            <w:tcW w:w="1800" w:type="dxa"/>
            <w:shd w:val="clear" w:color="auto" w:fill="auto"/>
          </w:tcPr>
          <w:p w14:paraId="110F210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73C7F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shd w:val="clear" w:color="auto" w:fill="auto"/>
          </w:tcPr>
          <w:p w14:paraId="50CC0DB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366F3C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561728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36" w:type="dxa"/>
            <w:shd w:val="clear" w:color="auto" w:fill="auto"/>
          </w:tcPr>
          <w:p w14:paraId="4FC3228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  <w:shd w:val="clear" w:color="auto" w:fill="auto"/>
          </w:tcPr>
          <w:p w14:paraId="0C0FD249" w14:textId="77777777" w:rsidR="00847E85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59F6D5" w14:textId="2B12BD2C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วันที่จดทะเบียน</w:t>
            </w:r>
            <w:r w:rsidR="00862AD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จัดตั้งบริษัท</w:t>
            </w:r>
          </w:p>
        </w:tc>
        <w:tc>
          <w:tcPr>
            <w:tcW w:w="236" w:type="dxa"/>
            <w:shd w:val="clear" w:color="auto" w:fill="auto"/>
          </w:tcPr>
          <w:p w14:paraId="785F2E3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14:paraId="767D7A0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b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shd w:val="clear" w:color="auto" w:fill="auto"/>
          </w:tcPr>
          <w:p w14:paraId="46BE59D8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  <w:shd w:val="clear" w:color="auto" w:fill="auto"/>
          </w:tcPr>
          <w:p w14:paraId="0F89997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  <w:p w14:paraId="2CD08C6C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b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36" w:type="dxa"/>
            <w:shd w:val="clear" w:color="auto" w:fill="auto"/>
          </w:tcPr>
          <w:p w14:paraId="57A7D53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  <w:shd w:val="clear" w:color="auto" w:fill="auto"/>
          </w:tcPr>
          <w:p w14:paraId="5CAA76FD" w14:textId="77777777" w:rsidR="00847E85" w:rsidRPr="00A34903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12A3BEF9" w14:textId="77777777" w:rsidR="00847E85" w:rsidRPr="00A34903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2EE221FC" w14:textId="77777777" w:rsidR="00847E85" w:rsidRPr="00A34903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</w:rPr>
              <w:t>ราคาทุน</w:t>
            </w:r>
          </w:p>
        </w:tc>
      </w:tr>
      <w:tr w:rsidR="00847E85" w:rsidRPr="00A34903" w14:paraId="0D86F57A" w14:textId="77777777" w:rsidTr="00535609">
        <w:tc>
          <w:tcPr>
            <w:tcW w:w="1800" w:type="dxa"/>
            <w:shd w:val="clear" w:color="auto" w:fill="auto"/>
          </w:tcPr>
          <w:p w14:paraId="613F936D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07B65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shd w:val="clear" w:color="auto" w:fill="auto"/>
          </w:tcPr>
          <w:p w14:paraId="45EBA144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96903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  <w:shd w:val="clear" w:color="auto" w:fill="auto"/>
          </w:tcPr>
          <w:p w14:paraId="5A28222A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B3937A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14:paraId="142D9095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3104EC4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3AA763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47E85" w:rsidRPr="00A34903" w14:paraId="1BF9BCED" w14:textId="77777777" w:rsidTr="00535609">
        <w:tc>
          <w:tcPr>
            <w:tcW w:w="1800" w:type="dxa"/>
            <w:shd w:val="clear" w:color="auto" w:fill="auto"/>
          </w:tcPr>
          <w:p w14:paraId="0D8411B4" w14:textId="77777777" w:rsidR="00847E85" w:rsidRPr="007515B6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7515B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บริษัทย่อยทางตรง</w:t>
            </w:r>
          </w:p>
        </w:tc>
        <w:tc>
          <w:tcPr>
            <w:tcW w:w="270" w:type="dxa"/>
            <w:shd w:val="clear" w:color="auto" w:fill="auto"/>
          </w:tcPr>
          <w:p w14:paraId="1EA7EBB4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shd w:val="clear" w:color="auto" w:fill="auto"/>
          </w:tcPr>
          <w:p w14:paraId="2B0A0C8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8FF428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  <w:shd w:val="clear" w:color="auto" w:fill="auto"/>
          </w:tcPr>
          <w:p w14:paraId="1C967D32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4DB8C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14:paraId="44B5E34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DC53B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F83525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47E85" w:rsidRPr="00A34903" w14:paraId="0E356C56" w14:textId="77777777" w:rsidTr="00535609">
        <w:tc>
          <w:tcPr>
            <w:tcW w:w="1800" w:type="dxa"/>
          </w:tcPr>
          <w:p w14:paraId="56D19F4C" w14:textId="77777777" w:rsidR="00847E85" w:rsidRPr="00A34903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บริษัท พีเอส เวล </w:t>
            </w:r>
          </w:p>
          <w:p w14:paraId="42D90039" w14:textId="1DFEDAA7" w:rsidR="00847E85" w:rsidRPr="00A34903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โฮลดิ้ง </w:t>
            </w:r>
            <w:r w:rsidR="00300606">
              <w:rPr>
                <w:rFonts w:asciiTheme="majorBidi" w:hAnsiTheme="majorBidi"/>
                <w:sz w:val="28"/>
                <w:szCs w:val="28"/>
                <w:lang w:bidi="th-TH"/>
              </w:rPr>
              <w:t>2</w:t>
            </w: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</w:tcPr>
          <w:p w14:paraId="19EA6DD7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44A63207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5184907E" w14:textId="743F8A36" w:rsidR="00847E85" w:rsidRPr="00A34903" w:rsidRDefault="00847E85" w:rsidP="00535609">
            <w:pPr>
              <w:pStyle w:val="block"/>
              <w:spacing w:after="0" w:line="240" w:lineRule="auto"/>
              <w:ind w:left="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ลงทุนในบริษัทอื่น</w:t>
            </w:r>
          </w:p>
        </w:tc>
        <w:tc>
          <w:tcPr>
            <w:tcW w:w="236" w:type="dxa"/>
          </w:tcPr>
          <w:p w14:paraId="65A8253C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48B2A371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A96B79" w14:textId="4F2139C9" w:rsidR="00847E85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847E85"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</w:tcPr>
          <w:p w14:paraId="448D0AC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4AC7CD41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1E24316" w14:textId="6008C058" w:rsidR="00847E85" w:rsidRP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36" w:type="dxa"/>
          </w:tcPr>
          <w:p w14:paraId="10348CF2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3017B905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0FCD65" w14:textId="3C4B4EB8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6" w:type="dxa"/>
          </w:tcPr>
          <w:p w14:paraId="38477F59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</w:tcPr>
          <w:p w14:paraId="52471090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ED4323" w14:textId="03B4506C" w:rsidR="00847E85" w:rsidRPr="00A34903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0.49</w:t>
            </w:r>
          </w:p>
        </w:tc>
      </w:tr>
      <w:tr w:rsidR="00847E85" w:rsidRPr="00A34903" w14:paraId="3C1D78B8" w14:textId="77777777" w:rsidTr="00535609">
        <w:tc>
          <w:tcPr>
            <w:tcW w:w="1800" w:type="dxa"/>
          </w:tcPr>
          <w:p w14:paraId="6C433011" w14:textId="7A993F8E" w:rsidR="00847E85" w:rsidRPr="00A34903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พีเอส ริเวอร์</w:t>
            </w:r>
            <w:r w:rsidR="006225C0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  </w:t>
            </w: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ไซด์ จำกัด</w:t>
            </w:r>
          </w:p>
        </w:tc>
        <w:tc>
          <w:tcPr>
            <w:tcW w:w="270" w:type="dxa"/>
          </w:tcPr>
          <w:p w14:paraId="6897E0A7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661DD7FF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259256D6" w14:textId="36DA0C7D" w:rsidR="00847E85" w:rsidRPr="00A34903" w:rsidRDefault="00847E85" w:rsidP="00535609">
            <w:pPr>
              <w:pStyle w:val="block"/>
              <w:spacing w:after="0" w:line="240" w:lineRule="auto"/>
              <w:ind w:left="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236" w:type="dxa"/>
          </w:tcPr>
          <w:p w14:paraId="7A1A265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7762FBCE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3E705C" w14:textId="08351493" w:rsidR="00847E85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="00847E85"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</w:tcPr>
          <w:p w14:paraId="6E696AA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79C7DA5E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2CDAA9" w14:textId="6E1A15EB" w:rsidR="00847E85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236" w:type="dxa"/>
          </w:tcPr>
          <w:p w14:paraId="1CCD7185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3D4D3F62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088B2EB" w14:textId="1921B5EF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6" w:type="dxa"/>
          </w:tcPr>
          <w:p w14:paraId="67448C4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</w:tcPr>
          <w:p w14:paraId="143667D3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C7693F" w14:textId="0C4CB4E4" w:rsidR="00847E85" w:rsidRPr="00A34903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0.25</w:t>
            </w:r>
          </w:p>
        </w:tc>
      </w:tr>
      <w:tr w:rsidR="00847E85" w:rsidRPr="00A34903" w14:paraId="1E5B2DAF" w14:textId="77777777" w:rsidTr="00535609">
        <w:tc>
          <w:tcPr>
            <w:tcW w:w="1800" w:type="dxa"/>
          </w:tcPr>
          <w:p w14:paraId="51ACF4B9" w14:textId="77777777" w:rsidR="00847E85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บริษัท พีเอส ท่าพระ </w:t>
            </w:r>
          </w:p>
          <w:p w14:paraId="73353ACA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70" w:type="dxa"/>
          </w:tcPr>
          <w:p w14:paraId="5C1D529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3281D2F9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6BF54FD4" w14:textId="21F44182" w:rsidR="00847E85" w:rsidRPr="00A34903" w:rsidRDefault="00847E85" w:rsidP="00535609">
            <w:pPr>
              <w:pStyle w:val="block"/>
              <w:spacing w:after="0" w:line="240" w:lineRule="auto"/>
              <w:ind w:left="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236" w:type="dxa"/>
          </w:tcPr>
          <w:p w14:paraId="3D0458F9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0E52D318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D62418" w14:textId="2B62F4B7" w:rsidR="00847E85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847E85"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</w:tcPr>
          <w:p w14:paraId="34338C2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49EBEC9D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958412" w14:textId="03114E0D" w:rsidR="00847E85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236" w:type="dxa"/>
          </w:tcPr>
          <w:p w14:paraId="5AF88BB1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316221F8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13E763" w14:textId="578556DC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6" w:type="dxa"/>
          </w:tcPr>
          <w:p w14:paraId="72A06B85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</w:tcPr>
          <w:p w14:paraId="71FC56EE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49D41E" w14:textId="1249A6B4" w:rsidR="00847E85" w:rsidRPr="00A34903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0.25</w:t>
            </w:r>
          </w:p>
        </w:tc>
      </w:tr>
      <w:tr w:rsidR="00847E85" w:rsidRPr="00A34903" w14:paraId="77734974" w14:textId="77777777" w:rsidTr="00535609">
        <w:tc>
          <w:tcPr>
            <w:tcW w:w="1800" w:type="dxa"/>
          </w:tcPr>
          <w:p w14:paraId="2AF4618D" w14:textId="77777777" w:rsidR="00847E85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515B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บริษัท พีเอส เวล </w:t>
            </w:r>
          </w:p>
          <w:p w14:paraId="7C4F22EE" w14:textId="77777777" w:rsidR="00847E85" w:rsidRPr="00A34903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</w:t>
            </w:r>
            <w:r w:rsidRPr="007515B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นราธิวาส จำกัด</w:t>
            </w:r>
          </w:p>
        </w:tc>
        <w:tc>
          <w:tcPr>
            <w:tcW w:w="270" w:type="dxa"/>
          </w:tcPr>
          <w:p w14:paraId="02FBF3F5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191B8099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16CABC46" w14:textId="39875D85" w:rsidR="00847E85" w:rsidRPr="00A34903" w:rsidRDefault="00847E85" w:rsidP="00535609">
            <w:pPr>
              <w:pStyle w:val="block"/>
              <w:spacing w:after="0" w:line="240" w:lineRule="auto"/>
              <w:ind w:left="0" w:right="-112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236" w:type="dxa"/>
          </w:tcPr>
          <w:p w14:paraId="7AA57AB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2FD6D727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625CB5" w14:textId="1A79058E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กันยายน </w:t>
            </w:r>
            <w:r w:rsidR="00D200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</w:tcPr>
          <w:p w14:paraId="0D8B608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292645AA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01D2B0" w14:textId="7AE11D19" w:rsidR="00847E85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36" w:type="dxa"/>
          </w:tcPr>
          <w:p w14:paraId="5BFC68A7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3FC96769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47A9C7" w14:textId="1CBDFE17" w:rsidR="00847E85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6" w:type="dxa"/>
          </w:tcPr>
          <w:p w14:paraId="414932B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29575763" w14:textId="77777777" w:rsidR="00BD12BB" w:rsidRDefault="00BD12BB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2ADD29" w14:textId="5316A44A" w:rsidR="00847E85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0.49</w:t>
            </w:r>
          </w:p>
        </w:tc>
      </w:tr>
      <w:tr w:rsidR="00847E85" w:rsidRPr="00A34903" w14:paraId="01FA194B" w14:textId="77777777" w:rsidTr="00535609">
        <w:tc>
          <w:tcPr>
            <w:tcW w:w="1800" w:type="dxa"/>
          </w:tcPr>
          <w:p w14:paraId="1CD5E5FF" w14:textId="2515E9DE" w:rsidR="00847E85" w:rsidRPr="00300606" w:rsidRDefault="00300606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0060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4E52F0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774A96C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388469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1E07C12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A8AC466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289D49DC" w14:textId="77777777" w:rsidR="00847E85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527375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3C83DEB3" w14:textId="77777777" w:rsidR="00847E85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A0352C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5C8C0073" w14:textId="7FAAEC92" w:rsidR="00847E85" w:rsidRPr="00A34903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1.48</w:t>
            </w:r>
          </w:p>
        </w:tc>
      </w:tr>
      <w:tr w:rsidR="00300606" w:rsidRPr="00A34903" w14:paraId="4AD449BA" w14:textId="77777777" w:rsidTr="00535609">
        <w:tc>
          <w:tcPr>
            <w:tcW w:w="1800" w:type="dxa"/>
          </w:tcPr>
          <w:p w14:paraId="2E124DF3" w14:textId="77777777" w:rsidR="00300606" w:rsidRPr="00A34903" w:rsidRDefault="00300606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F4529CA" w14:textId="77777777" w:rsidR="00300606" w:rsidRPr="00A34903" w:rsidRDefault="00300606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6B60DAEF" w14:textId="77777777" w:rsidR="00300606" w:rsidRPr="00A34903" w:rsidRDefault="00300606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DBBF7A2" w14:textId="77777777" w:rsidR="00300606" w:rsidRPr="00A34903" w:rsidRDefault="00300606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2F1808F3" w14:textId="77777777" w:rsidR="00300606" w:rsidRPr="00A34903" w:rsidRDefault="00300606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481C18EF" w14:textId="77777777" w:rsidR="00300606" w:rsidRPr="00A34903" w:rsidRDefault="00300606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78F56DAD" w14:textId="77777777" w:rsidR="00300606" w:rsidRDefault="00300606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7A7D726A" w14:textId="77777777" w:rsidR="00300606" w:rsidRPr="00A34903" w:rsidRDefault="00300606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399B545B" w14:textId="77777777" w:rsidR="00300606" w:rsidRDefault="00300606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6FFE6AD" w14:textId="77777777" w:rsidR="00300606" w:rsidRPr="00A34903" w:rsidRDefault="00300606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7241367D" w14:textId="77777777" w:rsidR="00300606" w:rsidRDefault="00300606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47E85" w:rsidRPr="00A34903" w14:paraId="2CDC0FA1" w14:textId="77777777" w:rsidTr="00535609">
        <w:tc>
          <w:tcPr>
            <w:tcW w:w="1800" w:type="dxa"/>
            <w:shd w:val="clear" w:color="auto" w:fill="auto"/>
          </w:tcPr>
          <w:p w14:paraId="72A8F9BB" w14:textId="77777777" w:rsidR="00847E85" w:rsidRPr="007515B6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7515B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บริษัทย่อยทาง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อ้อม</w:t>
            </w:r>
          </w:p>
        </w:tc>
        <w:tc>
          <w:tcPr>
            <w:tcW w:w="270" w:type="dxa"/>
            <w:shd w:val="clear" w:color="auto" w:fill="auto"/>
          </w:tcPr>
          <w:p w14:paraId="57817092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shd w:val="clear" w:color="auto" w:fill="auto"/>
          </w:tcPr>
          <w:p w14:paraId="1BC888B4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73117EF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  <w:shd w:val="clear" w:color="auto" w:fill="auto"/>
          </w:tcPr>
          <w:p w14:paraId="31703505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AECAC5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14:paraId="24A5CC1F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9491F7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69B055E5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47E85" w:rsidRPr="00A34903" w14:paraId="61390512" w14:textId="77777777" w:rsidTr="00535609">
        <w:tc>
          <w:tcPr>
            <w:tcW w:w="1800" w:type="dxa"/>
          </w:tcPr>
          <w:p w14:paraId="11505A60" w14:textId="0AC978C6" w:rsidR="00847E85" w:rsidRPr="00A34903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5B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ไทย</w:t>
            </w:r>
            <w:r w:rsidR="0053560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br/>
            </w:r>
            <w:r w:rsidR="0053560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7515B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ออร์โธปิดิกส์ จำกัด</w:t>
            </w:r>
          </w:p>
        </w:tc>
        <w:tc>
          <w:tcPr>
            <w:tcW w:w="270" w:type="dxa"/>
          </w:tcPr>
          <w:p w14:paraId="52A7C1E8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08C6C17E" w14:textId="77777777" w:rsidR="00847E85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7515B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ประกอบกิจการ</w:t>
            </w:r>
          </w:p>
          <w:p w14:paraId="4BF9BAF1" w14:textId="77777777" w:rsidR="00847E85" w:rsidRPr="00A34903" w:rsidRDefault="00847E85" w:rsidP="00535609">
            <w:pPr>
              <w:pStyle w:val="block"/>
              <w:spacing w:after="0" w:line="240" w:lineRule="auto"/>
              <w:ind w:left="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7515B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โรงพยาบาล</w:t>
            </w:r>
          </w:p>
        </w:tc>
        <w:tc>
          <w:tcPr>
            <w:tcW w:w="236" w:type="dxa"/>
          </w:tcPr>
          <w:p w14:paraId="468583EC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238BFCCF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22BC72" w14:textId="5B428F9A" w:rsidR="00847E85" w:rsidRPr="007515B6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47E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47E8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="00847E8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4EA40E5F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1C5013D5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C82BC1" w14:textId="63A06BAF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236" w:type="dxa"/>
          </w:tcPr>
          <w:p w14:paraId="48434B67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24549F57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B08269" w14:textId="4715A480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236" w:type="dxa"/>
          </w:tcPr>
          <w:p w14:paraId="0687E7BD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</w:tcPr>
          <w:p w14:paraId="5CED670D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D1FF39" w14:textId="4612DE77" w:rsidR="00847E85" w:rsidRPr="00A34903" w:rsidRDefault="00346DFC" w:rsidP="0058352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47E85" w:rsidRPr="00A34903" w14:paraId="322F86C7" w14:textId="77777777" w:rsidTr="00535609">
        <w:tc>
          <w:tcPr>
            <w:tcW w:w="1800" w:type="dxa"/>
          </w:tcPr>
          <w:p w14:paraId="6C8E2F67" w14:textId="0A5E7E10" w:rsidR="00847E85" w:rsidRPr="00A34903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บริษัท แพลนท์ </w:t>
            </w:r>
            <w:r w:rsidR="006225C0"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="0053560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แอสเซท </w:t>
            </w:r>
            <w:r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70" w:type="dxa"/>
          </w:tcPr>
          <w:p w14:paraId="25BD6AA5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3770C419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6EB108E4" w14:textId="005AD382" w:rsidR="00847E85" w:rsidRPr="00A34903" w:rsidRDefault="00847E85" w:rsidP="00535609">
            <w:pPr>
              <w:pStyle w:val="block"/>
              <w:spacing w:after="0" w:line="240" w:lineRule="auto"/>
              <w:ind w:left="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236" w:type="dxa"/>
          </w:tcPr>
          <w:p w14:paraId="18AF019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417222CC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DC29DD" w14:textId="4C6E6053" w:rsidR="00847E85" w:rsidRPr="007515B6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="00847E85"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</w:tcPr>
          <w:p w14:paraId="753EC55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6496DFCE" w14:textId="77777777" w:rsidR="002151E8" w:rsidRDefault="002151E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26AF4C" w14:textId="0545DF5F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</w:t>
            </w:r>
          </w:p>
        </w:tc>
        <w:tc>
          <w:tcPr>
            <w:tcW w:w="236" w:type="dxa"/>
          </w:tcPr>
          <w:p w14:paraId="5B1FABBB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669913CF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90C1CD1" w14:textId="5D71821A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10BA6FBF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</w:tcPr>
          <w:p w14:paraId="386BE7C4" w14:textId="77777777" w:rsidR="00651E84" w:rsidRDefault="00651E84" w:rsidP="0058352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5DA27D" w14:textId="1A97462D" w:rsidR="00847E85" w:rsidRPr="00A34903" w:rsidRDefault="00346DFC" w:rsidP="0058352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47E85" w:rsidRPr="00A34903" w14:paraId="2B519865" w14:textId="77777777" w:rsidTr="00535609">
        <w:tc>
          <w:tcPr>
            <w:tcW w:w="1800" w:type="dxa"/>
          </w:tcPr>
          <w:p w14:paraId="64525350" w14:textId="698A28D3" w:rsidR="00847E85" w:rsidRPr="00346DFC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6DF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เอ็มซี แอฟ</w:t>
            </w:r>
            <w:r w:rsidR="006225C0" w:rsidRPr="00346DFC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  </w:t>
            </w:r>
            <w:r w:rsidRPr="00346DF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ฟอเรสท์เทชั่น</w:t>
            </w:r>
            <w:r w:rsidR="006225C0" w:rsidRPr="00346DFC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346DFC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  </w:t>
            </w:r>
            <w:r w:rsidRPr="00346DF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70" w:type="dxa"/>
          </w:tcPr>
          <w:p w14:paraId="455307CB" w14:textId="77777777" w:rsidR="00847E85" w:rsidRPr="00A34903" w:rsidRDefault="00847E85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63457338" w14:textId="77777777" w:rsidR="00651E84" w:rsidRDefault="00651E84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1D5EC785" w14:textId="2D2E4623" w:rsidR="00847E85" w:rsidRPr="00A34903" w:rsidRDefault="00847E85" w:rsidP="00535609">
            <w:pPr>
              <w:pStyle w:val="block"/>
              <w:spacing w:after="0" w:line="240" w:lineRule="auto"/>
              <w:ind w:left="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15B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ดำเนินธุรกิจเกี่ยวกับ</w:t>
            </w:r>
            <w:r w:rsidR="00DC5F0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br/>
            </w:r>
            <w:r w:rsidR="00DC5F04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7515B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เกษตรกรรม</w:t>
            </w:r>
          </w:p>
        </w:tc>
        <w:tc>
          <w:tcPr>
            <w:tcW w:w="236" w:type="dxa"/>
          </w:tcPr>
          <w:p w14:paraId="58190BD0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719255CC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DD05A5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E703E0" w14:textId="15F26A19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กันยายน </w:t>
            </w:r>
            <w:r w:rsidR="00D200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</w:tcPr>
          <w:p w14:paraId="608C95FE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22BD5094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E41D4C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632784" w14:textId="53C8F822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36" w:type="dxa"/>
          </w:tcPr>
          <w:p w14:paraId="52EF9831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3BD0997C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8E02EC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AE7434" w14:textId="4C9D09CE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5BACD803" w14:textId="77777777" w:rsidR="00847E85" w:rsidRPr="00A34903" w:rsidRDefault="00847E85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</w:tcPr>
          <w:p w14:paraId="0D5AE8F5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ED1C14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0E7E53A" w14:textId="73A7A836" w:rsidR="00847E85" w:rsidRPr="00A34903" w:rsidRDefault="00346DFC" w:rsidP="0058352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54B58" w:rsidRPr="00A34903" w14:paraId="745D40E7" w14:textId="77777777" w:rsidTr="00D96279">
        <w:tc>
          <w:tcPr>
            <w:tcW w:w="1800" w:type="dxa"/>
          </w:tcPr>
          <w:p w14:paraId="32AD9076" w14:textId="77777777" w:rsidR="00954B58" w:rsidRPr="00300606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0060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78BBE42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570EB714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6A925095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0A2A4790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3081437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37FC3E99" w14:textId="77777777" w:rsidR="00954B58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62FA4B65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372B5D66" w14:textId="77777777" w:rsidR="00954B58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5AAE7A0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5884A93C" w14:textId="39CEC2B3" w:rsidR="00954B58" w:rsidRPr="00954B58" w:rsidRDefault="00954B58" w:rsidP="00583522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54B58" w:rsidRPr="00A34903" w14:paraId="653B6564" w14:textId="77777777" w:rsidTr="00535609">
        <w:tc>
          <w:tcPr>
            <w:tcW w:w="1800" w:type="dxa"/>
          </w:tcPr>
          <w:p w14:paraId="741B1CBC" w14:textId="77777777" w:rsidR="00954B58" w:rsidRPr="00346DFC" w:rsidRDefault="00954B58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F2A4FE2" w14:textId="77777777" w:rsidR="00954B58" w:rsidRPr="00A34903" w:rsidRDefault="00954B58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</w:tcPr>
          <w:p w14:paraId="2547670C" w14:textId="77777777" w:rsidR="00954B58" w:rsidRDefault="00954B58" w:rsidP="00535609">
            <w:pPr>
              <w:pStyle w:val="block"/>
              <w:spacing w:after="0" w:line="240" w:lineRule="auto"/>
              <w:ind w:left="0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F48F7F3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6" w:type="dxa"/>
          </w:tcPr>
          <w:p w14:paraId="6D5CEEC8" w14:textId="77777777" w:rsidR="00954B58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1414FC4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2" w:type="dxa"/>
          </w:tcPr>
          <w:p w14:paraId="619DD543" w14:textId="77777777" w:rsidR="00954B58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F0B5AFB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</w:tcPr>
          <w:p w14:paraId="71AE41BF" w14:textId="77777777" w:rsidR="00954B58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51D3240" w14:textId="77777777" w:rsidR="00954B58" w:rsidRPr="00A34903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8" w:type="dxa"/>
          </w:tcPr>
          <w:p w14:paraId="0C1D9074" w14:textId="77777777" w:rsidR="00954B58" w:rsidRDefault="00954B58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</w:tbl>
    <w:p w14:paraId="564544AE" w14:textId="77777777" w:rsidR="00300606" w:rsidRDefault="00300606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C02955E" w14:textId="77777777" w:rsidR="00300606" w:rsidRDefault="00300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8D81587" w14:textId="3A68A805" w:rsidR="00667C73" w:rsidRPr="00386C09" w:rsidRDefault="00667C73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บริษัทร่วม</w:t>
      </w:r>
    </w:p>
    <w:p w14:paraId="3A71C358" w14:textId="77777777" w:rsidR="008542C7" w:rsidRDefault="008542C7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847E85" w:rsidRPr="006F48DE" w14:paraId="1C13C424" w14:textId="77777777" w:rsidTr="00D96279">
        <w:trPr>
          <w:tblHeader/>
        </w:trPr>
        <w:tc>
          <w:tcPr>
            <w:tcW w:w="6300" w:type="dxa"/>
            <w:vAlign w:val="bottom"/>
          </w:tcPr>
          <w:p w14:paraId="23536D5D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2974840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84" w:type="dxa"/>
            <w:vAlign w:val="bottom"/>
          </w:tcPr>
          <w:p w14:paraId="10BB9353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70F82FD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920E159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D72116F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7E85" w:rsidRPr="006F48DE" w14:paraId="35ED8C4F" w14:textId="77777777" w:rsidTr="00D96279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3D585373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0086295D" w14:textId="77777777" w:rsidR="00847E85" w:rsidRPr="006F48DE" w:rsidRDefault="00847E85" w:rsidP="00D962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47E85" w:rsidRPr="006F48DE" w14:paraId="190C5B01" w14:textId="77777777" w:rsidTr="00D96279">
        <w:tc>
          <w:tcPr>
            <w:tcW w:w="6300" w:type="dxa"/>
            <w:vAlign w:val="bottom"/>
          </w:tcPr>
          <w:p w14:paraId="752C7D07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4" w:type="dxa"/>
          </w:tcPr>
          <w:p w14:paraId="46C5620A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1D4EF413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F63997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7E85" w:rsidRPr="006F48DE" w14:paraId="1B2ABC17" w14:textId="77777777" w:rsidTr="00D96279">
        <w:tc>
          <w:tcPr>
            <w:tcW w:w="6300" w:type="dxa"/>
            <w:vAlign w:val="bottom"/>
          </w:tcPr>
          <w:p w14:paraId="0A0C06AA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6F48DE">
              <w:rPr>
                <w:rFonts w:asciiTheme="majorBidi" w:hAnsiTheme="majorBidi" w:cstheme="majorBidi"/>
                <w:sz w:val="30"/>
                <w:szCs w:val="30"/>
              </w:rPr>
              <w:t>Wizlah</w:t>
            </w:r>
            <w:proofErr w:type="spellEnd"/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Ventures Pte.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1384" w:type="dxa"/>
          </w:tcPr>
          <w:p w14:paraId="0A685E4F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60F6B92A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2A707F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7E85" w:rsidRPr="006F48DE" w14:paraId="70074A1B" w14:textId="77777777" w:rsidTr="00D96279">
        <w:tc>
          <w:tcPr>
            <w:tcW w:w="6300" w:type="dxa"/>
            <w:vAlign w:val="bottom"/>
          </w:tcPr>
          <w:p w14:paraId="517E6CE3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วิซลาห์ ทีเอช จำกัด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เดิมชื่อ บริษัท แซดเดคอร์ จำกัด)</w:t>
            </w:r>
          </w:p>
        </w:tc>
        <w:tc>
          <w:tcPr>
            <w:tcW w:w="1384" w:type="dxa"/>
          </w:tcPr>
          <w:p w14:paraId="7A241295" w14:textId="7793DD68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2BA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4E9E154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762F74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7E85" w:rsidRPr="006F48DE" w14:paraId="7D0FBAA8" w14:textId="77777777" w:rsidTr="00D96279">
        <w:tc>
          <w:tcPr>
            <w:tcW w:w="6300" w:type="dxa"/>
            <w:vAlign w:val="bottom"/>
          </w:tcPr>
          <w:p w14:paraId="62B2ED43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384" w:type="dxa"/>
          </w:tcPr>
          <w:p w14:paraId="0544FC22" w14:textId="225BE23A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2BA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896132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628186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7E85" w:rsidRPr="006F48DE" w14:paraId="39428D63" w14:textId="77777777" w:rsidTr="00D96279">
        <w:tc>
          <w:tcPr>
            <w:tcW w:w="6300" w:type="dxa"/>
            <w:vAlign w:val="bottom"/>
          </w:tcPr>
          <w:p w14:paraId="5F78BC16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5D477FA" w14:textId="4025E3B6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06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0B7F72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51925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7DB7304" w14:textId="77777777" w:rsidR="00E42286" w:rsidRPr="00386C09" w:rsidRDefault="00E42286" w:rsidP="00A0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EE77C" w14:textId="79CD0AC4" w:rsidR="00340B02" w:rsidRPr="00386C09" w:rsidRDefault="00340B02" w:rsidP="00A00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86C09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1C2C0D" w:rsidRPr="00386C09">
        <w:rPr>
          <w:rFonts w:asciiTheme="majorBidi" w:hAnsiTheme="majorBidi" w:cstheme="majorBidi"/>
          <w:sz w:val="30"/>
          <w:szCs w:val="30"/>
        </w:rPr>
        <w:t>2567</w:t>
      </w:r>
      <w:r w:rsidRPr="00386C09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 ซินเนอร์จี โกรท จำกัด มีมติอนุมัติการนำหุ้นสามัญของบริษัท </w:t>
      </w:r>
      <w:r w:rsidR="00C72787" w:rsidRPr="00386C09">
        <w:rPr>
          <w:rFonts w:asciiTheme="majorBidi" w:hAnsiTheme="majorBidi" w:cstheme="majorBidi"/>
          <w:sz w:val="30"/>
          <w:szCs w:val="30"/>
          <w:cs/>
        </w:rPr>
        <w:br/>
      </w:r>
      <w:r w:rsidRPr="00386C09">
        <w:rPr>
          <w:rFonts w:asciiTheme="majorBidi" w:hAnsiTheme="majorBidi" w:cstheme="majorBidi"/>
          <w:sz w:val="30"/>
          <w:szCs w:val="30"/>
          <w:cs/>
        </w:rPr>
        <w:t xml:space="preserve">วิซลาห์ ทีเอช จำกัด (เดิมชื่อ บริษัท แซดเดคอร์ จำกัด) ในสัดส่วนร้อยละ </w:t>
      </w:r>
      <w:r w:rsidR="001C2C0D" w:rsidRPr="00386C09">
        <w:rPr>
          <w:rFonts w:asciiTheme="majorBidi" w:hAnsiTheme="majorBidi" w:cstheme="majorBidi"/>
          <w:sz w:val="30"/>
          <w:szCs w:val="30"/>
        </w:rPr>
        <w:t>50</w:t>
      </w:r>
      <w:r w:rsidR="00C80F8E" w:rsidRPr="00386C09">
        <w:rPr>
          <w:rFonts w:asciiTheme="majorBidi" w:hAnsiTheme="majorBidi" w:cstheme="majorBidi"/>
          <w:sz w:val="30"/>
          <w:szCs w:val="30"/>
        </w:rPr>
        <w:t>.</w:t>
      </w:r>
      <w:r w:rsidR="001C2C0D" w:rsidRPr="00386C09">
        <w:rPr>
          <w:rFonts w:asciiTheme="majorBidi" w:hAnsiTheme="majorBidi" w:cstheme="majorBidi"/>
          <w:sz w:val="30"/>
          <w:szCs w:val="30"/>
        </w:rPr>
        <w:t>0</w:t>
      </w:r>
      <w:r w:rsidRPr="00386C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2787" w:rsidRPr="00386C09">
        <w:rPr>
          <w:rFonts w:asciiTheme="majorBidi" w:hAnsiTheme="majorBidi" w:cstheme="majorBidi" w:hint="cs"/>
          <w:sz w:val="30"/>
          <w:szCs w:val="30"/>
          <w:cs/>
        </w:rPr>
        <w:t>คิดเป็นมูลค่า</w:t>
      </w:r>
      <w:r w:rsidR="00C72787" w:rsidRPr="00386C09">
        <w:rPr>
          <w:rFonts w:asciiTheme="majorBidi" w:hAnsiTheme="majorBidi" w:cstheme="majorBidi"/>
          <w:sz w:val="30"/>
          <w:szCs w:val="30"/>
        </w:rPr>
        <w:t xml:space="preserve"> 2</w:t>
      </w:r>
      <w:r w:rsidR="00DB3F57">
        <w:rPr>
          <w:rFonts w:asciiTheme="majorBidi" w:hAnsiTheme="majorBidi" w:cstheme="majorBidi"/>
          <w:sz w:val="30"/>
          <w:szCs w:val="30"/>
        </w:rPr>
        <w:t>2</w:t>
      </w:r>
      <w:r w:rsidR="00C72787" w:rsidRPr="00386C09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และเงินสดจำนวน </w:t>
      </w:r>
      <w:r w:rsidR="00C72787" w:rsidRPr="00386C09">
        <w:rPr>
          <w:rFonts w:asciiTheme="majorBidi" w:hAnsiTheme="majorBidi" w:cstheme="majorBidi"/>
          <w:sz w:val="30"/>
          <w:szCs w:val="30"/>
        </w:rPr>
        <w:t xml:space="preserve">52 </w:t>
      </w:r>
      <w:r w:rsidR="00C72787" w:rsidRPr="00386C0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386C09">
        <w:rPr>
          <w:rFonts w:asciiTheme="majorBidi" w:hAnsiTheme="majorBidi" w:cstheme="majorBidi"/>
          <w:sz w:val="30"/>
          <w:szCs w:val="30"/>
          <w:cs/>
        </w:rPr>
        <w:t>ไปชำระมูลค่าหุ้น</w:t>
      </w:r>
      <w:r w:rsidR="00933E78" w:rsidRPr="00386C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6C09">
        <w:rPr>
          <w:rFonts w:asciiTheme="majorBidi" w:hAnsiTheme="majorBidi" w:cstheme="majorBidi"/>
          <w:sz w:val="30"/>
          <w:szCs w:val="30"/>
          <w:cs/>
        </w:rPr>
        <w:t>ให้แก่</w:t>
      </w:r>
      <w:r w:rsidR="00C72787" w:rsidRPr="00386C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Pr="00386C09">
        <w:rPr>
          <w:rFonts w:asciiTheme="majorBidi" w:hAnsiTheme="majorBidi" w:cstheme="majorBidi"/>
          <w:sz w:val="30"/>
          <w:szCs w:val="30"/>
        </w:rPr>
        <w:t>Wizlah</w:t>
      </w:r>
      <w:proofErr w:type="spellEnd"/>
      <w:r w:rsidRPr="00386C09">
        <w:rPr>
          <w:rFonts w:asciiTheme="majorBidi" w:hAnsiTheme="majorBidi" w:cstheme="majorBidi"/>
          <w:sz w:val="30"/>
          <w:szCs w:val="30"/>
        </w:rPr>
        <w:t xml:space="preserve"> Ventures Pte. Ltd.</w:t>
      </w:r>
      <w:r w:rsidRPr="00386C09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ซึ่งเป็นบริษัทจำกัดที่จดทะเบียนในประเทศสิงคโปร์ โดยบริษัท ซินเนอร์จี โกรท จำกัด ได้รับค่าตอบแทนเป็นหุ้นบุริมสิทธิจำนวน </w:t>
      </w:r>
      <w:r w:rsidR="001C2C0D" w:rsidRPr="00386C09">
        <w:rPr>
          <w:rFonts w:asciiTheme="majorBidi" w:hAnsiTheme="majorBidi" w:cstheme="majorBidi"/>
          <w:sz w:val="30"/>
          <w:szCs w:val="30"/>
        </w:rPr>
        <w:t>56</w:t>
      </w:r>
      <w:r w:rsidRPr="00386C09">
        <w:rPr>
          <w:rFonts w:asciiTheme="majorBidi" w:hAnsiTheme="majorBidi" w:cstheme="majorBidi"/>
          <w:sz w:val="30"/>
          <w:szCs w:val="30"/>
          <w:cs/>
        </w:rPr>
        <w:t xml:space="preserve"> ล้านหุ้น คิดเป็นร้อยละ </w:t>
      </w:r>
      <w:r w:rsidR="001C2C0D" w:rsidRPr="00386C09">
        <w:rPr>
          <w:rFonts w:asciiTheme="majorBidi" w:hAnsiTheme="majorBidi" w:cstheme="majorBidi"/>
          <w:sz w:val="30"/>
          <w:szCs w:val="30"/>
        </w:rPr>
        <w:t>34</w:t>
      </w:r>
      <w:r w:rsidRPr="00386C09">
        <w:rPr>
          <w:rFonts w:asciiTheme="majorBidi" w:hAnsiTheme="majorBidi" w:cstheme="majorBidi"/>
          <w:sz w:val="30"/>
          <w:szCs w:val="30"/>
          <w:cs/>
        </w:rPr>
        <w:t>.</w:t>
      </w:r>
      <w:r w:rsidR="001C2C0D" w:rsidRPr="00386C09">
        <w:rPr>
          <w:rFonts w:asciiTheme="majorBidi" w:hAnsiTheme="majorBidi" w:cstheme="majorBidi"/>
          <w:sz w:val="30"/>
          <w:szCs w:val="30"/>
        </w:rPr>
        <w:t>0</w:t>
      </w:r>
      <w:r w:rsidRPr="00386C09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ของจำนวนหุ้นทั้งหมดของ</w:t>
      </w:r>
      <w:r w:rsidR="00933E78" w:rsidRPr="00386C09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386C09">
        <w:rPr>
          <w:rFonts w:asciiTheme="majorBidi" w:hAnsiTheme="majorBidi" w:cstheme="majorBidi"/>
          <w:sz w:val="30"/>
          <w:szCs w:val="30"/>
        </w:rPr>
        <w:t>Wizlah</w:t>
      </w:r>
      <w:proofErr w:type="spellEnd"/>
      <w:r w:rsidRPr="00386C09">
        <w:rPr>
          <w:rFonts w:asciiTheme="majorBidi" w:hAnsiTheme="majorBidi" w:cstheme="majorBidi"/>
          <w:sz w:val="30"/>
          <w:szCs w:val="30"/>
        </w:rPr>
        <w:t xml:space="preserve"> </w:t>
      </w:r>
      <w:r w:rsidRPr="00386C09">
        <w:rPr>
          <w:rFonts w:asciiTheme="majorBidi" w:hAnsiTheme="majorBidi" w:cstheme="majorBidi"/>
          <w:spacing w:val="-4"/>
          <w:sz w:val="30"/>
          <w:szCs w:val="30"/>
        </w:rPr>
        <w:t xml:space="preserve">Ventures Pte. Ltd. </w:t>
      </w:r>
      <w:r w:rsidRPr="00386C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หรือคิดเป็นจำนวนเงิน </w:t>
      </w:r>
      <w:r w:rsidR="001C2C0D" w:rsidRPr="00386C09">
        <w:rPr>
          <w:rFonts w:asciiTheme="majorBidi" w:hAnsiTheme="majorBidi" w:cstheme="majorBidi"/>
          <w:spacing w:val="-4"/>
          <w:sz w:val="30"/>
          <w:szCs w:val="30"/>
        </w:rPr>
        <w:t>124</w:t>
      </w:r>
      <w:r w:rsidRPr="00386C0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ส่งผลให้บริษัท </w:t>
      </w:r>
      <w:r w:rsidR="00C72787" w:rsidRPr="00386C0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386C09">
        <w:rPr>
          <w:rFonts w:asciiTheme="majorBidi" w:hAnsiTheme="majorBidi" w:cstheme="majorBidi"/>
          <w:spacing w:val="-4"/>
          <w:sz w:val="30"/>
          <w:szCs w:val="30"/>
          <w:cs/>
        </w:rPr>
        <w:t>วิซลาห์ ทีเอช จำกัด สิ้นสุดการเป็นบริษัท</w:t>
      </w:r>
      <w:r w:rsidRPr="00386C09">
        <w:rPr>
          <w:rFonts w:asciiTheme="majorBidi" w:hAnsiTheme="majorBidi" w:cstheme="majorBidi"/>
          <w:sz w:val="30"/>
          <w:szCs w:val="30"/>
          <w:cs/>
        </w:rPr>
        <w:t>ย่อย</w:t>
      </w:r>
      <w:r w:rsidRPr="00386C09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ทางอ้อมของบริษัท และเปลี่ยนแปลงเป็นบริษัทร่วม โดยบริษัทรับรู้กำไรจากการสูญเสียอำนาจควบคุมในบริษัทย่อย จำนวน </w:t>
      </w:r>
      <w:r w:rsidR="001C2C0D" w:rsidRPr="00386C09">
        <w:rPr>
          <w:rFonts w:asciiTheme="majorBidi" w:hAnsiTheme="majorBidi" w:cstheme="majorBidi"/>
          <w:spacing w:val="-2"/>
          <w:sz w:val="30"/>
          <w:szCs w:val="30"/>
        </w:rPr>
        <w:t>49</w:t>
      </w:r>
      <w:r w:rsidRPr="00386C0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86C09">
        <w:rPr>
          <w:rFonts w:asciiTheme="majorBidi" w:hAnsiTheme="majorBidi" w:cstheme="majorBidi"/>
          <w:spacing w:val="-2"/>
          <w:sz w:val="30"/>
          <w:szCs w:val="30"/>
          <w:cs/>
        </w:rPr>
        <w:t>ล้านบาท ในงบกำไรขาดทุนเบ็ดเสร็จรวมสำหรับงวด</w:t>
      </w:r>
      <w:r w:rsidR="00C72787" w:rsidRPr="00386C0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725971" w:rsidRPr="00386C09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386C0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1C2C0D" w:rsidRPr="00386C09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386C0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5971" w:rsidRPr="00386C09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386C0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C2C0D" w:rsidRPr="00386C09"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27E61AB8" w14:textId="47E6B9EB" w:rsidR="00E02CFE" w:rsidRPr="00386C09" w:rsidRDefault="00E02CFE" w:rsidP="00CE0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2A60B4D" w14:textId="77777777" w:rsidR="00A657EE" w:rsidRPr="00386C09" w:rsidRDefault="00A65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1FE6B41" w14:textId="36422584" w:rsidR="00667C73" w:rsidRPr="00386C09" w:rsidRDefault="00667C73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การร่วมค้า</w:t>
      </w:r>
    </w:p>
    <w:p w14:paraId="28658A9C" w14:textId="77777777" w:rsidR="00667C73" w:rsidRDefault="00667C73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04"/>
        <w:gridCol w:w="992"/>
        <w:gridCol w:w="1276"/>
        <w:gridCol w:w="270"/>
        <w:gridCol w:w="1289"/>
      </w:tblGrid>
      <w:tr w:rsidR="00847E85" w:rsidRPr="001A7FFA" w14:paraId="0F072CCC" w14:textId="77777777" w:rsidTr="00D96279">
        <w:tc>
          <w:tcPr>
            <w:tcW w:w="5504" w:type="dxa"/>
          </w:tcPr>
          <w:p w14:paraId="2067096A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6D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E0F31D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346D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6D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46D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346D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2" w:type="dxa"/>
            <w:vAlign w:val="bottom"/>
          </w:tcPr>
          <w:p w14:paraId="6FDB5D93" w14:textId="77777777" w:rsidR="00847E85" w:rsidRPr="00346DFC" w:rsidRDefault="00847E85" w:rsidP="00D96279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</w:tcPr>
          <w:p w14:paraId="4DA1B987" w14:textId="77777777" w:rsidR="00847E85" w:rsidRPr="00346DFC" w:rsidRDefault="00847E85" w:rsidP="00D96279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6D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05743E3" w14:textId="77777777" w:rsidR="00847E85" w:rsidRPr="00346DFC" w:rsidRDefault="00847E85" w:rsidP="00D96279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vAlign w:val="bottom"/>
          </w:tcPr>
          <w:p w14:paraId="3ED43F1F" w14:textId="77777777" w:rsidR="00847E85" w:rsidRPr="00346DFC" w:rsidRDefault="00847E85" w:rsidP="00D9627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6DFC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F865210" w14:textId="77777777" w:rsidR="00847E85" w:rsidRPr="00346DFC" w:rsidRDefault="00847E85" w:rsidP="00D96279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7E85" w:rsidRPr="001A7FFA" w14:paraId="0EFFF11A" w14:textId="77777777" w:rsidTr="00D96279">
        <w:tc>
          <w:tcPr>
            <w:tcW w:w="5504" w:type="dxa"/>
          </w:tcPr>
          <w:p w14:paraId="214E40B0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2146AB7" w14:textId="77777777" w:rsidR="00847E85" w:rsidRPr="00346DFC" w:rsidRDefault="00847E85" w:rsidP="00D96279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744ED2F5" w14:textId="77777777" w:rsidR="00847E85" w:rsidRPr="00346DFC" w:rsidRDefault="00847E85" w:rsidP="00D96279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7E85" w:rsidRPr="001A7FFA" w14:paraId="10303F1B" w14:textId="77777777" w:rsidTr="00D96279">
        <w:tc>
          <w:tcPr>
            <w:tcW w:w="5504" w:type="dxa"/>
            <w:vAlign w:val="bottom"/>
          </w:tcPr>
          <w:p w14:paraId="0BD11BBC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(ถือหุ้นโดยบริษัทย่อยทางตรง)</w:t>
            </w:r>
          </w:p>
        </w:tc>
        <w:tc>
          <w:tcPr>
            <w:tcW w:w="992" w:type="dxa"/>
            <w:vAlign w:val="bottom"/>
          </w:tcPr>
          <w:p w14:paraId="7021B1FE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7B64E0A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CBDB6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vAlign w:val="bottom"/>
          </w:tcPr>
          <w:p w14:paraId="3A66AE0F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E85" w:rsidRPr="001A7FFA" w14:paraId="50E9A4FB" w14:textId="77777777" w:rsidTr="00D96279">
        <w:tc>
          <w:tcPr>
            <w:tcW w:w="5504" w:type="dxa"/>
            <w:vAlign w:val="bottom"/>
          </w:tcPr>
          <w:p w14:paraId="25F1B77E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6D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46DF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2" w:type="dxa"/>
            <w:vAlign w:val="bottom"/>
          </w:tcPr>
          <w:p w14:paraId="45191798" w14:textId="77777777" w:rsidR="00847E85" w:rsidRPr="00346DFC" w:rsidRDefault="00847E85" w:rsidP="00D96279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EAAEC3F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  <w:vAlign w:val="bottom"/>
          </w:tcPr>
          <w:p w14:paraId="2E361869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6C5340CB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7E85" w:rsidRPr="001A7FFA" w14:paraId="41DBFA6D" w14:textId="77777777" w:rsidTr="00D96279">
        <w:tc>
          <w:tcPr>
            <w:tcW w:w="5504" w:type="dxa"/>
            <w:vAlign w:val="bottom"/>
          </w:tcPr>
          <w:p w14:paraId="2E6B0721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992" w:type="dxa"/>
            <w:vAlign w:val="bottom"/>
          </w:tcPr>
          <w:p w14:paraId="5AFD3D93" w14:textId="3BE37BC3" w:rsidR="00847E85" w:rsidRPr="00346DFC" w:rsidRDefault="00847E85" w:rsidP="00D96279">
            <w:pPr>
              <w:tabs>
                <w:tab w:val="decimal" w:pos="12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6D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ง</w:t>
            </w:r>
            <w:r w:rsidR="00FD0DF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40302045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14:paraId="1152D82D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323BF969" w14:textId="271583CF" w:rsidR="00847E85" w:rsidRPr="00346DFC" w:rsidRDefault="00346DF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7E85" w:rsidRPr="001A7FFA" w14:paraId="1585629D" w14:textId="77777777" w:rsidTr="00D96279">
        <w:tc>
          <w:tcPr>
            <w:tcW w:w="5504" w:type="dxa"/>
            <w:vAlign w:val="bottom"/>
          </w:tcPr>
          <w:p w14:paraId="2F22F3CD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92" w:type="dxa"/>
            <w:vAlign w:val="bottom"/>
          </w:tcPr>
          <w:p w14:paraId="6AEFCEE5" w14:textId="210FAB5A" w:rsidR="00847E85" w:rsidRPr="00346DFC" w:rsidRDefault="00847E85" w:rsidP="00D96279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</w:t>
            </w:r>
            <w:r w:rsidR="00FD0D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0CE115B7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  <w:vAlign w:val="bottom"/>
          </w:tcPr>
          <w:p w14:paraId="320ABDF6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61264DD9" w14:textId="7F6E75BC" w:rsidR="00847E85" w:rsidRPr="00346DFC" w:rsidRDefault="00346DF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7E85" w:rsidRPr="001A7FFA" w14:paraId="6B45EE97" w14:textId="77777777" w:rsidTr="00D96279">
        <w:tc>
          <w:tcPr>
            <w:tcW w:w="5504" w:type="dxa"/>
            <w:vAlign w:val="bottom"/>
          </w:tcPr>
          <w:p w14:paraId="3924E046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92" w:type="dxa"/>
            <w:vAlign w:val="bottom"/>
          </w:tcPr>
          <w:p w14:paraId="56BCC2F5" w14:textId="712D686B" w:rsidR="00847E85" w:rsidRPr="00346DFC" w:rsidRDefault="00847E85" w:rsidP="00D96279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ฉ</w:t>
            </w:r>
            <w:r w:rsidR="00FD0D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22900F91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vAlign w:val="bottom"/>
          </w:tcPr>
          <w:p w14:paraId="0BB1E9FF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36A9794" w14:textId="4BA7AFD2" w:rsidR="00847E85" w:rsidRPr="00346DFC" w:rsidRDefault="00346DF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7E85" w:rsidRPr="001A7FFA" w14:paraId="29D1311D" w14:textId="77777777" w:rsidTr="00D96279">
        <w:tc>
          <w:tcPr>
            <w:tcW w:w="5504" w:type="dxa"/>
            <w:vAlign w:val="bottom"/>
          </w:tcPr>
          <w:p w14:paraId="74DF1149" w14:textId="292095A6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กลับรายการส่วนแบ่งขาดทุนการร่วมค้าที่ใช้วิธีส่วนได้เสีย</w:t>
            </w:r>
            <w:r w:rsidR="00651E8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>ที่เลิกกิจการ</w:t>
            </w:r>
          </w:p>
        </w:tc>
        <w:tc>
          <w:tcPr>
            <w:tcW w:w="992" w:type="dxa"/>
            <w:vAlign w:val="bottom"/>
          </w:tcPr>
          <w:p w14:paraId="2CA7163B" w14:textId="760BD112" w:rsidR="00847E85" w:rsidRPr="00346DFC" w:rsidRDefault="00847E85" w:rsidP="00D96279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ฉ</w:t>
            </w:r>
            <w:r w:rsidR="00FD0D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210CA0E3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7C84FAEE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149B6DD5" w14:textId="7B10F54F" w:rsidR="00847E85" w:rsidRPr="00346DFC" w:rsidRDefault="00346DF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7E85" w:rsidRPr="001A7FFA" w14:paraId="021EDEBC" w14:textId="77777777" w:rsidTr="00D96279">
        <w:tc>
          <w:tcPr>
            <w:tcW w:w="5504" w:type="dxa"/>
            <w:vAlign w:val="bottom"/>
          </w:tcPr>
          <w:p w14:paraId="5955E9DE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992" w:type="dxa"/>
            <w:vAlign w:val="bottom"/>
          </w:tcPr>
          <w:p w14:paraId="4FF9DCAA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9338A1" w14:textId="5B0FA87A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="Angsana New" w:hAnsi="Angsana New"/>
                <w:sz w:val="30"/>
                <w:szCs w:val="30"/>
              </w:rPr>
              <w:t>(3</w:t>
            </w:r>
            <w:r w:rsidR="00D200E3" w:rsidRPr="00346DFC">
              <w:rPr>
                <w:rFonts w:ascii="Angsana New" w:hAnsi="Angsana New"/>
                <w:sz w:val="30"/>
                <w:szCs w:val="30"/>
              </w:rPr>
              <w:t>6</w:t>
            </w:r>
            <w:r w:rsidRPr="00346D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DF04E49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56F7F92C" w14:textId="549FD8BA" w:rsidR="00847E85" w:rsidRPr="00346DFC" w:rsidRDefault="00346DF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7E85" w:rsidRPr="001A7FFA" w14:paraId="13C5206C" w14:textId="77777777" w:rsidTr="00D96279">
        <w:tc>
          <w:tcPr>
            <w:tcW w:w="5504" w:type="dxa"/>
            <w:vAlign w:val="bottom"/>
          </w:tcPr>
          <w:p w14:paraId="75538C4A" w14:textId="77777777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6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46D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346DFC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992" w:type="dxa"/>
            <w:vAlign w:val="bottom"/>
          </w:tcPr>
          <w:p w14:paraId="2139E35B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3D6D3" w14:textId="634BFCD0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D200E3" w:rsidRPr="00346DFC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0DE54269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15CE2" w14:textId="1D6F1838" w:rsidR="00847E85" w:rsidRPr="00346DFC" w:rsidRDefault="00346DF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7D0CDCB" w14:textId="77777777" w:rsidR="00847E85" w:rsidRDefault="00847E85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4F790" w14:textId="78462829" w:rsidR="000301AC" w:rsidRPr="00386C09" w:rsidRDefault="00D200E3" w:rsidP="00847E85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</w:pPr>
      <w:r w:rsidRPr="00D200E3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</w:t>
      </w:r>
      <w:r w:rsidR="00300606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ในการร่วมค้า</w:t>
      </w:r>
    </w:p>
    <w:p w14:paraId="3D7EB674" w14:textId="412A4AFF" w:rsidR="00764B69" w:rsidRDefault="00764B69" w:rsidP="009E5996">
      <w:pPr>
        <w:rPr>
          <w:rFonts w:asciiTheme="majorBidi" w:hAnsiTheme="majorBidi" w:cstheme="majorBidi"/>
          <w:sz w:val="30"/>
          <w:szCs w:val="30"/>
        </w:rPr>
      </w:pPr>
    </w:p>
    <w:p w14:paraId="5D4F25D2" w14:textId="10E41136" w:rsidR="00D200E3" w:rsidRDefault="00D200E3" w:rsidP="00D200E3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  <w:lang w:bidi="th-TH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ในระหว่างปี</w:t>
      </w:r>
      <w:r w:rsidR="00300606">
        <w:rPr>
          <w:rFonts w:asciiTheme="majorBidi" w:hAnsiTheme="majorBidi"/>
          <w:sz w:val="30"/>
          <w:szCs w:val="30"/>
          <w:lang w:val="en-US" w:bidi="th-TH"/>
        </w:rPr>
        <w:t xml:space="preserve"> 2567 </w:t>
      </w:r>
      <w:r w:rsidRPr="00447DE8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bidi="th-TH"/>
        </w:rPr>
        <w:t>ย่อย</w:t>
      </w:r>
      <w:r w:rsidRPr="00447DE8">
        <w:rPr>
          <w:rFonts w:asciiTheme="majorBidi" w:hAnsiTheme="majorBidi"/>
          <w:sz w:val="30"/>
          <w:szCs w:val="30"/>
          <w:cs/>
          <w:lang w:bidi="th-TH"/>
        </w:rPr>
        <w:t>ได้จ่ายชำระค่าหุ้นเพิ่มทุนของการร่วมค้า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โดยสัดส่วนการถือหุ้นไม่เปลี่ยนแปลง</w:t>
      </w:r>
      <w:r w:rsidRPr="008813E6">
        <w:rPr>
          <w:rFonts w:asciiTheme="majorBidi" w:hAnsiTheme="majorBidi"/>
          <w:sz w:val="30"/>
          <w:szCs w:val="30"/>
          <w:cs/>
          <w:lang w:bidi="th-TH"/>
        </w:rPr>
        <w:t xml:space="preserve"> ดังนี้</w:t>
      </w:r>
    </w:p>
    <w:p w14:paraId="7D134CCB" w14:textId="77777777" w:rsidR="00D200E3" w:rsidRPr="00386C09" w:rsidRDefault="00D200E3" w:rsidP="009E599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720"/>
        <w:gridCol w:w="720"/>
        <w:gridCol w:w="270"/>
        <w:gridCol w:w="2070"/>
      </w:tblGrid>
      <w:tr w:rsidR="00572BA9" w:rsidRPr="00DC5F04" w14:paraId="10D9B620" w14:textId="77777777" w:rsidTr="00DB3F57">
        <w:tc>
          <w:tcPr>
            <w:tcW w:w="5040" w:type="dxa"/>
            <w:shd w:val="clear" w:color="auto" w:fill="auto"/>
          </w:tcPr>
          <w:p w14:paraId="49F5EE41" w14:textId="77777777" w:rsidR="00572BA9" w:rsidRPr="00DC5F04" w:rsidRDefault="00572BA9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AC21145" w14:textId="77777777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21D8639" w14:textId="77777777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4FC5F1C" w14:textId="40BA877E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</w:rPr>
              <w:t>ค่าหุ้นเพิ่มทุนที่ชำระแล้ว</w:t>
            </w:r>
          </w:p>
        </w:tc>
      </w:tr>
      <w:tr w:rsidR="00572BA9" w:rsidRPr="00DC5F04" w14:paraId="250F7CB4" w14:textId="77777777" w:rsidTr="00DB3F57">
        <w:tc>
          <w:tcPr>
            <w:tcW w:w="5040" w:type="dxa"/>
            <w:shd w:val="clear" w:color="auto" w:fill="auto"/>
          </w:tcPr>
          <w:p w14:paraId="0B2CB455" w14:textId="77777777" w:rsidR="00572BA9" w:rsidRPr="00DC5F04" w:rsidRDefault="00572BA9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4D0ED807" w14:textId="77777777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</w:t>
            </w:r>
          </w:p>
        </w:tc>
        <w:tc>
          <w:tcPr>
            <w:tcW w:w="720" w:type="dxa"/>
          </w:tcPr>
          <w:p w14:paraId="4D825265" w14:textId="77777777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1B9FBBF8" w14:textId="77777777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4762FAA" w14:textId="7863F247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</w:tr>
      <w:tr w:rsidR="00572BA9" w:rsidRPr="00DC5F04" w14:paraId="562B7747" w14:textId="77777777" w:rsidTr="00DB3F57">
        <w:tc>
          <w:tcPr>
            <w:tcW w:w="5040" w:type="dxa"/>
            <w:shd w:val="clear" w:color="auto" w:fill="auto"/>
          </w:tcPr>
          <w:p w14:paraId="67FBC344" w14:textId="5CDE7A34" w:rsidR="00572BA9" w:rsidRPr="00DC5F04" w:rsidRDefault="00572BA9" w:rsidP="0095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62F7DC95" w14:textId="084A9D1E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5F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70" w:type="dxa"/>
          </w:tcPr>
          <w:p w14:paraId="59D621E9" w14:textId="77777777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0A6B2F0" w14:textId="64996BD3" w:rsidR="00572BA9" w:rsidRPr="00DC5F04" w:rsidRDefault="00572BA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5F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C5A8F" w:rsidRPr="00DC5F04" w14:paraId="6312EB6B" w14:textId="77777777" w:rsidTr="00DB3F57">
        <w:tc>
          <w:tcPr>
            <w:tcW w:w="5040" w:type="dxa"/>
            <w:shd w:val="clear" w:color="auto" w:fill="auto"/>
          </w:tcPr>
          <w:p w14:paraId="7DC6A591" w14:textId="41594358" w:rsidR="005C5A8F" w:rsidRPr="00346DFC" w:rsidRDefault="005C5A8F" w:rsidP="005C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(ถือหุ้นโดยบริษัทย่อยทางตรง)</w:t>
            </w:r>
          </w:p>
        </w:tc>
        <w:tc>
          <w:tcPr>
            <w:tcW w:w="1440" w:type="dxa"/>
            <w:gridSpan w:val="2"/>
          </w:tcPr>
          <w:p w14:paraId="48CAB40C" w14:textId="77777777" w:rsidR="005C5A8F" w:rsidRPr="00DC5F04" w:rsidRDefault="005C5A8F" w:rsidP="005C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A1165" w14:textId="77777777" w:rsidR="005C5A8F" w:rsidRPr="00DC5F04" w:rsidRDefault="005C5A8F" w:rsidP="005C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72A0BC9" w14:textId="77777777" w:rsidR="005C5A8F" w:rsidRPr="00DC5F04" w:rsidRDefault="005C5A8F" w:rsidP="005C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C5A8F" w:rsidRPr="00DC5F04" w14:paraId="3917BBA0" w14:textId="77777777" w:rsidTr="00DB3F57">
        <w:tc>
          <w:tcPr>
            <w:tcW w:w="5040" w:type="dxa"/>
          </w:tcPr>
          <w:p w14:paraId="2F26CE77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ออริจิ้น โฮเทล พฤกษา สุขุมวิท จำกัด</w:t>
            </w:r>
          </w:p>
          <w:p w14:paraId="7ECB660C" w14:textId="6F9CC7E3" w:rsidR="005C5A8F" w:rsidRPr="00DC5F04" w:rsidRDefault="005C5A8F" w:rsidP="005C5A8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(เดิมชื่อ บริษัท วัน ออริจิ้น สมุย เฉวง บีช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จำกัด)</w:t>
            </w:r>
          </w:p>
        </w:tc>
        <w:tc>
          <w:tcPr>
            <w:tcW w:w="720" w:type="dxa"/>
          </w:tcPr>
          <w:p w14:paraId="5C16CAC0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6D1345" w14:textId="3EE99C53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720" w:type="dxa"/>
          </w:tcPr>
          <w:p w14:paraId="00893103" w14:textId="77777777" w:rsidR="005C5A8F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29E5C8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</w:p>
        </w:tc>
        <w:tc>
          <w:tcPr>
            <w:tcW w:w="270" w:type="dxa"/>
          </w:tcPr>
          <w:p w14:paraId="2460EB26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4360EE95" w14:textId="77777777" w:rsidR="005C5A8F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ADA820" w14:textId="716C4B3D" w:rsidR="005C5A8F" w:rsidRPr="00DC5F04" w:rsidRDefault="005C5A8F" w:rsidP="005C5A8F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21</w:t>
            </w:r>
          </w:p>
        </w:tc>
      </w:tr>
      <w:tr w:rsidR="005C5A8F" w:rsidRPr="00DC5F04" w14:paraId="043FEC0F" w14:textId="77777777" w:rsidTr="00DB3F57">
        <w:tc>
          <w:tcPr>
            <w:tcW w:w="5040" w:type="dxa"/>
          </w:tcPr>
          <w:p w14:paraId="5E85C775" w14:textId="577AE856" w:rsidR="005C5A8F" w:rsidRPr="00DC5F04" w:rsidRDefault="005C5A8F" w:rsidP="005C5A8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บริษัท พาร์ค ลักชัวรี่ เอสพีวี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720" w:type="dxa"/>
          </w:tcPr>
          <w:p w14:paraId="4D41C7A4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720" w:type="dxa"/>
          </w:tcPr>
          <w:p w14:paraId="6F94CD3F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60</w:t>
            </w:r>
          </w:p>
        </w:tc>
        <w:tc>
          <w:tcPr>
            <w:tcW w:w="270" w:type="dxa"/>
          </w:tcPr>
          <w:p w14:paraId="3A92CE97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0C7BCBA3" w14:textId="257CBC1F" w:rsidR="005C5A8F" w:rsidRPr="00DC5F04" w:rsidRDefault="005C5A8F" w:rsidP="005C5A8F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</w:tr>
      <w:tr w:rsidR="005C5A8F" w:rsidRPr="00DC5F04" w14:paraId="54A35146" w14:textId="77777777" w:rsidTr="00DB3F57">
        <w:tc>
          <w:tcPr>
            <w:tcW w:w="5040" w:type="dxa"/>
          </w:tcPr>
          <w:p w14:paraId="234FA5A3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720" w:type="dxa"/>
          </w:tcPr>
          <w:p w14:paraId="41921BCE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1,650</w:t>
            </w:r>
          </w:p>
        </w:tc>
        <w:tc>
          <w:tcPr>
            <w:tcW w:w="720" w:type="dxa"/>
          </w:tcPr>
          <w:p w14:paraId="1D419384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1,700</w:t>
            </w:r>
          </w:p>
        </w:tc>
        <w:tc>
          <w:tcPr>
            <w:tcW w:w="270" w:type="dxa"/>
          </w:tcPr>
          <w:p w14:paraId="77C4F515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7BD27A1B" w14:textId="42E99403" w:rsidR="005C5A8F" w:rsidRPr="00DC5F04" w:rsidRDefault="005C5A8F" w:rsidP="005C5A8F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5C5A8F" w:rsidRPr="00DC5F04" w14:paraId="301E2016" w14:textId="77777777" w:rsidTr="00DB3F57">
        <w:tc>
          <w:tcPr>
            <w:tcW w:w="5040" w:type="dxa"/>
          </w:tcPr>
          <w:p w14:paraId="1871C0D3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เอ็นแอลอาร์ ทีเอช จำกัด</w:t>
            </w:r>
          </w:p>
        </w:tc>
        <w:tc>
          <w:tcPr>
            <w:tcW w:w="720" w:type="dxa"/>
          </w:tcPr>
          <w:p w14:paraId="5EFF22B0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720" w:type="dxa"/>
          </w:tcPr>
          <w:p w14:paraId="7CE29113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0" w:type="dxa"/>
          </w:tcPr>
          <w:p w14:paraId="1AE48FA0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31128FA9" w14:textId="4E2A60D3" w:rsidR="005C5A8F" w:rsidRPr="00DC5F04" w:rsidRDefault="005C5A8F" w:rsidP="005C5A8F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5C5A8F" w:rsidRPr="00DC5F04" w14:paraId="6451DEB6" w14:textId="77777777" w:rsidTr="00DB3F57">
        <w:tc>
          <w:tcPr>
            <w:tcW w:w="5040" w:type="dxa"/>
            <w:vAlign w:val="bottom"/>
          </w:tcPr>
          <w:p w14:paraId="0EC1AFBB" w14:textId="5474C99F" w:rsidR="005C5A8F" w:rsidRPr="00DC5F04" w:rsidRDefault="005C5A8F" w:rsidP="005C5A8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0" w:type="dxa"/>
          </w:tcPr>
          <w:p w14:paraId="377F5434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2ACE1C5E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02314F2" w14:textId="77777777" w:rsidR="005C5A8F" w:rsidRPr="00DC5F04" w:rsidRDefault="005C5A8F" w:rsidP="005C5A8F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C3BFC7B" w14:textId="5A14984F" w:rsidR="005C5A8F" w:rsidRPr="00DC5F04" w:rsidRDefault="005C5A8F" w:rsidP="005C5A8F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5F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46463F1B" w14:textId="77777777" w:rsidR="00462542" w:rsidRDefault="0046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3EDC72AE" w14:textId="7C899C83" w:rsidR="00B93EDC" w:rsidRPr="00386C09" w:rsidRDefault="00D200E3" w:rsidP="00D200E3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</w:pPr>
      <w:r w:rsidRPr="00D200E3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lastRenderedPageBreak/>
        <w:t>ลงทุนเพิ่มในการร่วมค้า</w:t>
      </w:r>
    </w:p>
    <w:p w14:paraId="75FD23E1" w14:textId="77777777" w:rsidR="00B93EDC" w:rsidRPr="00386C09" w:rsidRDefault="00B93EDC" w:rsidP="006F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E303F9" w14:textId="5C4E58B8" w:rsidR="00BC223F" w:rsidRDefault="00BC223F" w:rsidP="00BC2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/>
          <w:sz w:val="30"/>
          <w:szCs w:val="30"/>
        </w:rPr>
      </w:pPr>
      <w:r w:rsidRPr="00386C09">
        <w:rPr>
          <w:rFonts w:asciiTheme="majorBidi" w:hAnsiTheme="majorBidi"/>
          <w:sz w:val="30"/>
          <w:szCs w:val="30"/>
          <w:cs/>
        </w:rPr>
        <w:t>ใน</w:t>
      </w:r>
      <w:r w:rsidR="00D200E3" w:rsidRPr="00D200E3">
        <w:rPr>
          <w:rFonts w:asciiTheme="majorBidi" w:hAnsiTheme="majorBidi"/>
          <w:sz w:val="30"/>
          <w:szCs w:val="30"/>
          <w:cs/>
        </w:rPr>
        <w:t>ระหว่างปี</w:t>
      </w:r>
      <w:r w:rsidR="00DB3F57">
        <w:rPr>
          <w:rFonts w:asciiTheme="majorBidi" w:hAnsiTheme="majorBidi"/>
          <w:sz w:val="30"/>
          <w:szCs w:val="30"/>
        </w:rPr>
        <w:t xml:space="preserve"> 2567 </w:t>
      </w:r>
      <w:r w:rsidR="00D200E3" w:rsidRPr="00D200E3">
        <w:rPr>
          <w:rFonts w:asciiTheme="majorBidi" w:hAnsiTheme="majorBidi"/>
          <w:sz w:val="30"/>
          <w:szCs w:val="30"/>
          <w:cs/>
        </w:rPr>
        <w:t>บริษัทย่อยได้ลงทุนเพิ่มในการร่วมค้า ซึ่งเป็นบริษัทที่จดทะเบียนในประเทศไทย ดังนี้</w:t>
      </w:r>
    </w:p>
    <w:p w14:paraId="459208CC" w14:textId="77777777" w:rsidR="00D200E3" w:rsidRDefault="00D200E3" w:rsidP="00BC2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8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70"/>
        <w:gridCol w:w="1800"/>
        <w:gridCol w:w="270"/>
        <w:gridCol w:w="1260"/>
        <w:gridCol w:w="270"/>
        <w:gridCol w:w="1350"/>
        <w:gridCol w:w="270"/>
        <w:gridCol w:w="730"/>
      </w:tblGrid>
      <w:tr w:rsidR="00D200E3" w:rsidRPr="00A34903" w14:paraId="626A688E" w14:textId="77777777" w:rsidTr="00913869">
        <w:tc>
          <w:tcPr>
            <w:tcW w:w="2610" w:type="dxa"/>
            <w:shd w:val="clear" w:color="auto" w:fill="auto"/>
          </w:tcPr>
          <w:p w14:paraId="46D9CCC1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90F3A3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FDF80CA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C5CB7A6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</w:tcPr>
          <w:p w14:paraId="1BFE3539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4C7DFD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b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shd w:val="clear" w:color="auto" w:fill="auto"/>
          </w:tcPr>
          <w:p w14:paraId="4B8A01D1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747D88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  <w:p w14:paraId="78008346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/>
                <w:b/>
                <w:sz w:val="28"/>
                <w:szCs w:val="28"/>
                <w:cs/>
              </w:rPr>
              <w:t>ทุน</w:t>
            </w:r>
            <w:r>
              <w:rPr>
                <w:rFonts w:asciiTheme="majorBidi" w:hAnsiTheme="majorBidi" w:hint="cs"/>
                <w:b/>
                <w:sz w:val="28"/>
                <w:szCs w:val="28"/>
                <w:cs/>
                <w:lang w:bidi="th-TH"/>
              </w:rPr>
              <w:t>ที่ชำระแล้ว</w:t>
            </w:r>
          </w:p>
        </w:tc>
        <w:tc>
          <w:tcPr>
            <w:tcW w:w="270" w:type="dxa"/>
            <w:shd w:val="clear" w:color="auto" w:fill="auto"/>
          </w:tcPr>
          <w:p w14:paraId="46B90F76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44930599" w14:textId="77777777" w:rsidR="00D200E3" w:rsidRPr="00A34903" w:rsidRDefault="00D200E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574A8F5B" w14:textId="77777777" w:rsidR="00D200E3" w:rsidRPr="00A34903" w:rsidRDefault="00D200E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4903">
              <w:rPr>
                <w:rFonts w:asciiTheme="majorBidi" w:hAnsiTheme="majorBidi"/>
                <w:sz w:val="28"/>
                <w:szCs w:val="28"/>
                <w:cs/>
              </w:rPr>
              <w:t>ราคาทุน</w:t>
            </w:r>
          </w:p>
        </w:tc>
      </w:tr>
      <w:tr w:rsidR="00D200E3" w:rsidRPr="00A34903" w14:paraId="1C0CEAA0" w14:textId="77777777" w:rsidTr="00913869">
        <w:tc>
          <w:tcPr>
            <w:tcW w:w="2610" w:type="dxa"/>
            <w:shd w:val="clear" w:color="auto" w:fill="auto"/>
          </w:tcPr>
          <w:p w14:paraId="2739E8E7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A8AD2C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29086739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6CC176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4697D8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C3C1A59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50" w:type="dxa"/>
            <w:gridSpan w:val="3"/>
            <w:shd w:val="clear" w:color="auto" w:fill="auto"/>
          </w:tcPr>
          <w:p w14:paraId="58CBC337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3490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21D93" w:rsidRPr="00A34903" w14:paraId="18C6C418" w14:textId="77777777" w:rsidTr="00913869">
        <w:tc>
          <w:tcPr>
            <w:tcW w:w="4680" w:type="dxa"/>
            <w:gridSpan w:val="3"/>
            <w:shd w:val="clear" w:color="auto" w:fill="auto"/>
          </w:tcPr>
          <w:p w14:paraId="3B0AA97B" w14:textId="30AF8B0B" w:rsidR="00A21D93" w:rsidRDefault="00A21D93" w:rsidP="009138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A7F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A7F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(ถือหุ้นโดยบริษัทย่อยทางตรง)</w:t>
            </w:r>
          </w:p>
        </w:tc>
        <w:tc>
          <w:tcPr>
            <w:tcW w:w="270" w:type="dxa"/>
            <w:shd w:val="clear" w:color="auto" w:fill="auto"/>
          </w:tcPr>
          <w:p w14:paraId="2314A2BC" w14:textId="77777777" w:rsidR="00A21D93" w:rsidRPr="00A34903" w:rsidRDefault="00A21D9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B3D1F9" w14:textId="77777777" w:rsidR="00A21D93" w:rsidRDefault="00A21D9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8B28D5" w14:textId="77777777" w:rsidR="00A21D93" w:rsidRPr="00A34903" w:rsidRDefault="00A21D9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AA3205" w14:textId="77777777" w:rsidR="00A21D93" w:rsidRDefault="00A21D9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4DBDF6" w14:textId="77777777" w:rsidR="00A21D93" w:rsidRPr="00A34903" w:rsidRDefault="00A21D9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447D5F88" w14:textId="77777777" w:rsidR="00A21D93" w:rsidRDefault="00A21D9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200E3" w:rsidRPr="00A34903" w14:paraId="1CCA3E28" w14:textId="77777777" w:rsidTr="00913869">
        <w:tc>
          <w:tcPr>
            <w:tcW w:w="2610" w:type="dxa"/>
            <w:shd w:val="clear" w:color="auto" w:fill="auto"/>
          </w:tcPr>
          <w:p w14:paraId="1C5D7E79" w14:textId="42C16865" w:rsidR="00D200E3" w:rsidRPr="00913869" w:rsidRDefault="00D200E3" w:rsidP="00913869">
            <w:pPr>
              <w:pStyle w:val="block"/>
              <w:spacing w:after="0" w:line="240" w:lineRule="auto"/>
              <w:ind w:left="201" w:hanging="18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913869">
              <w:rPr>
                <w:rFonts w:asciiTheme="majorBidi" w:hAnsiTheme="majorBidi"/>
                <w:spacing w:val="-4"/>
                <w:sz w:val="28"/>
                <w:szCs w:val="28"/>
                <w:cs/>
                <w:lang w:bidi="th-TH"/>
              </w:rPr>
              <w:t xml:space="preserve">บริษัท บริทาเนีย เอสพีวี </w:t>
            </w:r>
            <w:r w:rsidR="00DC5F04" w:rsidRPr="00913869">
              <w:rPr>
                <w:rFonts w:asciiTheme="majorBidi" w:hAnsiTheme="majorBidi"/>
                <w:spacing w:val="-4"/>
                <w:sz w:val="28"/>
                <w:szCs w:val="28"/>
                <w:lang w:val="en-US" w:bidi="th-TH"/>
              </w:rPr>
              <w:t>16</w:t>
            </w:r>
            <w:r w:rsidRPr="00913869">
              <w:rPr>
                <w:rFonts w:asciiTheme="majorBidi" w:hAnsiTheme="majorBidi"/>
                <w:spacing w:val="-4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49C9B2CF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59DD9AA5" w14:textId="1A110EEB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270" w:type="dxa"/>
            <w:shd w:val="clear" w:color="auto" w:fill="auto"/>
          </w:tcPr>
          <w:p w14:paraId="258297EA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0ABC09" w14:textId="18BADA21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CDC5873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39E993" w14:textId="12A7022A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64C29646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180BEE86" w14:textId="3388C885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85</w:t>
            </w:r>
          </w:p>
        </w:tc>
      </w:tr>
      <w:tr w:rsidR="00D200E3" w:rsidRPr="00A34903" w14:paraId="5100C694" w14:textId="77777777" w:rsidTr="00913869">
        <w:tc>
          <w:tcPr>
            <w:tcW w:w="2610" w:type="dxa"/>
          </w:tcPr>
          <w:p w14:paraId="15BF5635" w14:textId="1CC8E9EC" w:rsidR="00D200E3" w:rsidRPr="00A34903" w:rsidRDefault="00D200E3" w:rsidP="00913869">
            <w:pPr>
              <w:pStyle w:val="block"/>
              <w:spacing w:after="0" w:line="240" w:lineRule="auto"/>
              <w:ind w:left="201" w:hanging="18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2ED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พีเอส เวล โฮลดิ้ง จำกัด</w:t>
            </w:r>
            <w:r w:rsidR="0033317D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*</w:t>
            </w:r>
          </w:p>
        </w:tc>
        <w:tc>
          <w:tcPr>
            <w:tcW w:w="270" w:type="dxa"/>
          </w:tcPr>
          <w:p w14:paraId="685AE247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01A7B263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32ED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1973255B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6CE009" w14:textId="2C7802B9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51</w:t>
            </w:r>
          </w:p>
        </w:tc>
        <w:tc>
          <w:tcPr>
            <w:tcW w:w="270" w:type="dxa"/>
          </w:tcPr>
          <w:p w14:paraId="78DBA5A6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D6EDAF3" w14:textId="38463966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202</w:t>
            </w:r>
          </w:p>
        </w:tc>
        <w:tc>
          <w:tcPr>
            <w:tcW w:w="270" w:type="dxa"/>
          </w:tcPr>
          <w:p w14:paraId="40D269AE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</w:tcPr>
          <w:p w14:paraId="632D0409" w14:textId="7CAA4C5B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</w:t>
            </w:r>
          </w:p>
        </w:tc>
      </w:tr>
      <w:tr w:rsidR="00D200E3" w:rsidRPr="00A34903" w14:paraId="380A7FAE" w14:textId="77777777" w:rsidTr="00913869">
        <w:tc>
          <w:tcPr>
            <w:tcW w:w="2610" w:type="dxa"/>
          </w:tcPr>
          <w:p w14:paraId="25CEF887" w14:textId="77777777" w:rsidR="00D200E3" w:rsidRPr="00032ED4" w:rsidRDefault="00D200E3" w:rsidP="007C5A45">
            <w:pPr>
              <w:pStyle w:val="block"/>
              <w:spacing w:after="0" w:line="240" w:lineRule="auto"/>
              <w:ind w:left="201" w:hanging="18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132B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เซอร์วิโซ เฮลท์แคร์ โซลูชั่น จำกัด</w:t>
            </w:r>
          </w:p>
        </w:tc>
        <w:tc>
          <w:tcPr>
            <w:tcW w:w="270" w:type="dxa"/>
          </w:tcPr>
          <w:p w14:paraId="102127F1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6305F44F" w14:textId="00FA28C4" w:rsidR="00D200E3" w:rsidRPr="00032ED4" w:rsidRDefault="00D200E3" w:rsidP="007C5A45">
            <w:pPr>
              <w:pStyle w:val="block"/>
              <w:spacing w:after="0" w:line="240" w:lineRule="auto"/>
              <w:ind w:left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316478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ให้บริการทำให้</w:t>
            </w:r>
            <w:r w:rsidR="00DC5F04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DC5F04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  </w:t>
            </w:r>
            <w:r w:rsidRPr="00316478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เครื่องมือแพทย์</w:t>
            </w:r>
            <w:r w:rsidR="00DC5F04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DC5F04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  </w:t>
            </w:r>
            <w:r w:rsidRPr="00316478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ปราศจากเชื้อ</w:t>
            </w:r>
          </w:p>
        </w:tc>
        <w:tc>
          <w:tcPr>
            <w:tcW w:w="270" w:type="dxa"/>
          </w:tcPr>
          <w:p w14:paraId="767A5788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E7CFEA2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415B01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4CFA25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  <w:tc>
          <w:tcPr>
            <w:tcW w:w="270" w:type="dxa"/>
          </w:tcPr>
          <w:p w14:paraId="3E2553E7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910A56D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A71EA3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4F3D76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</w:tcPr>
          <w:p w14:paraId="06F5C770" w14:textId="77777777" w:rsidR="00D200E3" w:rsidRPr="00A3490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</w:tcPr>
          <w:p w14:paraId="1DF0D900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C18927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B760D5" w14:textId="77777777" w:rsidR="00D200E3" w:rsidRDefault="00D200E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</w:tr>
      <w:tr w:rsidR="00DC5F04" w:rsidRPr="00A34903" w14:paraId="65007E3A" w14:textId="77777777" w:rsidTr="00913869">
        <w:tc>
          <w:tcPr>
            <w:tcW w:w="2610" w:type="dxa"/>
          </w:tcPr>
          <w:p w14:paraId="351E5346" w14:textId="44574533" w:rsidR="00DC5F04" w:rsidRPr="00913869" w:rsidRDefault="00DC5F04" w:rsidP="0033317D">
            <w:pPr>
              <w:pStyle w:val="block"/>
              <w:spacing w:after="0" w:line="240" w:lineRule="auto"/>
              <w:ind w:left="201" w:hanging="180"/>
              <w:rPr>
                <w:rFonts w:asciiTheme="majorBidi" w:hAnsiTheme="majorBidi"/>
                <w:spacing w:val="-6"/>
                <w:sz w:val="28"/>
                <w:szCs w:val="28"/>
                <w:cs/>
                <w:lang w:bidi="th-TH"/>
              </w:rPr>
            </w:pPr>
            <w:r w:rsidRPr="00913869">
              <w:rPr>
                <w:rFonts w:asciiTheme="majorBidi" w:hAnsiTheme="majorBidi"/>
                <w:spacing w:val="-6"/>
                <w:sz w:val="28"/>
                <w:szCs w:val="28"/>
                <w:cs/>
                <w:lang w:bidi="th-TH"/>
              </w:rPr>
              <w:t xml:space="preserve">บริษัท ทองหล่อ เวล โฮลดิ้ง </w:t>
            </w:r>
            <w:r w:rsidR="0033317D">
              <w:rPr>
                <w:rFonts w:asciiTheme="majorBidi" w:hAnsiTheme="majorBidi"/>
                <w:spacing w:val="-6"/>
                <w:sz w:val="28"/>
                <w:szCs w:val="28"/>
                <w:lang w:bidi="th-TH"/>
              </w:rPr>
              <w:br/>
            </w:r>
            <w:r w:rsidRPr="00913869">
              <w:rPr>
                <w:rFonts w:asciiTheme="majorBidi" w:hAnsiTheme="majorBidi"/>
                <w:spacing w:val="-6"/>
                <w:sz w:val="28"/>
                <w:szCs w:val="28"/>
                <w:cs/>
                <w:lang w:bidi="th-TH"/>
              </w:rPr>
              <w:t>จำกัด</w:t>
            </w:r>
            <w:r w:rsidR="0033317D">
              <w:rPr>
                <w:rFonts w:asciiTheme="majorBidi" w:hAnsiTheme="majorBidi"/>
                <w:spacing w:val="-6"/>
                <w:sz w:val="28"/>
                <w:szCs w:val="28"/>
                <w:lang w:bidi="th-TH"/>
              </w:rPr>
              <w:t xml:space="preserve"> **</w:t>
            </w:r>
          </w:p>
        </w:tc>
        <w:tc>
          <w:tcPr>
            <w:tcW w:w="270" w:type="dxa"/>
          </w:tcPr>
          <w:p w14:paraId="676D84C9" w14:textId="77777777" w:rsidR="00DC5F04" w:rsidRPr="00A34903" w:rsidRDefault="00DC5F0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B720F92" w14:textId="77777777" w:rsidR="00827201" w:rsidRDefault="00827201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6F8C037C" w14:textId="476FEA08" w:rsidR="00DC5F04" w:rsidRPr="00032ED4" w:rsidRDefault="00DC5F0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032ED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96E9E89" w14:textId="77777777" w:rsidR="00DC5F04" w:rsidRPr="00A34903" w:rsidRDefault="00DC5F0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FCCB0A3" w14:textId="77777777" w:rsidR="00827201" w:rsidRDefault="00827201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C4DC96" w14:textId="51CC25A3" w:rsidR="00DC5F04" w:rsidRPr="001E298A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424F5922" w14:textId="77777777" w:rsidR="00DC5F04" w:rsidRPr="00A34903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4AA72B0" w14:textId="77777777" w:rsidR="00827201" w:rsidRDefault="00827201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1B43BE" w14:textId="0AA12F91" w:rsidR="00DC5F04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270" w:type="dxa"/>
          </w:tcPr>
          <w:p w14:paraId="2602BA6C" w14:textId="77777777" w:rsidR="00DC5F04" w:rsidRPr="00A34903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D10EA99" w14:textId="77777777" w:rsidR="00827201" w:rsidRDefault="00827201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B69860" w14:textId="79FEBFCC" w:rsidR="00DC5F04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</w:p>
        </w:tc>
      </w:tr>
      <w:tr w:rsidR="00DC5F04" w:rsidRPr="00A34903" w14:paraId="28D410F7" w14:textId="77777777" w:rsidTr="00913869">
        <w:tc>
          <w:tcPr>
            <w:tcW w:w="7830" w:type="dxa"/>
            <w:gridSpan w:val="7"/>
          </w:tcPr>
          <w:p w14:paraId="5EF771BA" w14:textId="77A06E34" w:rsidR="00DC5F04" w:rsidRPr="00DB3F57" w:rsidRDefault="00DB3F57" w:rsidP="00913869">
            <w:pPr>
              <w:pStyle w:val="block"/>
              <w:spacing w:after="0" w:line="240" w:lineRule="auto"/>
              <w:ind w:left="201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B3F57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5D2D3AC" w14:textId="77777777" w:rsidR="00DC5F04" w:rsidRPr="00A34903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140F44EE" w14:textId="77777777" w:rsidR="00DC5F04" w:rsidRPr="005A2D1B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A2D1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216</w:t>
            </w:r>
          </w:p>
        </w:tc>
      </w:tr>
      <w:tr w:rsidR="00DC5F04" w:rsidRPr="00A34903" w14:paraId="4F548559" w14:textId="77777777" w:rsidTr="00913869">
        <w:tc>
          <w:tcPr>
            <w:tcW w:w="7830" w:type="dxa"/>
            <w:gridSpan w:val="7"/>
          </w:tcPr>
          <w:p w14:paraId="5A32D0C5" w14:textId="77777777" w:rsidR="00DC5F04" w:rsidRPr="00DC5F04" w:rsidRDefault="00DC5F04" w:rsidP="00D96279">
            <w:pPr>
              <w:pStyle w:val="block"/>
              <w:spacing w:after="0" w:line="240" w:lineRule="auto"/>
              <w:ind w:left="339" w:hanging="180"/>
              <w:jc w:val="thaiDistribute"/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A7FFA7E" w14:textId="77777777" w:rsidR="00DC5F04" w:rsidRPr="00A34903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4AB9A750" w14:textId="77777777" w:rsidR="00DC5F04" w:rsidRPr="005A2D1B" w:rsidRDefault="00DC5F0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37E8F" w:rsidRPr="00A34903" w14:paraId="3821332D" w14:textId="77777777" w:rsidTr="00D96279">
        <w:tc>
          <w:tcPr>
            <w:tcW w:w="4680" w:type="dxa"/>
            <w:gridSpan w:val="3"/>
            <w:shd w:val="clear" w:color="auto" w:fill="auto"/>
          </w:tcPr>
          <w:p w14:paraId="362B8AD2" w14:textId="1375F9EB" w:rsidR="00637E8F" w:rsidRDefault="00637E8F" w:rsidP="00637E8F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5F0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</w:t>
            </w:r>
            <w:r w:rsidRPr="00DC5F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ร่วม</w:t>
            </w:r>
            <w:r w:rsidRPr="00DC5F0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ค้าทางอ้อม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DC5F0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ถือหุ้นโดยการร่วมค้า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7975ED" w14:textId="77777777" w:rsidR="00637E8F" w:rsidRPr="00A34903" w:rsidRDefault="00637E8F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ADE48F" w14:textId="77777777" w:rsidR="00637E8F" w:rsidRDefault="00637E8F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260528" w14:textId="77777777" w:rsidR="00637E8F" w:rsidRPr="00A34903" w:rsidRDefault="00637E8F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A0CD1D" w14:textId="77777777" w:rsidR="00637E8F" w:rsidRDefault="00637E8F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E9957F" w14:textId="77777777" w:rsidR="00637E8F" w:rsidRPr="00A34903" w:rsidRDefault="00637E8F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6B18F94F" w14:textId="77777777" w:rsidR="00637E8F" w:rsidRDefault="00637E8F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51E84" w:rsidRPr="00A34903" w14:paraId="14A98C85" w14:textId="77777777" w:rsidTr="00913869">
        <w:tc>
          <w:tcPr>
            <w:tcW w:w="2610" w:type="dxa"/>
            <w:shd w:val="clear" w:color="auto" w:fill="auto"/>
          </w:tcPr>
          <w:p w14:paraId="15C744F1" w14:textId="249A8691" w:rsidR="00651E84" w:rsidRPr="00A34903" w:rsidRDefault="00651E84" w:rsidP="00F030B3">
            <w:pPr>
              <w:pStyle w:val="block"/>
              <w:spacing w:after="0" w:line="240" w:lineRule="auto"/>
              <w:ind w:left="20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51E8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บริษัท วิมุต </w:t>
            </w:r>
            <w:r w:rsidRPr="00F030B3">
              <w:rPr>
                <w:rFonts w:asciiTheme="majorBidi" w:hAnsiTheme="majorBidi"/>
                <w:spacing w:val="-4"/>
                <w:sz w:val="28"/>
                <w:szCs w:val="28"/>
                <w:cs/>
                <w:lang w:bidi="th-TH"/>
              </w:rPr>
              <w:t>พร็อพ</w:t>
            </w:r>
            <w:r w:rsidRPr="00651E8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เพอร์ตี้ 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br/>
            </w:r>
            <w:r w:rsidRPr="00651E8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ทองหล่อ </w:t>
            </w:r>
            <w:r w:rsidRPr="007E542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จำกัด</w:t>
            </w:r>
            <w:r w:rsidR="00DF6EA5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**</w:t>
            </w:r>
          </w:p>
        </w:tc>
        <w:tc>
          <w:tcPr>
            <w:tcW w:w="270" w:type="dxa"/>
            <w:shd w:val="clear" w:color="auto" w:fill="auto"/>
          </w:tcPr>
          <w:p w14:paraId="18AC86FA" w14:textId="77777777" w:rsidR="00651E84" w:rsidRPr="00A34903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3495C6E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  <w:p w14:paraId="2DC2EBDB" w14:textId="7CFAF9AD" w:rsidR="00651E84" w:rsidRPr="00A34903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51E84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ลงทุนในบริษัทอื่น</w:t>
            </w:r>
          </w:p>
        </w:tc>
        <w:tc>
          <w:tcPr>
            <w:tcW w:w="270" w:type="dxa"/>
            <w:shd w:val="clear" w:color="auto" w:fill="auto"/>
          </w:tcPr>
          <w:p w14:paraId="29DEEB87" w14:textId="77777777" w:rsidR="00651E84" w:rsidRPr="00A34903" w:rsidRDefault="00651E84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E81C47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7FE7202" w14:textId="706BC817" w:rsidR="00651E84" w:rsidRPr="00A34903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27689A02" w14:textId="77777777" w:rsidR="00651E84" w:rsidRPr="00A34903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B73D74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E90C0D" w14:textId="4AF3C126" w:rsidR="00651E84" w:rsidRPr="00A34903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718039F1" w14:textId="77777777" w:rsidR="00651E84" w:rsidRPr="00A34903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0" w:type="dxa"/>
            <w:shd w:val="clear" w:color="auto" w:fill="auto"/>
          </w:tcPr>
          <w:p w14:paraId="1036CA1A" w14:textId="77777777" w:rsidR="00651E84" w:rsidRDefault="00651E84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3BD00E" w14:textId="7E16229D" w:rsidR="00651E84" w:rsidRPr="00A34903" w:rsidRDefault="00651E84" w:rsidP="00F030B3">
            <w:pPr>
              <w:pStyle w:val="block"/>
              <w:spacing w:after="0" w:line="240" w:lineRule="auto"/>
              <w:ind w:left="0" w:right="-5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DE818E7" w14:textId="77777777" w:rsidR="00EB41B7" w:rsidRPr="00913869" w:rsidRDefault="00EB41B7" w:rsidP="00BC2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5F20BC" w14:textId="6FE7A19E" w:rsidR="00DB3F57" w:rsidRPr="00DB3F57" w:rsidRDefault="00DB3F57" w:rsidP="00913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B3F57">
        <w:rPr>
          <w:rFonts w:asciiTheme="majorBidi" w:hAnsiTheme="majorBidi" w:hint="cs"/>
          <w:i/>
          <w:iCs/>
          <w:sz w:val="30"/>
          <w:szCs w:val="30"/>
          <w:cs/>
        </w:rPr>
        <w:t>การเปลี่ยนสถานะจากเงินลงทุนในบริษัทย่อยเป็นเงินลงทุนในการร่วมค้า</w:t>
      </w:r>
    </w:p>
    <w:p w14:paraId="5992B489" w14:textId="77777777" w:rsidR="00DB3F57" w:rsidRPr="00913869" w:rsidRDefault="00DB3F57" w:rsidP="00BC2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9212B" w14:textId="6077B92A" w:rsidR="00804B7F" w:rsidRDefault="00013FEA" w:rsidP="00827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Theme="majorBidi" w:hAnsiTheme="majorBidi"/>
          <w:sz w:val="30"/>
          <w:szCs w:val="30"/>
          <w:cs/>
          <w:lang w:val="en-GB"/>
        </w:rPr>
      </w:pPr>
      <w:r w:rsidRPr="00013FEA">
        <w:rPr>
          <w:rFonts w:asciiTheme="majorBidi" w:hAnsiTheme="majorBidi"/>
          <w:sz w:val="30"/>
          <w:szCs w:val="30"/>
          <w:cs/>
          <w:lang w:val="en-GB"/>
        </w:rPr>
        <w:t>*</w:t>
      </w:r>
      <w:r>
        <w:rPr>
          <w:rFonts w:asciiTheme="majorBidi" w:hAnsiTheme="majorBidi"/>
          <w:sz w:val="30"/>
          <w:szCs w:val="30"/>
          <w:cs/>
          <w:lang w:val="en-GB"/>
        </w:rPr>
        <w:tab/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ในเดือนพฤษภาคม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>2567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 คณะกรรมการของบริษัท</w:t>
      </w:r>
      <w:r w:rsidRPr="00013FEA">
        <w:rPr>
          <w:rFonts w:asciiTheme="majorBidi" w:hAnsiTheme="majorBidi"/>
          <w:sz w:val="30"/>
          <w:szCs w:val="30"/>
          <w:cs/>
          <w:lang w:val="en-GB"/>
        </w:rPr>
        <w:t>พฤกษา เรียลเอสเตท จำกัด (มหาชน)</w:t>
      </w:r>
      <w:r w:rsidRPr="00013FEA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013FEA">
        <w:rPr>
          <w:rFonts w:asciiTheme="majorBidi" w:hAnsiTheme="majorBidi" w:hint="cs"/>
          <w:sz w:val="30"/>
          <w:szCs w:val="30"/>
          <w:cs/>
          <w:lang w:val="en-GB"/>
        </w:rPr>
        <w:t>ซึ่งเป็นบริษัทย่อยทางตรงของบริษัท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 มีมติอนุมัติให้จัดตั้งบริษัท พีเอส เวล โฮลดิ้ง จำกัด ซึ่งเป็นบริษัทที่จดทะเบียนในประเทศไทย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จำนวน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30,000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หุ้น ราคาหุ้นละ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100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>บาท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ในอัตราร้อยละ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>99.9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 ของทุนจดทะเบียน คิดเป็นจำนวนเงิน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 3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 ล้านบาท โดยได้จดทะเบียนจัดตั้งกับกระทรวงพาณิชย์เมื่อวันที่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>23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>2567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 ต่อมาใน</w:t>
      </w:r>
      <w:r w:rsidR="00651E84" w:rsidRPr="00070CD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เดือนมิถุนายน </w:t>
      </w:r>
      <w:r w:rsidR="00651E84" w:rsidRPr="00070CD7">
        <w:rPr>
          <w:rFonts w:asciiTheme="majorBidi" w:hAnsiTheme="majorBidi"/>
          <w:spacing w:val="-2"/>
          <w:sz w:val="30"/>
          <w:szCs w:val="30"/>
          <w:lang w:val="en-GB"/>
        </w:rPr>
        <w:t>2567</w:t>
      </w:r>
      <w:r w:rsidR="00651E84" w:rsidRPr="00070CD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บริษัท พีเอส เวล โฮลดิ้ง จำกัด ได้จดทะเบียนเพิ่มทุนจาก</w:t>
      </w:r>
      <w:r w:rsidR="00651E84" w:rsidRPr="00070CD7">
        <w:rPr>
          <w:rFonts w:asciiTheme="majorBidi" w:hAnsiTheme="majorBidi"/>
          <w:spacing w:val="-2"/>
          <w:sz w:val="30"/>
          <w:szCs w:val="30"/>
          <w:lang w:val="en-GB"/>
        </w:rPr>
        <w:t xml:space="preserve"> 3</w:t>
      </w:r>
      <w:r w:rsidR="00651E84" w:rsidRPr="00070CD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ล้านบาท เป็น </w:t>
      </w:r>
      <w:r w:rsidR="00651E84" w:rsidRPr="00070CD7">
        <w:rPr>
          <w:rFonts w:asciiTheme="majorBidi" w:hAnsiTheme="majorBidi"/>
          <w:spacing w:val="-2"/>
          <w:sz w:val="30"/>
          <w:szCs w:val="30"/>
          <w:lang w:val="en-GB"/>
        </w:rPr>
        <w:t>202</w:t>
      </w:r>
      <w:r w:rsidR="00651E84" w:rsidRPr="00070CD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ล้าน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บาท บริษัทชำระค่าหุ้นเพิ่มทุนในบริษัทดังกล่าวเป็นจำนวน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1,000,200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หุ้น ราคาหุ้นละ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100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บาท ในอัตราร้อยละ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51.0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ของทุนจดทะเบียน คิดเป็นจำนวนเงิน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100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>ล้านบาท ทำให้สัดส่วนการถือหุ้นเปลี่ยนแปลง</w:t>
      </w:r>
      <w:r w:rsidR="00651E84" w:rsidRPr="00013FEA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จากอัตราร้อยละ </w:t>
      </w:r>
      <w:r w:rsidR="00651E84" w:rsidRPr="00013FEA">
        <w:rPr>
          <w:rFonts w:asciiTheme="majorBidi" w:hAnsiTheme="majorBidi"/>
          <w:spacing w:val="-2"/>
          <w:sz w:val="30"/>
          <w:szCs w:val="30"/>
          <w:lang w:val="en-GB"/>
        </w:rPr>
        <w:t>99.9</w:t>
      </w:r>
      <w:r w:rsidR="00651E84" w:rsidRPr="00013FEA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ของทุนจดทะเบียน เป็นอัตราร้อยละ </w:t>
      </w:r>
      <w:r w:rsidR="00651E84" w:rsidRPr="00013FEA">
        <w:rPr>
          <w:rFonts w:asciiTheme="majorBidi" w:hAnsiTheme="majorBidi"/>
          <w:spacing w:val="-2"/>
          <w:sz w:val="30"/>
          <w:szCs w:val="30"/>
          <w:lang w:val="en-GB"/>
        </w:rPr>
        <w:t xml:space="preserve">51.0 </w:t>
      </w:r>
      <w:r w:rsidR="00651E84" w:rsidRPr="00013FEA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ของทุนจดทะเบียน โดย </w:t>
      </w:r>
      <w:r w:rsidR="00651E84" w:rsidRPr="00013FEA">
        <w:rPr>
          <w:rFonts w:asciiTheme="majorBidi" w:hAnsiTheme="majorBidi"/>
          <w:spacing w:val="-2"/>
          <w:sz w:val="30"/>
          <w:szCs w:val="30"/>
          <w:lang w:val="en-GB"/>
        </w:rPr>
        <w:t xml:space="preserve">C-Well (TH1) </w:t>
      </w:r>
      <w:proofErr w:type="spellStart"/>
      <w:r w:rsidR="00651E84" w:rsidRPr="00013FEA">
        <w:rPr>
          <w:rFonts w:asciiTheme="majorBidi" w:hAnsiTheme="majorBidi"/>
          <w:spacing w:val="-2"/>
          <w:sz w:val="30"/>
          <w:szCs w:val="30"/>
          <w:lang w:val="en-GB"/>
        </w:rPr>
        <w:t>Pte.</w:t>
      </w:r>
      <w:proofErr w:type="spellEnd"/>
      <w:r w:rsidR="00651E84" w:rsidRPr="00013FEA">
        <w:rPr>
          <w:rFonts w:asciiTheme="majorBidi" w:hAnsiTheme="majorBidi"/>
          <w:spacing w:val="-2"/>
          <w:sz w:val="30"/>
          <w:szCs w:val="30"/>
          <w:lang w:val="en-GB"/>
        </w:rPr>
        <w:t xml:space="preserve"> Ltd.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 xml:space="preserve"> </w:t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>เป็นบริษัทจำกัดที่จดทะเบียนในประเทศสิงคโปร์เป็นผู้ร่วมทุน ซึ่งการดำเนินการจดทะเบียนเพิ่มทุนและ</w:t>
      </w:r>
      <w:r w:rsidR="00070CD7">
        <w:rPr>
          <w:rFonts w:asciiTheme="majorBidi" w:hAnsiTheme="majorBidi"/>
          <w:sz w:val="30"/>
          <w:szCs w:val="30"/>
          <w:cs/>
          <w:lang w:val="en-GB"/>
        </w:rPr>
        <w:br/>
      </w:r>
      <w:r w:rsidR="00651E84" w:rsidRPr="00013FEA">
        <w:rPr>
          <w:rFonts w:asciiTheme="majorBidi" w:hAnsiTheme="majorBidi"/>
          <w:sz w:val="30"/>
          <w:szCs w:val="30"/>
          <w:cs/>
          <w:lang w:val="en-GB"/>
        </w:rPr>
        <w:t xml:space="preserve">การชำระค่าหุ้นเพิ่มทุนดังกล่าวแล้วเสร็จในเดือนมิถุนายน </w:t>
      </w:r>
      <w:r w:rsidR="00651E84" w:rsidRPr="00013FEA">
        <w:rPr>
          <w:rFonts w:asciiTheme="majorBidi" w:hAnsiTheme="majorBidi"/>
          <w:sz w:val="30"/>
          <w:szCs w:val="30"/>
          <w:lang w:val="en-GB"/>
        </w:rPr>
        <w:t>2567</w:t>
      </w:r>
      <w:r w:rsidR="00804B7F">
        <w:rPr>
          <w:rFonts w:asciiTheme="majorBidi" w:hAnsiTheme="majorBidi"/>
          <w:sz w:val="30"/>
          <w:szCs w:val="30"/>
          <w:cs/>
          <w:lang w:val="en-GB"/>
        </w:rPr>
        <w:br w:type="page"/>
      </w:r>
    </w:p>
    <w:p w14:paraId="0146DC41" w14:textId="50FD7A02" w:rsidR="00651E84" w:rsidRPr="00070CD7" w:rsidRDefault="00013FEA" w:rsidP="00070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Theme="majorBidi" w:hAnsi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  <w:lang w:val="en-GB"/>
        </w:rPr>
        <w:lastRenderedPageBreak/>
        <w:t>**</w:t>
      </w:r>
      <w:r w:rsidRPr="00070CD7">
        <w:rPr>
          <w:rFonts w:asciiTheme="majorBidi" w:hAnsiTheme="majorBidi"/>
          <w:sz w:val="30"/>
          <w:szCs w:val="30"/>
          <w:lang w:val="en-GB"/>
        </w:rPr>
        <w:tab/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ในเดือนเมษายน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2567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>คณะกรรมการของบริษัท โรงพยาบาลวิมุต โฮลดิ้ง จำกัด ซึ่งเป็นบริษัทย่อยทางตรงของบริษัทได้จดทะเบียนจัดตั้งบริษัท วิมุต พร็อพเพอร์ตี้ ทองหล่อ จำกัด ซึ่งเป็นบริษัทจำกัดที่จดทะเบียนในประเทศไทย</w:t>
      </w:r>
      <w:r w:rsidR="00DB3F57" w:rsidRPr="00070CD7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ในอัตราร้อยละ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99.9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ของทุนจดทะเบียน คิดเป็นจำนวนเงิน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1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ล้านบาท โดยบริษัทดังกล่าวได้จดทะเบียนกับกระทรวงพาณิชย์เมื่อวันที่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>1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 เมษายน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>2567</w:t>
      </w:r>
      <w:r w:rsidR="00DB3F57" w:rsidRPr="00070CD7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ต่อมาในเดือนสิงหาคม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2567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บริษัท วิมุต พร็อพเพอร์ตี้ ทองหล่อ จำกัด ได้เพิ่มทุนจาก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1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ล้านบาท เป็นจำนวนเงิน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200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ล้านบาท โดยการออกหุ้นใหม่เป็นหุ้นสามัญจำนวน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1,990,000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หุ้น มูลค่าที่ตราไว้ หุ้นละ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100 </w:t>
      </w:r>
      <w:r w:rsidR="00DB3F57" w:rsidRPr="00070CD7">
        <w:rPr>
          <w:rFonts w:asciiTheme="majorBidi" w:hAnsiTheme="majorBidi"/>
          <w:sz w:val="30"/>
          <w:szCs w:val="30"/>
          <w:cs/>
          <w:lang w:val="en-GB"/>
        </w:rPr>
        <w:t xml:space="preserve">บาท การดำเนินการจดทะเบียนเพิ่มทุนและการชำระค่าหุ้นเพิ่มทุนดังกล่าวแล้วเสร็จในเดือนสิงหาคม 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2567 </w:t>
      </w:r>
      <w:r w:rsidR="00A21D93" w:rsidRPr="00070CD7">
        <w:rPr>
          <w:rFonts w:asciiTheme="majorBidi" w:hAnsiTheme="majorBidi" w:hint="cs"/>
          <w:sz w:val="30"/>
          <w:szCs w:val="30"/>
          <w:cs/>
          <w:lang w:val="en-GB"/>
        </w:rPr>
        <w:t>ต่อมา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ในเดือนกรกฎาคม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>2567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 บริษัท โรงพยาบาลวิมุต โฮลดิ้ง จำกัด </w:t>
      </w:r>
      <w:r w:rsidR="00070CD7" w:rsidRPr="00070CD7">
        <w:rPr>
          <w:rFonts w:asciiTheme="majorBidi" w:hAnsiTheme="majorBidi" w:hint="cs"/>
          <w:sz w:val="30"/>
          <w:szCs w:val="30"/>
          <w:cs/>
          <w:lang w:val="en-GB"/>
        </w:rPr>
        <w:t>ได้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>จดทะเบียนจัดตั้ง บริษัท ทองหล่อ เวล โฮลดิ้ง จำกัด ซึ่งเป็นบริษัทจำกัดที่จดทะเบียนในประเทศไทย</w:t>
      </w:r>
      <w:r w:rsidR="00DB3F57" w:rsidRPr="00070CD7">
        <w:rPr>
          <w:rFonts w:asciiTheme="majorBidi" w:hAnsiTheme="majorBidi"/>
          <w:sz w:val="30"/>
          <w:szCs w:val="30"/>
          <w:lang w:val="en-GB"/>
        </w:rPr>
        <w:t xml:space="preserve">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ในอัตราร้อยละ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99.9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ของทุนจดทะเบียน คิดเป็นจำนวนเงิน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1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ล้านบาท โดยบริษัทดังกล่าวได้จดทะเบียนกับกระทรวงพาณิชย์เมื่อวันที่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23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กรกฎาคม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2567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ต่อมาในเดือนสิงหาคม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2567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บริษัท ทองหล่อ เวล โฮลดิ้ง จำกัด ได้เพิ่มทุนจาก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1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ล้านบาท เป็นจำนวนเงิน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100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ล้านบาท โดยการออกหุ้นใหม่เป็นหุ้นสามัญจำนวน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990,000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หุ้น มูลค่าที่ตราไว้ หุ้นละ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100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>บาท</w:t>
      </w:r>
      <w:r w:rsidR="00913869" w:rsidRPr="00070CD7">
        <w:rPr>
          <w:rFonts w:asciiTheme="majorBidi" w:hAnsiTheme="majorBidi"/>
          <w:sz w:val="30"/>
          <w:szCs w:val="30"/>
          <w:lang w:val="en-GB"/>
        </w:rPr>
        <w:t xml:space="preserve"> </w:t>
      </w:r>
      <w:r w:rsidR="00651E84" w:rsidRPr="00070CD7">
        <w:rPr>
          <w:rFonts w:asciiTheme="majorBidi" w:hAnsiTheme="majorBidi"/>
          <w:sz w:val="30"/>
          <w:szCs w:val="30"/>
          <w:cs/>
          <w:lang w:val="en-GB"/>
        </w:rPr>
        <w:t xml:space="preserve">การดำเนินการจดทะเบียนเพิ่มทุนและการชำระค่าหุ้นเพิ่มทุนดังกล่าวแล้วเสร็จในเดือนสิงหาคม </w:t>
      </w:r>
      <w:r w:rsidR="00651E84" w:rsidRPr="00070CD7">
        <w:rPr>
          <w:rFonts w:asciiTheme="majorBidi" w:hAnsiTheme="majorBidi"/>
          <w:sz w:val="30"/>
          <w:szCs w:val="30"/>
          <w:lang w:val="en-GB"/>
        </w:rPr>
        <w:t xml:space="preserve">2567 </w:t>
      </w:r>
      <w:r w:rsidR="00034763" w:rsidRPr="00070CD7">
        <w:rPr>
          <w:rFonts w:asciiTheme="majorBidi" w:hAnsiTheme="majorBidi"/>
          <w:sz w:val="30"/>
          <w:szCs w:val="30"/>
          <w:cs/>
          <w:lang w:val="en-GB"/>
        </w:rPr>
        <w:t xml:space="preserve">ต่อมาในเดือนกันยายน </w:t>
      </w:r>
      <w:r w:rsidR="00034763" w:rsidRPr="00070CD7">
        <w:rPr>
          <w:rFonts w:asciiTheme="majorBidi" w:hAnsiTheme="majorBidi"/>
          <w:sz w:val="30"/>
          <w:szCs w:val="30"/>
          <w:lang w:val="en-GB"/>
        </w:rPr>
        <w:t xml:space="preserve">2567 </w:t>
      </w:r>
      <w:r w:rsidR="00034763" w:rsidRPr="00070CD7">
        <w:rPr>
          <w:rFonts w:asciiTheme="majorBidi" w:hAnsiTheme="majorBidi"/>
          <w:sz w:val="30"/>
          <w:szCs w:val="30"/>
          <w:cs/>
          <w:lang w:val="en-GB"/>
        </w:rPr>
        <w:t xml:space="preserve">บริษัท โรงพยาบาลวิมุต โฮลดิ้ง จำกัด ได้ทำสัญญาขายหุ้นสามัญในบริษัท ทองหล่อ เวล โฮลดิ้ง จำกัด และบริษัท วิมุต พร็อพเพอร์ตี้ ทองหล่อ จำกัด ให้กับ </w:t>
      </w:r>
      <w:r w:rsidR="00034763" w:rsidRPr="00070CD7">
        <w:rPr>
          <w:rFonts w:asciiTheme="majorBidi" w:hAnsiTheme="majorBidi"/>
          <w:sz w:val="30"/>
          <w:szCs w:val="30"/>
          <w:lang w:val="en-GB"/>
        </w:rPr>
        <w:t xml:space="preserve">C-Well (TH1) </w:t>
      </w:r>
      <w:proofErr w:type="spellStart"/>
      <w:r w:rsidR="00034763" w:rsidRPr="00070CD7">
        <w:rPr>
          <w:rFonts w:asciiTheme="majorBidi" w:hAnsiTheme="majorBidi"/>
          <w:sz w:val="30"/>
          <w:szCs w:val="30"/>
          <w:lang w:val="en-GB"/>
        </w:rPr>
        <w:t>Pte.</w:t>
      </w:r>
      <w:proofErr w:type="spellEnd"/>
      <w:r w:rsidR="00034763" w:rsidRPr="00070CD7">
        <w:rPr>
          <w:rFonts w:asciiTheme="majorBidi" w:hAnsiTheme="majorBidi"/>
          <w:sz w:val="30"/>
          <w:szCs w:val="30"/>
          <w:lang w:val="en-GB"/>
        </w:rPr>
        <w:t xml:space="preserve"> Ltd. </w:t>
      </w:r>
      <w:r w:rsidR="00034763" w:rsidRPr="00070CD7">
        <w:rPr>
          <w:rFonts w:asciiTheme="majorBidi" w:hAnsiTheme="majorBidi"/>
          <w:sz w:val="30"/>
          <w:szCs w:val="30"/>
          <w:cs/>
          <w:lang w:val="en-GB"/>
        </w:rPr>
        <w:t xml:space="preserve">ทำให้สัดส่วนการถือหุ้นเปลี่ยนแปลงจากอัตราร้อยละ </w:t>
      </w:r>
      <w:r w:rsidR="00034763" w:rsidRPr="00070CD7">
        <w:rPr>
          <w:rFonts w:asciiTheme="majorBidi" w:hAnsiTheme="majorBidi"/>
          <w:sz w:val="30"/>
          <w:szCs w:val="30"/>
          <w:lang w:val="en-GB"/>
        </w:rPr>
        <w:t xml:space="preserve">99.9 </w:t>
      </w:r>
      <w:r w:rsidR="00034763" w:rsidRPr="00070CD7">
        <w:rPr>
          <w:rFonts w:asciiTheme="majorBidi" w:hAnsiTheme="majorBidi"/>
          <w:sz w:val="30"/>
          <w:szCs w:val="30"/>
          <w:cs/>
          <w:lang w:val="en-GB"/>
        </w:rPr>
        <w:t xml:space="preserve">ของทุนจดทะเบียน เป็นอัตราร้อยละ </w:t>
      </w:r>
      <w:r w:rsidR="00034763" w:rsidRPr="00070CD7">
        <w:rPr>
          <w:rFonts w:asciiTheme="majorBidi" w:hAnsiTheme="majorBidi"/>
          <w:sz w:val="30"/>
          <w:szCs w:val="30"/>
          <w:lang w:val="en-GB"/>
        </w:rPr>
        <w:t xml:space="preserve">51.0 </w:t>
      </w:r>
      <w:r w:rsidR="00034763" w:rsidRPr="00070CD7">
        <w:rPr>
          <w:rFonts w:asciiTheme="majorBidi" w:hAnsiTheme="majorBidi"/>
          <w:sz w:val="30"/>
          <w:szCs w:val="30"/>
          <w:cs/>
          <w:lang w:val="en-GB"/>
        </w:rPr>
        <w:t>ของทุนจดทะเบียน ส่งผลให้ทั้งสองบริษัทดังกล่าวสิ้นสุดการเป็นบริษัทย่อยทางอ้อม และเปลี่ยนเป็นการร่วมค้า โดยรับรู้กำไรจากการสูญเสียอำนาจควบคุมในบริษัทย่อย</w:t>
      </w:r>
      <w:r w:rsidR="007C5A45" w:rsidRPr="00070CD7">
        <w:rPr>
          <w:rFonts w:asciiTheme="majorBidi" w:hAnsiTheme="majorBidi" w:hint="cs"/>
          <w:sz w:val="30"/>
          <w:szCs w:val="30"/>
          <w:cs/>
          <w:lang w:val="en-GB"/>
        </w:rPr>
        <w:t xml:space="preserve">ในงบกำไรขาดทุนเบ็ดเสร็จรวมสำหรับงวดเก้าเดือนสิ้นสุดวันที่ </w:t>
      </w:r>
      <w:r w:rsidR="00070CD7">
        <w:rPr>
          <w:rFonts w:asciiTheme="majorBidi" w:hAnsiTheme="majorBidi"/>
          <w:sz w:val="30"/>
          <w:szCs w:val="30"/>
          <w:lang w:val="en-GB"/>
        </w:rPr>
        <w:br/>
      </w:r>
      <w:r w:rsidR="007C5A45" w:rsidRPr="00070CD7">
        <w:rPr>
          <w:rFonts w:asciiTheme="majorBidi" w:hAnsiTheme="majorBidi"/>
          <w:sz w:val="30"/>
          <w:szCs w:val="30"/>
        </w:rPr>
        <w:t xml:space="preserve">30 </w:t>
      </w:r>
      <w:r w:rsidR="007C5A45" w:rsidRPr="00070CD7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7C5A45" w:rsidRPr="00070CD7">
        <w:rPr>
          <w:rFonts w:asciiTheme="majorBidi" w:hAnsiTheme="majorBidi"/>
          <w:sz w:val="30"/>
          <w:szCs w:val="30"/>
        </w:rPr>
        <w:t>2567</w:t>
      </w:r>
      <w:r w:rsidR="00034763" w:rsidRPr="00070CD7">
        <w:rPr>
          <w:rFonts w:asciiTheme="majorBidi" w:hAnsiTheme="majorBidi"/>
          <w:sz w:val="30"/>
          <w:szCs w:val="30"/>
          <w:cs/>
          <w:lang w:val="en-GB"/>
        </w:rPr>
        <w:t xml:space="preserve"> ดังนี้</w:t>
      </w:r>
    </w:p>
    <w:p w14:paraId="02427230" w14:textId="77777777" w:rsidR="00034763" w:rsidRPr="00070CD7" w:rsidRDefault="00034763" w:rsidP="000347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43"/>
        <w:jc w:val="thaiDistribute"/>
        <w:rPr>
          <w:rFonts w:asciiTheme="majorBidi" w:hAnsiTheme="majorBidi"/>
          <w:sz w:val="24"/>
          <w:szCs w:val="24"/>
          <w:lang w:val="en-GB"/>
        </w:rPr>
      </w:pPr>
    </w:p>
    <w:tbl>
      <w:tblPr>
        <w:tblStyle w:val="TableGrid"/>
        <w:tblW w:w="8370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630"/>
        <w:gridCol w:w="1620"/>
        <w:gridCol w:w="450"/>
        <w:gridCol w:w="1260"/>
      </w:tblGrid>
      <w:tr w:rsidR="00034763" w:rsidRPr="00DC5F04" w14:paraId="6A12884C" w14:textId="77777777" w:rsidTr="000537E9">
        <w:tc>
          <w:tcPr>
            <w:tcW w:w="4410" w:type="dxa"/>
            <w:shd w:val="clear" w:color="auto" w:fill="auto"/>
          </w:tcPr>
          <w:p w14:paraId="48A87208" w14:textId="7777777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</w:tcPr>
          <w:p w14:paraId="10B602C0" w14:textId="31944BA7" w:rsidR="00034763" w:rsidRPr="00DC5F04" w:rsidRDefault="0003476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2B7028" w14:textId="7DDB0C37" w:rsidR="00034763" w:rsidRPr="00DC5F04" w:rsidRDefault="0003476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763">
              <w:rPr>
                <w:rFonts w:asciiTheme="majorBidi" w:hAnsiTheme="majorBidi"/>
                <w:sz w:val="30"/>
                <w:szCs w:val="30"/>
                <w:cs/>
              </w:rPr>
              <w:t>จำนวนหุ้นที่ขาย</w:t>
            </w:r>
          </w:p>
        </w:tc>
        <w:tc>
          <w:tcPr>
            <w:tcW w:w="450" w:type="dxa"/>
          </w:tcPr>
          <w:p w14:paraId="7A7A65E6" w14:textId="77777777" w:rsidR="00034763" w:rsidRPr="00DC5F04" w:rsidRDefault="0003476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A431AD" w14:textId="1C0EFA55" w:rsidR="00034763" w:rsidRPr="00DC5F04" w:rsidRDefault="0003476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763">
              <w:rPr>
                <w:rFonts w:asciiTheme="majorBidi" w:hAnsi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34763" w:rsidRPr="00DC5F04" w14:paraId="33CBB3B8" w14:textId="77777777" w:rsidTr="000537E9">
        <w:tc>
          <w:tcPr>
            <w:tcW w:w="4410" w:type="dxa"/>
            <w:shd w:val="clear" w:color="auto" w:fill="auto"/>
          </w:tcPr>
          <w:p w14:paraId="2E01586C" w14:textId="7777777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</w:tcPr>
          <w:p w14:paraId="5BAC07B7" w14:textId="74F36FC4" w:rsidR="00034763" w:rsidRPr="00DC5F04" w:rsidRDefault="0003476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4AA050C" w14:textId="45F47185" w:rsidR="00034763" w:rsidRPr="00034763" w:rsidRDefault="0003476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47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47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0347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099060B9" w14:textId="77777777" w:rsidR="00034763" w:rsidRPr="00DC5F04" w:rsidRDefault="0003476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DB5800" w14:textId="77777777" w:rsidR="00034763" w:rsidRPr="00DC5F04" w:rsidRDefault="0003476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F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5F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34763" w:rsidRPr="00DC5F04" w14:paraId="0B71E0E5" w14:textId="77777777" w:rsidTr="000537E9">
        <w:tc>
          <w:tcPr>
            <w:tcW w:w="4410" w:type="dxa"/>
          </w:tcPr>
          <w:p w14:paraId="129ED8A4" w14:textId="0BB53C7B" w:rsidR="00034763" w:rsidRPr="00DC5F04" w:rsidRDefault="0003476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76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ทองหล่อ เวล โฮลดิ้ง จำกัด</w:t>
            </w:r>
          </w:p>
        </w:tc>
        <w:tc>
          <w:tcPr>
            <w:tcW w:w="630" w:type="dxa"/>
          </w:tcPr>
          <w:p w14:paraId="0F66EA53" w14:textId="3A13ADD6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5A38BE6E" w14:textId="4470D78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490,000</w:t>
            </w:r>
          </w:p>
        </w:tc>
        <w:tc>
          <w:tcPr>
            <w:tcW w:w="450" w:type="dxa"/>
          </w:tcPr>
          <w:p w14:paraId="4DEE6E62" w14:textId="7777777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2EA8EB7" w14:textId="445EB3A5" w:rsidR="00034763" w:rsidRPr="00DC5F04" w:rsidRDefault="00034763" w:rsidP="00D96279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</w:tr>
      <w:tr w:rsidR="00034763" w:rsidRPr="00DC5F04" w14:paraId="6C529F7D" w14:textId="77777777" w:rsidTr="000537E9">
        <w:tc>
          <w:tcPr>
            <w:tcW w:w="4410" w:type="dxa"/>
          </w:tcPr>
          <w:p w14:paraId="104F409B" w14:textId="2391DAAE" w:rsidR="00034763" w:rsidRPr="00DC5F04" w:rsidRDefault="0003476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476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บริษัท วิมุต พร็อพเพอร์ตี้ ทองหล่อ จำกัด</w:t>
            </w:r>
          </w:p>
        </w:tc>
        <w:tc>
          <w:tcPr>
            <w:tcW w:w="630" w:type="dxa"/>
          </w:tcPr>
          <w:p w14:paraId="4B6E3640" w14:textId="5B06AF0B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E241B13" w14:textId="2D584CAF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980,000</w:t>
            </w:r>
          </w:p>
        </w:tc>
        <w:tc>
          <w:tcPr>
            <w:tcW w:w="450" w:type="dxa"/>
          </w:tcPr>
          <w:p w14:paraId="2A2FA256" w14:textId="7777777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738F71" w14:textId="6005E638" w:rsidR="00034763" w:rsidRPr="00DC5F04" w:rsidRDefault="00034763" w:rsidP="00D96279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</w:p>
        </w:tc>
      </w:tr>
      <w:tr w:rsidR="00034763" w:rsidRPr="00DC5F04" w14:paraId="11AE8D2B" w14:textId="77777777" w:rsidTr="000537E9">
        <w:tc>
          <w:tcPr>
            <w:tcW w:w="4410" w:type="dxa"/>
            <w:vAlign w:val="bottom"/>
          </w:tcPr>
          <w:p w14:paraId="38BD7C84" w14:textId="7777777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0" w:type="dxa"/>
          </w:tcPr>
          <w:p w14:paraId="585EADF1" w14:textId="7777777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343D629" w14:textId="7777777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1C7BB40B" w14:textId="77777777" w:rsidR="00034763" w:rsidRPr="00DC5F04" w:rsidRDefault="00034763" w:rsidP="00D9627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B6D8F8" w14:textId="66743736" w:rsidR="00034763" w:rsidRPr="00DC5F04" w:rsidRDefault="00034763" w:rsidP="00D96279">
            <w:pPr>
              <w:pStyle w:val="block"/>
              <w:spacing w:after="0"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148</w:t>
            </w:r>
          </w:p>
        </w:tc>
      </w:tr>
    </w:tbl>
    <w:p w14:paraId="63E3E87E" w14:textId="77777777" w:rsidR="00D200E3" w:rsidRDefault="00D200E3" w:rsidP="00BC2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5DB5A18" w14:textId="77777777" w:rsidR="00D200E3" w:rsidRDefault="00D200E3" w:rsidP="00D200E3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BC223F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การลดทุน</w:t>
      </w:r>
      <w:r w:rsidRPr="000301AC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ในการร่วมค้า</w:t>
      </w:r>
      <w:r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2B1C2A54" w14:textId="77777777" w:rsidR="00D200E3" w:rsidRPr="00070CD7" w:rsidRDefault="00D200E3" w:rsidP="00D200E3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b/>
          <w:bCs/>
          <w:i/>
          <w:iCs/>
          <w:sz w:val="20"/>
          <w:szCs w:val="20"/>
        </w:rPr>
      </w:pPr>
    </w:p>
    <w:p w14:paraId="7290A9A9" w14:textId="77777777" w:rsidR="00D200E3" w:rsidRDefault="00D200E3" w:rsidP="00D200E3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316478">
        <w:rPr>
          <w:rFonts w:asciiTheme="majorBidi" w:hAnsiTheme="majorBidi"/>
          <w:sz w:val="30"/>
          <w:szCs w:val="30"/>
          <w:cs/>
        </w:rPr>
        <w:t xml:space="preserve">ในเดือนธันวาคม </w:t>
      </w:r>
      <w:r w:rsidRPr="00316478">
        <w:rPr>
          <w:rFonts w:asciiTheme="majorBidi" w:hAnsiTheme="majorBidi"/>
          <w:sz w:val="30"/>
          <w:szCs w:val="30"/>
        </w:rPr>
        <w:t xml:space="preserve">2566 </w:t>
      </w:r>
      <w:r w:rsidRPr="00316478">
        <w:rPr>
          <w:rFonts w:asciiTheme="majorBidi" w:hAnsiTheme="majorBidi"/>
          <w:sz w:val="30"/>
          <w:szCs w:val="30"/>
          <w:cs/>
        </w:rPr>
        <w:t xml:space="preserve">บริษัท ซีเนร่า วิมุต เฮลท์ เซอร์วิส จำกัด ได้จดทะเบียนเลิกบริษัทต่อกระทรวงพาณิชย์แล้วเมื่อวันที่ </w:t>
      </w:r>
      <w:r w:rsidRPr="00316478">
        <w:rPr>
          <w:rFonts w:asciiTheme="majorBidi" w:hAnsiTheme="majorBidi"/>
          <w:sz w:val="30"/>
          <w:szCs w:val="30"/>
        </w:rPr>
        <w:t xml:space="preserve">27 </w:t>
      </w:r>
      <w:r w:rsidRPr="00316478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316478">
        <w:rPr>
          <w:rFonts w:asciiTheme="majorBidi" w:hAnsiTheme="majorBidi"/>
          <w:sz w:val="30"/>
          <w:szCs w:val="30"/>
        </w:rPr>
        <w:t xml:space="preserve">2566 </w:t>
      </w:r>
      <w:r w:rsidRPr="00316478">
        <w:rPr>
          <w:rFonts w:asciiTheme="majorBidi" w:hAnsiTheme="majorBidi"/>
          <w:sz w:val="30"/>
          <w:szCs w:val="30"/>
          <w:cs/>
        </w:rPr>
        <w:t xml:space="preserve">และได้ดำเนินการชำระบัญชีเสร็จสิ้นแล้วในเดือนมกราคม </w:t>
      </w:r>
      <w:r w:rsidRPr="00316478">
        <w:rPr>
          <w:rFonts w:asciiTheme="majorBidi" w:hAnsiTheme="majorBidi"/>
          <w:sz w:val="30"/>
          <w:szCs w:val="30"/>
        </w:rPr>
        <w:t>2567</w:t>
      </w:r>
    </w:p>
    <w:p w14:paraId="32C9ADBC" w14:textId="77777777" w:rsidR="00D200E3" w:rsidRPr="00316478" w:rsidRDefault="00D200E3" w:rsidP="00D200E3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24"/>
          <w:szCs w:val="24"/>
        </w:rPr>
      </w:pPr>
    </w:p>
    <w:p w14:paraId="3A66191F" w14:textId="77777777" w:rsidR="007C5A45" w:rsidRDefault="00D200E3" w:rsidP="0080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/>
          <w:sz w:val="30"/>
          <w:szCs w:val="30"/>
        </w:rPr>
      </w:pPr>
      <w:r w:rsidRPr="00316478">
        <w:rPr>
          <w:rFonts w:asciiTheme="majorBidi" w:hAnsiTheme="majorBidi"/>
          <w:sz w:val="30"/>
          <w:szCs w:val="30"/>
          <w:cs/>
        </w:rPr>
        <w:t xml:space="preserve">ในเดือนเมษายน </w:t>
      </w:r>
      <w:r w:rsidRPr="00316478">
        <w:rPr>
          <w:rFonts w:asciiTheme="majorBidi" w:hAnsiTheme="majorBidi"/>
          <w:sz w:val="30"/>
          <w:szCs w:val="30"/>
        </w:rPr>
        <w:t xml:space="preserve">2567 </w:t>
      </w:r>
      <w:r w:rsidRPr="00316478">
        <w:rPr>
          <w:rFonts w:asciiTheme="majorBidi" w:hAnsiTheme="majorBidi"/>
          <w:sz w:val="30"/>
          <w:szCs w:val="30"/>
          <w:cs/>
        </w:rPr>
        <w:t xml:space="preserve">บริษัท ปัน นิว เอนเนอจี จำกัด ได้จดทะเบียนเลิกบริษัทต่อกระทรวงพาณิชย์แล้วเมื่อวันที่ </w:t>
      </w:r>
      <w:r w:rsidRPr="00316478">
        <w:rPr>
          <w:rFonts w:asciiTheme="majorBidi" w:hAnsiTheme="majorBidi"/>
          <w:sz w:val="30"/>
          <w:szCs w:val="30"/>
        </w:rPr>
        <w:t xml:space="preserve">3 </w:t>
      </w:r>
      <w:r w:rsidRPr="00316478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316478">
        <w:rPr>
          <w:rFonts w:asciiTheme="majorBidi" w:hAnsiTheme="majorBidi"/>
          <w:sz w:val="30"/>
          <w:szCs w:val="30"/>
        </w:rPr>
        <w:t xml:space="preserve">2567 </w:t>
      </w:r>
      <w:r w:rsidRPr="00316478">
        <w:rPr>
          <w:rFonts w:asciiTheme="majorBidi" w:hAnsiTheme="majorBidi"/>
          <w:sz w:val="30"/>
          <w:szCs w:val="30"/>
          <w:cs/>
        </w:rPr>
        <w:t>และอยู่ระหว่างดำเนินการชำระบัญชี</w:t>
      </w:r>
    </w:p>
    <w:p w14:paraId="42DD5A76" w14:textId="1A69C7AE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สินทรัพย์ทางการเงิน</w:t>
      </w:r>
      <w:r w:rsidR="00E02CFE" w:rsidRPr="006F48DE">
        <w:rPr>
          <w:rFonts w:asciiTheme="majorBidi" w:hAnsiTheme="majorBidi" w:cstheme="majorBidi"/>
          <w:szCs w:val="30"/>
          <w:cs/>
        </w:rPr>
        <w:t>ที่อยู่ในความต้องการของตลาด</w:t>
      </w:r>
    </w:p>
    <w:p w14:paraId="40E426C7" w14:textId="11ED520B" w:rsidR="00667C73" w:rsidRPr="006F48DE" w:rsidRDefault="00667C73" w:rsidP="0078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A26868" w:rsidRPr="006F48DE" w14:paraId="4AEE0201" w14:textId="77777777" w:rsidTr="003D6115">
        <w:trPr>
          <w:tblHeader/>
        </w:trPr>
        <w:tc>
          <w:tcPr>
            <w:tcW w:w="3060" w:type="dxa"/>
          </w:tcPr>
          <w:p w14:paraId="60B0DE94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C57AF53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A26868" w:rsidRPr="006F48DE" w14:paraId="7106D4CE" w14:textId="77777777" w:rsidTr="003D6115">
        <w:trPr>
          <w:trHeight w:val="416"/>
          <w:tblHeader/>
        </w:trPr>
        <w:tc>
          <w:tcPr>
            <w:tcW w:w="3060" w:type="dxa"/>
            <w:vAlign w:val="bottom"/>
            <w:hideMark/>
          </w:tcPr>
          <w:p w14:paraId="27CFCE23" w14:textId="77777777" w:rsidR="00A26868" w:rsidRPr="006F48DE" w:rsidRDefault="00A26868" w:rsidP="00D962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4" w:type="dxa"/>
            <w:vAlign w:val="bottom"/>
            <w:hideMark/>
          </w:tcPr>
          <w:p w14:paraId="6A23CC29" w14:textId="77777777" w:rsidR="00A26868" w:rsidRPr="006F48DE" w:rsidRDefault="00A26868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A5C2A9D" w14:textId="7025E3EC" w:rsidR="00A26868" w:rsidRPr="006F48DE" w:rsidRDefault="001C2C0D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CDBD48D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8760774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4308CC00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4386F431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B52CDA0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2A73417" w14:textId="77777777" w:rsidR="00A26868" w:rsidRPr="006F48DE" w:rsidRDefault="00A26868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A700CD2" w14:textId="77777777" w:rsidR="00A26868" w:rsidRPr="006F48DE" w:rsidRDefault="00A26868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03861C58" w14:textId="21DA85C4" w:rsidR="005C005E" w:rsidRPr="006F48DE" w:rsidRDefault="005C005E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="007C5A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4AFA021B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42FB11A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AA36D7" w14:textId="52AC3016" w:rsidR="00A26868" w:rsidRPr="006F48DE" w:rsidRDefault="001C2C0D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37478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2597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A2686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A26868" w:rsidRPr="006F48DE" w14:paraId="77E99ED3" w14:textId="77777777" w:rsidTr="003D6115">
        <w:trPr>
          <w:tblHeader/>
        </w:trPr>
        <w:tc>
          <w:tcPr>
            <w:tcW w:w="3060" w:type="dxa"/>
          </w:tcPr>
          <w:p w14:paraId="2E1EE8F6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72DBDE3C" w14:textId="77777777" w:rsidR="00A26868" w:rsidRPr="006F48DE" w:rsidRDefault="00A26868" w:rsidP="00D962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26868" w:rsidRPr="006F48DE" w14:paraId="0A599231" w14:textId="77777777" w:rsidTr="003D6115">
        <w:tc>
          <w:tcPr>
            <w:tcW w:w="3060" w:type="dxa"/>
            <w:hideMark/>
          </w:tcPr>
          <w:p w14:paraId="587F0EBE" w14:textId="2C13B055" w:rsidR="00A26868" w:rsidRPr="006F48DE" w:rsidRDefault="001C2C0D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4" w:type="dxa"/>
          </w:tcPr>
          <w:p w14:paraId="1D65863D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5ADB8543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2943089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A16BF66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5B99EC5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CC900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87F23E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652E48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04AD6071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67B3E92B" w14:textId="77777777" w:rsidTr="003D6115">
        <w:tc>
          <w:tcPr>
            <w:tcW w:w="3060" w:type="dxa"/>
          </w:tcPr>
          <w:p w14:paraId="294A0BB0" w14:textId="077D2268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18AF2705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1278BA9E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C9C0409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538F6E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8B257B6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BB868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43E5F13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227F5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453A37F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175AEEA6" w14:textId="77777777" w:rsidTr="003D6115">
        <w:trPr>
          <w:trHeight w:val="51"/>
        </w:trPr>
        <w:tc>
          <w:tcPr>
            <w:tcW w:w="3060" w:type="dxa"/>
          </w:tcPr>
          <w:p w14:paraId="7C051300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4" w:type="dxa"/>
          </w:tcPr>
          <w:p w14:paraId="69B6D4EB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6132732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7D36B40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C65809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82C0652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FB4257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12CF98B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E1FBD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CC4721E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BF" w:rsidRPr="006F48DE" w14:paraId="2249487A" w14:textId="77777777" w:rsidTr="003D6115">
        <w:trPr>
          <w:trHeight w:val="53"/>
        </w:trPr>
        <w:tc>
          <w:tcPr>
            <w:tcW w:w="3060" w:type="dxa"/>
          </w:tcPr>
          <w:p w14:paraId="168212A0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</w:tcPr>
          <w:p w14:paraId="17114012" w14:textId="00B0A0D1" w:rsidR="00F910BF" w:rsidRPr="006F48DE" w:rsidRDefault="001C2C0D" w:rsidP="0088023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0BD3B202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360A46F" w14:textId="7DB4B449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40" w:type="dxa"/>
          </w:tcPr>
          <w:p w14:paraId="3D910885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000BA20" w14:textId="7AFEE8B8" w:rsidR="00F910BF" w:rsidRPr="006F48DE" w:rsidRDefault="00462542" w:rsidP="009F45B5">
            <w:pPr>
              <w:tabs>
                <w:tab w:val="clear" w:pos="680"/>
                <w:tab w:val="left" w:pos="6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(144)</w:t>
            </w:r>
          </w:p>
        </w:tc>
        <w:tc>
          <w:tcPr>
            <w:tcW w:w="236" w:type="dxa"/>
          </w:tcPr>
          <w:p w14:paraId="36F10F01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D967BD" w14:textId="7D58AA7E" w:rsidR="00F910BF" w:rsidRPr="006F48DE" w:rsidRDefault="00462542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276DA523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46503A3" w14:textId="7CD5CB77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</w:tr>
      <w:tr w:rsidR="00F910BF" w:rsidRPr="006F48DE" w14:paraId="7646AE89" w14:textId="77777777" w:rsidTr="003D6115">
        <w:trPr>
          <w:trHeight w:val="43"/>
        </w:trPr>
        <w:tc>
          <w:tcPr>
            <w:tcW w:w="3060" w:type="dxa"/>
          </w:tcPr>
          <w:p w14:paraId="706E3600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</w:tcPr>
          <w:p w14:paraId="4F1A9B5B" w14:textId="77777777" w:rsidR="00F910BF" w:rsidRPr="006F48DE" w:rsidRDefault="00F910BF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AC6C78D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6E24FBA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1974C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2A2BB55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F9843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52381B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F1C88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3365424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BF" w:rsidRPr="006F48DE" w14:paraId="31B0F2F8" w14:textId="77777777" w:rsidTr="003D6115">
        <w:trPr>
          <w:trHeight w:val="43"/>
        </w:trPr>
        <w:tc>
          <w:tcPr>
            <w:tcW w:w="3060" w:type="dxa"/>
          </w:tcPr>
          <w:p w14:paraId="10A2A63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ACF9446" w14:textId="2E2088D9" w:rsidR="00F910BF" w:rsidRPr="004C6551" w:rsidRDefault="00F910BF" w:rsidP="0023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6" w:right="-2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8782AC8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50DFCF8" w14:textId="23C8C3F5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1,587</w:t>
            </w:r>
          </w:p>
        </w:tc>
        <w:tc>
          <w:tcPr>
            <w:tcW w:w="240" w:type="dxa"/>
          </w:tcPr>
          <w:p w14:paraId="14AE866B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66785ED" w14:textId="53BFEB83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(1,634)</w:t>
            </w:r>
          </w:p>
        </w:tc>
        <w:tc>
          <w:tcPr>
            <w:tcW w:w="236" w:type="dxa"/>
          </w:tcPr>
          <w:p w14:paraId="4C897A6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129F984" w14:textId="30BB0FE3" w:rsidR="00F910BF" w:rsidRPr="006F48DE" w:rsidRDefault="00913869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6" w:type="dxa"/>
          </w:tcPr>
          <w:p w14:paraId="525621F5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4D618826" w14:textId="5D23A43E" w:rsidR="00F910BF" w:rsidRPr="006F48DE" w:rsidRDefault="00913869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</w:tr>
      <w:tr w:rsidR="00F910BF" w:rsidRPr="006F48DE" w14:paraId="1BBA29DE" w14:textId="77777777" w:rsidTr="003D6115">
        <w:trPr>
          <w:trHeight w:val="43"/>
        </w:trPr>
        <w:tc>
          <w:tcPr>
            <w:tcW w:w="3060" w:type="dxa"/>
          </w:tcPr>
          <w:p w14:paraId="6C65F3C6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1E45F169" w14:textId="176859C5" w:rsidR="00F910BF" w:rsidRPr="006F48DE" w:rsidRDefault="001C2C0D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7C4B13FF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674B0915" w14:textId="5EF750E2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1,975</w:t>
            </w:r>
          </w:p>
        </w:tc>
        <w:tc>
          <w:tcPr>
            <w:tcW w:w="240" w:type="dxa"/>
          </w:tcPr>
          <w:p w14:paraId="44A856C0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914E1B7" w14:textId="3A4FBB8E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(1,778)</w:t>
            </w:r>
          </w:p>
        </w:tc>
        <w:tc>
          <w:tcPr>
            <w:tcW w:w="236" w:type="dxa"/>
          </w:tcPr>
          <w:p w14:paraId="0123D46B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698C36B" w14:textId="600A43FF" w:rsidR="00F910BF" w:rsidRPr="006F48DE" w:rsidRDefault="00913869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236" w:type="dxa"/>
          </w:tcPr>
          <w:p w14:paraId="3D8DC2B4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027348BD" w14:textId="58696E33" w:rsidR="00F910BF" w:rsidRPr="006F48DE" w:rsidRDefault="00913869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014659" w:rsidRPr="006F48DE" w14:paraId="37E15F1B" w14:textId="77777777" w:rsidTr="00340B02">
        <w:trPr>
          <w:trHeight w:val="43"/>
        </w:trPr>
        <w:tc>
          <w:tcPr>
            <w:tcW w:w="3060" w:type="dxa"/>
          </w:tcPr>
          <w:p w14:paraId="494002E4" w14:textId="77777777" w:rsidR="00014659" w:rsidRPr="006F48DE" w:rsidRDefault="0001465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7BBB0F5" w14:textId="77777777" w:rsidR="00014659" w:rsidRPr="006F48DE" w:rsidRDefault="00014659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6808677" w14:textId="77777777" w:rsidR="00014659" w:rsidRPr="006F48DE" w:rsidRDefault="0001465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BB34670" w14:textId="77777777" w:rsidR="00014659" w:rsidRPr="006F48DE" w:rsidRDefault="0001465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A23445" w14:textId="77777777" w:rsidR="00014659" w:rsidRPr="006F48DE" w:rsidRDefault="0001465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4BBFF08" w14:textId="77777777" w:rsidR="00014659" w:rsidRPr="006F48DE" w:rsidRDefault="0001465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337FB8" w14:textId="77777777" w:rsidR="00014659" w:rsidRPr="006F48DE" w:rsidRDefault="0001465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1B776F5" w14:textId="77777777" w:rsidR="00014659" w:rsidRPr="006F48DE" w:rsidRDefault="0001465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B68ED" w14:textId="77777777" w:rsidR="00014659" w:rsidRPr="006F48DE" w:rsidRDefault="0001465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BD5105B" w14:textId="77777777" w:rsidR="00014659" w:rsidRPr="006F48DE" w:rsidRDefault="0001465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0984C248" w14:textId="77777777" w:rsidTr="00014659">
        <w:tc>
          <w:tcPr>
            <w:tcW w:w="3060" w:type="dxa"/>
            <w:hideMark/>
          </w:tcPr>
          <w:p w14:paraId="4FE4EDC3" w14:textId="60C52EF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1C822098" w14:textId="77777777" w:rsidR="00A26868" w:rsidRPr="006F48DE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7291706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E6516AD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723A7FD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DF07725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177EF0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96D9560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87C10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C8C32C6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32B01E87" w14:textId="77777777" w:rsidTr="003D6115">
        <w:tc>
          <w:tcPr>
            <w:tcW w:w="3060" w:type="dxa"/>
          </w:tcPr>
          <w:p w14:paraId="451DEA4B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</w:tcPr>
          <w:p w14:paraId="27B22A8C" w14:textId="77777777" w:rsidR="00A26868" w:rsidRPr="006F48DE" w:rsidRDefault="00A26868" w:rsidP="003D6115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916F487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0AFDDAD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5D7E86C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6FC6860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D1AE4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F3D8BF2" w14:textId="77777777" w:rsidR="00A26868" w:rsidRPr="006F48DE" w:rsidRDefault="00A26868" w:rsidP="006C10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EAB10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4657116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BF" w:rsidRPr="006F48DE" w14:paraId="4B17D628" w14:textId="77777777" w:rsidTr="003D6115">
        <w:tc>
          <w:tcPr>
            <w:tcW w:w="3060" w:type="dxa"/>
            <w:hideMark/>
          </w:tcPr>
          <w:p w14:paraId="298FEA1A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vAlign w:val="bottom"/>
          </w:tcPr>
          <w:p w14:paraId="11149EBF" w14:textId="0C3C8BF9" w:rsidR="00F910BF" w:rsidRPr="006F48DE" w:rsidRDefault="001C2C0D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246" w:type="dxa"/>
            <w:vAlign w:val="bottom"/>
          </w:tcPr>
          <w:p w14:paraId="5F1ABACF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F7D8499" w14:textId="6AB1D14A" w:rsidR="00F910BF" w:rsidRPr="006F48DE" w:rsidRDefault="00462542" w:rsidP="005062F9">
            <w:pPr>
              <w:tabs>
                <w:tab w:val="clear" w:pos="454"/>
                <w:tab w:val="clear" w:pos="680"/>
                <w:tab w:val="left" w:pos="734"/>
              </w:tabs>
              <w:spacing w:line="240" w:lineRule="auto"/>
              <w:ind w:right="-3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D549C8D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206A531" w14:textId="669056E7" w:rsidR="00F910BF" w:rsidRPr="006F48DE" w:rsidRDefault="00462542" w:rsidP="00087816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FC05B7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674312C" w14:textId="138446D5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(497)</w:t>
            </w:r>
          </w:p>
        </w:tc>
        <w:tc>
          <w:tcPr>
            <w:tcW w:w="236" w:type="dxa"/>
            <w:vAlign w:val="bottom"/>
          </w:tcPr>
          <w:p w14:paraId="528F29D8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9451A89" w14:textId="549E1373" w:rsidR="00F910BF" w:rsidRPr="006F48DE" w:rsidRDefault="00462542" w:rsidP="005062F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322"/>
              </w:tabs>
              <w:spacing w:line="240" w:lineRule="auto"/>
              <w:ind w:right="-4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10BF" w:rsidRPr="006F48DE" w14:paraId="24B91C68" w14:textId="77777777" w:rsidTr="003D6115">
        <w:tc>
          <w:tcPr>
            <w:tcW w:w="3060" w:type="dxa"/>
          </w:tcPr>
          <w:p w14:paraId="6C7F94F2" w14:textId="77777777" w:rsidR="00F910BF" w:rsidRPr="006F48DE" w:rsidRDefault="00F910BF" w:rsidP="00F910BF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vAlign w:val="bottom"/>
          </w:tcPr>
          <w:p w14:paraId="7581EEA3" w14:textId="632D27FF" w:rsidR="00F910BF" w:rsidRPr="0088023E" w:rsidRDefault="00F910BF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96" w:right="-2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246" w:type="dxa"/>
            <w:vAlign w:val="bottom"/>
          </w:tcPr>
          <w:p w14:paraId="14ACE49E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7CB4F8C" w14:textId="3D8EB81E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2,967</w:t>
            </w:r>
          </w:p>
        </w:tc>
        <w:tc>
          <w:tcPr>
            <w:tcW w:w="240" w:type="dxa"/>
            <w:vAlign w:val="bottom"/>
          </w:tcPr>
          <w:p w14:paraId="5DB79901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775B1D3" w14:textId="3ABF65FA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(2,367)</w:t>
            </w:r>
          </w:p>
        </w:tc>
        <w:tc>
          <w:tcPr>
            <w:tcW w:w="236" w:type="dxa"/>
            <w:vAlign w:val="bottom"/>
          </w:tcPr>
          <w:p w14:paraId="2933CC2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32C18EF" w14:textId="657C1620" w:rsidR="00F910BF" w:rsidRPr="006F48DE" w:rsidRDefault="00462542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2,119</w:t>
            </w:r>
          </w:p>
        </w:tc>
        <w:tc>
          <w:tcPr>
            <w:tcW w:w="236" w:type="dxa"/>
            <w:vAlign w:val="bottom"/>
          </w:tcPr>
          <w:p w14:paraId="0DC57313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ADC691B" w14:textId="35897E43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2,719</w:t>
            </w:r>
          </w:p>
        </w:tc>
      </w:tr>
      <w:tr w:rsidR="00F910BF" w:rsidRPr="006F48DE" w14:paraId="0B2B76EB" w14:textId="77777777" w:rsidTr="003D6115">
        <w:tc>
          <w:tcPr>
            <w:tcW w:w="3060" w:type="dxa"/>
          </w:tcPr>
          <w:p w14:paraId="6C839553" w14:textId="77777777" w:rsidR="00F910BF" w:rsidRPr="006F48DE" w:rsidRDefault="00F910BF" w:rsidP="00F910BF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0F047F4D" w14:textId="77777777" w:rsidR="00F910BF" w:rsidRPr="006F48DE" w:rsidRDefault="00F910BF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A94610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695BEC6A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6897D4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63987777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2C0C89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3E9CAB9" w14:textId="77777777" w:rsidR="00F910BF" w:rsidRPr="006F48DE" w:rsidRDefault="00F910BF" w:rsidP="00F910BF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12E4DD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EE2BAF7" w14:textId="77777777" w:rsidR="00F910BF" w:rsidRPr="006F48DE" w:rsidRDefault="00F910BF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10BF" w:rsidRPr="006F48DE" w14:paraId="58BE10A1" w14:textId="77777777" w:rsidTr="006A0EE4">
        <w:tc>
          <w:tcPr>
            <w:tcW w:w="3060" w:type="dxa"/>
          </w:tcPr>
          <w:p w14:paraId="1D7DB91D" w14:textId="77777777" w:rsidR="00F910BF" w:rsidRPr="006F48DE" w:rsidRDefault="00F910BF" w:rsidP="00F910BF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vAlign w:val="bottom"/>
          </w:tcPr>
          <w:p w14:paraId="7B3359A9" w14:textId="1012434B" w:rsidR="00F910BF" w:rsidRPr="006F48DE" w:rsidRDefault="001C2C0D" w:rsidP="00F910BF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46" w:type="dxa"/>
            <w:vAlign w:val="bottom"/>
          </w:tcPr>
          <w:p w14:paraId="7C039736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0CCE555" w14:textId="472D18BB" w:rsidR="00F910BF" w:rsidRPr="006F48DE" w:rsidRDefault="00462542" w:rsidP="005062F9">
            <w:pPr>
              <w:tabs>
                <w:tab w:val="clear" w:pos="454"/>
                <w:tab w:val="clear" w:pos="680"/>
                <w:tab w:val="left" w:pos="734"/>
              </w:tabs>
              <w:spacing w:line="240" w:lineRule="auto"/>
              <w:ind w:right="-3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F86CB51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132A94F" w14:textId="7D14066E" w:rsidR="00F910BF" w:rsidRPr="003D0EB2" w:rsidRDefault="00462542" w:rsidP="0050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64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2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960F17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ACDEBED" w14:textId="151C93DD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236" w:type="dxa"/>
            <w:vAlign w:val="bottom"/>
          </w:tcPr>
          <w:p w14:paraId="08E0C5A2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20A85DC" w14:textId="6F10409C" w:rsidR="00F910BF" w:rsidRPr="006F48DE" w:rsidRDefault="00462542" w:rsidP="005062F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322"/>
              </w:tabs>
              <w:spacing w:line="240" w:lineRule="auto"/>
              <w:ind w:right="-4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25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10BF" w:rsidRPr="006F48DE" w14:paraId="74766991" w14:textId="77777777" w:rsidTr="003D6115">
        <w:tc>
          <w:tcPr>
            <w:tcW w:w="3060" w:type="dxa"/>
            <w:hideMark/>
          </w:tcPr>
          <w:p w14:paraId="0E90C3D0" w14:textId="77777777" w:rsidR="00F910BF" w:rsidRPr="006F48DE" w:rsidRDefault="00F910BF" w:rsidP="00F910BF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4B570" w14:textId="4B20FE8A" w:rsidR="00F910BF" w:rsidRPr="006F48DE" w:rsidRDefault="001C2C0D" w:rsidP="00F910BF">
            <w:pPr>
              <w:tabs>
                <w:tab w:val="clear" w:pos="454"/>
                <w:tab w:val="left" w:pos="4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246" w:type="dxa"/>
            <w:vAlign w:val="bottom"/>
          </w:tcPr>
          <w:p w14:paraId="49A17057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F8D99" w14:textId="281C1106" w:rsidR="00F910BF" w:rsidRPr="006F48DE" w:rsidRDefault="00462542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40" w:type="dxa"/>
            <w:vAlign w:val="bottom"/>
          </w:tcPr>
          <w:p w14:paraId="59C8182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AE46D" w14:textId="77777777" w:rsidR="00F910BF" w:rsidRDefault="00F910BF" w:rsidP="0008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5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F1BD02" w14:textId="67BC5AB4" w:rsidR="00462542" w:rsidRPr="003D0EB2" w:rsidRDefault="00462542" w:rsidP="005062F9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25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ECEE23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88AA7" w14:textId="6024D27A" w:rsidR="00F910BF" w:rsidRPr="006F48DE" w:rsidRDefault="0003203B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(165)</w:t>
            </w:r>
          </w:p>
        </w:tc>
        <w:tc>
          <w:tcPr>
            <w:tcW w:w="236" w:type="dxa"/>
            <w:vAlign w:val="bottom"/>
          </w:tcPr>
          <w:p w14:paraId="146C35F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FCE34" w14:textId="6254BBAB" w:rsidR="00F910BF" w:rsidRPr="006F48DE" w:rsidRDefault="0003203B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F910BF" w:rsidRPr="006F48DE" w14:paraId="3A1955DE" w14:textId="77777777" w:rsidTr="003D6115">
        <w:tc>
          <w:tcPr>
            <w:tcW w:w="3060" w:type="dxa"/>
            <w:hideMark/>
          </w:tcPr>
          <w:p w14:paraId="7DBCE738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F3FCF" w14:textId="1BE41519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="Angsana New" w:hAnsi="Angsana New"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46" w:type="dxa"/>
            <w:vAlign w:val="bottom"/>
          </w:tcPr>
          <w:p w14:paraId="253FDAC4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860A1" w14:textId="0AC6D403" w:rsidR="00F910BF" w:rsidRPr="006F48DE" w:rsidRDefault="0003203B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203B">
              <w:rPr>
                <w:rFonts w:asciiTheme="majorBidi" w:hAnsiTheme="majorBidi" w:cstheme="majorBidi"/>
                <w:sz w:val="28"/>
                <w:szCs w:val="28"/>
              </w:rPr>
              <w:t>3,069</w:t>
            </w:r>
          </w:p>
        </w:tc>
        <w:tc>
          <w:tcPr>
            <w:tcW w:w="240" w:type="dxa"/>
            <w:vAlign w:val="bottom"/>
          </w:tcPr>
          <w:p w14:paraId="455FC8A5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138B6" w14:textId="54994343" w:rsidR="00F910BF" w:rsidRPr="006F48DE" w:rsidRDefault="0003203B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203B">
              <w:rPr>
                <w:rFonts w:asciiTheme="majorBidi" w:hAnsiTheme="majorBidi" w:cstheme="majorBidi"/>
                <w:sz w:val="28"/>
                <w:szCs w:val="28"/>
              </w:rPr>
              <w:t>(2,367)</w:t>
            </w:r>
          </w:p>
        </w:tc>
        <w:tc>
          <w:tcPr>
            <w:tcW w:w="236" w:type="dxa"/>
            <w:vAlign w:val="bottom"/>
          </w:tcPr>
          <w:p w14:paraId="72095EA1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802F63" w14:textId="4C380577" w:rsidR="00F910BF" w:rsidRPr="006F48DE" w:rsidRDefault="0003203B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203B">
              <w:rPr>
                <w:rFonts w:asciiTheme="majorBidi" w:hAnsiTheme="majorBidi" w:cstheme="majorBidi"/>
                <w:sz w:val="28"/>
                <w:szCs w:val="28"/>
              </w:rPr>
              <w:t>1,258</w:t>
            </w:r>
          </w:p>
        </w:tc>
        <w:tc>
          <w:tcPr>
            <w:tcW w:w="236" w:type="dxa"/>
            <w:vAlign w:val="bottom"/>
          </w:tcPr>
          <w:p w14:paraId="0CA6CE32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116EC" w14:textId="12546C64" w:rsidR="00F910BF" w:rsidRPr="006F48DE" w:rsidRDefault="0003203B" w:rsidP="00F910B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203B">
              <w:rPr>
                <w:rFonts w:asciiTheme="majorBidi" w:hAnsiTheme="majorBidi" w:cstheme="majorBidi"/>
                <w:sz w:val="28"/>
                <w:szCs w:val="28"/>
              </w:rPr>
              <w:t>3,191</w:t>
            </w:r>
          </w:p>
        </w:tc>
      </w:tr>
      <w:tr w:rsidR="00F910BF" w:rsidRPr="006F48DE" w14:paraId="5B1E6FF2" w14:textId="77777777" w:rsidTr="003D6115">
        <w:tc>
          <w:tcPr>
            <w:tcW w:w="3060" w:type="dxa"/>
          </w:tcPr>
          <w:p w14:paraId="7900027B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C2AEA" w14:textId="57312A6B" w:rsidR="00F910BF" w:rsidRPr="006F48DE" w:rsidRDefault="001C2C0D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910BF" w:rsidRPr="006F48D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46" w:type="dxa"/>
            <w:vAlign w:val="bottom"/>
          </w:tcPr>
          <w:p w14:paraId="20B6FACC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028E5" w14:textId="3C8909FC" w:rsidR="00F910BF" w:rsidRPr="006F48DE" w:rsidRDefault="0003203B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2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5,044</w:t>
            </w:r>
          </w:p>
        </w:tc>
        <w:tc>
          <w:tcPr>
            <w:tcW w:w="240" w:type="dxa"/>
            <w:vAlign w:val="bottom"/>
          </w:tcPr>
          <w:p w14:paraId="34EDA94A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45C65" w14:textId="49ED8992" w:rsidR="00F910BF" w:rsidRPr="006F48DE" w:rsidRDefault="0003203B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2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(4,145)</w:t>
            </w:r>
          </w:p>
        </w:tc>
        <w:tc>
          <w:tcPr>
            <w:tcW w:w="236" w:type="dxa"/>
            <w:vAlign w:val="bottom"/>
          </w:tcPr>
          <w:p w14:paraId="1CD9405F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74065" w14:textId="58BB1213" w:rsidR="00F910BF" w:rsidRPr="006F48DE" w:rsidRDefault="0003203B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2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</w:t>
            </w:r>
            <w:r w:rsidR="006C34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40BE5243" w14:textId="77777777" w:rsidR="00F910BF" w:rsidRPr="006F48DE" w:rsidRDefault="00F910BF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69992" w14:textId="094B1CA5" w:rsidR="00F910BF" w:rsidRPr="006F48DE" w:rsidRDefault="0003203B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2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</w:t>
            </w:r>
            <w:r w:rsidR="009138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A21D93" w:rsidRPr="006F48DE" w14:paraId="5119D38D" w14:textId="77777777" w:rsidTr="000537E9">
        <w:tc>
          <w:tcPr>
            <w:tcW w:w="3060" w:type="dxa"/>
          </w:tcPr>
          <w:p w14:paraId="0AFDDD56" w14:textId="77777777" w:rsidR="00A21D93" w:rsidRPr="006F48DE" w:rsidRDefault="00A21D93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0D36E" w14:textId="77777777" w:rsidR="00A21D93" w:rsidRPr="001C2C0D" w:rsidRDefault="00A21D93" w:rsidP="00F910B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E5BFCBA" w14:textId="77777777" w:rsidR="00A21D93" w:rsidRPr="006F48DE" w:rsidRDefault="00A21D93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B3647" w14:textId="77777777" w:rsidR="00A21D93" w:rsidRPr="0003203B" w:rsidRDefault="00A21D93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55DF8F0" w14:textId="77777777" w:rsidR="00A21D93" w:rsidRPr="006F48DE" w:rsidRDefault="00A21D93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40368" w14:textId="77777777" w:rsidR="00A21D93" w:rsidRPr="0003203B" w:rsidRDefault="00A21D93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A355B2" w14:textId="77777777" w:rsidR="00A21D93" w:rsidRPr="006F48DE" w:rsidRDefault="00A21D93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1B47E2" w14:textId="77777777" w:rsidR="00A21D93" w:rsidRPr="0003203B" w:rsidRDefault="00A21D93" w:rsidP="000A680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A1881D" w14:textId="77777777" w:rsidR="00A21D93" w:rsidRPr="006F48DE" w:rsidRDefault="00A21D93" w:rsidP="00F91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EF804C" w14:textId="77777777" w:rsidR="00A21D93" w:rsidRPr="0003203B" w:rsidRDefault="00A21D93" w:rsidP="00F910B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C209C76" w14:textId="77777777" w:rsidR="000537E9" w:rsidRDefault="000537E9">
      <w:r>
        <w:br w:type="page"/>
      </w: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0537E9" w:rsidRPr="006F48DE" w14:paraId="19FB0BC2" w14:textId="77777777" w:rsidTr="00D96279">
        <w:trPr>
          <w:tblHeader/>
        </w:trPr>
        <w:tc>
          <w:tcPr>
            <w:tcW w:w="3060" w:type="dxa"/>
          </w:tcPr>
          <w:p w14:paraId="0A9F4E06" w14:textId="77777777" w:rsidR="000537E9" w:rsidRPr="006F48DE" w:rsidRDefault="000537E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1C80F31B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0537E9" w:rsidRPr="006F48DE" w14:paraId="129AF974" w14:textId="77777777" w:rsidTr="00D96279">
        <w:trPr>
          <w:trHeight w:val="416"/>
          <w:tblHeader/>
        </w:trPr>
        <w:tc>
          <w:tcPr>
            <w:tcW w:w="3060" w:type="dxa"/>
            <w:vAlign w:val="bottom"/>
            <w:hideMark/>
          </w:tcPr>
          <w:p w14:paraId="4EFEC6C0" w14:textId="77777777" w:rsidR="000537E9" w:rsidRPr="006F48DE" w:rsidRDefault="000537E9" w:rsidP="00D962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4" w:type="dxa"/>
            <w:vAlign w:val="bottom"/>
            <w:hideMark/>
          </w:tcPr>
          <w:p w14:paraId="1F1B9336" w14:textId="77777777" w:rsidR="000537E9" w:rsidRPr="006F48DE" w:rsidRDefault="000537E9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FEB41D3" w14:textId="77777777" w:rsidR="000537E9" w:rsidRPr="006F48DE" w:rsidRDefault="000537E9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F49393B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72576C2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349C0BA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F7367A7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95C4177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3485D3A" w14:textId="77777777" w:rsidR="000537E9" w:rsidRPr="006F48DE" w:rsidRDefault="000537E9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A2D6298" w14:textId="77777777" w:rsidR="000537E9" w:rsidRPr="006F48DE" w:rsidRDefault="000537E9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6A2C49F7" w14:textId="574A7AFB" w:rsidR="000537E9" w:rsidRPr="006F48DE" w:rsidRDefault="000537E9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="007C5A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401E8663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6E164EE4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8DD733E" w14:textId="010FA61D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58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0537E9" w:rsidRPr="006F48DE" w14:paraId="00C6628A" w14:textId="77777777" w:rsidTr="00D96279">
        <w:trPr>
          <w:tblHeader/>
        </w:trPr>
        <w:tc>
          <w:tcPr>
            <w:tcW w:w="3060" w:type="dxa"/>
          </w:tcPr>
          <w:p w14:paraId="5E608824" w14:textId="77777777" w:rsidR="000537E9" w:rsidRPr="006F48DE" w:rsidRDefault="000537E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3853C557" w14:textId="77777777" w:rsidR="000537E9" w:rsidRPr="006F48DE" w:rsidRDefault="000537E9" w:rsidP="00D962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26868" w:rsidRPr="006F48DE" w14:paraId="3B7F3021" w14:textId="77777777" w:rsidTr="003D6115">
        <w:tc>
          <w:tcPr>
            <w:tcW w:w="3060" w:type="dxa"/>
          </w:tcPr>
          <w:p w14:paraId="6F8CBADB" w14:textId="3F6E52BD" w:rsidR="00A26868" w:rsidRPr="006F48DE" w:rsidRDefault="001C2C0D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4E94AD0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4E7CCBB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BA5DA21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4AE06AB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1342B06E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772B6E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6C9C8AA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41A52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221284D9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5C861576" w14:textId="77777777" w:rsidTr="003D6115">
        <w:tc>
          <w:tcPr>
            <w:tcW w:w="3060" w:type="dxa"/>
          </w:tcPr>
          <w:p w14:paraId="19663DC7" w14:textId="0CB7BB3C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025CC254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B97CB7C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49662C04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B3695F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50DE4C22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BA078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6DE81FEA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1D4BD1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67F27BD9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456B6005" w14:textId="77777777" w:rsidTr="003D6115">
        <w:tc>
          <w:tcPr>
            <w:tcW w:w="3060" w:type="dxa"/>
          </w:tcPr>
          <w:p w14:paraId="1EF243B5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4F1C498D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B3E750D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61D2A7E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7F41B82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4AD02E41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B6043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10F8AC5B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8D383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1AD701C3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68ED8C70" w14:textId="77777777" w:rsidTr="003D6115">
        <w:tc>
          <w:tcPr>
            <w:tcW w:w="3060" w:type="dxa"/>
          </w:tcPr>
          <w:p w14:paraId="434F72E9" w14:textId="77777777" w:rsidR="00A26868" w:rsidRPr="006F48DE" w:rsidRDefault="00A26868" w:rsidP="00D96279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59F83F57" w14:textId="567983C1" w:rsidR="00A26868" w:rsidRPr="006F48DE" w:rsidRDefault="00A26868" w:rsidP="004C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46" w:type="dxa"/>
          </w:tcPr>
          <w:p w14:paraId="23A2DF9F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3A69A9A2" w14:textId="32D744A1" w:rsidR="00A26868" w:rsidRPr="006F48DE" w:rsidRDefault="001C2C0D" w:rsidP="004C655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029D81A6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</w:tcPr>
          <w:p w14:paraId="6F836FF4" w14:textId="77777777" w:rsidR="00A26868" w:rsidRPr="006F48DE" w:rsidRDefault="00A26868" w:rsidP="004C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206ADBC1" w14:textId="77777777" w:rsidR="00A26868" w:rsidRPr="006F48DE" w:rsidRDefault="00A26868" w:rsidP="004C655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1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E7D4C1C" w14:textId="19A9AAD7" w:rsidR="00A26868" w:rsidRPr="006F48DE" w:rsidRDefault="00A26868" w:rsidP="0050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6A0EE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DDB592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3F8B955B" w14:textId="04AC6E6E" w:rsidR="00A26868" w:rsidRPr="006F48DE" w:rsidRDefault="001C2C0D" w:rsidP="0088023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26868" w:rsidRPr="006F48DE" w14:paraId="5118ABFB" w14:textId="77777777" w:rsidTr="00A21D93">
        <w:tc>
          <w:tcPr>
            <w:tcW w:w="3060" w:type="dxa"/>
          </w:tcPr>
          <w:p w14:paraId="7C31905B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147BF3F0" w14:textId="77777777" w:rsidR="00A26868" w:rsidRPr="006F48DE" w:rsidRDefault="00A26868" w:rsidP="00D96279">
            <w:pPr>
              <w:tabs>
                <w:tab w:val="clear" w:pos="680"/>
                <w:tab w:val="left" w:pos="6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24A01D8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right w:val="nil"/>
            </w:tcBorders>
          </w:tcPr>
          <w:p w14:paraId="1C35BC7F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48D25E2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nil"/>
            </w:tcBorders>
          </w:tcPr>
          <w:p w14:paraId="45F32F76" w14:textId="77777777" w:rsidR="00A26868" w:rsidRPr="006F48DE" w:rsidRDefault="00A26868" w:rsidP="00D96279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708BF9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1B69B97" w14:textId="77777777" w:rsidR="00A26868" w:rsidRPr="006F48DE" w:rsidRDefault="00A26868" w:rsidP="006C10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B91F2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</w:tcPr>
          <w:p w14:paraId="009AE390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1DFDD880" w14:textId="77777777" w:rsidTr="003D6115">
        <w:tc>
          <w:tcPr>
            <w:tcW w:w="3060" w:type="dxa"/>
          </w:tcPr>
          <w:p w14:paraId="3A8A9D84" w14:textId="0DBEC6D0" w:rsidR="00A26868" w:rsidRPr="006F48DE" w:rsidRDefault="00A26868" w:rsidP="00D96279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</w:tcPr>
          <w:p w14:paraId="72C9B461" w14:textId="77777777" w:rsidR="00A26868" w:rsidRPr="006F48DE" w:rsidRDefault="00A26868" w:rsidP="00D96279">
            <w:pPr>
              <w:tabs>
                <w:tab w:val="clear" w:pos="680"/>
                <w:tab w:val="left" w:pos="61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F19EEDD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60ED776A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10B0343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6E88EE70" w14:textId="77777777" w:rsidR="00A26868" w:rsidRPr="006F48DE" w:rsidRDefault="00A26868" w:rsidP="00D96279">
            <w:pPr>
              <w:tabs>
                <w:tab w:val="clear" w:pos="227"/>
                <w:tab w:val="clear" w:pos="680"/>
                <w:tab w:val="clear" w:pos="907"/>
                <w:tab w:val="left" w:pos="483"/>
                <w:tab w:val="left" w:pos="57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03B5F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53626894" w14:textId="77777777" w:rsidR="00A26868" w:rsidRPr="006F48DE" w:rsidRDefault="00A26868" w:rsidP="006C102E">
            <w:pPr>
              <w:tabs>
                <w:tab w:val="clear" w:pos="907"/>
              </w:tabs>
              <w:spacing w:line="240" w:lineRule="auto"/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2D108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6129DC86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868" w:rsidRPr="006F48DE" w14:paraId="5F86D5F2" w14:textId="77777777" w:rsidTr="003D6115">
        <w:tc>
          <w:tcPr>
            <w:tcW w:w="3060" w:type="dxa"/>
            <w:hideMark/>
          </w:tcPr>
          <w:p w14:paraId="2E6760F2" w14:textId="77777777" w:rsidR="00A26868" w:rsidRPr="006F48DE" w:rsidRDefault="00A26868" w:rsidP="00D96279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4EFEF177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5823BFF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0447058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C96971E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83027C0" w14:textId="77777777" w:rsidR="00A26868" w:rsidRPr="006F48DE" w:rsidRDefault="00A26868" w:rsidP="00D96279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71C006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8E086C3" w14:textId="77777777" w:rsidR="00A26868" w:rsidRPr="006F48DE" w:rsidRDefault="00A26868" w:rsidP="006C102E">
            <w:pPr>
              <w:tabs>
                <w:tab w:val="clear" w:pos="907"/>
                <w:tab w:val="left" w:pos="737"/>
              </w:tabs>
              <w:spacing w:line="240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9EC5DA" w14:textId="77777777" w:rsidR="00A26868" w:rsidRPr="006F48DE" w:rsidRDefault="00A26868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3E18FBF6" w14:textId="77777777" w:rsidR="00A26868" w:rsidRPr="006F48DE" w:rsidRDefault="00A26868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00D" w:rsidRPr="006F48DE" w14:paraId="59B68A2A" w14:textId="77777777" w:rsidTr="003D6115">
        <w:tc>
          <w:tcPr>
            <w:tcW w:w="3060" w:type="dxa"/>
          </w:tcPr>
          <w:p w14:paraId="52CA8CFD" w14:textId="77777777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3F8FAB37" w14:textId="046656EF" w:rsidR="00BC300D" w:rsidRPr="006F48DE" w:rsidRDefault="001C2C0D" w:rsidP="0088023E">
            <w:pPr>
              <w:tabs>
                <w:tab w:val="clear" w:pos="680"/>
                <w:tab w:val="left" w:pos="67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46" w:type="dxa"/>
            <w:vAlign w:val="bottom"/>
          </w:tcPr>
          <w:p w14:paraId="05A826A4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EDF03E6" w14:textId="549D679C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240" w:type="dxa"/>
            <w:vAlign w:val="bottom"/>
          </w:tcPr>
          <w:p w14:paraId="6CA5495F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1BFCB1E8" w14:textId="67D70DCE" w:rsidR="00BC300D" w:rsidRPr="006F48DE" w:rsidRDefault="00BC300D" w:rsidP="0088023E">
            <w:pPr>
              <w:tabs>
                <w:tab w:val="clear" w:pos="454"/>
                <w:tab w:val="clear" w:pos="907"/>
                <w:tab w:val="left" w:pos="477"/>
                <w:tab w:val="left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841D671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0CC79A1" w14:textId="7BD85152" w:rsidR="00BC300D" w:rsidRPr="006F48DE" w:rsidRDefault="001C2C0D" w:rsidP="00D5141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bottom"/>
          </w:tcPr>
          <w:p w14:paraId="5F62E164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F6D933D" w14:textId="3BB956A6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</w:tr>
      <w:tr w:rsidR="00BC300D" w:rsidRPr="006F48DE" w14:paraId="21D9698A" w14:textId="77777777" w:rsidTr="003D6115">
        <w:tc>
          <w:tcPr>
            <w:tcW w:w="3060" w:type="dxa"/>
          </w:tcPr>
          <w:p w14:paraId="4ADF429A" w14:textId="0D5041BB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720AE383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6C70311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3BCD5AFF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028CED7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4893DEA7" w14:textId="77777777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D1909F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1A60970" w14:textId="77777777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C4FA42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54C19762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00D" w:rsidRPr="006F48DE" w14:paraId="65C6AE25" w14:textId="77777777" w:rsidTr="003D6115">
        <w:tc>
          <w:tcPr>
            <w:tcW w:w="3060" w:type="dxa"/>
          </w:tcPr>
          <w:p w14:paraId="2CB28BEE" w14:textId="77777777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4" w:type="dxa"/>
            <w:tcBorders>
              <w:left w:val="nil"/>
              <w:right w:val="nil"/>
            </w:tcBorders>
            <w:vAlign w:val="bottom"/>
          </w:tcPr>
          <w:p w14:paraId="58AEF729" w14:textId="693E9066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46" w:type="dxa"/>
            <w:vAlign w:val="bottom"/>
          </w:tcPr>
          <w:p w14:paraId="4B4CC798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B91FB0B" w14:textId="64A343F4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40" w:type="dxa"/>
            <w:vAlign w:val="bottom"/>
          </w:tcPr>
          <w:p w14:paraId="0A58B342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07E1B1CA" w14:textId="54CB8CAB" w:rsidR="00BC300D" w:rsidRPr="006F48DE" w:rsidRDefault="00BC300D" w:rsidP="00BC300D">
            <w:pPr>
              <w:tabs>
                <w:tab w:val="clear" w:pos="454"/>
                <w:tab w:val="clear" w:pos="907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86E3871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77851BE" w14:textId="5782234D" w:rsidR="00BC300D" w:rsidRPr="006F48DE" w:rsidRDefault="00BC300D" w:rsidP="00D5141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DE4C842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CE34478" w14:textId="3D3366A1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BC300D" w:rsidRPr="006F48DE" w14:paraId="39427BDD" w14:textId="77777777" w:rsidTr="003D6115">
        <w:tc>
          <w:tcPr>
            <w:tcW w:w="3060" w:type="dxa"/>
          </w:tcPr>
          <w:p w14:paraId="1213B9B4" w14:textId="77777777" w:rsidR="00BC300D" w:rsidRPr="006F48DE" w:rsidRDefault="00BC300D" w:rsidP="00BC300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C7F653" w14:textId="735194CC" w:rsidR="00BC300D" w:rsidRPr="006F48DE" w:rsidRDefault="00BC300D" w:rsidP="004C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  <w:tc>
          <w:tcPr>
            <w:tcW w:w="246" w:type="dxa"/>
            <w:vAlign w:val="bottom"/>
          </w:tcPr>
          <w:p w14:paraId="27419004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EB655" w14:textId="5AFF9774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40" w:type="dxa"/>
            <w:vAlign w:val="bottom"/>
          </w:tcPr>
          <w:p w14:paraId="15E59C4B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9B2AE" w14:textId="34A7049A" w:rsidR="00BC300D" w:rsidRPr="006F48DE" w:rsidRDefault="00BC300D" w:rsidP="004C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  <w:vAlign w:val="bottom"/>
          </w:tcPr>
          <w:p w14:paraId="1D3870FD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36118" w14:textId="4F6DD731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EC09EA0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22FDA" w14:textId="2DE0D2BB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</w:tr>
      <w:tr w:rsidR="00BC300D" w:rsidRPr="006F48DE" w14:paraId="74B7785B" w14:textId="77777777" w:rsidTr="005C005E">
        <w:tc>
          <w:tcPr>
            <w:tcW w:w="3060" w:type="dxa"/>
          </w:tcPr>
          <w:p w14:paraId="46969391" w14:textId="77777777" w:rsidR="00BC300D" w:rsidRPr="006F48DE" w:rsidRDefault="00BC300D" w:rsidP="00BC300D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80A0E" w14:textId="5C69B25C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46" w:type="dxa"/>
            <w:vAlign w:val="bottom"/>
          </w:tcPr>
          <w:p w14:paraId="5E966F89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1BA4D" w14:textId="0F3065F9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300D" w:rsidRPr="006F48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40" w:type="dxa"/>
            <w:vAlign w:val="bottom"/>
          </w:tcPr>
          <w:p w14:paraId="10950C85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DF70D" w14:textId="37872FCB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FCB720E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3761A" w14:textId="7C2371FA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3369652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17738" w14:textId="5E7A82EA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300D" w:rsidRPr="006F48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BC300D" w:rsidRPr="006F48DE" w14:paraId="276F7235" w14:textId="77777777" w:rsidTr="005C005E">
        <w:tc>
          <w:tcPr>
            <w:tcW w:w="3060" w:type="dxa"/>
          </w:tcPr>
          <w:p w14:paraId="3D91332B" w14:textId="77777777" w:rsidR="00BC300D" w:rsidRPr="006F48DE" w:rsidRDefault="00BC300D" w:rsidP="00BC300D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4D90F" w14:textId="524ABC3D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46" w:type="dxa"/>
            <w:vAlign w:val="bottom"/>
          </w:tcPr>
          <w:p w14:paraId="65E7BF28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D4FE8" w14:textId="423D9EEC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C300D"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240" w:type="dxa"/>
            <w:vAlign w:val="bottom"/>
          </w:tcPr>
          <w:p w14:paraId="5C0F19BF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BA381" w14:textId="5D9FC7C9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</w:t>
            </w: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89C7404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B835C" w14:textId="69006683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B8B4C51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BAED8" w14:textId="6E43A521" w:rsidR="00BC300D" w:rsidRPr="006F48DE" w:rsidRDefault="001C2C0D" w:rsidP="00BC300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C300D" w:rsidRPr="006F4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</w:tr>
      <w:tr w:rsidR="00BC300D" w:rsidRPr="006F48DE" w14:paraId="5CD916DE" w14:textId="77777777" w:rsidTr="005C005E">
        <w:tc>
          <w:tcPr>
            <w:tcW w:w="3060" w:type="dxa"/>
          </w:tcPr>
          <w:p w14:paraId="3D1FCE9A" w14:textId="77777777" w:rsidR="00BC300D" w:rsidRPr="006F48DE" w:rsidRDefault="00BC300D" w:rsidP="00BC300D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45BCF8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766F3375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1606A4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F09943A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8835F5" w14:textId="77777777" w:rsidR="00BC300D" w:rsidRPr="006F48DE" w:rsidRDefault="00BC300D" w:rsidP="00BC300D">
            <w:pPr>
              <w:tabs>
                <w:tab w:val="clear" w:pos="454"/>
                <w:tab w:val="left" w:pos="47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8ADD61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5BC939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437AA2" w14:textId="77777777" w:rsidR="00BC300D" w:rsidRPr="006F48DE" w:rsidRDefault="00BC300D" w:rsidP="00BC300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C4540B" w14:textId="77777777" w:rsidR="00BC300D" w:rsidRPr="006F48DE" w:rsidRDefault="00BC300D" w:rsidP="00BC30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D71422" w14:textId="5C0A65F3" w:rsidR="003D6115" w:rsidRPr="006F48DE" w:rsidRDefault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9E3A69" w:rsidRPr="006F48DE" w14:paraId="58143312" w14:textId="77777777" w:rsidTr="003D6115">
        <w:trPr>
          <w:tblHeader/>
        </w:trPr>
        <w:tc>
          <w:tcPr>
            <w:tcW w:w="3060" w:type="dxa"/>
          </w:tcPr>
          <w:p w14:paraId="0CFA6FE4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EA3417C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9E3A69" w:rsidRPr="006F48DE" w14:paraId="764EB845" w14:textId="77777777" w:rsidTr="003D6115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19F831A7" w14:textId="19C820E1" w:rsidR="009E3A69" w:rsidRPr="006F48DE" w:rsidRDefault="009E3A69" w:rsidP="00D962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="00283B10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94" w:type="dxa"/>
            <w:vAlign w:val="bottom"/>
            <w:hideMark/>
          </w:tcPr>
          <w:p w14:paraId="61958DA9" w14:textId="77777777" w:rsidR="009E3A69" w:rsidRPr="006F48DE" w:rsidRDefault="009E3A69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687CDD" w14:textId="09E34BDB" w:rsidR="009E3A69" w:rsidRPr="006F48DE" w:rsidRDefault="001C2C0D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3A69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3A69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608AF669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4E1C08F7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490B802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5EEFFB1E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781984C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1BC72C1" w14:textId="77777777" w:rsidR="009E3A69" w:rsidRPr="006F48DE" w:rsidRDefault="009E3A69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3EF018CE" w14:textId="77777777" w:rsidR="009E3A69" w:rsidRPr="006F48DE" w:rsidRDefault="009E3A69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58B131B" w14:textId="7AA08D0E" w:rsidR="00D21516" w:rsidRPr="006F48DE" w:rsidRDefault="00D21516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="007C5A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3368C71B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5AB2E8C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25A59A" w14:textId="134A2959" w:rsidR="009E3A69" w:rsidRPr="006F48DE" w:rsidRDefault="001C2C0D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91912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2597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E3A69" w:rsidRPr="006F48DE" w14:paraId="3036954E" w14:textId="77777777" w:rsidTr="003D6115">
        <w:trPr>
          <w:tblHeader/>
        </w:trPr>
        <w:tc>
          <w:tcPr>
            <w:tcW w:w="3060" w:type="dxa"/>
          </w:tcPr>
          <w:p w14:paraId="4500192A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2FD241E4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3A69" w:rsidRPr="006F48DE" w14:paraId="4ECF0103" w14:textId="77777777" w:rsidTr="003D6115">
        <w:tc>
          <w:tcPr>
            <w:tcW w:w="3060" w:type="dxa"/>
            <w:hideMark/>
          </w:tcPr>
          <w:p w14:paraId="390AA422" w14:textId="07C36BF7" w:rsidR="009E3A69" w:rsidRPr="006F48DE" w:rsidRDefault="001C2C0D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94" w:type="dxa"/>
          </w:tcPr>
          <w:p w14:paraId="68477B2D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194D4A7C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2F486B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1FA14C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1FAE87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4C12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619C54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702BB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4F0A3F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78151326" w14:textId="77777777" w:rsidTr="003D6115">
        <w:tc>
          <w:tcPr>
            <w:tcW w:w="3060" w:type="dxa"/>
          </w:tcPr>
          <w:p w14:paraId="3159A35B" w14:textId="0619911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56DCA237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947EEBF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79EFC4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9407F3C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A5E2C6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9BB17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EB3520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1E950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406FF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42FE4AD4" w14:textId="77777777" w:rsidTr="003D6115">
        <w:tc>
          <w:tcPr>
            <w:tcW w:w="3060" w:type="dxa"/>
          </w:tcPr>
          <w:p w14:paraId="32A8BC7E" w14:textId="427EFE2F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0E54061E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87B664B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41102A5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434C59D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78DDD7F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771339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9537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4BDD4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8A3123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028" w:rsidRPr="006F48DE" w14:paraId="6D543113" w14:textId="77777777" w:rsidTr="00C57DB1">
        <w:trPr>
          <w:trHeight w:val="128"/>
        </w:trPr>
        <w:tc>
          <w:tcPr>
            <w:tcW w:w="3060" w:type="dxa"/>
          </w:tcPr>
          <w:p w14:paraId="25A4A503" w14:textId="25C92774" w:rsidR="00375028" w:rsidRPr="006F48DE" w:rsidRDefault="00375028" w:rsidP="0037502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85B377C" w14:textId="4D1ED205" w:rsidR="00375028" w:rsidRPr="006F48DE" w:rsidRDefault="001C2C0D" w:rsidP="0037502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46" w:type="dxa"/>
            <w:vAlign w:val="bottom"/>
          </w:tcPr>
          <w:p w14:paraId="1E6C7042" w14:textId="77777777" w:rsidR="00375028" w:rsidRPr="006F48DE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411B5025" w14:textId="6F28F203" w:rsidR="00375028" w:rsidRPr="004D29F1" w:rsidRDefault="0003203B" w:rsidP="005062F9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281"/>
                <w:tab w:val="left" w:pos="551"/>
                <w:tab w:val="left" w:pos="677"/>
              </w:tabs>
              <w:spacing w:line="240" w:lineRule="auto"/>
              <w:ind w:right="-2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DE6FCF" w14:textId="77777777" w:rsidR="00375028" w:rsidRPr="004D29F1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bottom"/>
          </w:tcPr>
          <w:p w14:paraId="23744645" w14:textId="689A76FF" w:rsidR="00375028" w:rsidRPr="004D29F1" w:rsidRDefault="00074FE7" w:rsidP="005062F9">
            <w:pPr>
              <w:tabs>
                <w:tab w:val="clear" w:pos="680"/>
                <w:tab w:val="clear" w:pos="907"/>
                <w:tab w:val="left" w:pos="387"/>
                <w:tab w:val="left" w:pos="676"/>
              </w:tabs>
              <w:spacing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B89863" w14:textId="77777777" w:rsidR="00375028" w:rsidRPr="004D29F1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ABAE734" w14:textId="6058CE80" w:rsidR="00375028" w:rsidRPr="004D29F1" w:rsidRDefault="00074FE7" w:rsidP="0022307C">
            <w:pPr>
              <w:tabs>
                <w:tab w:val="clear" w:pos="680"/>
                <w:tab w:val="clear" w:pos="907"/>
                <w:tab w:val="left" w:pos="825"/>
              </w:tabs>
              <w:spacing w:line="240" w:lineRule="auto"/>
              <w:ind w:right="-4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(95)</w:t>
            </w:r>
          </w:p>
        </w:tc>
        <w:tc>
          <w:tcPr>
            <w:tcW w:w="236" w:type="dxa"/>
            <w:vAlign w:val="bottom"/>
          </w:tcPr>
          <w:p w14:paraId="7F449C8A" w14:textId="77777777" w:rsidR="00375028" w:rsidRPr="006F48DE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636547F" w14:textId="0D919907" w:rsidR="00375028" w:rsidRPr="006F48DE" w:rsidRDefault="00074FE7" w:rsidP="003750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</w:tr>
    </w:tbl>
    <w:p w14:paraId="4374A9E5" w14:textId="7D8DC7C9" w:rsidR="00BA7F44" w:rsidRDefault="00BA7F44">
      <w:pPr>
        <w:rPr>
          <w:rFonts w:asciiTheme="majorBidi" w:hAnsiTheme="majorBidi" w:cstheme="majorBidi"/>
          <w:cs/>
        </w:rPr>
      </w:pPr>
    </w:p>
    <w:p w14:paraId="43365DA2" w14:textId="77777777" w:rsidR="00BA7F44" w:rsidRDefault="00BA7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94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283B10" w:rsidRPr="006F48DE" w14:paraId="6C1DF4CD" w14:textId="77777777" w:rsidTr="00FF446A">
        <w:trPr>
          <w:tblHeader/>
        </w:trPr>
        <w:tc>
          <w:tcPr>
            <w:tcW w:w="3150" w:type="dxa"/>
          </w:tcPr>
          <w:p w14:paraId="5BBC3F5C" w14:textId="12B4F701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5FD7928C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283B10" w:rsidRPr="006F48DE" w14:paraId="3C0B32AC" w14:textId="77777777" w:rsidTr="00FF446A">
        <w:trPr>
          <w:trHeight w:val="164"/>
          <w:tblHeader/>
        </w:trPr>
        <w:tc>
          <w:tcPr>
            <w:tcW w:w="3150" w:type="dxa"/>
            <w:vAlign w:val="bottom"/>
            <w:hideMark/>
          </w:tcPr>
          <w:p w14:paraId="5445448C" w14:textId="77777777" w:rsidR="00283B10" w:rsidRPr="006F48DE" w:rsidRDefault="00283B10" w:rsidP="00D962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894" w:type="dxa"/>
            <w:vAlign w:val="bottom"/>
            <w:hideMark/>
          </w:tcPr>
          <w:p w14:paraId="0063943E" w14:textId="77777777" w:rsidR="00283B10" w:rsidRPr="006F48DE" w:rsidRDefault="00283B10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73AB8C9" w14:textId="5C1BEBE5" w:rsidR="00283B10" w:rsidRPr="006F48DE" w:rsidRDefault="001C2C0D" w:rsidP="00D962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83B10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83B10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2CFBB94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265C0CB3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46007F8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31E7FDF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41C727E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72611580" w14:textId="77777777" w:rsidR="00283B10" w:rsidRPr="006F48DE" w:rsidRDefault="00283B10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39C3DED9" w14:textId="77777777" w:rsidR="00283B10" w:rsidRPr="006F48DE" w:rsidRDefault="00283B10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1182C584" w14:textId="7C505582" w:rsidR="00D21516" w:rsidRPr="006F48DE" w:rsidRDefault="00D21516" w:rsidP="00D962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="007C5A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60E00FB9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0EC823F2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F17B86E" w14:textId="477EF568" w:rsidR="00283B10" w:rsidRPr="006F48DE" w:rsidRDefault="001C2C0D" w:rsidP="00D962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83B10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83B10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83B10" w:rsidRPr="006F48DE" w14:paraId="7084A5C8" w14:textId="77777777" w:rsidTr="00FF446A">
        <w:trPr>
          <w:tblHeader/>
        </w:trPr>
        <w:tc>
          <w:tcPr>
            <w:tcW w:w="3150" w:type="dxa"/>
          </w:tcPr>
          <w:p w14:paraId="14A3BABE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683FBEB9" w14:textId="77777777" w:rsidR="00283B10" w:rsidRPr="006F48DE" w:rsidRDefault="00283B10" w:rsidP="00D962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83B10" w:rsidRPr="006F48DE" w14:paraId="675E6CDB" w14:textId="77777777" w:rsidTr="00FF446A">
        <w:tc>
          <w:tcPr>
            <w:tcW w:w="3150" w:type="dxa"/>
          </w:tcPr>
          <w:p w14:paraId="19093C29" w14:textId="193C8831" w:rsidR="00283B10" w:rsidRPr="006F48DE" w:rsidRDefault="001C2C0D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94" w:type="dxa"/>
          </w:tcPr>
          <w:p w14:paraId="1255AB91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BA395C4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DB573F8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52EBCFF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D155C8D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8C65DD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02CA48E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B1AA2F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9DABBAB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B10" w:rsidRPr="006F48DE" w14:paraId="5A4AABAF" w14:textId="77777777" w:rsidTr="00FF446A">
        <w:tc>
          <w:tcPr>
            <w:tcW w:w="3150" w:type="dxa"/>
            <w:hideMark/>
          </w:tcPr>
          <w:p w14:paraId="2C82F051" w14:textId="7EACB778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4" w:type="dxa"/>
          </w:tcPr>
          <w:p w14:paraId="364A1656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5347C2F3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30EB8BA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6D15FE1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0958304F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1EA98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6D17CEB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229F3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7001C4D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B10" w:rsidRPr="006F48DE" w14:paraId="14755B0B" w14:textId="77777777" w:rsidTr="00FF446A">
        <w:tc>
          <w:tcPr>
            <w:tcW w:w="3150" w:type="dxa"/>
          </w:tcPr>
          <w:p w14:paraId="7DA94032" w14:textId="77777777" w:rsidR="00283B10" w:rsidRPr="006F48DE" w:rsidRDefault="00283B10" w:rsidP="00D96279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894" w:type="dxa"/>
            <w:vAlign w:val="bottom"/>
          </w:tcPr>
          <w:p w14:paraId="6110C662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B978022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5E1B6CB8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D26BCE9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322A3054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8CDFC2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70D5C5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C59433" w14:textId="77777777" w:rsidR="00283B10" w:rsidRPr="006F48DE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FD333C1" w14:textId="77777777" w:rsidR="00283B10" w:rsidRPr="006F48DE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3B10" w:rsidRPr="006F48DE" w14:paraId="752E7EA5" w14:textId="77777777" w:rsidTr="00FF446A">
        <w:tc>
          <w:tcPr>
            <w:tcW w:w="3150" w:type="dxa"/>
            <w:hideMark/>
          </w:tcPr>
          <w:p w14:paraId="75326612" w14:textId="02831852" w:rsidR="00283B10" w:rsidRPr="006F48DE" w:rsidRDefault="00C57DB1" w:rsidP="00C57DB1">
            <w:pPr>
              <w:tabs>
                <w:tab w:val="clear" w:pos="680"/>
                <w:tab w:val="left" w:pos="521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82BFC5" w14:textId="351E876C" w:rsidR="00283B10" w:rsidRPr="004D29F1" w:rsidRDefault="00283B10" w:rsidP="005062F9">
            <w:pPr>
              <w:tabs>
                <w:tab w:val="clear" w:pos="227"/>
                <w:tab w:val="clear" w:pos="454"/>
                <w:tab w:val="clear" w:pos="680"/>
                <w:tab w:val="left" w:pos="74"/>
              </w:tabs>
              <w:spacing w:line="240" w:lineRule="auto"/>
              <w:ind w:left="-466" w:right="-6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    </w:t>
            </w:r>
          </w:p>
        </w:tc>
        <w:tc>
          <w:tcPr>
            <w:tcW w:w="246" w:type="dxa"/>
            <w:vAlign w:val="bottom"/>
          </w:tcPr>
          <w:p w14:paraId="1803AC87" w14:textId="77777777" w:rsidR="00283B10" w:rsidRPr="004D29F1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FE8737" w14:textId="20F1F9CE" w:rsidR="00283B10" w:rsidRPr="004D29F1" w:rsidRDefault="001C2C0D" w:rsidP="00D962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40" w:type="dxa"/>
            <w:vAlign w:val="bottom"/>
          </w:tcPr>
          <w:p w14:paraId="42963075" w14:textId="77777777" w:rsidR="00283B10" w:rsidRPr="004D29F1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CDCC6D" w14:textId="0AB90ACA" w:rsidR="00283B10" w:rsidRPr="004D29F1" w:rsidRDefault="00283B10" w:rsidP="0050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83"/>
                <w:tab w:val="left" w:pos="573"/>
              </w:tabs>
              <w:spacing w:line="240" w:lineRule="auto"/>
              <w:ind w:left="-235" w:right="-5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2835DB" w14:textId="77777777" w:rsidR="00283B10" w:rsidRPr="004D29F1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A6FE9B" w14:textId="6ED5E38A" w:rsidR="00283B10" w:rsidRPr="004D29F1" w:rsidRDefault="00283B10" w:rsidP="00D962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E825774" w14:textId="77777777" w:rsidR="00283B10" w:rsidRPr="004D29F1" w:rsidRDefault="00283B10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61BA22" w14:textId="446BF454" w:rsidR="00283B10" w:rsidRPr="004D29F1" w:rsidRDefault="001C2C0D" w:rsidP="00D9627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</w:tr>
    </w:tbl>
    <w:p w14:paraId="3C3148B3" w14:textId="77777777" w:rsidR="00283B10" w:rsidRPr="006F48DE" w:rsidRDefault="00283B1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4C86C9" w14:textId="08CC4DB1" w:rsidR="001A7E70" w:rsidRDefault="001A7E7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954B58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6F48DE">
        <w:rPr>
          <w:rFonts w:asciiTheme="majorBidi" w:hAnsiTheme="majorBidi" w:cstheme="majorBidi"/>
          <w:sz w:val="30"/>
          <w:szCs w:val="30"/>
        </w:rPr>
        <w:t>Innosprout</w:t>
      </w:r>
      <w:proofErr w:type="spellEnd"/>
      <w:r w:rsidRPr="006F48DE">
        <w:rPr>
          <w:rFonts w:asciiTheme="majorBidi" w:hAnsiTheme="majorBidi" w:cstheme="majorBidi"/>
          <w:sz w:val="30"/>
          <w:szCs w:val="30"/>
        </w:rPr>
        <w:t xml:space="preserve"> Investment Pte. Ltd. 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ซึ่งเป็นบริษัทย่อยทางอ้อมของบริษัทได้จำหน่ายสินทรัพย์ทางการเงิน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ซึ่งเป็นเงินลงทุนในตราสารหนี้</w:t>
      </w:r>
      <w:r w:rsidR="00954B58">
        <w:rPr>
          <w:rFonts w:asciiTheme="majorBidi" w:hAnsiTheme="majorBidi" w:cstheme="majorBidi" w:hint="cs"/>
          <w:sz w:val="30"/>
          <w:szCs w:val="30"/>
          <w:cs/>
        </w:rPr>
        <w:t>และตราสารทุน</w:t>
      </w:r>
      <w:r w:rsidR="006F081B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6F081B" w:rsidRPr="006F48DE">
        <w:rPr>
          <w:rFonts w:asciiTheme="majorBidi" w:hAnsiTheme="majorBidi" w:cstheme="majorBidi"/>
          <w:sz w:val="30"/>
          <w:szCs w:val="30"/>
          <w:cs/>
        </w:rPr>
        <w:t>โดย</w:t>
      </w:r>
      <w:r w:rsidRPr="006F48DE">
        <w:rPr>
          <w:rFonts w:asciiTheme="majorBidi" w:hAnsiTheme="majorBidi" w:cstheme="majorBidi"/>
          <w:sz w:val="30"/>
          <w:szCs w:val="30"/>
          <w:cs/>
        </w:rPr>
        <w:t>บริษัทได้รับรู้กำไรจากการจำหน่ายสินทรัพย์ทางการเงิน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รวม</w:t>
      </w:r>
      <w:r w:rsidRPr="006F48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72597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30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72597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</w:rPr>
        <w:t>2567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B44068" w:rsidRPr="006F48DE">
        <w:rPr>
          <w:rFonts w:asciiTheme="majorBidi" w:hAnsiTheme="majorBidi" w:cstheme="majorBidi"/>
          <w:sz w:val="30"/>
          <w:szCs w:val="30"/>
          <w:cs/>
        </w:rPr>
        <w:t>เป็น</w:t>
      </w:r>
      <w:r w:rsidRPr="006F48DE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725971">
        <w:rPr>
          <w:rFonts w:asciiTheme="majorBidi" w:hAnsiTheme="majorBidi" w:cstheme="majorBidi"/>
          <w:sz w:val="30"/>
          <w:szCs w:val="30"/>
        </w:rPr>
        <w:t xml:space="preserve"> </w:t>
      </w:r>
      <w:r w:rsidR="00074FE7">
        <w:rPr>
          <w:rFonts w:asciiTheme="majorBidi" w:hAnsiTheme="majorBidi" w:cstheme="majorBidi"/>
          <w:sz w:val="30"/>
          <w:szCs w:val="30"/>
        </w:rPr>
        <w:t>70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214B302" w14:textId="77777777" w:rsidR="000B1261" w:rsidRDefault="000B126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849EE2" w14:textId="5B0247AC" w:rsidR="000B1261" w:rsidRPr="006F48DE" w:rsidRDefault="000B126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</w:t>
      </w:r>
      <w:r w:rsidR="00954B58">
        <w:rPr>
          <w:rFonts w:asciiTheme="majorBidi" w:hAnsiTheme="majorBidi" w:hint="cs"/>
          <w:sz w:val="30"/>
          <w:szCs w:val="30"/>
          <w:cs/>
        </w:rPr>
        <w:t>ระหว่าง</w:t>
      </w:r>
      <w:r w:rsidR="000537E9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B1261">
        <w:rPr>
          <w:rFonts w:asciiTheme="majorBidi" w:hAnsiTheme="majorBidi" w:cstheme="majorBidi"/>
          <w:sz w:val="30"/>
          <w:szCs w:val="30"/>
        </w:rPr>
        <w:t xml:space="preserve">2567 </w:t>
      </w:r>
      <w:r w:rsidRPr="000B1261">
        <w:rPr>
          <w:rFonts w:asciiTheme="majorBidi" w:hAnsiTheme="majorBidi"/>
          <w:sz w:val="30"/>
          <w:szCs w:val="30"/>
          <w:cs/>
        </w:rPr>
        <w:t>บริษัท อินโน สเปราท์ โฮลดิ้ง จำกัด ซึ่งเป็นบริษัทย่อยทางตรงของบริษัทได้จำหน่ายสินทรัพย์ทางการเงินอื่นซึ่งเป็นเงินลงทุนในตราสารทุน โดยบริษัทได้รับรู้กำไรจากการจำหน่ายสินทรัพย์ทางการเงินอื่นในงบกำไรขาดทุนเบ็ดเสร็จรวมสำหรับงวดเก้าเดือนสิ้นสุดว</w:t>
      </w:r>
      <w:r>
        <w:rPr>
          <w:rFonts w:asciiTheme="majorBidi" w:hAnsiTheme="majorBidi" w:hint="cs"/>
          <w:sz w:val="30"/>
          <w:szCs w:val="30"/>
          <w:cs/>
        </w:rPr>
        <w:t>ัน</w:t>
      </w:r>
      <w:r w:rsidRPr="000B1261">
        <w:rPr>
          <w:rFonts w:asciiTheme="majorBidi" w:hAnsiTheme="majorBidi"/>
          <w:sz w:val="30"/>
          <w:szCs w:val="30"/>
          <w:cs/>
        </w:rPr>
        <w:t xml:space="preserve">ที่ </w:t>
      </w:r>
      <w:r w:rsidRPr="000B1261">
        <w:rPr>
          <w:rFonts w:asciiTheme="majorBidi" w:hAnsiTheme="majorBidi" w:cstheme="majorBidi"/>
          <w:sz w:val="30"/>
          <w:szCs w:val="30"/>
        </w:rPr>
        <w:t xml:space="preserve">30 </w:t>
      </w:r>
      <w:r w:rsidRPr="000B1261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0B1261">
        <w:rPr>
          <w:rFonts w:asciiTheme="majorBidi" w:hAnsiTheme="majorBidi" w:cstheme="majorBidi"/>
          <w:sz w:val="30"/>
          <w:szCs w:val="30"/>
        </w:rPr>
        <w:t xml:space="preserve">2567 </w:t>
      </w:r>
      <w:r w:rsidRPr="000B1261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Pr="000B1261">
        <w:rPr>
          <w:rFonts w:asciiTheme="majorBidi" w:hAnsiTheme="majorBidi" w:cstheme="majorBidi"/>
          <w:sz w:val="30"/>
          <w:szCs w:val="30"/>
        </w:rPr>
        <w:t xml:space="preserve">21 </w:t>
      </w:r>
      <w:r w:rsidRPr="000B1261">
        <w:rPr>
          <w:rFonts w:asciiTheme="majorBidi" w:hAnsiTheme="majorBidi"/>
          <w:sz w:val="30"/>
          <w:szCs w:val="30"/>
          <w:cs/>
        </w:rPr>
        <w:t>ล้านบาท</w:t>
      </w:r>
    </w:p>
    <w:p w14:paraId="001B98B1" w14:textId="3DBD7347" w:rsidR="00BA7F44" w:rsidRDefault="00BA7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A3DFE97" w14:textId="77777777" w:rsidR="000537E9" w:rsidRDefault="00053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2F910CED" w14:textId="32E159C7" w:rsidR="005C005E" w:rsidRPr="006F48DE" w:rsidRDefault="00C312FF" w:rsidP="00FF446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อสังหาริมทรัพย์เพื่อการลงทุน</w:t>
      </w:r>
    </w:p>
    <w:p w14:paraId="69CB93E8" w14:textId="41F61BD3" w:rsidR="00585EE5" w:rsidRPr="006F48DE" w:rsidRDefault="00585EE5" w:rsidP="00585EE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468"/>
        <w:gridCol w:w="1088"/>
        <w:gridCol w:w="82"/>
        <w:gridCol w:w="270"/>
        <w:gridCol w:w="932"/>
        <w:gridCol w:w="238"/>
        <w:gridCol w:w="37"/>
        <w:gridCol w:w="233"/>
        <w:gridCol w:w="1175"/>
      </w:tblGrid>
      <w:tr w:rsidR="00B61E1B" w:rsidRPr="006F48DE" w14:paraId="7646FD5D" w14:textId="77777777" w:rsidTr="00974504">
        <w:tc>
          <w:tcPr>
            <w:tcW w:w="5238" w:type="dxa"/>
            <w:gridSpan w:val="2"/>
          </w:tcPr>
          <w:p w14:paraId="3541BE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5" w:type="dxa"/>
            <w:gridSpan w:val="8"/>
          </w:tcPr>
          <w:p w14:paraId="36304E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1E1B" w:rsidRPr="006F48DE" w14:paraId="2CDE2AA3" w14:textId="77777777" w:rsidTr="00974504">
        <w:trPr>
          <w:tblHeader/>
        </w:trPr>
        <w:tc>
          <w:tcPr>
            <w:tcW w:w="5238" w:type="dxa"/>
            <w:gridSpan w:val="2"/>
          </w:tcPr>
          <w:p w14:paraId="1C72D3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C2F1CC3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6F564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84DE24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EEF44C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0C2EE8A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EA01E63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FBAC65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87DC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61E1B" w:rsidRPr="006F48DE" w14:paraId="6C9A1F75" w14:textId="77777777" w:rsidTr="00974504">
        <w:trPr>
          <w:tblHeader/>
        </w:trPr>
        <w:tc>
          <w:tcPr>
            <w:tcW w:w="5238" w:type="dxa"/>
            <w:gridSpan w:val="2"/>
          </w:tcPr>
          <w:p w14:paraId="621685E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5" w:type="dxa"/>
            <w:gridSpan w:val="8"/>
          </w:tcPr>
          <w:p w14:paraId="151BF531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E1B" w:rsidRPr="006F48DE" w14:paraId="75F761B9" w14:textId="77777777" w:rsidTr="00974504">
        <w:tc>
          <w:tcPr>
            <w:tcW w:w="5238" w:type="dxa"/>
            <w:gridSpan w:val="2"/>
          </w:tcPr>
          <w:p w14:paraId="6FB5B05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gridSpan w:val="2"/>
          </w:tcPr>
          <w:p w14:paraId="283B7FC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1E4B7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6CFF7C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3616915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0911A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E1B" w:rsidRPr="006F48DE" w14:paraId="78FF2A73" w14:textId="77777777" w:rsidTr="00974504">
        <w:tc>
          <w:tcPr>
            <w:tcW w:w="5238" w:type="dxa"/>
            <w:gridSpan w:val="2"/>
          </w:tcPr>
          <w:p w14:paraId="2E6CF48A" w14:textId="6A98D590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2"/>
          </w:tcPr>
          <w:p w14:paraId="24EE0F34" w14:textId="3D8101AE" w:rsidR="00B61E1B" w:rsidRPr="006F48DE" w:rsidRDefault="001C2C0D" w:rsidP="008802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70" w:type="dxa"/>
          </w:tcPr>
          <w:p w14:paraId="5BC9F2C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D74125C" w14:textId="60643B16" w:rsidR="00B61E1B" w:rsidRPr="006F48DE" w:rsidRDefault="001C2C0D" w:rsidP="008802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gridSpan w:val="2"/>
          </w:tcPr>
          <w:p w14:paraId="18F1519B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7CD45649" w14:textId="05C81694" w:rsidR="00B61E1B" w:rsidRPr="006F48DE" w:rsidRDefault="001C2C0D" w:rsidP="008802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</w:tr>
      <w:tr w:rsidR="00B61E1B" w:rsidRPr="006F48DE" w14:paraId="69171413" w14:textId="77777777" w:rsidTr="00974504">
        <w:tc>
          <w:tcPr>
            <w:tcW w:w="5238" w:type="dxa"/>
            <w:gridSpan w:val="2"/>
          </w:tcPr>
          <w:p w14:paraId="46A68B49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  <w:gridSpan w:val="2"/>
          </w:tcPr>
          <w:p w14:paraId="7E3A3FFD" w14:textId="21357FB4" w:rsidR="00B61E1B" w:rsidRPr="006F48DE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1BB5D043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9035DDA" w14:textId="77777777" w:rsidR="00B61E1B" w:rsidRPr="006F48DE" w:rsidRDefault="00B61E1B" w:rsidP="0088023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13440ED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4CAB7793" w14:textId="45419A91" w:rsidR="00B61E1B" w:rsidRPr="006F48DE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</w:tr>
      <w:tr w:rsidR="00B61E1B" w:rsidRPr="006F48DE" w14:paraId="4146D781" w14:textId="77777777" w:rsidTr="00974504">
        <w:tc>
          <w:tcPr>
            <w:tcW w:w="5238" w:type="dxa"/>
            <w:gridSpan w:val="2"/>
          </w:tcPr>
          <w:p w14:paraId="356A01C2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  <w:gridSpan w:val="2"/>
          </w:tcPr>
          <w:p w14:paraId="3ED235AF" w14:textId="067325E2" w:rsidR="00B61E1B" w:rsidRPr="006F48DE" w:rsidRDefault="00B61E1B" w:rsidP="00D9627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625BFC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56F8B1E" w14:textId="77777777" w:rsidR="00B61E1B" w:rsidRPr="006F48DE" w:rsidRDefault="00B61E1B" w:rsidP="004C65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338DD0F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7855627" w14:textId="0FC316AB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1E1B" w:rsidRPr="006F48DE" w14:paraId="0ACC99B8" w14:textId="77777777" w:rsidTr="00974504">
        <w:tc>
          <w:tcPr>
            <w:tcW w:w="5238" w:type="dxa"/>
            <w:gridSpan w:val="2"/>
          </w:tcPr>
          <w:p w14:paraId="55C658B0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5453633" w14:textId="31C1FA06" w:rsidR="00B61E1B" w:rsidRPr="006F48DE" w:rsidRDefault="00B61E1B" w:rsidP="00D9627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3D0956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F9BF4AC" w14:textId="77777777" w:rsidR="00B61E1B" w:rsidRPr="006F48DE" w:rsidRDefault="00B61E1B" w:rsidP="004C65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D062874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04AA5EF" w14:textId="46C7975A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1E1B" w:rsidRPr="006F48DE" w14:paraId="618E6888" w14:textId="77777777" w:rsidTr="00974504">
        <w:tc>
          <w:tcPr>
            <w:tcW w:w="5238" w:type="dxa"/>
            <w:gridSpan w:val="2"/>
          </w:tcPr>
          <w:p w14:paraId="5C61A5B1" w14:textId="2B761626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91E629A" w14:textId="658B3DE0" w:rsidR="00B61E1B" w:rsidRPr="006F48DE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70" w:type="dxa"/>
          </w:tcPr>
          <w:p w14:paraId="0DB9659F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C7C36AB" w14:textId="50B8F4F7" w:rsidR="00B61E1B" w:rsidRPr="006F48DE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gridSpan w:val="2"/>
          </w:tcPr>
          <w:p w14:paraId="6449F08C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39E0E12" w14:textId="7B531AAA" w:rsidR="00B61E1B" w:rsidRPr="006F48DE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</w:tr>
      <w:tr w:rsidR="00953704" w:rsidRPr="0013112D" w14:paraId="3CF9F5BA" w14:textId="77777777" w:rsidTr="00974504">
        <w:tc>
          <w:tcPr>
            <w:tcW w:w="5238" w:type="dxa"/>
            <w:gridSpan w:val="2"/>
          </w:tcPr>
          <w:p w14:paraId="2F4D18C0" w14:textId="191C6DC8" w:rsidR="00953704" w:rsidRPr="0013112D" w:rsidRDefault="00953704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  <w:gridSpan w:val="2"/>
          </w:tcPr>
          <w:p w14:paraId="3BBB5471" w14:textId="1A42184B" w:rsidR="00953704" w:rsidRPr="0013112D" w:rsidRDefault="00074FE7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</w:t>
            </w:r>
            <w:r w:rsidR="000B12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CA352F6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0B26E06" w14:textId="4D376D20" w:rsidR="00953704" w:rsidRPr="0013112D" w:rsidRDefault="00074FE7" w:rsidP="005062F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33C109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14813C7B" w14:textId="0EF3B63B" w:rsidR="00953704" w:rsidRPr="0013112D" w:rsidRDefault="00074FE7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</w:t>
            </w:r>
            <w:r w:rsidR="000B12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953704" w:rsidRPr="0013112D" w14:paraId="3D9E9701" w14:textId="77777777" w:rsidTr="00974504">
        <w:tc>
          <w:tcPr>
            <w:tcW w:w="5238" w:type="dxa"/>
            <w:gridSpan w:val="2"/>
          </w:tcPr>
          <w:p w14:paraId="5C54BF81" w14:textId="2F06CE35" w:rsidR="00953704" w:rsidRPr="0013112D" w:rsidRDefault="00953704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12D">
              <w:rPr>
                <w:rFonts w:asciiTheme="majorBidi" w:hAnsiTheme="majorBidi"/>
                <w:sz w:val="30"/>
                <w:szCs w:val="30"/>
                <w:cs/>
              </w:rPr>
              <w:t>โอนไป</w:t>
            </w:r>
            <w:r w:rsidR="00FF446A">
              <w:rPr>
                <w:rFonts w:asciiTheme="majorBidi" w:hAnsiTheme="majorBidi"/>
                <w:sz w:val="30"/>
                <w:szCs w:val="30"/>
                <w:cs/>
              </w:rPr>
              <w:t>โครงการ</w:t>
            </w:r>
            <w:r w:rsidRPr="0013112D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</w:t>
            </w:r>
            <w:r w:rsidR="00FF446A">
              <w:rPr>
                <w:rFonts w:asciiTheme="majorBidi" w:hAnsiTheme="majorBidi"/>
                <w:sz w:val="30"/>
                <w:szCs w:val="30"/>
                <w:cs/>
              </w:rPr>
              <w:t>ระหว่างการพัฒนา</w:t>
            </w:r>
          </w:p>
        </w:tc>
        <w:tc>
          <w:tcPr>
            <w:tcW w:w="1170" w:type="dxa"/>
            <w:gridSpan w:val="2"/>
          </w:tcPr>
          <w:p w14:paraId="3A439706" w14:textId="2D6654ED" w:rsidR="00953704" w:rsidRPr="0013112D" w:rsidRDefault="00074FE7" w:rsidP="0095370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</w:t>
            </w:r>
            <w:r w:rsidR="000B12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74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058EE1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6473570" w14:textId="5F783487" w:rsidR="00953704" w:rsidRPr="0013112D" w:rsidRDefault="00074FE7" w:rsidP="005062F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D9F283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83969DA" w14:textId="036E8E15" w:rsidR="00953704" w:rsidRPr="0013112D" w:rsidRDefault="00074FE7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</w:t>
            </w:r>
            <w:r w:rsidR="000B12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074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53704" w:rsidRPr="0013112D" w14:paraId="60F7F528" w14:textId="77777777" w:rsidTr="00974504">
        <w:tc>
          <w:tcPr>
            <w:tcW w:w="5238" w:type="dxa"/>
            <w:gridSpan w:val="2"/>
          </w:tcPr>
          <w:p w14:paraId="0813CDCB" w14:textId="77777777" w:rsidR="00953704" w:rsidRPr="0013112D" w:rsidRDefault="00953704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12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ACAA2B5" w14:textId="4628A948" w:rsidR="00953704" w:rsidRPr="0013112D" w:rsidRDefault="00074FE7" w:rsidP="0095370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(451)</w:t>
            </w:r>
          </w:p>
        </w:tc>
        <w:tc>
          <w:tcPr>
            <w:tcW w:w="270" w:type="dxa"/>
          </w:tcPr>
          <w:p w14:paraId="4AD10246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F510F78" w14:textId="20F31271" w:rsidR="00953704" w:rsidRPr="0013112D" w:rsidRDefault="00074FE7" w:rsidP="005062F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CB58D7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B1C1FAC" w14:textId="1239088F" w:rsidR="00953704" w:rsidRPr="0013112D" w:rsidRDefault="00074FE7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(451)</w:t>
            </w:r>
          </w:p>
        </w:tc>
      </w:tr>
      <w:tr w:rsidR="00B61E1B" w:rsidRPr="006F48DE" w14:paraId="0A7F33EB" w14:textId="77777777" w:rsidTr="00974504">
        <w:tc>
          <w:tcPr>
            <w:tcW w:w="5238" w:type="dxa"/>
            <w:gridSpan w:val="2"/>
          </w:tcPr>
          <w:p w14:paraId="2384DA0C" w14:textId="7610FAE8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259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DC205" w14:textId="53C7160E" w:rsidR="00B61E1B" w:rsidRPr="006F48DE" w:rsidRDefault="00074FE7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3,978</w:t>
            </w:r>
          </w:p>
        </w:tc>
        <w:tc>
          <w:tcPr>
            <w:tcW w:w="270" w:type="dxa"/>
          </w:tcPr>
          <w:p w14:paraId="36F9147B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38449" w14:textId="551E1A00" w:rsidR="00B61E1B" w:rsidRPr="006F48DE" w:rsidRDefault="00074FE7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gridSpan w:val="2"/>
          </w:tcPr>
          <w:p w14:paraId="12469095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25501D" w14:textId="1CEB8125" w:rsidR="00B61E1B" w:rsidRPr="006F48DE" w:rsidRDefault="00074FE7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4,018</w:t>
            </w:r>
          </w:p>
        </w:tc>
      </w:tr>
      <w:tr w:rsidR="00B61E1B" w:rsidRPr="006F48DE" w14:paraId="750AE11E" w14:textId="77777777" w:rsidTr="00974504">
        <w:trPr>
          <w:tblHeader/>
        </w:trPr>
        <w:tc>
          <w:tcPr>
            <w:tcW w:w="5238" w:type="dxa"/>
            <w:gridSpan w:val="2"/>
          </w:tcPr>
          <w:p w14:paraId="4CF76782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A4AB5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C105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ABC0D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21276EF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969A5CF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E1B" w:rsidRPr="006F48DE" w14:paraId="420F4666" w14:textId="77777777" w:rsidTr="00974504">
        <w:tc>
          <w:tcPr>
            <w:tcW w:w="5238" w:type="dxa"/>
            <w:gridSpan w:val="2"/>
          </w:tcPr>
          <w:p w14:paraId="3D6B43D2" w14:textId="25F4FF37" w:rsidR="00B61E1B" w:rsidRPr="006F48DE" w:rsidRDefault="00B61E1B" w:rsidP="00D9627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  <w:r w:rsidR="00131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170" w:type="dxa"/>
            <w:gridSpan w:val="2"/>
          </w:tcPr>
          <w:p w14:paraId="571595F2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2649C4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1E8D0C6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9E1D6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BDB2B0D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1E1B" w:rsidRPr="006F48DE" w14:paraId="7106665B" w14:textId="77777777" w:rsidTr="00974504">
        <w:tc>
          <w:tcPr>
            <w:tcW w:w="5238" w:type="dxa"/>
            <w:gridSpan w:val="2"/>
          </w:tcPr>
          <w:p w14:paraId="5F0C8521" w14:textId="6C6C5E80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2"/>
          </w:tcPr>
          <w:p w14:paraId="7E5C272A" w14:textId="6700496D" w:rsidR="00B61E1B" w:rsidRPr="004D29F1" w:rsidRDefault="001C2C0D" w:rsidP="008802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305770D7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2590C83E" w14:textId="7D9BF800" w:rsidR="00B61E1B" w:rsidRPr="004D29F1" w:rsidRDefault="001C2C0D" w:rsidP="008802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3E5EA7B9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50553CB2" w14:textId="2B04ED15" w:rsidR="00B61E1B" w:rsidRPr="004D29F1" w:rsidRDefault="001C2C0D" w:rsidP="008802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</w:tr>
      <w:tr w:rsidR="00B61E1B" w:rsidRPr="006F48DE" w14:paraId="65BF3471" w14:textId="77777777" w:rsidTr="00974504">
        <w:tc>
          <w:tcPr>
            <w:tcW w:w="5238" w:type="dxa"/>
            <w:gridSpan w:val="2"/>
          </w:tcPr>
          <w:p w14:paraId="3AD1AF22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gridSpan w:val="2"/>
          </w:tcPr>
          <w:p w14:paraId="1938711D" w14:textId="77777777" w:rsidR="00B61E1B" w:rsidRPr="004D29F1" w:rsidRDefault="00B61E1B" w:rsidP="0088023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581D22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406272A6" w14:textId="72CDC7DC" w:rsidR="00B61E1B" w:rsidRPr="004D29F1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1BD52738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5B4E4BCF" w14:textId="52148235" w:rsidR="00B61E1B" w:rsidRPr="004D29F1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61E1B" w:rsidRPr="006F48DE" w14:paraId="7731B23B" w14:textId="77777777" w:rsidTr="00974504">
        <w:tc>
          <w:tcPr>
            <w:tcW w:w="5238" w:type="dxa"/>
            <w:gridSpan w:val="2"/>
          </w:tcPr>
          <w:p w14:paraId="734BB0A2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170" w:type="dxa"/>
            <w:gridSpan w:val="2"/>
          </w:tcPr>
          <w:p w14:paraId="39C43209" w14:textId="17AB10D4" w:rsidR="00B61E1B" w:rsidRPr="004D29F1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36C04E6C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A8D6632" w14:textId="77777777" w:rsidR="00B61E1B" w:rsidRPr="004D29F1" w:rsidRDefault="00B61E1B" w:rsidP="0088023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964149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38538568" w14:textId="675BB73B" w:rsidR="00B61E1B" w:rsidRPr="004D29F1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</w:tr>
      <w:tr w:rsidR="00B61E1B" w:rsidRPr="006F48DE" w14:paraId="0700E008" w14:textId="77777777" w:rsidTr="00974504">
        <w:tc>
          <w:tcPr>
            <w:tcW w:w="5238" w:type="dxa"/>
            <w:gridSpan w:val="2"/>
          </w:tcPr>
          <w:p w14:paraId="488F7E44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3EBC1DB" w14:textId="7017C3ED" w:rsidR="00B61E1B" w:rsidRPr="004D29F1" w:rsidRDefault="00B61E1B" w:rsidP="00D9627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78CF84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3BDD671" w14:textId="77777777" w:rsidR="00B61E1B" w:rsidRPr="004D29F1" w:rsidRDefault="00B61E1B" w:rsidP="004C65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D87E93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07C98DB" w14:textId="36F88CDD" w:rsidR="00B61E1B" w:rsidRPr="004D29F1" w:rsidRDefault="00B61E1B" w:rsidP="00D96279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4D2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1E1B" w:rsidRPr="006F48DE" w14:paraId="744F7393" w14:textId="77777777" w:rsidTr="00974504">
        <w:tc>
          <w:tcPr>
            <w:tcW w:w="5238" w:type="dxa"/>
            <w:gridSpan w:val="2"/>
          </w:tcPr>
          <w:p w14:paraId="2A19CCBB" w14:textId="7B2DAC03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ACFECF0" w14:textId="0DD7B7BD" w:rsidR="00B61E1B" w:rsidRPr="004D29F1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55C18635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C4682FB" w14:textId="6761E076" w:rsidR="00B61E1B" w:rsidRPr="004D29F1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gridSpan w:val="2"/>
          </w:tcPr>
          <w:p w14:paraId="381BCE52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DC6F270" w14:textId="1C04E3F4" w:rsidR="00B61E1B" w:rsidRPr="004D29F1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</w:tr>
      <w:tr w:rsidR="00ED42BF" w:rsidRPr="006F48DE" w14:paraId="7856B0FD" w14:textId="77777777" w:rsidTr="00974504">
        <w:tc>
          <w:tcPr>
            <w:tcW w:w="5238" w:type="dxa"/>
            <w:gridSpan w:val="2"/>
          </w:tcPr>
          <w:p w14:paraId="2711B3C8" w14:textId="5D6A81F6" w:rsidR="00ED42BF" w:rsidRPr="006F48DE" w:rsidRDefault="00ED42BF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gridSpan w:val="2"/>
          </w:tcPr>
          <w:p w14:paraId="6D2AD05A" w14:textId="11C61A6C" w:rsidR="00ED42BF" w:rsidRPr="004D29F1" w:rsidRDefault="00074FE7" w:rsidP="00A3113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87FE97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623E9DED" w14:textId="77F05AA0" w:rsidR="00ED42BF" w:rsidRPr="004D29F1" w:rsidRDefault="00074FE7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173D7A59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2C8B555E" w14:textId="5AD1B192" w:rsidR="00ED42BF" w:rsidRPr="004D29F1" w:rsidRDefault="00074FE7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D42BF" w:rsidRPr="006F48DE" w14:paraId="1C4E39E7" w14:textId="77777777" w:rsidTr="00974504">
        <w:tc>
          <w:tcPr>
            <w:tcW w:w="5238" w:type="dxa"/>
            <w:gridSpan w:val="2"/>
          </w:tcPr>
          <w:p w14:paraId="30D0E2CE" w14:textId="66BA7628" w:rsidR="00ED42BF" w:rsidRPr="006F48DE" w:rsidRDefault="001D4DA6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4DA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gridSpan w:val="2"/>
          </w:tcPr>
          <w:p w14:paraId="5899CD47" w14:textId="39479153" w:rsidR="00ED42BF" w:rsidRPr="004D29F1" w:rsidRDefault="00074FE7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1F6511D5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369E795" w14:textId="099EFF50" w:rsidR="00ED42BF" w:rsidRPr="004D29F1" w:rsidRDefault="00074FE7" w:rsidP="005062F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0E5F262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6090565E" w14:textId="20AF4512" w:rsidR="00ED42BF" w:rsidRPr="004D29F1" w:rsidRDefault="00074FE7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</w:tr>
      <w:tr w:rsidR="00ED42BF" w:rsidRPr="006F48DE" w14:paraId="4C5999CF" w14:textId="77777777" w:rsidTr="00974504">
        <w:tc>
          <w:tcPr>
            <w:tcW w:w="5238" w:type="dxa"/>
            <w:gridSpan w:val="2"/>
          </w:tcPr>
          <w:p w14:paraId="4ADC0136" w14:textId="7C30E8AF" w:rsidR="00ED42BF" w:rsidRPr="006F48DE" w:rsidRDefault="00ED42BF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259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7568C" w14:textId="5CFCD845" w:rsidR="00ED42BF" w:rsidRPr="004D29F1" w:rsidRDefault="00074FE7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01302236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D3414" w14:textId="3A46779E" w:rsidR="00ED42BF" w:rsidRPr="004D29F1" w:rsidRDefault="00074FE7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gridSpan w:val="2"/>
          </w:tcPr>
          <w:p w14:paraId="5FE3C186" w14:textId="77777777" w:rsidR="00ED42BF" w:rsidRPr="004D29F1" w:rsidRDefault="00ED42BF" w:rsidP="00ED42BF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F842A5A" w14:textId="2BB42F14" w:rsidR="00ED42BF" w:rsidRPr="004D29F1" w:rsidRDefault="00074FE7" w:rsidP="00ED42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148</w:t>
            </w:r>
          </w:p>
        </w:tc>
      </w:tr>
      <w:tr w:rsidR="00B61E1B" w:rsidRPr="006F48DE" w14:paraId="30B9D8BB" w14:textId="77777777" w:rsidTr="00974504">
        <w:tc>
          <w:tcPr>
            <w:tcW w:w="5238" w:type="dxa"/>
            <w:gridSpan w:val="2"/>
          </w:tcPr>
          <w:p w14:paraId="43E7272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5D69077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70D1A9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A283594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39C7243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3D86C26" w14:textId="77777777" w:rsidR="00B61E1B" w:rsidRPr="004D29F1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1E1B" w:rsidRPr="006F48DE" w14:paraId="1AAC7165" w14:textId="77777777" w:rsidTr="00974504">
        <w:tc>
          <w:tcPr>
            <w:tcW w:w="5238" w:type="dxa"/>
            <w:gridSpan w:val="2"/>
          </w:tcPr>
          <w:p w14:paraId="47E38D26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gridSpan w:val="2"/>
          </w:tcPr>
          <w:p w14:paraId="7FAABBA6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EDCF22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53020B1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263223C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0251BE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1E1B" w:rsidRPr="006F48DE" w14:paraId="04E80BE1" w14:textId="77777777" w:rsidTr="00974504">
        <w:tc>
          <w:tcPr>
            <w:tcW w:w="5238" w:type="dxa"/>
            <w:gridSpan w:val="2"/>
          </w:tcPr>
          <w:p w14:paraId="6486FF90" w14:textId="4D4A8A64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2A072948" w14:textId="4536A5F4" w:rsidR="00B61E1B" w:rsidRPr="006F48DE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6FC76D32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50B5004A" w14:textId="51B2CF9B" w:rsidR="00B61E1B" w:rsidRPr="006F48DE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gridSpan w:val="2"/>
          </w:tcPr>
          <w:p w14:paraId="4AD8EAB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EB1C539" w14:textId="1E0B5DE6" w:rsidR="00B61E1B" w:rsidRPr="006F48DE" w:rsidRDefault="001C2C0D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1E1B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</w:tr>
      <w:tr w:rsidR="00B61E1B" w:rsidRPr="006F48DE" w14:paraId="63119121" w14:textId="77777777" w:rsidTr="00974504">
        <w:tc>
          <w:tcPr>
            <w:tcW w:w="5238" w:type="dxa"/>
            <w:gridSpan w:val="2"/>
          </w:tcPr>
          <w:p w14:paraId="551C6711" w14:textId="66DEF1DB" w:rsidR="00B61E1B" w:rsidRPr="006F48DE" w:rsidRDefault="00B322F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7259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DAAD716" w14:textId="6F0D7B57" w:rsidR="00B61E1B" w:rsidRPr="006F48DE" w:rsidRDefault="00074FE7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4F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3,841</w:t>
            </w:r>
          </w:p>
        </w:tc>
        <w:tc>
          <w:tcPr>
            <w:tcW w:w="270" w:type="dxa"/>
          </w:tcPr>
          <w:p w14:paraId="5E0A2DA6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7861E28" w14:textId="3BA38BA3" w:rsidR="00B61E1B" w:rsidRPr="006F48DE" w:rsidRDefault="00074FE7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gridSpan w:val="2"/>
          </w:tcPr>
          <w:p w14:paraId="7F3FD119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E45B3DA" w14:textId="06A645D9" w:rsidR="00B61E1B" w:rsidRPr="006F48DE" w:rsidRDefault="00074FE7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74F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3,870</w:t>
            </w:r>
          </w:p>
        </w:tc>
      </w:tr>
      <w:tr w:rsidR="00D40298" w:rsidRPr="006F48DE" w14:paraId="037A8987" w14:textId="77777777" w:rsidTr="00954192">
        <w:tblPrEx>
          <w:tblLook w:val="0000" w:firstRow="0" w:lastRow="0" w:firstColumn="0" w:lastColumn="0" w:noHBand="0" w:noVBand="0"/>
        </w:tblPrEx>
        <w:trPr>
          <w:trHeight w:val="789"/>
        </w:trPr>
        <w:tc>
          <w:tcPr>
            <w:tcW w:w="4770" w:type="dxa"/>
          </w:tcPr>
          <w:p w14:paraId="15F418A3" w14:textId="77777777" w:rsidR="00E066C7" w:rsidRDefault="00E066C7" w:rsidP="00D96279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</w:rPr>
            </w:pPr>
          </w:p>
          <w:p w14:paraId="35B5B198" w14:textId="2135546A" w:rsidR="00D40298" w:rsidRPr="006F48DE" w:rsidRDefault="00A07F54" w:rsidP="00D96279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FF446A"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เก้า</w:t>
            </w:r>
            <w:r w:rsidRPr="00FF446A">
              <w:rPr>
                <w:rFonts w:asciiTheme="majorBidi" w:hAnsiTheme="majorBidi" w:cstheme="majorBidi"/>
                <w:i/>
                <w:iCs/>
                <w:cs/>
              </w:rPr>
              <w:t xml:space="preserve">เดือนสิ้นสุดวันที่ </w:t>
            </w:r>
            <w:r w:rsidR="00075001">
              <w:rPr>
                <w:rFonts w:asciiTheme="majorBidi" w:hAnsiTheme="majorBidi" w:cstheme="majorBidi"/>
                <w:i/>
                <w:iCs/>
                <w:lang w:val="en-US"/>
              </w:rPr>
              <w:t>30</w:t>
            </w:r>
            <w:r w:rsidRPr="00FF446A">
              <w:rPr>
                <w:rFonts w:asciiTheme="majorBidi" w:hAnsiTheme="majorBidi" w:cstheme="majorBidi"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กันยายน</w:t>
            </w:r>
            <w:r w:rsidR="00954192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 xml:space="preserve"> </w:t>
            </w:r>
            <w:r w:rsidR="00954192">
              <w:rPr>
                <w:rFonts w:asciiTheme="majorBidi" w:hAnsiTheme="majorBidi" w:cstheme="majorBidi"/>
                <w:i/>
                <w:iCs/>
                <w:lang w:val="en-US"/>
              </w:rPr>
              <w:t>2567</w:t>
            </w:r>
          </w:p>
        </w:tc>
        <w:tc>
          <w:tcPr>
            <w:tcW w:w="1556" w:type="dxa"/>
            <w:gridSpan w:val="2"/>
          </w:tcPr>
          <w:p w14:paraId="1EF68A3A" w14:textId="77777777" w:rsidR="00D40298" w:rsidRPr="006F48DE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3"/>
          </w:tcPr>
          <w:p w14:paraId="24BEFAAE" w14:textId="77777777" w:rsidR="00D40298" w:rsidRPr="00FF446A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219C46" w14:textId="461EC02B" w:rsidR="00D40298" w:rsidRPr="00FF446A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78C91735" w14:textId="77777777" w:rsidR="00D40298" w:rsidRPr="00FF446A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gridSpan w:val="2"/>
          </w:tcPr>
          <w:p w14:paraId="431FA576" w14:textId="77777777" w:rsidR="00D40298" w:rsidRPr="00FF446A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8C53E0" w14:textId="4344D802" w:rsidR="00D40298" w:rsidRPr="00FF446A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D0574" w:rsidRPr="006F48DE" w14:paraId="7CD411DA" w14:textId="77777777" w:rsidTr="00954192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4770" w:type="dxa"/>
          </w:tcPr>
          <w:p w14:paraId="136A81AB" w14:textId="77777777" w:rsidR="008D0574" w:rsidRPr="00FF446A" w:rsidRDefault="008D0574" w:rsidP="00D96279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56" w:type="dxa"/>
            <w:gridSpan w:val="2"/>
          </w:tcPr>
          <w:p w14:paraId="77FD3D7B" w14:textId="77777777" w:rsidR="008D0574" w:rsidRPr="00FF446A" w:rsidRDefault="008D057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7" w:type="dxa"/>
            <w:gridSpan w:val="7"/>
          </w:tcPr>
          <w:p w14:paraId="6D7D5934" w14:textId="4DEED430" w:rsidR="008D0574" w:rsidRPr="00FF446A" w:rsidRDefault="008D057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0298" w:rsidRPr="006F48DE" w14:paraId="576C91F3" w14:textId="77777777" w:rsidTr="00954192">
        <w:tblPrEx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4770" w:type="dxa"/>
          </w:tcPr>
          <w:p w14:paraId="563D125B" w14:textId="77777777" w:rsidR="00D40298" w:rsidRPr="00FF446A" w:rsidRDefault="00D40298" w:rsidP="00D962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556" w:type="dxa"/>
            <w:gridSpan w:val="2"/>
          </w:tcPr>
          <w:p w14:paraId="1CC6D37B" w14:textId="77777777" w:rsidR="00D40298" w:rsidRPr="00FF446A" w:rsidRDefault="00D40298" w:rsidP="00D96279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4" w:type="dxa"/>
            <w:gridSpan w:val="3"/>
          </w:tcPr>
          <w:p w14:paraId="12ABC45E" w14:textId="77777777" w:rsidR="00D40298" w:rsidRPr="00FF446A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4E67246C" w14:textId="77777777" w:rsidR="00D40298" w:rsidRPr="00FF446A" w:rsidRDefault="00D40298" w:rsidP="00D96279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gridSpan w:val="2"/>
          </w:tcPr>
          <w:p w14:paraId="65ED308E" w14:textId="77777777" w:rsidR="00D40298" w:rsidRPr="00FF446A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298" w:rsidRPr="006F48DE" w14:paraId="7679A52A" w14:textId="77777777" w:rsidTr="00954192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4770" w:type="dxa"/>
          </w:tcPr>
          <w:p w14:paraId="7B27F35C" w14:textId="77777777" w:rsidR="00D40298" w:rsidRPr="00FF446A" w:rsidRDefault="00D40298" w:rsidP="00D962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6" w:type="dxa"/>
            <w:gridSpan w:val="2"/>
            <w:shd w:val="clear" w:color="auto" w:fill="auto"/>
          </w:tcPr>
          <w:p w14:paraId="6CD66C25" w14:textId="77777777" w:rsidR="00D40298" w:rsidRPr="00FF446A" w:rsidRDefault="00D4029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8FFC744" w14:textId="15DD10CE" w:rsidR="00D40298" w:rsidRPr="00FF446A" w:rsidRDefault="00074FE7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C362C77" w14:textId="77777777" w:rsidR="00D40298" w:rsidRPr="00FF446A" w:rsidRDefault="00D40298" w:rsidP="00D96279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55484DB" w14:textId="5CDA7F3C" w:rsidR="00D40298" w:rsidRPr="00FF446A" w:rsidRDefault="00074FE7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C233C5" w14:textId="77777777" w:rsidR="003C0BD6" w:rsidRPr="006F48DE" w:rsidRDefault="003C0BD6" w:rsidP="003C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C48DB9E" w14:textId="580D51A9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วันที่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4DB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40298" w:rsidRPr="00FF446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="00074FE7">
        <w:rPr>
          <w:rFonts w:asciiTheme="majorBidi" w:hAnsiTheme="majorBidi" w:cstheme="majorBidi"/>
          <w:sz w:val="30"/>
          <w:szCs w:val="30"/>
          <w:lang w:val="en-US"/>
        </w:rPr>
        <w:t>3,727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F446A">
        <w:rPr>
          <w:rFonts w:asciiTheme="majorBidi" w:hAnsiTheme="majorBidi" w:cstheme="majorBidi"/>
          <w:sz w:val="30"/>
          <w:szCs w:val="30"/>
        </w:rPr>
        <w:br/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C2C0D" w:rsidRPr="001C2C0D">
        <w:rPr>
          <w:rFonts w:asciiTheme="majorBidi" w:hAnsiTheme="majorBidi" w:cstheme="majorBidi"/>
          <w:i/>
          <w:iCs/>
          <w:sz w:val="30"/>
          <w:szCs w:val="30"/>
          <w:lang w:val="en-US"/>
        </w:rPr>
        <w:t>937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 </w:t>
      </w:r>
      <w:r w:rsidR="009F45B5">
        <w:rPr>
          <w:rFonts w:asciiTheme="majorBidi" w:hAnsiTheme="majorBidi" w:cstheme="majorBidi"/>
          <w:sz w:val="30"/>
          <w:szCs w:val="30"/>
        </w:rPr>
        <w:br/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1C2C0D" w:rsidRPr="001C2C0D">
        <w:rPr>
          <w:rFonts w:asciiTheme="majorBidi" w:hAnsiTheme="majorBidi" w:cstheme="majorBidi"/>
          <w:sz w:val="30"/>
          <w:szCs w:val="30"/>
          <w:lang w:val="en-US"/>
        </w:rPr>
        <w:t>3</w:t>
      </w:r>
    </w:p>
    <w:p w14:paraId="521E0813" w14:textId="77777777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8AC46" w14:textId="75623126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199640C0" w14:textId="61012FC6" w:rsidR="00585EE5" w:rsidRPr="006F48DE" w:rsidRDefault="00585EE5" w:rsidP="001E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C891FB" w14:textId="34950860" w:rsidR="005C005E" w:rsidRPr="00D84D46" w:rsidRDefault="005C005E" w:rsidP="005C005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  <w:lang w:val="x-none"/>
        </w:rPr>
      </w:pPr>
    </w:p>
    <w:p w14:paraId="5D0B5CF7" w14:textId="70359BF9" w:rsidR="005C005E" w:rsidRPr="006F48DE" w:rsidRDefault="00B22EB3" w:rsidP="005C005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  <w:sectPr w:rsidR="005C005E" w:rsidRPr="006F48DE" w:rsidSect="00805F2F">
          <w:headerReference w:type="default" r:id="rId11"/>
          <w:footerReference w:type="default" r:id="rId12"/>
          <w:pgSz w:w="11909" w:h="16834" w:code="9"/>
          <w:pgMar w:top="691" w:right="1152" w:bottom="1170" w:left="1152" w:header="720" w:footer="720" w:gutter="0"/>
          <w:pgNumType w:start="17"/>
          <w:cols w:space="720"/>
          <w:docGrid w:linePitch="245"/>
        </w:sectPr>
      </w:pPr>
      <w:r w:rsidRPr="006F48DE">
        <w:rPr>
          <w:rFonts w:asciiTheme="majorBidi" w:hAnsiTheme="majorBidi" w:cstheme="majorBidi"/>
          <w:b/>
          <w:bCs/>
          <w:cs/>
        </w:rPr>
        <w:t xml:space="preserve"> </w:t>
      </w:r>
    </w:p>
    <w:p w14:paraId="351CD780" w14:textId="271AB4FC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หุ้นกู้</w:t>
      </w:r>
    </w:p>
    <w:p w14:paraId="2E841FAB" w14:textId="77777777" w:rsidR="00667C73" w:rsidRPr="006F48DE" w:rsidRDefault="00667C73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667C73" w:rsidRPr="006F48DE" w14:paraId="556D6A0B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1DBFB89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F1A42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0D778A5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E03F0A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833C222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AB642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2E2ED35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230F10F5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618A1AD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A35553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3B13236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41188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455E5A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E581AE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650BC9BB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1046FA4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DFC4C7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67C73" w:rsidRPr="006F48DE" w14:paraId="2ECF1BAE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140A4DA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6A52313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6E382A7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7BC1ABE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4FECE894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EA3550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6B00B5AB" w14:textId="5F17E507" w:rsidR="00667C73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774DB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กันยายน</w:t>
            </w:r>
            <w:r w:rsidR="00E91912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54644B4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43C6704D" w14:textId="35FE65D7" w:rsidR="00667C73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91912" w:rsidRPr="006F48D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74DB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  <w:r w:rsidR="00E91912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</w:tr>
      <w:tr w:rsidR="00667C73" w:rsidRPr="006F48DE" w14:paraId="26F05CCC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5A65B6A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B1D19B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767003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254814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F7DB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4B7C7C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1977EA6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2867FB0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38155F2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2C608719" w14:textId="77777777" w:rsidTr="008A6C13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E24BAB9" w14:textId="11ACB375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121C4964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238304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0A21C4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0623472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26E677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083D2B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C387154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569"/>
              </w:tabs>
              <w:spacing w:line="240" w:lineRule="auto"/>
              <w:ind w:right="-288" w:firstLine="5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12BE5" w:rsidRPr="006F48DE" w14:paraId="0A4F48F6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E2B8CEC" w14:textId="3E83B99A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37C9EE1C" w14:textId="004233F6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58C080BC" w14:textId="60C91C2E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6C17A0F5" w14:textId="77B3F0B3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186D016" w14:textId="3DBB5660" w:rsidR="00612BE5" w:rsidRPr="006F48DE" w:rsidRDefault="00612BE5" w:rsidP="000A2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0BE9CA37" w14:textId="385E1B51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22FF5AE0" w14:textId="506D3ABD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sz w:val="30"/>
                <w:szCs w:val="30"/>
              </w:rPr>
              <w:t>3.0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94E146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37067EB" w14:textId="2EF39B0A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</w:tr>
      <w:tr w:rsidR="00667C73" w:rsidRPr="006F48DE" w14:paraId="1B6745FD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57F178B8" w14:textId="64125388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8" w:type="dxa"/>
            <w:shd w:val="clear" w:color="000000" w:fill="FFFFFF"/>
          </w:tcPr>
          <w:p w14:paraId="65B11AB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65A993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CB5092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2C26A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0D2E134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45166554" w14:textId="77777777" w:rsidR="00667C73" w:rsidRPr="006F48DE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073A0E67" w14:textId="77777777" w:rsidR="00667C73" w:rsidRPr="006F48DE" w:rsidRDefault="00667C73" w:rsidP="00456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9473273" w14:textId="77777777" w:rsidR="00667C73" w:rsidRPr="006F48DE" w:rsidRDefault="00667C73" w:rsidP="005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ind w:right="-173" w:firstLine="10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6F48DE" w14:paraId="3E430176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A61A1AD" w14:textId="06FDC7C0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2E842FAF" w14:textId="70281F5C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0260B24" w14:textId="70B3A195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6E863140" w14:textId="678057FC" w:rsidR="00667C73" w:rsidRPr="006F48DE" w:rsidRDefault="001C2C0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D1C67E7" w14:textId="6F533B5D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5CAC1F0" w14:textId="4696CADE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E7EF6CB" w14:textId="1A5FD2C3" w:rsidR="00667C73" w:rsidRPr="006F48DE" w:rsidRDefault="00C218E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27CEA51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3DA00094" w14:textId="0005934C" w:rsidR="00667C73" w:rsidRPr="006F48DE" w:rsidRDefault="00C218ED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D859E9" w:rsidRPr="006F48DE" w14:paraId="7DD2A24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2A953274" w14:textId="39F16C4A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C2C0D"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8" w:type="dxa"/>
            <w:shd w:val="clear" w:color="000000" w:fill="FFFFFF"/>
          </w:tcPr>
          <w:p w14:paraId="38BD501A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1B6C59E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BC825DF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61D64B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C66E5DE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728D61C4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4ECA087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74D72C7D" w14:textId="77777777" w:rsidR="00D859E9" w:rsidRPr="006F48DE" w:rsidRDefault="00D859E9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BE5" w:rsidRPr="006F48DE" w14:paraId="119A7C2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4F55578D" w14:textId="6FEB64C3" w:rsidR="00612BE5" w:rsidRPr="001853B8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53B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[1]</w:t>
            </w:r>
          </w:p>
        </w:tc>
        <w:tc>
          <w:tcPr>
            <w:tcW w:w="1388" w:type="dxa"/>
            <w:shd w:val="clear" w:color="000000" w:fill="FFFFFF"/>
          </w:tcPr>
          <w:p w14:paraId="180C94B7" w14:textId="498A6531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5B1F7D0" w14:textId="420EF763" w:rsidR="00612BE5" w:rsidRPr="006F48DE" w:rsidRDefault="00D126E6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77CBD68" w14:textId="0215FF2F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77B0643" w14:textId="4D1B458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5AC1D1F" w14:textId="45410858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56E5ED80" w14:textId="6F252D23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DD52D07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62D441B" w14:textId="7C421502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  <w:tr w:rsidR="00612BE5" w:rsidRPr="006F48DE" w14:paraId="02367953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BFFFF06" w14:textId="2867FA95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76E745F2" w14:textId="387C8269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1733AAB" w14:textId="6D9A8D6E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5C9E7F5F" w14:textId="36A23847" w:rsidR="00612BE5" w:rsidRPr="006F48DE" w:rsidRDefault="001C2C0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78943C4" w14:textId="091A4308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7F99163" w14:textId="06FF97A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C4B8557" w14:textId="0E6D4456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84736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044778" w14:textId="4B8ECD28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612BE5" w:rsidRPr="006F48DE" w14:paraId="48EF07E8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2B9BE196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162A09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BCC90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677E4F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098652D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16E29B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433E6D" w14:textId="3B5E8483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0BEB97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DE9460" w14:textId="46E35602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8,500</w:t>
            </w:r>
          </w:p>
        </w:tc>
      </w:tr>
      <w:tr w:rsidR="00612BE5" w:rsidRPr="006F48DE" w14:paraId="20B00A5E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50F31D1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02F6CCF0" w14:textId="06312992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="006C61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20B48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BA98BA" w14:textId="4F5D84ED" w:rsidR="00612BE5" w:rsidRPr="006F48DE" w:rsidRDefault="007564E2" w:rsidP="00C2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8ED" w:rsidRPr="00C218ED">
              <w:rPr>
                <w:rFonts w:asciiTheme="majorBidi" w:hAnsiTheme="majorBidi" w:cstheme="majorBidi"/>
                <w:sz w:val="30"/>
                <w:szCs w:val="30"/>
              </w:rPr>
              <w:t>4.00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078207D1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272944D" w14:textId="01402C8D" w:rsidR="00612BE5" w:rsidRPr="006F48DE" w:rsidRDefault="007564E2" w:rsidP="00C21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18ED" w:rsidRPr="00C218ED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12BE5" w:rsidRPr="006F48DE" w14:paraId="7994EED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C8A7B1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079FD029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 -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90162FA" w14:textId="0A2D6AAF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53EDF7E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810DA56" w14:textId="0B9907B5" w:rsidR="00612BE5" w:rsidRPr="006F48DE" w:rsidRDefault="00C218E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18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4,500</w:t>
            </w:r>
          </w:p>
        </w:tc>
      </w:tr>
    </w:tbl>
    <w:p w14:paraId="123E821C" w14:textId="77777777" w:rsidR="007165E5" w:rsidRDefault="007165E5" w:rsidP="0071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55418" w14:textId="77777777" w:rsidR="00667C73" w:rsidRDefault="001853B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[1]  </w:t>
      </w:r>
      <w:r>
        <w:rPr>
          <w:rFonts w:asciiTheme="majorBidi" w:hAnsiTheme="majorBidi" w:cstheme="majorBidi" w:hint="cs"/>
          <w:sz w:val="30"/>
          <w:szCs w:val="30"/>
          <w:cs/>
        </w:rPr>
        <w:t>หุ้นกู้ที่เสนอขายด้วยมูลค่าอัตราคิดลด</w:t>
      </w:r>
      <w:r w:rsidR="00AF603C">
        <w:rPr>
          <w:rFonts w:asciiTheme="majorBidi" w:hAnsiTheme="majorBidi" w:hint="cs"/>
          <w:sz w:val="30"/>
          <w:szCs w:val="30"/>
          <w:cs/>
        </w:rPr>
        <w:t>ร้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อยละ </w:t>
      </w:r>
      <w:r w:rsidR="00AF603C">
        <w:rPr>
          <w:rFonts w:asciiTheme="majorBidi" w:hAnsiTheme="majorBidi"/>
          <w:sz w:val="30"/>
          <w:szCs w:val="30"/>
        </w:rPr>
        <w:t>3.18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1853B8">
        <w:rPr>
          <w:rFonts w:asciiTheme="majorBidi" w:hAnsiTheme="majorBidi"/>
          <w:sz w:val="30"/>
          <w:szCs w:val="30"/>
          <w:cs/>
        </w:rPr>
        <w:t>ไม่มีการช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1853B8">
        <w:rPr>
          <w:rFonts w:asciiTheme="majorBidi" w:hAnsiTheme="majorBidi"/>
          <w:sz w:val="30"/>
          <w:szCs w:val="30"/>
          <w:cs/>
        </w:rPr>
        <w:t>ระดอกเบี้ยตลอดอายุหุ้นกู้</w:t>
      </w:r>
    </w:p>
    <w:p w14:paraId="207340E6" w14:textId="77777777" w:rsidR="007C5A45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19C2AB0" w14:textId="5BB0C619" w:rsidR="007C5A45" w:rsidRPr="006F48DE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7C5A45" w:rsidRPr="006F48DE" w:rsidSect="003A71BE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  <w:r w:rsidRPr="007C5A45">
        <w:rPr>
          <w:rFonts w:asciiTheme="majorBidi" w:hAnsiTheme="majorBidi"/>
          <w:sz w:val="30"/>
          <w:szCs w:val="30"/>
          <w:cs/>
        </w:rPr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67008198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 xml:space="preserve">ส่วนงานดำเนินงานและการจำแนกรายได้ </w:t>
      </w:r>
    </w:p>
    <w:p w14:paraId="1978864D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C508E5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71101767"/>
      <w:r w:rsidRPr="006F48DE">
        <w:rPr>
          <w:rFonts w:asciiTheme="majorBidi" w:hAnsiTheme="majorBidi" w:cstheme="majorBidi"/>
          <w:sz w:val="30"/>
          <w:szCs w:val="30"/>
          <w:cs/>
        </w:rPr>
        <w:t>สำหรับส่วนงานที่รายงานของกลุ่มบริษัทมีดังนี้</w:t>
      </w:r>
    </w:p>
    <w:p w14:paraId="04F319A1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AE032" w14:textId="549E746B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</w:p>
    <w:p w14:paraId="70E7CC88" w14:textId="611F4BF1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1C2C0D" w:rsidRPr="001C2C0D">
        <w:rPr>
          <w:rFonts w:asciiTheme="majorBidi" w:hAnsiTheme="majorBidi" w:cstheme="majorBidi"/>
          <w:sz w:val="30"/>
          <w:szCs w:val="30"/>
        </w:rPr>
        <w:t>1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1C2C0D" w:rsidRPr="001C2C0D">
        <w:rPr>
          <w:rFonts w:asciiTheme="majorBidi" w:hAnsiTheme="majorBidi" w:cstheme="majorBidi"/>
          <w:sz w:val="30"/>
          <w:szCs w:val="30"/>
        </w:rPr>
        <w:t>2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1C2C0D" w:rsidRPr="001C2C0D">
        <w:rPr>
          <w:rFonts w:asciiTheme="majorBidi" w:hAnsiTheme="majorBidi" w:cstheme="majorBidi"/>
          <w:sz w:val="30"/>
          <w:szCs w:val="30"/>
        </w:rPr>
        <w:t>3</w:t>
      </w:r>
    </w:p>
    <w:p w14:paraId="079E6CAE" w14:textId="1521C1BF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3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1C2C0D" w:rsidRPr="001C2C0D">
        <w:rPr>
          <w:rFonts w:asciiTheme="majorBidi" w:hAnsiTheme="majorBidi" w:cstheme="majorBidi"/>
          <w:sz w:val="30"/>
          <w:szCs w:val="30"/>
        </w:rPr>
        <w:t>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1C2C0D" w:rsidRPr="001C2C0D">
        <w:rPr>
          <w:rFonts w:asciiTheme="majorBidi" w:hAnsiTheme="majorBidi" w:cstheme="majorBidi"/>
          <w:sz w:val="30"/>
          <w:szCs w:val="30"/>
        </w:rPr>
        <w:t>5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1C2C0D" w:rsidRPr="001C2C0D">
        <w:rPr>
          <w:rFonts w:asciiTheme="majorBidi" w:hAnsiTheme="majorBidi" w:cstheme="majorBidi"/>
          <w:sz w:val="30"/>
          <w:szCs w:val="30"/>
        </w:rPr>
        <w:t>6</w:t>
      </w:r>
    </w:p>
    <w:p w14:paraId="63BBF8A5" w14:textId="0ED85D12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1C2C0D" w:rsidRPr="001C2C0D">
        <w:rPr>
          <w:rFonts w:asciiTheme="majorBidi" w:hAnsiTheme="majorBidi" w:cstheme="majorBidi"/>
          <w:sz w:val="30"/>
          <w:szCs w:val="30"/>
        </w:rPr>
        <w:t>4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3D3EBCF1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2AE32BB7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810CDDD" w14:textId="77777777" w:rsidR="00667C73" w:rsidRPr="006F48DE" w:rsidRDefault="00667C73" w:rsidP="00871FB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667C73" w:rsidRPr="006F48DE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22"/>
        <w:gridCol w:w="653"/>
        <w:gridCol w:w="238"/>
        <w:gridCol w:w="662"/>
        <w:gridCol w:w="237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036228" w:rsidRPr="006F48DE" w14:paraId="7FBBDC13" w14:textId="77777777" w:rsidTr="00D96279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63F1B6BC" w14:textId="3D76FD61" w:rsidR="00036228" w:rsidRPr="006F48DE" w:rsidRDefault="0003622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53" w:type="dxa"/>
            <w:gridSpan w:val="27"/>
          </w:tcPr>
          <w:p w14:paraId="677146F4" w14:textId="105E9B2D" w:rsidR="00036228" w:rsidRPr="006F48DE" w:rsidRDefault="0003622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36228" w:rsidRPr="006F48DE" w14:paraId="377EA451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3DAE7E92" w14:textId="66A1EDC8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74DB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53" w:type="dxa"/>
            <w:gridSpan w:val="3"/>
          </w:tcPr>
          <w:p w14:paraId="0CCB3634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6A3A8812" w14:textId="4FB2EB4B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282FCFE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A0EB5B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56309009" w14:textId="0715BD65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129B76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73489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4E2D0D1" w14:textId="7BE03200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C719854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106ECC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CED7D0B" w14:textId="7CBD370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E3077B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A2D685" w14:textId="136E3385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0C882F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B3B14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6D11AB7" w14:textId="7AD625DC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EFA9555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</w:tcPr>
          <w:p w14:paraId="04776096" w14:textId="77777777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E3F8FDC" w14:textId="72C1111D" w:rsidR="00036228" w:rsidRPr="006F48DE" w:rsidRDefault="00036228" w:rsidP="00036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A6EEB" w:rsidRPr="006F48DE" w14:paraId="1FF511E5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64F6B225" w14:textId="2B40E44D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774DB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53" w:type="dxa"/>
          </w:tcPr>
          <w:p w14:paraId="671D2F59" w14:textId="6E881BB6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5AE577A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C5EBD9B" w14:textId="733E0255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99CDEC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21BD268" w14:textId="598C6355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063D69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2D4862" w14:textId="30FF452D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EC166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F8E522E" w14:textId="13530323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F36662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AB95DE" w14:textId="0CA9B759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EA13E70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AE531E4" w14:textId="4D5C694D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7E48C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AC7BE35" w14:textId="36B025F9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BD8A796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1A1DF0A" w14:textId="5E0CF968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F6494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6680BC" w14:textId="74FB5315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6598D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7A65E0E" w14:textId="644747C5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4731E06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F5384FA" w14:textId="50D4DD49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2213885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5F822E04" w14:textId="1C3B3892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4" w:type="dxa"/>
          </w:tcPr>
          <w:p w14:paraId="202C3848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14:paraId="5B77DA0D" w14:textId="0BF3B951" w:rsidR="009A6EEB" w:rsidRPr="006F48DE" w:rsidRDefault="001C2C0D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9A6EEB" w:rsidRPr="006F48DE" w14:paraId="406F88BA" w14:textId="77777777" w:rsidTr="00283B10">
        <w:tc>
          <w:tcPr>
            <w:tcW w:w="2322" w:type="dxa"/>
            <w:tcBorders>
              <w:top w:val="nil"/>
              <w:left w:val="nil"/>
            </w:tcBorders>
            <w:noWrap/>
            <w:vAlign w:val="bottom"/>
          </w:tcPr>
          <w:p w14:paraId="17BC4A9F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53" w:type="dxa"/>
            <w:gridSpan w:val="27"/>
          </w:tcPr>
          <w:p w14:paraId="2D8773B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9A6EEB" w:rsidRPr="006F48DE" w14:paraId="61A7E8A0" w14:textId="77777777" w:rsidTr="00283B10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1DD1F77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53" w:type="dxa"/>
            <w:tcBorders>
              <w:left w:val="nil"/>
              <w:right w:val="nil"/>
            </w:tcBorders>
            <w:vAlign w:val="bottom"/>
          </w:tcPr>
          <w:p w14:paraId="6B0CCE2D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54E8C28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1163C575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B9AD4B3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3DDE9D89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4E67B0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AEC9962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C54B9F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8F2F8E3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C430C68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33FD9D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3958BD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B2366F1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30F43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9165C9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9EBE36D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980B81E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2449E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D3468E1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EA85588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AE61B6C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8B6CFF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7855B08A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A628E9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02057627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26925F3B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vAlign w:val="bottom"/>
          </w:tcPr>
          <w:p w14:paraId="585C2297" w14:textId="77777777" w:rsidR="009A6EEB" w:rsidRPr="006F48DE" w:rsidRDefault="009A6EEB" w:rsidP="009A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C0976" w:rsidRPr="006F48DE" w14:paraId="507609B3" w14:textId="77777777" w:rsidTr="00D96279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1941FF0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9FD8D" w14:textId="35A1713C" w:rsidR="008C0976" w:rsidRPr="008C0976" w:rsidRDefault="00F535E1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35E1">
              <w:rPr>
                <w:rFonts w:ascii="Angsana New" w:hAnsi="Angsana New"/>
                <w:color w:val="000000"/>
                <w:sz w:val="28"/>
                <w:szCs w:val="28"/>
              </w:rPr>
              <w:t>4,077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0C90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634C65AC" w14:textId="64CC188D" w:rsidR="008C0976" w:rsidRPr="008C0976" w:rsidRDefault="008C0976" w:rsidP="00D04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6,436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5572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DE4BC" w14:textId="7715CA28" w:rsidR="008C0976" w:rsidRPr="008C0976" w:rsidRDefault="008923D7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23D7">
              <w:rPr>
                <w:rFonts w:ascii="Angsana New" w:hAnsi="Angsana New"/>
                <w:color w:val="000000"/>
                <w:sz w:val="28"/>
                <w:szCs w:val="28"/>
              </w:rPr>
              <w:t>4,554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CF18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A1A1E" w14:textId="66FAE210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4,400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8971E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9FF71" w14:textId="3E95B565" w:rsidR="008C0976" w:rsidRPr="008C0976" w:rsidRDefault="009E792A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792A">
              <w:rPr>
                <w:rFonts w:ascii="Angsana New" w:hAnsi="Angsana New"/>
                <w:color w:val="000000"/>
                <w:sz w:val="28"/>
                <w:szCs w:val="28"/>
              </w:rPr>
              <w:t>4,299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95C9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219E8" w14:textId="1FC309D6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6,019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8C3F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340D6" w14:textId="1E38BDBB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color w:val="000000"/>
                <w:sz w:val="28"/>
                <w:szCs w:val="28"/>
              </w:rPr>
              <w:t>1,600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7B249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870D4" w14:textId="34502739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1,325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D4E1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A3A86" w14:textId="6DF32B15" w:rsidR="008C0976" w:rsidRPr="008C0976" w:rsidRDefault="00560C51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0C51">
              <w:rPr>
                <w:rFonts w:ascii="Angsana New" w:hAnsi="Angsana New"/>
                <w:color w:val="000000"/>
                <w:sz w:val="28"/>
                <w:szCs w:val="28"/>
              </w:rPr>
              <w:t>14,530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402E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0BBDB" w14:textId="745E0247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18,180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362F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B7EC6D" w14:textId="3D0AFF0E" w:rsidR="008C0976" w:rsidRPr="008C0976" w:rsidRDefault="008D2FE4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6095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0E5E9" w14:textId="1FCE9957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10E1E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6B82979" w14:textId="4344AC91" w:rsidR="008C0976" w:rsidRPr="008C0976" w:rsidRDefault="00560C51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0C51">
              <w:rPr>
                <w:rFonts w:ascii="Angsana New" w:hAnsi="Angsana New"/>
                <w:color w:val="000000"/>
                <w:sz w:val="28"/>
                <w:szCs w:val="28"/>
              </w:rPr>
              <w:t>14,530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1BE1C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32B1221A" w14:textId="7449094F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18,180</w:t>
            </w:r>
          </w:p>
        </w:tc>
      </w:tr>
      <w:tr w:rsidR="008C0976" w:rsidRPr="006F48DE" w14:paraId="358D273E" w14:textId="77777777" w:rsidTr="00D96279">
        <w:trPr>
          <w:trHeight w:val="299"/>
        </w:trPr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5B5EF217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งาน</w:t>
            </w:r>
          </w:p>
        </w:tc>
        <w:tc>
          <w:tcPr>
            <w:tcW w:w="6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A42EE" w14:textId="676A3BE2" w:rsidR="008C0976" w:rsidRPr="008C0976" w:rsidRDefault="008D2FE4" w:rsidP="008E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697D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17DC558C" w14:textId="3E85DD1E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A9D0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7B03F" w14:textId="7188438F" w:rsidR="008C0976" w:rsidRPr="008C0976" w:rsidRDefault="008D2FE4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1477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F6D43" w14:textId="66495D0B" w:rsidR="008C0976" w:rsidRPr="008C0976" w:rsidRDefault="008C0976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F4C5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FF3B4" w14:textId="1394CBD3" w:rsidR="008C0976" w:rsidRPr="008C0976" w:rsidRDefault="008D2FE4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0351B4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5064594B" w14:textId="45E7A64C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C27EA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46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</w:tcPr>
          <w:p w14:paraId="24823998" w14:textId="4E5C0F54" w:rsidR="008C0976" w:rsidRPr="008C0976" w:rsidRDefault="008D2FE4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E83D0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46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</w:tcPr>
          <w:p w14:paraId="127A3A52" w14:textId="745F6339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61C0A2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EFE2C" w14:textId="3CC4F3C4" w:rsidR="008C0976" w:rsidRPr="008C0976" w:rsidRDefault="008D2FE4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99CD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319E1" w14:textId="382252F0" w:rsidR="008C0976" w:rsidRPr="008C0976" w:rsidRDefault="008C0976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4BFE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2E1CD" w14:textId="517AB05E" w:rsidR="008C0976" w:rsidRPr="008C0976" w:rsidRDefault="008E38EF" w:rsidP="008E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D49F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6AEB" w14:textId="6F90FF8B" w:rsidR="008C0976" w:rsidRPr="008C0976" w:rsidRDefault="008C0976" w:rsidP="00817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E848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82EE9A3" w14:textId="548DF27B" w:rsidR="008C0976" w:rsidRPr="008C0976" w:rsidRDefault="008E38EF" w:rsidP="008E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C5EDD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3642A3A8" w14:textId="117ACFBD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</w:tr>
      <w:tr w:rsidR="008C0976" w:rsidRPr="006F48DE" w14:paraId="54576369" w14:textId="77777777" w:rsidTr="00D96279">
        <w:tc>
          <w:tcPr>
            <w:tcW w:w="2322" w:type="dxa"/>
            <w:tcBorders>
              <w:left w:val="nil"/>
              <w:right w:val="nil"/>
            </w:tcBorders>
          </w:tcPr>
          <w:p w14:paraId="03274CBE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7D8FC" w14:textId="7DE3A539" w:rsidR="008C0976" w:rsidRPr="008C0976" w:rsidRDefault="00560C51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C0BB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2A9052" w14:textId="535C0F3A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F8B0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490E4" w14:textId="00CE8DF6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7211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E4EC4" w14:textId="7528ED68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B15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0EF82" w14:textId="2CCE1E62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9214D4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F8592" w14:textId="4FF91A79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BD422E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B00B6" w14:textId="7EA38F3C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66F9F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06D3E" w14:textId="4A640860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0BBCEB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74C74" w14:textId="1D90C427" w:rsidR="008C0976" w:rsidRPr="008C0976" w:rsidRDefault="00560C51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CDA8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84576" w14:textId="4F2FF10A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D803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D3266" w14:textId="595BF88E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  <w:r w:rsidR="008E38EF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3512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D977F" w14:textId="61BD0315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9917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7FA1" w14:textId="7D5D6169" w:rsidR="008C0976" w:rsidRPr="008C0976" w:rsidRDefault="00641E0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2062CB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D36AE" w14:textId="671F4E3C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</w:p>
        </w:tc>
      </w:tr>
      <w:tr w:rsidR="008C0976" w:rsidRPr="006F48DE" w14:paraId="7C2068ED" w14:textId="77777777" w:rsidTr="00D96279">
        <w:tc>
          <w:tcPr>
            <w:tcW w:w="2322" w:type="dxa"/>
            <w:tcBorders>
              <w:left w:val="nil"/>
              <w:right w:val="nil"/>
            </w:tcBorders>
          </w:tcPr>
          <w:p w14:paraId="378DA7CF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6B82EB" w14:textId="62AFA2F2" w:rsidR="008C0976" w:rsidRPr="008C0976" w:rsidRDefault="00741E03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1E0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4,114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A5F97" w14:textId="77777777" w:rsidR="008C0976" w:rsidRPr="008C0976" w:rsidRDefault="008C0976" w:rsidP="008C0976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2051D" w14:textId="3F8EE8AE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6,443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AFA8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3A1ACF" w14:textId="1C4FC429" w:rsidR="008C0976" w:rsidRPr="008C0976" w:rsidRDefault="00917229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722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4,571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3442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FA548C" w14:textId="19ABEE27" w:rsidR="008C0976" w:rsidRPr="008C0976" w:rsidRDefault="004D6C4A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A6A8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5BDEB" w14:textId="0A437A6D" w:rsidR="008C0976" w:rsidRPr="008C0976" w:rsidRDefault="007767FC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4,376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CA6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A85F5A" w14:textId="27C95908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6,219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25EF7A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FBA86" w14:textId="57B68965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B3A65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1DEAE" w14:textId="37DD83DF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1,541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8891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FDC98" w14:textId="57792FD8" w:rsidR="008C0976" w:rsidRPr="008C0976" w:rsidRDefault="00260042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6004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14,868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E97A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0B97E3" w14:textId="6FA3F291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18,607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EB33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BEE17B" w14:textId="5B06B7AB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D1FF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069B4" w14:textId="559D68CF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1,003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3D47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B9ECC" w14:textId="0189D712" w:rsidR="008C0976" w:rsidRPr="008C0976" w:rsidRDefault="00FA2608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260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15,407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187B45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EBC08" w14:textId="7A86C593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19,610</w:t>
            </w:r>
          </w:p>
        </w:tc>
      </w:tr>
      <w:tr w:rsidR="008C0976" w:rsidRPr="006F48DE" w14:paraId="6472E027" w14:textId="77777777" w:rsidTr="00283B10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02664D34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C762B" w14:textId="07C30759" w:rsidR="008C0976" w:rsidRPr="008C0976" w:rsidRDefault="00641E0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E24E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1A246E" w14:textId="3E9B13E1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489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757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C1AF8" w14:textId="5FE43729" w:rsidR="008C0976" w:rsidRPr="008C0976" w:rsidRDefault="00641E0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37EEE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913FB" w14:textId="3DCA974F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03B6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93D99A" w14:textId="6F465A5A" w:rsidR="008C0976" w:rsidRPr="008C0976" w:rsidRDefault="00641E0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FB41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7D040B" w14:textId="4F1CD6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1,019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0CF1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E6A9C9" w14:textId="211AC4D9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C4F7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1AB6E" w14:textId="7B07DF43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A3F9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6C9F6" w14:textId="012D31EA" w:rsidR="008C0976" w:rsidRPr="008C0976" w:rsidRDefault="00C04EF0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04E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1,031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EC7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923BB7" w14:textId="5E271958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1,902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9B4F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F7D1C" w14:textId="7C06E2ED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62CE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1E452F" w14:textId="03295FCD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(105)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11FC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3DBB89" w14:textId="630736A4" w:rsidR="008C0976" w:rsidRPr="008C0976" w:rsidRDefault="001644A3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644A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1,264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7505C3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ECE74" w14:textId="595156CF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1,797</w:t>
            </w:r>
          </w:p>
        </w:tc>
      </w:tr>
      <w:tr w:rsidR="008C0976" w:rsidRPr="006F48DE" w14:paraId="419BA15C" w14:textId="77777777" w:rsidTr="00283B10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60E11DC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F42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522E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CE8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A109E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C4A8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2E6D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DC35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55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0DC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7166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282F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6537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2D802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A5CB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E3BEA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17101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2593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578A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2B18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1627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BEBB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FA77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7AEE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EDD9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97D0B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12F7ED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21969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C0976" w:rsidRPr="006F48DE" w14:paraId="020A8ED6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0A8A133A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0528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A5F8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716EB1B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4181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C0E4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CAC4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A34F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F272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0EA05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A364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FE67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9BD2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9303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AB12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AE77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4F2A0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B5DC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519670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3035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DB2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A2F2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741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53B1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7FB8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13A949B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07E3CA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65EAF6C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C0976" w:rsidRPr="006F48DE" w14:paraId="63ABDBF8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6A1646FC" w14:textId="51B5C285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E27E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EEC5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37FEA56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BE60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4D90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6179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3CAF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ED1D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4994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8AB1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820D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C1AF2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84D9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59A6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627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178A71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F86E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4D752C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FE76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47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ED26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A8CA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3280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37F5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F981A0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92C0D1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shd w:val="clear" w:color="auto" w:fill="auto"/>
            <w:vAlign w:val="bottom"/>
          </w:tcPr>
          <w:p w14:paraId="79FFC16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C0976" w:rsidRPr="006F48DE" w14:paraId="59F56EB0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  <w:vAlign w:val="bottom"/>
          </w:tcPr>
          <w:p w14:paraId="532298A0" w14:textId="5DAA527C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 w:rsidR="0083295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22AA" w14:textId="411D247F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13,583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D3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49A1C1" w14:textId="7BBAAF9C" w:rsidR="008C0976" w:rsidRPr="008C0976" w:rsidRDefault="008960A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F3CB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59C70C" w14:textId="4A17258E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11,242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5ED8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E62989" w14:textId="4942CF63" w:rsidR="008C0976" w:rsidRPr="008C0976" w:rsidRDefault="008960A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039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4504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86FAA" w14:textId="33FADDEA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15,473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0855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7C6AC" w14:textId="6B18A11A" w:rsidR="008C0976" w:rsidRPr="008C0976" w:rsidRDefault="008960A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DDA88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97EAA3" w14:textId="5FEB2241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7,218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38A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6EC15" w14:textId="2E44B435" w:rsidR="008C0976" w:rsidRPr="008C0976" w:rsidRDefault="008960A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BA8D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7FC77" w14:textId="4C35A895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47,516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FD575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0BA274" w14:textId="5E25AE15" w:rsidR="008C0976" w:rsidRPr="008C0976" w:rsidRDefault="008960A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48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28C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D8F65" w14:textId="3FC03390" w:rsidR="008C0976" w:rsidRPr="008C0976" w:rsidRDefault="0027572A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15,202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2F09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44444" w14:textId="0164D371" w:rsidR="008C0976" w:rsidRPr="008C0976" w:rsidRDefault="008960A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D12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528C18" w14:textId="502F5395" w:rsidR="008C0976" w:rsidRPr="008C0976" w:rsidRDefault="0027572A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62,718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5D55BE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333E9A" w14:textId="6C5F1BA6" w:rsidR="008C0976" w:rsidRPr="008C0976" w:rsidRDefault="008960A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64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514</w:t>
            </w:r>
          </w:p>
        </w:tc>
      </w:tr>
      <w:tr w:rsidR="008C0976" w:rsidRPr="006F48DE" w14:paraId="7A1F67D2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37A4407D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4ABA2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338B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</w:tcPr>
          <w:p w14:paraId="46347FB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13FC7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C89C6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3C52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4E239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7E57E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3EBEED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750D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E24A5D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BE8C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1CE2F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3B258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1C383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9A54CF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86F93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614CB6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6CC801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59EED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B2D29D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6EABE91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1AD19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3E7F9A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15616D6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5AF24A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3B1D9D1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C0976" w:rsidRPr="006F48DE" w14:paraId="4F41C351" w14:textId="77777777" w:rsidTr="00283B10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21DECA8B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CF5A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932F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1C649D7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F4D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935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AD25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3F86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1BA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EA8AC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DB5F4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2A58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F4B5C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EEAB0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3D83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2A004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8B4B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C6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1960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03C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9C2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4A7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BFEE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E67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A81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494748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E4775E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5681DE8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C0976" w:rsidRPr="006F48DE" w14:paraId="02BD94A0" w14:textId="77777777" w:rsidTr="00D96279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28EEED11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7B91" w14:textId="090457D8" w:rsidR="008C0976" w:rsidRPr="008C0976" w:rsidRDefault="006615F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15F4">
              <w:rPr>
                <w:rFonts w:ascii="Angsana New" w:hAnsi="Angsana New"/>
                <w:color w:val="000000"/>
                <w:sz w:val="28"/>
                <w:szCs w:val="28"/>
              </w:rPr>
              <w:t>4,113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6541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2064340C" w14:textId="2F085885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6,442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6D5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E9FD" w14:textId="6A7D53B7" w:rsidR="008C0976" w:rsidRPr="008C0976" w:rsidRDefault="00070D6E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0D6E">
              <w:rPr>
                <w:rFonts w:ascii="Angsana New" w:hAnsi="Angsana New"/>
                <w:color w:val="000000"/>
                <w:sz w:val="28"/>
                <w:szCs w:val="28"/>
              </w:rPr>
              <w:t>4,571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760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D2887" w14:textId="4E70039E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4,404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C246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BB64" w14:textId="19C0AE71" w:rsidR="008C0976" w:rsidRPr="008C0976" w:rsidRDefault="007A3277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277">
              <w:rPr>
                <w:rFonts w:ascii="Angsana New" w:hAnsi="Angsana New"/>
                <w:color w:val="000000"/>
                <w:sz w:val="28"/>
                <w:szCs w:val="28"/>
              </w:rPr>
              <w:t>4,376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DEBB8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C04FA" w14:textId="3CDB0A1D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6,219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E7BEBE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8D4349" w14:textId="0C6A83FA" w:rsidR="008C0976" w:rsidRPr="008C0976" w:rsidRDefault="008E38EF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5B0D3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165AE1" w14:textId="285DAB9F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1,504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658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7BDB" w14:textId="52C985BB" w:rsidR="008C0976" w:rsidRPr="008C0976" w:rsidRDefault="00070A39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0A39">
              <w:rPr>
                <w:rFonts w:ascii="Angsana New" w:hAnsi="Angsana New"/>
                <w:color w:val="000000"/>
                <w:sz w:val="28"/>
                <w:szCs w:val="28"/>
              </w:rPr>
              <w:t>14,832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408C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1959" w14:textId="100659E3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18,569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2C2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465DA" w14:textId="299FB288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30F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51BC" w14:textId="09195B1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1,003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A7E5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84F03FD" w14:textId="27C26E68" w:rsidR="008C0976" w:rsidRPr="008C0976" w:rsidRDefault="007A4399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4399">
              <w:rPr>
                <w:rFonts w:ascii="Angsana New" w:hAnsi="Angsana New"/>
                <w:color w:val="000000"/>
                <w:sz w:val="28"/>
                <w:szCs w:val="28"/>
              </w:rPr>
              <w:t>15,371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A58D5F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</w:tcBorders>
            <w:shd w:val="clear" w:color="auto" w:fill="auto"/>
            <w:vAlign w:val="bottom"/>
          </w:tcPr>
          <w:p w14:paraId="5D14D1B2" w14:textId="3B59AA9A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19,572</w:t>
            </w:r>
          </w:p>
        </w:tc>
      </w:tr>
      <w:tr w:rsidR="008C0976" w:rsidRPr="006F48DE" w14:paraId="5CB787AC" w14:textId="77777777" w:rsidTr="00D96279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3DFB7460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AC4DD5" w14:textId="7DAAE56D" w:rsidR="008C0976" w:rsidRPr="008C0976" w:rsidRDefault="008D2FE4" w:rsidP="008E3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2D5B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ED37B" w14:textId="108CE316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006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F7C42" w14:textId="203093FD" w:rsidR="008C0976" w:rsidRPr="008C0976" w:rsidRDefault="008D2FE4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9C7D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616D7" w14:textId="694373AF" w:rsidR="008C0976" w:rsidRPr="008C0976" w:rsidRDefault="008C0976" w:rsidP="00AD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70F2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C0103" w14:textId="02AA2176" w:rsidR="008C0976" w:rsidRPr="008C0976" w:rsidRDefault="008D2FE4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5FA76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52589" w14:textId="71AA7DFA" w:rsidR="008C0976" w:rsidRPr="008C0976" w:rsidRDefault="008C0976" w:rsidP="00AD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D9E75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D65B" w14:textId="49A408FA" w:rsidR="008C0976" w:rsidRPr="008C0976" w:rsidRDefault="008E38EF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30319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BEB43" w14:textId="55961123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D4F2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2F8B0" w14:textId="35B005A5" w:rsidR="008C0976" w:rsidRPr="008C0976" w:rsidRDefault="008E38EF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B70A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D5BAF" w14:textId="16B0C3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1813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F6007" w14:textId="47B31CF0" w:rsidR="008C0976" w:rsidRPr="008C0976" w:rsidRDefault="008D2FE4" w:rsidP="00A07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3BF3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A7BB0" w14:textId="16F8E88E" w:rsidR="008C0976" w:rsidRPr="008C0976" w:rsidRDefault="008C0976" w:rsidP="00AD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F47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57C9" w14:textId="34888CC2" w:rsidR="008C0976" w:rsidRPr="008C0976" w:rsidRDefault="008E38EF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26C30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161F32" w14:textId="6F1A9A82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</w:tr>
      <w:tr w:rsidR="008C0976" w:rsidRPr="006F48DE" w14:paraId="31ACB822" w14:textId="77777777" w:rsidTr="00D96279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07DCA868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545DE" w14:textId="69CCE64D" w:rsidR="008C0976" w:rsidRPr="008C0976" w:rsidRDefault="008A548A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54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4,114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6364F" w14:textId="77777777" w:rsidR="008C0976" w:rsidRPr="008C0976" w:rsidRDefault="008C0976" w:rsidP="008C0976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E344F" w14:textId="32DA7EC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6,443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C312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4D537F" w14:textId="7220DFF9" w:rsidR="008C0976" w:rsidRPr="008C0976" w:rsidRDefault="004308DD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D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4,571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8ED54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58037" w14:textId="0541B792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8981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EC1DA9" w14:textId="556AA925" w:rsidR="008C0976" w:rsidRPr="008C0976" w:rsidRDefault="00FA14F1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A14F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4,376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C9B8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594BD8" w14:textId="57523908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6,219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F798F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A71F7E" w14:textId="6530E95C" w:rsidR="008C0976" w:rsidRPr="008C0976" w:rsidRDefault="008D2FE4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2FE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1,807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FF59E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2EAE3A" w14:textId="4BF2F24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1,541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EBC6A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EF0414" w14:textId="5E1FB4E6" w:rsidR="008C0976" w:rsidRPr="008C0976" w:rsidRDefault="004D61F3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D61F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14,868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3760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653BFD" w14:textId="4E4E9079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18,607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B11C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5FA54" w14:textId="3FE6F77E" w:rsidR="008C0976" w:rsidRPr="008C0976" w:rsidRDefault="00A078AB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539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125BB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916022" w14:textId="67A17FFF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1,003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D317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BF1EC" w14:textId="21EFA70D" w:rsidR="008C0976" w:rsidRPr="008C0976" w:rsidRDefault="004F6C72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F6C7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15,407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F6CB909" w14:textId="77777777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190360FE" w14:textId="0A17D0DF" w:rsidR="008C0976" w:rsidRPr="008C0976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097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19,610</w:t>
            </w:r>
          </w:p>
        </w:tc>
      </w:tr>
    </w:tbl>
    <w:p w14:paraId="78CE2DE0" w14:textId="77777777" w:rsidR="00667C73" w:rsidRPr="006F48DE" w:rsidRDefault="00667C73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  <w:cs/>
        </w:rPr>
        <w:sectPr w:rsidR="00667C73" w:rsidRPr="006F48DE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667C73" w:rsidRPr="006F48DE" w14:paraId="5BBA8D89" w14:textId="77777777" w:rsidTr="00D96279">
        <w:trPr>
          <w:tblHeader/>
        </w:trPr>
        <w:tc>
          <w:tcPr>
            <w:tcW w:w="3420" w:type="pct"/>
            <w:vAlign w:val="center"/>
          </w:tcPr>
          <w:p w14:paraId="18C2DDD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6C55780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667C73" w:rsidRPr="006F48DE" w14:paraId="28FD02C6" w14:textId="77777777" w:rsidTr="00D96279">
        <w:trPr>
          <w:tblHeader/>
        </w:trPr>
        <w:tc>
          <w:tcPr>
            <w:tcW w:w="3420" w:type="pct"/>
            <w:vAlign w:val="center"/>
          </w:tcPr>
          <w:p w14:paraId="1ED497EA" w14:textId="7369EE4A" w:rsidR="00667C73" w:rsidRPr="006F48DE" w:rsidRDefault="00667C73" w:rsidP="00A5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774DB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74D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728" w:type="pct"/>
          </w:tcPr>
          <w:p w14:paraId="5CD4A8FF" w14:textId="71C08DFB" w:rsidR="00667C73" w:rsidRPr="006F48DE" w:rsidRDefault="001C2C0D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6564394B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0F6D959" w14:textId="6C107B90" w:rsidR="00667C73" w:rsidRPr="006F48DE" w:rsidRDefault="001C2C0D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667C73" w:rsidRPr="006F48DE" w14:paraId="38E2AEF9" w14:textId="77777777" w:rsidTr="00D96279">
        <w:trPr>
          <w:tblHeader/>
        </w:trPr>
        <w:tc>
          <w:tcPr>
            <w:tcW w:w="3420" w:type="pct"/>
          </w:tcPr>
          <w:p w14:paraId="0D603EC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4055DBEB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667C73" w:rsidRPr="006F48DE" w14:paraId="22C43F59" w14:textId="77777777" w:rsidTr="00D96279">
        <w:tc>
          <w:tcPr>
            <w:tcW w:w="3420" w:type="pct"/>
          </w:tcPr>
          <w:p w14:paraId="6B5F4FC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4285B1B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0044C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5A503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976" w:rsidRPr="006F48DE" w14:paraId="4A5D1B1E" w14:textId="77777777" w:rsidTr="00060F3D">
        <w:trPr>
          <w:trHeight w:val="64"/>
        </w:trPr>
        <w:tc>
          <w:tcPr>
            <w:tcW w:w="3420" w:type="pct"/>
          </w:tcPr>
          <w:p w14:paraId="5DBF0C5A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549BC6E" w14:textId="648DDEAB" w:rsidR="008C0976" w:rsidRPr="006F48DE" w:rsidRDefault="00561663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130" w:type="pct"/>
          </w:tcPr>
          <w:p w14:paraId="78CE725E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3067903" w14:textId="19B0F0F2" w:rsidR="008C0976" w:rsidRPr="00F75BC4" w:rsidRDefault="008C0976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C4">
              <w:rPr>
                <w:rFonts w:ascii="Angsana New" w:hAnsi="Angsana New"/>
                <w:sz w:val="30"/>
                <w:szCs w:val="30"/>
              </w:rPr>
              <w:t>1,902</w:t>
            </w:r>
          </w:p>
        </w:tc>
      </w:tr>
      <w:tr w:rsidR="008C0976" w:rsidRPr="006F48DE" w14:paraId="5F3BCED8" w14:textId="77777777" w:rsidTr="00D96279">
        <w:tc>
          <w:tcPr>
            <w:tcW w:w="3420" w:type="pct"/>
          </w:tcPr>
          <w:p w14:paraId="70E61C1F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6D1C361" w14:textId="35203487" w:rsidR="008C0976" w:rsidRPr="006F48DE" w:rsidRDefault="00A078AB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078AB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0" w:type="pct"/>
          </w:tcPr>
          <w:p w14:paraId="78412C4A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74CFABB" w14:textId="34183494" w:rsidR="008C0976" w:rsidRPr="00F75BC4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75BC4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</w:tr>
      <w:tr w:rsidR="008C0976" w:rsidRPr="006F48DE" w14:paraId="3A5F3061" w14:textId="77777777" w:rsidTr="00D96279">
        <w:tc>
          <w:tcPr>
            <w:tcW w:w="3420" w:type="pct"/>
          </w:tcPr>
          <w:p w14:paraId="147B1880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167ACC8" w14:textId="271E9B37" w:rsidR="008C0976" w:rsidRPr="006F48DE" w:rsidRDefault="00561663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</w:t>
            </w:r>
          </w:p>
        </w:tc>
        <w:tc>
          <w:tcPr>
            <w:tcW w:w="130" w:type="pct"/>
          </w:tcPr>
          <w:p w14:paraId="115C5D09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F69D6B9" w14:textId="1FA5E23E" w:rsidR="008C0976" w:rsidRPr="00F75BC4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75BC4">
              <w:rPr>
                <w:rFonts w:ascii="Angsana New" w:hAnsi="Angsana New"/>
                <w:sz w:val="30"/>
                <w:szCs w:val="30"/>
              </w:rPr>
              <w:t>1,797</w:t>
            </w:r>
          </w:p>
        </w:tc>
      </w:tr>
      <w:tr w:rsidR="008C0976" w:rsidRPr="006F48DE" w14:paraId="296623AB" w14:textId="77777777" w:rsidTr="00D96279">
        <w:tc>
          <w:tcPr>
            <w:tcW w:w="3420" w:type="pct"/>
          </w:tcPr>
          <w:p w14:paraId="70CFC36A" w14:textId="594B169F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กำไ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728" w:type="pct"/>
          </w:tcPr>
          <w:p w14:paraId="6D88B2F7" w14:textId="62DC1D30" w:rsidR="008C0976" w:rsidRPr="006F48DE" w:rsidRDefault="00A078AB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078AB">
              <w:rPr>
                <w:rFonts w:asciiTheme="majorBidi" w:hAnsiTheme="majorBidi" w:cstheme="majorBidi"/>
                <w:sz w:val="30"/>
                <w:szCs w:val="30"/>
              </w:rPr>
              <w:t>(29</w:t>
            </w:r>
            <w:r w:rsidR="00750DB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078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0469881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F55608F" w14:textId="39E51B26" w:rsidR="008C0976" w:rsidRPr="00F75BC4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75BC4">
              <w:rPr>
                <w:rFonts w:ascii="Angsana New" w:hAnsi="Angsana New"/>
                <w:sz w:val="30"/>
                <w:szCs w:val="30"/>
              </w:rPr>
              <w:t>(140)</w:t>
            </w:r>
          </w:p>
        </w:tc>
      </w:tr>
      <w:tr w:rsidR="008C0976" w:rsidRPr="006F48DE" w14:paraId="7D7AC328" w14:textId="77777777" w:rsidTr="00D96279">
        <w:tc>
          <w:tcPr>
            <w:tcW w:w="3420" w:type="pct"/>
          </w:tcPr>
          <w:p w14:paraId="4E73292B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32FF2C7D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5A9766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686ECB51" w14:textId="77777777" w:rsidR="008C0976" w:rsidRPr="00F75BC4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976" w:rsidRPr="006F48DE" w14:paraId="5F64D1E8" w14:textId="77777777" w:rsidTr="00D96279">
        <w:tc>
          <w:tcPr>
            <w:tcW w:w="3420" w:type="pct"/>
          </w:tcPr>
          <w:p w14:paraId="699DD97A" w14:textId="77777777" w:rsidR="008C0976" w:rsidRPr="006F48DE" w:rsidRDefault="008C0976" w:rsidP="008C0976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  <w:t>ค่าใช้จ่ายดำเนินงานอื่น</w:t>
            </w:r>
          </w:p>
        </w:tc>
        <w:tc>
          <w:tcPr>
            <w:tcW w:w="728" w:type="pct"/>
          </w:tcPr>
          <w:p w14:paraId="67AD1893" w14:textId="547BB5E7" w:rsidR="008C0976" w:rsidRPr="006F48DE" w:rsidRDefault="00561663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0" w:type="pct"/>
          </w:tcPr>
          <w:p w14:paraId="7694B7E2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425F5C4D" w14:textId="254F443E" w:rsidR="008C0976" w:rsidRPr="00F75BC4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F75BC4"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</w:tr>
      <w:tr w:rsidR="008C0976" w:rsidRPr="006F48DE" w14:paraId="30DC69F3" w14:textId="77777777" w:rsidTr="00D96279">
        <w:tc>
          <w:tcPr>
            <w:tcW w:w="3420" w:type="pct"/>
          </w:tcPr>
          <w:p w14:paraId="39D5AC9D" w14:textId="4D0BF57F" w:rsidR="008C0976" w:rsidRPr="006F48DE" w:rsidRDefault="008C0976" w:rsidP="008C0976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  <w:t>ส่วนแบ่ง</w:t>
            </w:r>
            <w:r>
              <w:rPr>
                <w:rFonts w:asciiTheme="majorBidi" w:hAnsiTheme="majorBidi" w:cstheme="majorBidi"/>
                <w:cs/>
              </w:rPr>
              <w:t>ขาดทุน</w:t>
            </w:r>
            <w:r w:rsidR="005410EC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5410EC" w:rsidRPr="005410EC">
              <w:rPr>
                <w:rFonts w:asciiTheme="majorBidi" w:hAnsiTheme="majorBidi" w:cs="Angsana New"/>
                <w:cs/>
                <w:lang w:val="en-US"/>
              </w:rPr>
              <w:t>กำไร</w:t>
            </w:r>
            <w:r w:rsidR="005410EC">
              <w:rPr>
                <w:rFonts w:asciiTheme="majorBidi" w:hAnsiTheme="majorBidi" w:cs="Angsana New"/>
                <w:lang w:val="en-US"/>
              </w:rPr>
              <w:t xml:space="preserve">) </w:t>
            </w:r>
            <w:r w:rsidRPr="006F48DE">
              <w:rPr>
                <w:rFonts w:asciiTheme="majorBidi" w:hAnsiTheme="majorBidi" w:cstheme="majorBidi"/>
                <w:cs/>
              </w:rPr>
              <w:t>ข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องบริษัทร่วมและการร่วมค้า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54BDC20" w14:textId="3C23293E" w:rsidR="008C0976" w:rsidRPr="006F48DE" w:rsidRDefault="00A078AB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0" w:type="pct"/>
          </w:tcPr>
          <w:p w14:paraId="5A489057" w14:textId="77777777" w:rsidR="008C0976" w:rsidRPr="006F48DE" w:rsidRDefault="008C0976" w:rsidP="008C0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CD635D8" w14:textId="6CF9C447" w:rsidR="008C0976" w:rsidRPr="00F75BC4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C4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</w:tr>
      <w:tr w:rsidR="008C0976" w:rsidRPr="006F48DE" w14:paraId="0B5CB353" w14:textId="77777777" w:rsidTr="00D96279">
        <w:tc>
          <w:tcPr>
            <w:tcW w:w="3420" w:type="pct"/>
          </w:tcPr>
          <w:p w14:paraId="12D957E3" w14:textId="77777777" w:rsidR="008C0976" w:rsidRPr="006F48DE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70D5351" w14:textId="66AF3034" w:rsidR="008C0976" w:rsidRPr="006F48DE" w:rsidRDefault="00A078AB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7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1,081</w:t>
            </w:r>
          </w:p>
        </w:tc>
        <w:tc>
          <w:tcPr>
            <w:tcW w:w="130" w:type="pct"/>
          </w:tcPr>
          <w:p w14:paraId="15421894" w14:textId="77777777" w:rsidR="008C0976" w:rsidRPr="006F48DE" w:rsidRDefault="008C0976" w:rsidP="008C0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3B5AA8D" w14:textId="44EBDC1E" w:rsidR="008C0976" w:rsidRPr="00F75BC4" w:rsidRDefault="008C0976" w:rsidP="008C0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5BC4">
              <w:rPr>
                <w:rFonts w:ascii="Angsana New" w:hAnsi="Angsana New"/>
                <w:b/>
                <w:bCs/>
                <w:sz w:val="30"/>
                <w:szCs w:val="30"/>
              </w:rPr>
              <w:t>2,740</w:t>
            </w:r>
          </w:p>
        </w:tc>
      </w:tr>
    </w:tbl>
    <w:p w14:paraId="7E58314B" w14:textId="77777777" w:rsidR="00667C73" w:rsidRPr="006F48DE" w:rsidRDefault="00667C73" w:rsidP="00D9627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2"/>
        <w:gridCol w:w="1349"/>
        <w:gridCol w:w="271"/>
        <w:gridCol w:w="1258"/>
      </w:tblGrid>
      <w:tr w:rsidR="00667C73" w:rsidRPr="006F48DE" w14:paraId="03719AAA" w14:textId="77777777" w:rsidTr="002645BE">
        <w:trPr>
          <w:trHeight w:val="388"/>
          <w:tblHeader/>
        </w:trPr>
        <w:tc>
          <w:tcPr>
            <w:tcW w:w="3417" w:type="pct"/>
            <w:vAlign w:val="center"/>
          </w:tcPr>
          <w:p w14:paraId="186808A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83" w:type="pct"/>
            <w:gridSpan w:val="3"/>
          </w:tcPr>
          <w:p w14:paraId="6A20B2A0" w14:textId="77777777" w:rsidR="00667C73" w:rsidRPr="006F48DE" w:rsidRDefault="00667C73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7C73" w:rsidRPr="006F48DE" w14:paraId="0BCF0FD8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38472CDF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1D913AEF" w14:textId="78A65595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20C1A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D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678EA715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66ACBCAC" w14:textId="41AC89A6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7C73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241533E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19F808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7F127136" w14:textId="12E650C0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018E3156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47076883" w14:textId="29F6F146" w:rsidR="00667C73" w:rsidRPr="006F48DE" w:rsidRDefault="001C2C0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67C73" w:rsidRPr="006F48DE" w14:paraId="39C6F7CF" w14:textId="77777777" w:rsidTr="002645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1F2334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C763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3222" w:rsidRPr="006F48DE" w14:paraId="70CAF975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11D87A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42" w:type="pct"/>
            <w:tcBorders>
              <w:top w:val="nil"/>
              <w:left w:val="nil"/>
              <w:bottom w:val="nil"/>
              <w:right w:val="nil"/>
            </w:tcBorders>
          </w:tcPr>
          <w:p w14:paraId="04EB02FE" w14:textId="0F2C94E4" w:rsidR="004D3222" w:rsidRPr="006F48DE" w:rsidRDefault="00A078AB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A078AB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46DE898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624E4C1E" w14:textId="555F7974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4D3222" w:rsidRPr="006F48DE" w14:paraId="7EE81B5B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35D0E02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4D75" w14:textId="195888AC" w:rsidR="004D3222" w:rsidRPr="006F48DE" w:rsidRDefault="0027572A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15,202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7CE947E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99223" w14:textId="40A4B78A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4D3222" w:rsidRPr="006F48DE" w14:paraId="3E67C3DA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96E7FAD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CF04" w14:textId="37FC0409" w:rsidR="004D3222" w:rsidRPr="006F48DE" w:rsidRDefault="0027572A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62,718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22684A7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B6FC" w14:textId="49276923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4D3222" w:rsidRPr="006F48DE" w14:paraId="466EAC16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2DD16806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8240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23E1A373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03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222" w:rsidRPr="006F48DE" w14:paraId="41806923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1ECC965F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6DD7" w14:textId="0E8D9CC4" w:rsidR="004D3222" w:rsidRPr="006F48DE" w:rsidRDefault="0027572A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6,430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16CF94D8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DDBD" w14:textId="44B75339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3222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4D3222" w:rsidRPr="006F48DE" w14:paraId="0AA99CF2" w14:textId="77777777" w:rsidTr="004D3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17" w:type="pct"/>
            <w:tcBorders>
              <w:top w:val="nil"/>
              <w:left w:val="nil"/>
              <w:bottom w:val="nil"/>
              <w:right w:val="nil"/>
            </w:tcBorders>
          </w:tcPr>
          <w:p w14:paraId="764E3682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E0E6A" w14:textId="51721437" w:rsidR="004D3222" w:rsidRPr="006F48DE" w:rsidRDefault="00A078AB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7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69,148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31CBD5A5" w14:textId="77777777" w:rsidR="004D3222" w:rsidRPr="006F48DE" w:rsidRDefault="004D3222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FEC50" w14:textId="6B1214EE" w:rsidR="004D3222" w:rsidRPr="006F48DE" w:rsidRDefault="001C2C0D" w:rsidP="004D3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4D3222"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</w:t>
            </w:r>
          </w:p>
        </w:tc>
      </w:tr>
    </w:tbl>
    <w:p w14:paraId="27F6A856" w14:textId="77777777" w:rsidR="00667C73" w:rsidRPr="006F48DE" w:rsidRDefault="00667C73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3CA4BC77" w14:textId="74CE9004" w:rsidR="00667C73" w:rsidRPr="006F48DE" w:rsidRDefault="00667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50D5AF" w14:textId="77777777" w:rsidR="00573791" w:rsidRPr="00AD15D2" w:rsidRDefault="00573791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D15D2">
        <w:rPr>
          <w:rFonts w:asciiTheme="majorBidi" w:hAnsiTheme="majorBidi" w:cstheme="majorBidi"/>
          <w:szCs w:val="30"/>
          <w:cs/>
        </w:rPr>
        <w:lastRenderedPageBreak/>
        <w:t>เงินปันผล</w:t>
      </w:r>
    </w:p>
    <w:p w14:paraId="36226A00" w14:textId="77777777" w:rsidR="00573791" w:rsidRPr="006F48DE" w:rsidRDefault="00573791" w:rsidP="0057379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D66531" w14:textId="6315FCC3" w:rsidR="00CC256F" w:rsidRPr="006F48DE" w:rsidRDefault="00F4065F" w:rsidP="00CC25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ผู้ถือหุ้นและคณะกรรมการบริษัทของบริษัทได้อนุมัติเงินปันผล</w:t>
      </w:r>
      <w:r w:rsidR="00CC256F" w:rsidRPr="006F48DE">
        <w:rPr>
          <w:rFonts w:asciiTheme="majorBidi" w:hAnsiTheme="majorBidi" w:cstheme="majorBidi"/>
          <w:sz w:val="30"/>
          <w:szCs w:val="30"/>
          <w:cs/>
        </w:rPr>
        <w:t>ดัง</w:t>
      </w:r>
      <w:r>
        <w:rPr>
          <w:rFonts w:asciiTheme="majorBidi" w:hAnsiTheme="majorBidi" w:cstheme="majorBidi"/>
          <w:sz w:val="30"/>
          <w:szCs w:val="30"/>
          <w:cs/>
        </w:rPr>
        <w:t>ต่อไป</w:t>
      </w:r>
      <w:r w:rsidR="00CC256F" w:rsidRPr="006F48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7F4CEB6" w14:textId="77777777" w:rsidR="00CC256F" w:rsidRPr="006F48DE" w:rsidRDefault="00CC256F" w:rsidP="00CC256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83"/>
        <w:gridCol w:w="1708"/>
        <w:gridCol w:w="1519"/>
        <w:gridCol w:w="1620"/>
        <w:gridCol w:w="1260"/>
        <w:gridCol w:w="270"/>
        <w:gridCol w:w="990"/>
      </w:tblGrid>
      <w:tr w:rsidR="00AD15D2" w:rsidRPr="006F48DE" w14:paraId="4E6B332F" w14:textId="77777777" w:rsidTr="008049C4">
        <w:trPr>
          <w:tblHeader/>
        </w:trPr>
        <w:tc>
          <w:tcPr>
            <w:tcW w:w="2083" w:type="dxa"/>
            <w:vAlign w:val="bottom"/>
          </w:tcPr>
          <w:p w14:paraId="2C350FAA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8" w:type="dxa"/>
            <w:hideMark/>
          </w:tcPr>
          <w:p w14:paraId="0AA6ABC7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</w:p>
          <w:p w14:paraId="37189B8E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โดยที่ประชุม</w:t>
            </w:r>
          </w:p>
        </w:tc>
        <w:tc>
          <w:tcPr>
            <w:tcW w:w="1519" w:type="dxa"/>
            <w:vAlign w:val="bottom"/>
            <w:hideMark/>
          </w:tcPr>
          <w:p w14:paraId="46145B25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15F97C00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F16D283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49969C25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31F105E4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67BDC7D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8C66706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15D2" w:rsidRPr="006F48DE" w14:paraId="39E2BB83" w14:textId="77777777" w:rsidTr="008049C4">
        <w:trPr>
          <w:tblHeader/>
        </w:trPr>
        <w:tc>
          <w:tcPr>
            <w:tcW w:w="2083" w:type="dxa"/>
            <w:vAlign w:val="bottom"/>
          </w:tcPr>
          <w:p w14:paraId="01978265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  <w:hideMark/>
          </w:tcPr>
          <w:p w14:paraId="2C721AE2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bottom"/>
            <w:hideMark/>
          </w:tcPr>
          <w:p w14:paraId="307E20CD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1BD2F80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1D42D97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E59AE6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A74475E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49C4" w:rsidRPr="006F48DE" w14:paraId="216E997A" w14:textId="77777777" w:rsidTr="008049C4">
        <w:tc>
          <w:tcPr>
            <w:tcW w:w="5310" w:type="dxa"/>
            <w:gridSpan w:val="3"/>
          </w:tcPr>
          <w:p w14:paraId="5B73B458" w14:textId="377EB43E" w:rsidR="008049C4" w:rsidRPr="006F48DE" w:rsidRDefault="008049C4" w:rsidP="008049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ที่ประชุม</w:t>
            </w:r>
            <w:r w:rsidRPr="008049C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คณะกรรมการ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ประจำปี </w:t>
            </w:r>
            <w:r w:rsidRPr="001C2C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620" w:type="dxa"/>
          </w:tcPr>
          <w:p w14:paraId="00DA8783" w14:textId="77777777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8D6383" w14:textId="77777777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F77E5" w14:textId="77777777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1799A9" w14:textId="77777777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9C4" w:rsidRPr="006F48DE" w14:paraId="4A960DEC" w14:textId="77777777" w:rsidTr="008049C4">
        <w:tc>
          <w:tcPr>
            <w:tcW w:w="2083" w:type="dxa"/>
            <w:hideMark/>
          </w:tcPr>
          <w:p w14:paraId="2B028FD3" w14:textId="678EC874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049C4">
              <w:rPr>
                <w:rFonts w:asciiTheme="majorBidi" w:hAnsi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1C545577" w14:textId="66B9B56C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049C4">
              <w:rPr>
                <w:rFonts w:asciiTheme="majorBidi" w:hAnsiTheme="majorBidi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519" w:type="dxa"/>
          </w:tcPr>
          <w:p w14:paraId="6A5F7877" w14:textId="685EEA6B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14</w:t>
            </w:r>
            <w:r w:rsidRPr="008049C4">
              <w:rPr>
                <w:rFonts w:asciiTheme="majorBidi" w:hAnsiTheme="majorBidi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6B9D5CF2" w14:textId="17BCA319" w:rsidR="008049C4" w:rsidRPr="006F48DE" w:rsidRDefault="008049C4" w:rsidP="00804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13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49C4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F03A973" w14:textId="1633AD78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A886C3C" w14:textId="77777777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ACE9E6" w14:textId="1760F407" w:rsidR="008049C4" w:rsidRPr="006F48DE" w:rsidRDefault="00164C4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8049C4" w:rsidRPr="006F48DE" w14:paraId="5E4F9C12" w14:textId="77777777" w:rsidTr="008049C4">
        <w:tc>
          <w:tcPr>
            <w:tcW w:w="2083" w:type="dxa"/>
          </w:tcPr>
          <w:p w14:paraId="5DA7C525" w14:textId="77777777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0843092B" w14:textId="77777777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0EC3593E" w14:textId="77777777" w:rsidR="008049C4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434FD9" w14:textId="77777777" w:rsidR="008049C4" w:rsidRPr="001C2C0D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B3E1A" w14:textId="77777777" w:rsidR="008049C4" w:rsidRPr="001C2C0D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A5878" w14:textId="77777777" w:rsidR="008049C4" w:rsidRPr="006F48DE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D0B229" w14:textId="77777777" w:rsidR="008049C4" w:rsidRPr="001C2C0D" w:rsidRDefault="008049C4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5D2" w:rsidRPr="006F48DE" w14:paraId="222B51A0" w14:textId="77777777" w:rsidTr="008049C4">
        <w:tc>
          <w:tcPr>
            <w:tcW w:w="3791" w:type="dxa"/>
            <w:gridSpan w:val="2"/>
          </w:tcPr>
          <w:p w14:paraId="4A406CAD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ที่ประชุมผู้ถือหุ้นประจำปี </w:t>
            </w:r>
            <w:r w:rsidRPr="001C2C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519" w:type="dxa"/>
          </w:tcPr>
          <w:p w14:paraId="24960BC1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4DBBF6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30A5D4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6B193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E71C09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15D2" w:rsidRPr="006F48DE" w14:paraId="1F61E468" w14:textId="77777777" w:rsidTr="008049C4">
        <w:tc>
          <w:tcPr>
            <w:tcW w:w="2083" w:type="dxa"/>
            <w:hideMark/>
          </w:tcPr>
          <w:p w14:paraId="72E71E1F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277B718A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สามัญผู้ถือหุ้น</w:t>
            </w:r>
          </w:p>
        </w:tc>
        <w:tc>
          <w:tcPr>
            <w:tcW w:w="1519" w:type="dxa"/>
          </w:tcPr>
          <w:p w14:paraId="45BF92B9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616CAA02" w14:textId="0F62680E" w:rsidR="00AD15D2" w:rsidRPr="006F48DE" w:rsidRDefault="008049C4" w:rsidP="00804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15D2" w:rsidRPr="001C2C0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D15D2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15D2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AD15D2" w:rsidRPr="001C2C0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0C2F0A9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71974661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3DFEA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AD15D2" w:rsidRPr="006F48DE" w14:paraId="450B373E" w14:textId="77777777" w:rsidTr="008049C4">
        <w:tc>
          <w:tcPr>
            <w:tcW w:w="2083" w:type="dxa"/>
            <w:hideMark/>
          </w:tcPr>
          <w:p w14:paraId="09843FCD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31906308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519" w:type="dxa"/>
          </w:tcPr>
          <w:p w14:paraId="0B33EF4B" w14:textId="259D1373" w:rsidR="00AD15D2" w:rsidRPr="006F48DE" w:rsidRDefault="008049C4" w:rsidP="00804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15D2" w:rsidRPr="001C2C0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D15D2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15D2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AD15D2"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626FCB5D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994AF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29FEFA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78AF8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15D2" w:rsidRPr="006F48DE" w14:paraId="6E34143F" w14:textId="77777777" w:rsidTr="008049C4">
        <w:tc>
          <w:tcPr>
            <w:tcW w:w="3791" w:type="dxa"/>
            <w:gridSpan w:val="2"/>
            <w:shd w:val="clear" w:color="auto" w:fill="auto"/>
            <w:hideMark/>
          </w:tcPr>
          <w:p w14:paraId="5A53159F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19" w:type="dxa"/>
            <w:shd w:val="clear" w:color="auto" w:fill="auto"/>
          </w:tcPr>
          <w:p w14:paraId="40715545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E1101B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33C60F" w14:textId="64F155AC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F75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4441F6A7" w14:textId="77777777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05044" w14:textId="4214914A" w:rsidR="00AD15D2" w:rsidRPr="006F48DE" w:rsidRDefault="00AD15D2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75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</w:tr>
    </w:tbl>
    <w:p w14:paraId="37C82D2D" w14:textId="77777777" w:rsidR="00573791" w:rsidRPr="006F48DE" w:rsidRDefault="0057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1090706" w14:textId="0DDE9C35" w:rsidR="00685948" w:rsidRPr="006F48DE" w:rsidRDefault="00685948" w:rsidP="00685948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28614372" w14:textId="4B9E046D" w:rsidR="00685948" w:rsidRPr="006F48DE" w:rsidRDefault="00685948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C46033" w14:textId="77777777" w:rsidR="0023282F" w:rsidRPr="006F48DE" w:rsidRDefault="0023282F" w:rsidP="0079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AB4736" w14:textId="7777777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7D5C8" w14:textId="5E92982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3E4892" w14:textId="77777777" w:rsidR="007C5A45" w:rsidRDefault="007C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23282F" w:rsidRPr="006F48DE" w14:paraId="2DC777CF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99CB4C8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BD0367E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82F" w:rsidRPr="006F48DE" w14:paraId="3F2AB92A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84C19BD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A8443D2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0D9C69C7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650E4D0F" w14:textId="3A96EF8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AF1941" w14:textId="69704355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0868C688" w14:textId="44DC93C9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69502E2" w14:textId="36151E9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21649735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</w:tcPr>
          <w:p w14:paraId="4492AA52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499CDA0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3282F" w:rsidRPr="006F48DE" w14:paraId="4650973E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5B0DF66" w14:textId="2EB14380" w:rsidR="0023282F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74D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D774DE8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F48EE2" w14:textId="77777777" w:rsidR="0023282F" w:rsidRPr="006F48DE" w:rsidRDefault="0023282F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A2029" w14:textId="77777777" w:rsidR="0023282F" w:rsidRPr="006F48DE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67CB110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195A16C" w14:textId="0C85127A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45E682E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CF6C2D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5CE6B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0266D669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CC6F0E7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17149D6B" w14:textId="5A39381A" w:rsidR="00ED42BF" w:rsidRPr="002B267C" w:rsidRDefault="008740A1" w:rsidP="003A5B8C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3,11</w:t>
            </w:r>
            <w:r w:rsidR="008B32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</w:tcPr>
          <w:p w14:paraId="0CE7E100" w14:textId="18EF5A6C" w:rsidR="00ED42BF" w:rsidRPr="002B267C" w:rsidRDefault="00BB4DD5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170" w:type="dxa"/>
          </w:tcPr>
          <w:p w14:paraId="36AF6949" w14:textId="51C1DA74" w:rsidR="00ED42BF" w:rsidRPr="002B267C" w:rsidRDefault="00BB4DD5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4DD5">
              <w:rPr>
                <w:rFonts w:asciiTheme="majorBidi" w:hAnsiTheme="majorBidi" w:cstheme="majorBidi"/>
                <w:sz w:val="30"/>
                <w:szCs w:val="30"/>
              </w:rPr>
              <w:t>6,698</w:t>
            </w:r>
          </w:p>
        </w:tc>
      </w:tr>
      <w:tr w:rsidR="00ED42BF" w:rsidRPr="006F48DE" w14:paraId="4C6311C4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3E3C3929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2769AA86" w14:textId="14E67E9E" w:rsidR="00ED42BF" w:rsidRPr="00BB4DD5" w:rsidRDefault="00BB4DD5" w:rsidP="003A5B8C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4D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BBF8BE2" w14:textId="69942B25" w:rsidR="00ED42BF" w:rsidRPr="002B267C" w:rsidRDefault="00BB4DD5" w:rsidP="000537E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E660F3B" w14:textId="6B0ED9AE" w:rsidR="00ED42BF" w:rsidRPr="002B267C" w:rsidRDefault="00BB4DD5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705F34" w:rsidRPr="006F48DE" w14:paraId="585621C5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E209062" w14:textId="77777777" w:rsidR="00705F34" w:rsidRPr="006F48DE" w:rsidRDefault="00705F34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25004BF" w14:textId="77777777" w:rsidR="00705F34" w:rsidRPr="002B267C" w:rsidRDefault="00705F34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2D30B0D" w14:textId="77777777" w:rsidR="00705F34" w:rsidRPr="002B267C" w:rsidRDefault="00705F34" w:rsidP="00A3113E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BA858" w14:textId="77777777" w:rsidR="00705F34" w:rsidRPr="002B267C" w:rsidRDefault="00705F34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14595D70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E530CEF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23E94B" w14:textId="77777777" w:rsidR="00ED42BF" w:rsidRPr="002B267C" w:rsidRDefault="00ED42B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B9AC20" w14:textId="77777777" w:rsidR="00ED42BF" w:rsidRPr="002B267C" w:rsidRDefault="00ED42BF" w:rsidP="00A3113E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D2535" w14:textId="77777777" w:rsidR="00ED42BF" w:rsidRPr="002B267C" w:rsidRDefault="00ED42BF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062C8498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43625CD7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F908510" w14:textId="0A94249B" w:rsidR="00ED42BF" w:rsidRPr="002B267C" w:rsidRDefault="00156996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4D924D" w14:textId="704D1736" w:rsidR="00ED42BF" w:rsidRPr="002B267C" w:rsidRDefault="00156996" w:rsidP="000537E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F2657E" w14:textId="54931FBE" w:rsidR="00ED42BF" w:rsidRPr="002B267C" w:rsidRDefault="00156996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(2,683)</w:t>
            </w:r>
          </w:p>
        </w:tc>
      </w:tr>
      <w:tr w:rsidR="00ED42BF" w:rsidRPr="006F48DE" w14:paraId="46F9FB6F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4E76B65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6D0FFA06" w14:textId="1893ED5D" w:rsidR="00ED42BF" w:rsidRPr="002B267C" w:rsidRDefault="00156996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F7AD98" w14:textId="74DB48D7" w:rsidR="00ED42BF" w:rsidRPr="002B267C" w:rsidRDefault="00156996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(8,25</w:t>
            </w:r>
            <w:r w:rsidR="000347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0CB6BF8" w14:textId="2E993850" w:rsidR="00ED42BF" w:rsidRPr="002B267C" w:rsidRDefault="00156996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D6A" w:rsidRPr="006F48DE" w14:paraId="03E97BDC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E5B7477" w14:textId="39565127" w:rsidR="00E12D6A" w:rsidRPr="006F48DE" w:rsidRDefault="00E12D6A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12D6A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358FAFEE" w14:textId="3F74291F" w:rsidR="00E12D6A" w:rsidRDefault="00E12D6A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5D07DD" w14:textId="2F8FB204" w:rsidR="00E12D6A" w:rsidRDefault="00E12D6A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170" w:type="dxa"/>
            <w:shd w:val="clear" w:color="auto" w:fill="auto"/>
          </w:tcPr>
          <w:p w14:paraId="60039149" w14:textId="36AD0025" w:rsidR="00E12D6A" w:rsidRDefault="00E12D6A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5BC4" w:rsidRPr="006F48DE" w14:paraId="1EEB01B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671551E" w14:textId="77777777" w:rsidR="00F75BC4" w:rsidRPr="006F48DE" w:rsidRDefault="00F75BC4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44DB0F67" w14:textId="77777777" w:rsidR="00F75BC4" w:rsidRPr="002B267C" w:rsidRDefault="00F75BC4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2EAC267" w14:textId="77777777" w:rsidR="00F75BC4" w:rsidRPr="002B267C" w:rsidRDefault="00F75BC4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30B70C" w14:textId="77777777" w:rsidR="00F75BC4" w:rsidRPr="002B267C" w:rsidRDefault="00F75BC4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570B5EF6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9BDB30C" w14:textId="1403E55A" w:rsidR="0023282F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2D8ABC7C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6DB4D1" w14:textId="77777777" w:rsidR="0023282F" w:rsidRPr="006F48DE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29D" w14:textId="77777777" w:rsidR="0023282F" w:rsidRPr="006F48DE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0F20644E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295EE975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92EF12A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E6B2EB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D955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36D7011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3A5D24D6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25AFF6F" w14:textId="160DDBA8" w:rsidR="0023282F" w:rsidRPr="006F48DE" w:rsidRDefault="001C2C0D" w:rsidP="003A5B8C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3282F"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E12D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</w:tcPr>
          <w:p w14:paraId="18060910" w14:textId="16A8FD84" w:rsidR="0023282F" w:rsidRPr="006F48DE" w:rsidRDefault="001C2C0D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170" w:type="dxa"/>
          </w:tcPr>
          <w:p w14:paraId="3A966615" w14:textId="1E2FC314" w:rsidR="0023282F" w:rsidRPr="006F48DE" w:rsidRDefault="001C2C0D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3282F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2C0D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23282F" w:rsidRPr="006F48DE" w14:paraId="06014D69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1523B9A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7AC57821" w14:textId="77777777" w:rsidR="0023282F" w:rsidRPr="006F48DE" w:rsidRDefault="0023282F" w:rsidP="000537E9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49E8D7E" w14:textId="77777777" w:rsidR="0023282F" w:rsidRPr="006F48DE" w:rsidRDefault="0023282F" w:rsidP="00AD15D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A6C5DB" w14:textId="3890167D" w:rsidR="0023282F" w:rsidRPr="006F48DE" w:rsidRDefault="001C2C0D" w:rsidP="002B2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C2C0D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23282F" w:rsidRPr="006F48DE" w14:paraId="2981501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7431FA4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5218AE1" w14:textId="77777777" w:rsidR="0023282F" w:rsidRPr="006F48DE" w:rsidRDefault="0023282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D9AB55" w14:textId="77777777" w:rsidR="0023282F" w:rsidRPr="006F48DE" w:rsidRDefault="0023282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D4AA" w14:textId="77777777" w:rsidR="0023282F" w:rsidRPr="006F48DE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617A4701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0EAE72F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EB3EBF0" w14:textId="77777777" w:rsidR="0023282F" w:rsidRPr="006F48DE" w:rsidRDefault="0023282F" w:rsidP="00A3113E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6F2550" w14:textId="77777777" w:rsidR="0023282F" w:rsidRPr="006F48DE" w:rsidRDefault="0023282F" w:rsidP="00A3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740B6" w14:textId="77777777" w:rsidR="0023282F" w:rsidRPr="006F48DE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D23F6F1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50C140E9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0E4180B" w14:textId="77777777" w:rsidR="00886210" w:rsidRPr="000537E9" w:rsidRDefault="00886210" w:rsidP="000537E9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7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7B18F6" w14:textId="77777777" w:rsidR="00886210" w:rsidRPr="006F48DE" w:rsidRDefault="00886210" w:rsidP="00AD15D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7993B3" w14:textId="11E5F07A" w:rsidR="00886210" w:rsidRPr="006F48DE" w:rsidRDefault="00242E3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E36">
              <w:rPr>
                <w:rFonts w:asciiTheme="majorBidi" w:hAnsiTheme="majorBidi" w:cstheme="majorBidi"/>
                <w:sz w:val="30"/>
                <w:szCs w:val="30"/>
              </w:rPr>
              <w:t>(4,636)</w:t>
            </w:r>
          </w:p>
        </w:tc>
      </w:tr>
      <w:tr w:rsidR="00886210" w:rsidRPr="006F48DE" w14:paraId="6B0C7FA4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7C56F3D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C496263" w14:textId="77777777" w:rsidR="00886210" w:rsidRPr="000537E9" w:rsidRDefault="00886210" w:rsidP="000537E9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7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5020AB" w14:textId="2AE420AE" w:rsidR="00886210" w:rsidRPr="006F48DE" w:rsidRDefault="00886210" w:rsidP="00053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B021C83" w14:textId="77777777" w:rsidR="00886210" w:rsidRPr="006F48DE" w:rsidRDefault="00886210" w:rsidP="00AD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207A96" w14:textId="430BA5BB" w:rsidR="0023282F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23282F" w:rsidRPr="006F48DE" w14:paraId="5773B70A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442D100F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FCDF0C9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6A9B009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82F" w:rsidRPr="006F48DE" w14:paraId="4407FFEB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D41EE53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3560AB03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588D6928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3C057835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1F1B2CA" w14:textId="3FC7EFA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3064AFB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1B70D5B" w14:textId="10D846F4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068813CF" w14:textId="7777777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2D6CA512" w14:textId="2E5E1703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0187A56F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</w:tcPr>
          <w:p w14:paraId="38E16CD6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B19109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4B9DD881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86210" w:rsidRPr="006F48DE" w14:paraId="55C6CCAE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29965134" w14:textId="1900B549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74D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20" w:type="dxa"/>
          </w:tcPr>
          <w:p w14:paraId="06B612C8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1FB42CC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F3E522A" w14:textId="77777777" w:rsidR="00886210" w:rsidRPr="006F48DE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E30F17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3F257015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6A71B8F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3D90974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84C6C14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6DAF2EF" w14:textId="77777777" w:rsidR="00886210" w:rsidRPr="006F48DE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8A6B974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2BF" w:rsidRPr="006F48DE" w14:paraId="33B4FEE8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1A49A069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159B9A43" w14:textId="77777777" w:rsidR="00ED42BF" w:rsidRPr="006F48DE" w:rsidRDefault="00ED42BF" w:rsidP="00ED42B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79C613" w14:textId="2A643B0E" w:rsidR="00ED42BF" w:rsidRPr="00CD572A" w:rsidRDefault="00BB4DD5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13B07031" w14:textId="77777777" w:rsidR="00ED42BF" w:rsidRPr="00CD572A" w:rsidRDefault="00ED42BF" w:rsidP="00ED42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2CCBE7F" w14:textId="4AAB5838" w:rsidR="00ED42BF" w:rsidRPr="00CD572A" w:rsidRDefault="00BB4DD5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B4DD5">
              <w:rPr>
                <w:rFonts w:asciiTheme="majorBidi" w:hAnsiTheme="majorBidi" w:cstheme="majorBidi"/>
                <w:sz w:val="30"/>
                <w:szCs w:val="30"/>
              </w:rPr>
              <w:t>(1,368)</w:t>
            </w:r>
          </w:p>
        </w:tc>
      </w:tr>
      <w:tr w:rsidR="00ED42BF" w:rsidRPr="006F48DE" w14:paraId="591481A5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1A3CBFE" w14:textId="77777777" w:rsidR="00ED42BF" w:rsidRPr="006F48DE" w:rsidRDefault="00ED42BF" w:rsidP="00ED42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43D5B494" w14:textId="77777777" w:rsidR="00ED42BF" w:rsidRPr="006F48DE" w:rsidRDefault="00ED42BF" w:rsidP="00ED42B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87D5B6B" w14:textId="0A666844" w:rsidR="00ED42BF" w:rsidRPr="00CD572A" w:rsidRDefault="00BB4DD5" w:rsidP="00ED4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DD5">
              <w:rPr>
                <w:rFonts w:asciiTheme="majorBidi" w:hAnsiTheme="majorBidi" w:cstheme="majorBidi"/>
                <w:sz w:val="30"/>
                <w:szCs w:val="30"/>
              </w:rPr>
              <w:t>(8,25</w:t>
            </w:r>
            <w:r w:rsidR="000347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B4D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7C2906E9" w14:textId="77777777" w:rsidR="00ED42BF" w:rsidRPr="00CD572A" w:rsidRDefault="00ED42BF" w:rsidP="00ED42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CFB2057" w14:textId="057B0E20" w:rsidR="00ED42BF" w:rsidRPr="00CD572A" w:rsidRDefault="00BB4DD5" w:rsidP="003A5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6210" w:rsidRPr="006F48DE" w14:paraId="605F36D8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02BE8132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616EFE01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A1357F6" w14:textId="77777777" w:rsidR="00886210" w:rsidRPr="00CD572A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532262EA" w14:textId="77777777" w:rsidR="00886210" w:rsidRPr="00CD572A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6939903C" w14:textId="77777777" w:rsidR="00886210" w:rsidRPr="00CD572A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61469C17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BE23B43" w14:textId="472A44CD" w:rsidR="0023282F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20" w:type="dxa"/>
          </w:tcPr>
          <w:p w14:paraId="41084C10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65AD521" w14:textId="77777777" w:rsidR="0023282F" w:rsidRPr="00CD572A" w:rsidRDefault="0023282F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5AF5298" w14:textId="77777777" w:rsidR="0023282F" w:rsidRPr="00CD572A" w:rsidRDefault="0023282F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005196" w14:textId="77777777" w:rsidR="0023282F" w:rsidRPr="00CD572A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58E54301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6CDF0BD3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43D59CF5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4F32DDB" w14:textId="77777777" w:rsidR="0023282F" w:rsidRPr="00CD572A" w:rsidRDefault="0023282F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0331602" w14:textId="77777777" w:rsidR="0023282F" w:rsidRPr="00CD572A" w:rsidRDefault="0023282F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2E0107C" w14:textId="77777777" w:rsidR="0023282F" w:rsidRPr="00CD572A" w:rsidRDefault="0023282F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282F" w:rsidRPr="006F48DE" w14:paraId="0CF94EF4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6E487505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6CBE4417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A47092F" w14:textId="77777777" w:rsidR="0023282F" w:rsidRPr="00CD572A" w:rsidRDefault="0023282F" w:rsidP="00AD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7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72384064" w14:textId="77777777" w:rsidR="0023282F" w:rsidRPr="00CD572A" w:rsidRDefault="0023282F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30B20E1" w14:textId="33EBC8C6" w:rsidR="0023282F" w:rsidRPr="00CD572A" w:rsidRDefault="00242E36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2E36">
              <w:rPr>
                <w:rFonts w:asciiTheme="majorBidi" w:hAnsiTheme="majorBidi" w:cstheme="majorBidi"/>
                <w:sz w:val="30"/>
                <w:szCs w:val="30"/>
              </w:rPr>
              <w:t>(2,135)</w:t>
            </w:r>
          </w:p>
        </w:tc>
      </w:tr>
      <w:tr w:rsidR="0023282F" w:rsidRPr="006F48DE" w14:paraId="5A819F27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535699D1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3C57C317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E40CDF" w14:textId="3383726B" w:rsidR="0023282F" w:rsidRPr="00CD572A" w:rsidRDefault="0023282F" w:rsidP="0088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7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D57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2C0D" w:rsidRPr="001C2C0D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CD57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00CE6D61" w14:textId="77777777" w:rsidR="0023282F" w:rsidRPr="00CD572A" w:rsidRDefault="0023282F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A46D5B8" w14:textId="77777777" w:rsidR="0023282F" w:rsidRPr="00CD572A" w:rsidRDefault="0023282F" w:rsidP="00AD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7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3C081D" w14:textId="6E0C44B8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6E53ACF3" w14:textId="77777777" w:rsidR="00705F34" w:rsidRPr="006F48DE" w:rsidRDefault="00705F34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AECF4" w14:textId="77777777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กลุ่มบริษัทมีวิธีการและข้อสมมติในการประเมินมูลค่ายุติธรรมของเครื่องมือทางการเงิน ดังนี้ </w:t>
      </w:r>
    </w:p>
    <w:p w14:paraId="59E148B8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32AFB341" w14:textId="77777777" w:rsidR="0023282F" w:rsidRPr="006F48DE" w:rsidDel="001A6CC8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197C9A7C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75405341" w14:textId="77777777" w:rsidR="0023282F" w:rsidRPr="006F48DE" w:rsidRDefault="0023282F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4A9A12" w14:textId="02B01998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2057B87" w14:textId="77777777" w:rsidR="00667C73" w:rsidRPr="006F48DE" w:rsidRDefault="00667C73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667C73" w:rsidRPr="006F48DE" w14:paraId="570FFB42" w14:textId="77777777" w:rsidTr="007F0105">
        <w:trPr>
          <w:tblHeader/>
        </w:trPr>
        <w:tc>
          <w:tcPr>
            <w:tcW w:w="5220" w:type="dxa"/>
            <w:vAlign w:val="bottom"/>
          </w:tcPr>
          <w:p w14:paraId="5760E5D3" w14:textId="5D74C37E" w:rsidR="00667C73" w:rsidRPr="006F48DE" w:rsidRDefault="003F49D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20C1A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74D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C2C0D" w:rsidRPr="001C2C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bottom"/>
          </w:tcPr>
          <w:p w14:paraId="3B5DAC30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93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98ADF" w14:textId="77777777" w:rsidR="00667C73" w:rsidRPr="006F48DE" w:rsidRDefault="00667C73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D01425C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45BA9D9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B8FCF48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6F48DE" w14:paraId="6132992A" w14:textId="77777777" w:rsidTr="007F010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1B2707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62B10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B29C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86ECAD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6F48DE" w14:paraId="6E68B224" w14:textId="77777777" w:rsidTr="007F0105">
        <w:tc>
          <w:tcPr>
            <w:tcW w:w="5220" w:type="dxa"/>
            <w:vAlign w:val="bottom"/>
          </w:tcPr>
          <w:p w14:paraId="6D2AC4CF" w14:textId="5B722F19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="00E64890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CCD3043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45F2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512F4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03C4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E49F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52F" w:rsidRPr="006F48DE" w14:paraId="338B4E20" w14:textId="77777777" w:rsidTr="007F0105">
        <w:tc>
          <w:tcPr>
            <w:tcW w:w="5220" w:type="dxa"/>
          </w:tcPr>
          <w:p w14:paraId="4187035E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73990363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3EFCA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B2F7EB" w14:textId="3B035E95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5DDBC8D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974051" w14:textId="77E54605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152F" w:rsidRPr="006F48DE" w14:paraId="7F8F59EE" w14:textId="77777777" w:rsidTr="007F0105">
        <w:tc>
          <w:tcPr>
            <w:tcW w:w="5220" w:type="dxa"/>
          </w:tcPr>
          <w:p w14:paraId="0240EE4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001ECAB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10B8E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5103E" w14:textId="2FB8317E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4,434</w:t>
            </w:r>
          </w:p>
        </w:tc>
        <w:tc>
          <w:tcPr>
            <w:tcW w:w="270" w:type="dxa"/>
          </w:tcPr>
          <w:p w14:paraId="63CCE334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352313" w14:textId="356692E5" w:rsidR="0078152F" w:rsidRPr="006F48DE" w:rsidRDefault="00EF020E" w:rsidP="00EF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152F" w:rsidRPr="006F48DE" w14:paraId="49D03820" w14:textId="77777777" w:rsidTr="007F0105">
        <w:tc>
          <w:tcPr>
            <w:tcW w:w="5220" w:type="dxa"/>
          </w:tcPr>
          <w:p w14:paraId="3979EAFC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15389234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D8166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69FBD9" w14:textId="0BA341D5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3,791</w:t>
            </w:r>
          </w:p>
        </w:tc>
        <w:tc>
          <w:tcPr>
            <w:tcW w:w="270" w:type="dxa"/>
          </w:tcPr>
          <w:p w14:paraId="3AEF8CD9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B3295" w14:textId="5FE00196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78152F" w:rsidRPr="006F48DE" w14:paraId="0897D4DE" w14:textId="77777777" w:rsidTr="007F0105">
        <w:tc>
          <w:tcPr>
            <w:tcW w:w="5220" w:type="dxa"/>
          </w:tcPr>
          <w:p w14:paraId="5405EDBA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027DEB11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8D45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B5C58" w14:textId="0DD75CB1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4A2895D" w14:textId="77777777" w:rsidR="0078152F" w:rsidRPr="006F48DE" w:rsidRDefault="0078152F" w:rsidP="0078152F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C961E" w14:textId="1A0BA9FA" w:rsidR="0078152F" w:rsidRPr="006F48DE" w:rsidRDefault="00EF020E" w:rsidP="00EF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152F" w:rsidRPr="006F48DE" w14:paraId="38A13AD5" w14:textId="77777777" w:rsidTr="00E56A40">
        <w:tc>
          <w:tcPr>
            <w:tcW w:w="5220" w:type="dxa"/>
          </w:tcPr>
          <w:p w14:paraId="43CE0591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51B85900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B4039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BA1C7" w14:textId="5C29A6CD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331A0551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4ACCD8" w14:textId="284DEC89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8152F" w:rsidRPr="006F48DE" w14:paraId="65DECF1B" w14:textId="77777777" w:rsidTr="00E56A40">
        <w:tc>
          <w:tcPr>
            <w:tcW w:w="5220" w:type="dxa"/>
          </w:tcPr>
          <w:p w14:paraId="1C5AD85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642A6F13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41434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B7E2BD" w14:textId="1082B1F3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798229F3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903F73" w14:textId="5C989186" w:rsidR="0078152F" w:rsidRPr="006F48DE" w:rsidRDefault="00EF020E" w:rsidP="00EF0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152F" w:rsidRPr="006F48DE" w14:paraId="31071CF8" w14:textId="77777777" w:rsidTr="007F0105">
        <w:tc>
          <w:tcPr>
            <w:tcW w:w="5220" w:type="dxa"/>
          </w:tcPr>
          <w:p w14:paraId="2FBC1EB8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EF33F80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7F65B" w14:textId="77777777" w:rsidR="0078152F" w:rsidRPr="006F48DE" w:rsidRDefault="0078152F" w:rsidP="007815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2C744" w14:textId="7B4BB652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8,564</w:t>
            </w:r>
          </w:p>
        </w:tc>
        <w:tc>
          <w:tcPr>
            <w:tcW w:w="270" w:type="dxa"/>
          </w:tcPr>
          <w:p w14:paraId="57735D1C" w14:textId="77777777" w:rsidR="0078152F" w:rsidRPr="006F48DE" w:rsidRDefault="0078152F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C7DA1A" w14:textId="3C05CC9A" w:rsidR="0078152F" w:rsidRPr="006F48DE" w:rsidRDefault="00EF020E" w:rsidP="0078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2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</w:tr>
    </w:tbl>
    <w:p w14:paraId="78EF23F1" w14:textId="651EF48C" w:rsidR="00667C73" w:rsidRPr="006F48DE" w:rsidRDefault="00667C73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49D290" w14:textId="6845BE0F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  <w:r w:rsidR="00E64890" w:rsidRPr="006F48DE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ๆ</w:t>
      </w:r>
    </w:p>
    <w:p w14:paraId="041FA8A5" w14:textId="77777777" w:rsidR="00667C73" w:rsidRPr="006F48DE" w:rsidRDefault="00667C73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4D957C9C" w14:textId="5B165EAD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1C2C0D" w:rsidRPr="001C2C0D">
        <w:rPr>
          <w:rFonts w:asciiTheme="majorBidi" w:hAnsiTheme="majorBidi" w:cstheme="majorBidi"/>
          <w:lang w:val="en-US"/>
        </w:rPr>
        <w:t>30</w:t>
      </w:r>
      <w:r w:rsidR="00120C1A" w:rsidRPr="006F48DE">
        <w:rPr>
          <w:rFonts w:asciiTheme="majorBidi" w:hAnsiTheme="majorBidi" w:cstheme="majorBidi"/>
          <w:lang w:val="en-US"/>
        </w:rPr>
        <w:t xml:space="preserve"> </w:t>
      </w:r>
      <w:r w:rsidR="00774DB0">
        <w:rPr>
          <w:rFonts w:asciiTheme="majorBidi" w:hAnsiTheme="majorBidi" w:cstheme="majorBidi" w:hint="cs"/>
          <w:cs/>
          <w:lang w:val="en-US"/>
        </w:rPr>
        <w:t>กันยายน</w:t>
      </w:r>
      <w:r w:rsidRPr="006F48DE">
        <w:rPr>
          <w:rFonts w:asciiTheme="majorBidi" w:hAnsiTheme="majorBidi" w:cstheme="majorBidi"/>
          <w:cs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2567</w:t>
      </w:r>
    </w:p>
    <w:p w14:paraId="7ADA4F20" w14:textId="77777777" w:rsidR="00667C73" w:rsidRPr="006F48DE" w:rsidRDefault="00667C73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241A7264" w14:textId="41FECEA9" w:rsidR="00667C73" w:rsidRPr="006F48DE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>กลุ่มบริษัท</w:t>
      </w:r>
      <w:r w:rsidRPr="006F48DE">
        <w:rPr>
          <w:rFonts w:asciiTheme="majorBidi" w:hAnsiTheme="majorBidi" w:cstheme="majorBidi"/>
          <w:cs/>
          <w:lang w:val="en-US"/>
        </w:rPr>
        <w:t>มีภาระผูกพันต่อสถาบันการเงิน</w:t>
      </w:r>
      <w:r w:rsidRPr="006F48DE">
        <w:rPr>
          <w:rFonts w:asciiTheme="majorBidi" w:hAnsiTheme="majorBidi" w:cstheme="majorBidi"/>
          <w:cs/>
        </w:rPr>
        <w:t>จากการที่สถาบันการเงินในประเทศหลายแห่งออกหนังสือค้ำประกัน</w:t>
      </w:r>
      <w:r w:rsidRPr="006F48DE">
        <w:rPr>
          <w:rFonts w:asciiTheme="majorBidi" w:hAnsiTheme="majorBidi" w:cstheme="majorBidi"/>
          <w:cs/>
          <w:lang w:val="en-US"/>
        </w:rPr>
        <w:t>ให้แก่กลุ่มบริษัท</w:t>
      </w:r>
      <w:r w:rsidRPr="006F48DE">
        <w:rPr>
          <w:rFonts w:asciiTheme="majorBidi" w:hAnsiTheme="majorBidi" w:cstheme="majorBidi"/>
          <w:cs/>
        </w:rPr>
        <w:t>เป็นจำนวนเงินรวม</w:t>
      </w:r>
      <w:r w:rsidR="00F75BC4">
        <w:rPr>
          <w:rFonts w:asciiTheme="majorBidi" w:hAnsiTheme="majorBidi" w:cstheme="majorBidi" w:hint="cs"/>
          <w:cs/>
        </w:rPr>
        <w:t xml:space="preserve"> </w:t>
      </w:r>
      <w:r w:rsidR="00571AE5">
        <w:rPr>
          <w:rFonts w:asciiTheme="majorBidi" w:hAnsiTheme="majorBidi" w:cstheme="majorBidi"/>
          <w:lang w:val="en-US"/>
        </w:rPr>
        <w:t xml:space="preserve">7,412 </w:t>
      </w:r>
      <w:r w:rsidRPr="006F48DE">
        <w:rPr>
          <w:rFonts w:asciiTheme="majorBidi" w:hAnsiTheme="majorBidi" w:cstheme="majorBidi"/>
          <w:cs/>
        </w:rPr>
        <w:t>ล้านบาท</w:t>
      </w:r>
    </w:p>
    <w:p w14:paraId="25A3323B" w14:textId="77777777" w:rsidR="00667C73" w:rsidRPr="006F48DE" w:rsidRDefault="00667C73" w:rsidP="00D96279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00CADB5A" w14:textId="382526D5" w:rsidR="00667C73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  <w:lang w:val="en-US"/>
        </w:rPr>
        <w:lastRenderedPageBreak/>
        <w:t>บริษัทและบริษัทย่อยแห่งหนึ่งมีภาระผูกพันต่อสถาบันการเงินเกี่ยวกับการค้ำประกันวงเงินกู้ยืมระยะยาว จำนวนรวม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EF020E">
        <w:rPr>
          <w:rFonts w:asciiTheme="majorBidi" w:hAnsiTheme="majorBidi" w:cstheme="majorBidi"/>
          <w:lang w:val="en-US"/>
        </w:rPr>
        <w:t>4,798</w:t>
      </w:r>
      <w:r w:rsidR="00774DB0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 วงเงินเบิกเกินบัญชีจำนวนรวม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EF020E">
        <w:rPr>
          <w:rFonts w:asciiTheme="majorBidi" w:hAnsiTheme="majorBidi" w:cstheme="majorBidi"/>
          <w:lang w:val="en-US"/>
        </w:rPr>
        <w:t>100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 วงเงินหนังสือค้ำประกันที่ออกโดยสถาบันการเงินจำนวน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EF020E">
        <w:rPr>
          <w:rFonts w:asciiTheme="majorBidi" w:hAnsiTheme="majorBidi" w:cstheme="majorBidi"/>
          <w:lang w:val="en-US"/>
        </w:rPr>
        <w:t>7,884</w:t>
      </w:r>
      <w:r w:rsidR="00774DB0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วงเงินตั๋วสัญญาใช้เงินจำนวน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EF020E">
        <w:rPr>
          <w:rFonts w:asciiTheme="majorBidi" w:hAnsiTheme="majorBidi" w:cstheme="majorBidi"/>
          <w:lang w:val="en-US"/>
        </w:rPr>
        <w:t>7,731</w:t>
      </w:r>
      <w:r w:rsidR="00774DB0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และวงเงินสินเชื่ออื่นจำนวน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EF020E">
        <w:rPr>
          <w:rFonts w:asciiTheme="majorBidi" w:hAnsiTheme="majorBidi" w:cstheme="majorBidi"/>
          <w:lang w:val="en-US"/>
        </w:rPr>
        <w:t>640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6F48DE">
        <w:rPr>
          <w:rFonts w:asciiTheme="majorBidi" w:hAnsiTheme="majorBidi" w:cstheme="majorBidi"/>
          <w:cs/>
        </w:rPr>
        <w:t>ของบริษัทย่อยแห่งอื่น</w:t>
      </w:r>
      <w:r w:rsidR="0021722C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</w:t>
      </w:r>
      <w:r w:rsidRPr="006F48DE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4AD5586C" w14:textId="77777777" w:rsidR="002D63E5" w:rsidRPr="006F48DE" w:rsidRDefault="002D63E5" w:rsidP="002D63E5">
      <w:pPr>
        <w:pStyle w:val="a"/>
        <w:ind w:left="1080"/>
        <w:jc w:val="thaiDistribute"/>
        <w:rPr>
          <w:rFonts w:asciiTheme="majorBidi" w:hAnsiTheme="majorBidi" w:cstheme="majorBidi"/>
          <w:cs/>
          <w:lang w:val="en-US"/>
        </w:rPr>
      </w:pPr>
    </w:p>
    <w:p w14:paraId="1E7DCEBB" w14:textId="00EAF0D3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หนี้สินที่อาจเกิดขึ้น</w:t>
      </w:r>
    </w:p>
    <w:p w14:paraId="5B708FAB" w14:textId="77777777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844795D" w14:textId="719B3135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1C2C0D" w:rsidRPr="001C2C0D">
        <w:rPr>
          <w:rFonts w:asciiTheme="majorBidi" w:hAnsiTheme="majorBidi" w:cstheme="majorBidi"/>
          <w:lang w:val="en-US"/>
        </w:rPr>
        <w:t>30</w:t>
      </w:r>
      <w:r w:rsidR="00120C1A" w:rsidRPr="006F48DE">
        <w:rPr>
          <w:rFonts w:asciiTheme="majorBidi" w:hAnsiTheme="majorBidi" w:cstheme="majorBidi"/>
          <w:lang w:val="en-US"/>
        </w:rPr>
        <w:t xml:space="preserve"> </w:t>
      </w:r>
      <w:r w:rsidR="00774DB0">
        <w:rPr>
          <w:rFonts w:asciiTheme="majorBidi" w:hAnsiTheme="majorBidi" w:cstheme="majorBidi" w:hint="cs"/>
          <w:cs/>
          <w:lang w:val="en-US"/>
        </w:rPr>
        <w:t>กันยายน</w:t>
      </w:r>
      <w:r w:rsidR="00DF1E88" w:rsidRPr="006F48DE">
        <w:rPr>
          <w:rFonts w:asciiTheme="majorBidi" w:hAnsiTheme="majorBidi" w:cstheme="majorBidi"/>
          <w:cs/>
          <w:lang w:val="en-US"/>
        </w:rPr>
        <w:t xml:space="preserve"> </w:t>
      </w:r>
      <w:r w:rsidR="001C2C0D" w:rsidRPr="001C2C0D">
        <w:rPr>
          <w:rFonts w:asciiTheme="majorBidi" w:hAnsiTheme="majorBidi" w:cstheme="majorBidi"/>
          <w:lang w:val="en-US"/>
        </w:rPr>
        <w:t>2567</w:t>
      </w:r>
      <w:r w:rsidR="00DF1E88" w:rsidRPr="006F48DE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กลุ่มบริษัทมีหนี้สินที่อาจเกิดขึ้นจากการถูกบริษัทอื่นและบุคคลธรรมดาฟ้องร้องในคดีต่าง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>ๆ จากการผิดสัญญา การเรียกร้องค่าเสียหายและอื่น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โดยมีทุนทรัพย์ที่ฟ้องร้องและอาจเรียกได้เป็นจำนวนเงิน </w:t>
      </w:r>
      <w:r w:rsidR="00164C4D">
        <w:rPr>
          <w:rFonts w:asciiTheme="majorBidi" w:hAnsiTheme="majorBidi" w:cstheme="majorBidi"/>
          <w:lang w:val="en-US"/>
        </w:rPr>
        <w:t>1,604</w:t>
      </w:r>
      <w:r w:rsidR="00774DB0">
        <w:rPr>
          <w:rFonts w:asciiTheme="majorBidi" w:hAnsiTheme="majorBidi" w:cstheme="majorBidi" w:hint="cs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cs/>
        </w:rPr>
        <w:t>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1</w:t>
      </w:r>
      <w:r w:rsidRPr="006F48DE">
        <w:rPr>
          <w:rFonts w:asciiTheme="majorBidi" w:hAnsiTheme="majorBidi" w:cstheme="majorBidi"/>
          <w:i/>
          <w:iCs/>
          <w:cs/>
        </w:rPr>
        <w:t>,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117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ขณะนี้คดีอยู่ในระหว่างการไต่สวนของศาล อย่างไรก็ตาม </w:t>
      </w:r>
      <w:r w:rsidRPr="006F48DE">
        <w:rPr>
          <w:rFonts w:asciiTheme="majorBidi" w:hAnsiTheme="majorBidi" w:cstheme="majorBidi"/>
          <w:cs/>
        </w:rPr>
        <w:br/>
        <w:t>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ฝ่ายกฎหมายของกลุ่มบริษัทรวม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164C4D">
        <w:rPr>
          <w:rFonts w:asciiTheme="majorBidi" w:hAnsiTheme="majorBidi" w:cstheme="majorBidi"/>
          <w:lang w:val="en-US"/>
        </w:rPr>
        <w:t>59</w:t>
      </w:r>
      <w:r w:rsidR="00774DB0">
        <w:rPr>
          <w:rFonts w:asciiTheme="majorBidi" w:hAnsiTheme="majorBidi" w:cstheme="majorBidi" w:hint="cs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ล้านบาท</w:t>
      </w:r>
      <w:r w:rsidRPr="006F48DE">
        <w:rPr>
          <w:rFonts w:asciiTheme="majorBidi" w:hAnsiTheme="majorBidi" w:cstheme="majorBidi"/>
          <w:i/>
          <w:iCs/>
          <w:cs/>
        </w:rPr>
        <w:t xml:space="preserve"> (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2566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1C2C0D" w:rsidRPr="001C2C0D">
        <w:rPr>
          <w:rFonts w:asciiTheme="majorBidi" w:hAnsiTheme="majorBidi" w:cstheme="majorBidi"/>
          <w:i/>
          <w:iCs/>
          <w:lang w:val="en-US"/>
        </w:rPr>
        <w:t>54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ไว้ใน</w:t>
      </w:r>
      <w:r w:rsidR="00A465AD" w:rsidRPr="006F48DE">
        <w:rPr>
          <w:rFonts w:asciiTheme="majorBidi" w:hAnsiTheme="majorBidi" w:cstheme="majorBidi"/>
          <w:cs/>
        </w:rPr>
        <w:t>งบฐานะการเงิน</w:t>
      </w:r>
      <w:r w:rsidRPr="006F48DE">
        <w:rPr>
          <w:rFonts w:asciiTheme="majorBidi" w:hAnsiTheme="majorBidi" w:cstheme="majorBidi"/>
          <w:cs/>
        </w:rPr>
        <w:t>รวม</w:t>
      </w:r>
    </w:p>
    <w:p w14:paraId="45F0A5AC" w14:textId="77777777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3C109CDD" w14:textId="77777777" w:rsidR="00667C73" w:rsidRPr="00E10811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E10811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</w:p>
    <w:p w14:paraId="645E9AE8" w14:textId="77777777" w:rsidR="00667C73" w:rsidRPr="006F48DE" w:rsidRDefault="00667C73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3C865720" w14:textId="1009CD11" w:rsidR="00C9290D" w:rsidRPr="0009329E" w:rsidRDefault="008D2FE4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8D2FE4">
        <w:rPr>
          <w:rFonts w:asciiTheme="majorBidi" w:hAnsiTheme="majorBidi" w:cs="Angsana New"/>
          <w:cs/>
          <w:lang w:val="en-US"/>
        </w:rPr>
        <w:t xml:space="preserve">ในเดือนตุลาคม </w:t>
      </w:r>
      <w:r>
        <w:rPr>
          <w:rFonts w:asciiTheme="majorBidi" w:hAnsiTheme="majorBidi" w:cstheme="majorBidi"/>
          <w:lang w:val="en-US"/>
        </w:rPr>
        <w:t>2567</w:t>
      </w:r>
      <w:r w:rsidRPr="008D2FE4">
        <w:rPr>
          <w:rFonts w:asciiTheme="majorBidi" w:hAnsiTheme="majorBidi" w:cstheme="majorBidi"/>
          <w:lang w:val="en-US"/>
        </w:rPr>
        <w:t xml:space="preserve"> </w:t>
      </w:r>
      <w:r w:rsidRPr="008D2FE4">
        <w:rPr>
          <w:rFonts w:asciiTheme="majorBidi" w:hAnsiTheme="majorBidi" w:cs="Angsana New"/>
          <w:cs/>
          <w:lang w:val="en-US"/>
        </w:rPr>
        <w:t xml:space="preserve">บริษัท อินโนสเปาร์ท โฮลดิ้ง จำกัด ซึ่งเป็นบริษัทย่อยทางตรงของบริษัทได้ทำสัญญาการแปลงสภาพหนี้เป็นการชำระทุน กับ </w:t>
      </w:r>
      <w:proofErr w:type="spellStart"/>
      <w:r w:rsidRPr="008D2FE4">
        <w:rPr>
          <w:rFonts w:asciiTheme="majorBidi" w:hAnsiTheme="majorBidi" w:cstheme="majorBidi"/>
          <w:lang w:val="en-US"/>
        </w:rPr>
        <w:t>Innosprout</w:t>
      </w:r>
      <w:proofErr w:type="spellEnd"/>
      <w:r w:rsidRPr="008D2FE4">
        <w:rPr>
          <w:rFonts w:asciiTheme="majorBidi" w:hAnsiTheme="majorBidi" w:cstheme="majorBidi"/>
          <w:lang w:val="en-US"/>
        </w:rPr>
        <w:t xml:space="preserve"> Investment Pte. Lt</w:t>
      </w:r>
      <w:r w:rsidR="00A76DD0">
        <w:rPr>
          <w:rFonts w:asciiTheme="majorBidi" w:hAnsiTheme="majorBidi" w:cstheme="majorBidi"/>
          <w:lang w:val="en-US"/>
        </w:rPr>
        <w:t>d</w:t>
      </w:r>
      <w:r w:rsidRPr="008D2FE4">
        <w:rPr>
          <w:rFonts w:asciiTheme="majorBidi" w:hAnsiTheme="majorBidi" w:cstheme="majorBidi"/>
          <w:lang w:val="en-US"/>
        </w:rPr>
        <w:t xml:space="preserve">. </w:t>
      </w:r>
      <w:r w:rsidRPr="008D2FE4">
        <w:rPr>
          <w:rFonts w:asciiTheme="majorBidi" w:hAnsiTheme="majorBidi" w:cs="Angsana New"/>
          <w:cs/>
          <w:lang w:val="en-US"/>
        </w:rPr>
        <w:t xml:space="preserve">ซึ่งเป็นบริษัทย่อยทางอ้อมของบริษัท โดยมีมูลค่า </w:t>
      </w:r>
      <w:r w:rsidRPr="008D2FE4">
        <w:rPr>
          <w:rFonts w:asciiTheme="majorBidi" w:hAnsiTheme="majorBidi" w:cstheme="majorBidi"/>
          <w:lang w:val="en-US"/>
        </w:rPr>
        <w:t xml:space="preserve">70 </w:t>
      </w:r>
      <w:r w:rsidRPr="008D2FE4">
        <w:rPr>
          <w:rFonts w:asciiTheme="majorBidi" w:hAnsiTheme="majorBidi" w:cs="Angsana New"/>
          <w:cs/>
          <w:lang w:val="en-US"/>
        </w:rPr>
        <w:t>ล้านดอลลาร์สิงคโปร์</w:t>
      </w:r>
      <w:r w:rsidR="0009329E">
        <w:rPr>
          <w:rFonts w:asciiTheme="majorBidi" w:hAnsiTheme="majorBidi" w:cs="Angsana New" w:hint="cs"/>
          <w:cs/>
          <w:lang w:val="en-US"/>
        </w:rPr>
        <w:t xml:space="preserve"> </w:t>
      </w:r>
      <w:r w:rsidR="008E38EF">
        <w:rPr>
          <w:rFonts w:asciiTheme="majorBidi" w:hAnsiTheme="majorBidi" w:cs="Angsana New"/>
          <w:lang w:val="en-US"/>
        </w:rPr>
        <w:t>(</w:t>
      </w:r>
      <w:r w:rsidR="008E38EF">
        <w:rPr>
          <w:rFonts w:asciiTheme="majorBidi" w:hAnsiTheme="majorBidi" w:cs="Angsana New" w:hint="cs"/>
          <w:cs/>
          <w:lang w:val="en-US"/>
        </w:rPr>
        <w:t>เทียบเท่า</w:t>
      </w:r>
      <w:r w:rsidR="0009329E">
        <w:rPr>
          <w:rFonts w:asciiTheme="majorBidi" w:hAnsiTheme="majorBidi" w:cs="Angsana New" w:hint="cs"/>
          <w:cs/>
          <w:lang w:val="en-US"/>
        </w:rPr>
        <w:t xml:space="preserve"> </w:t>
      </w:r>
      <w:r w:rsidR="00270A12">
        <w:rPr>
          <w:rFonts w:asciiTheme="majorBidi" w:hAnsiTheme="majorBidi" w:cs="Angsana New"/>
          <w:lang w:val="en-US"/>
        </w:rPr>
        <w:t>1,782</w:t>
      </w:r>
      <w:r w:rsidR="0009329E">
        <w:rPr>
          <w:rFonts w:asciiTheme="majorBidi" w:hAnsiTheme="majorBidi" w:cs="Angsana New" w:hint="cs"/>
          <w:cs/>
          <w:lang w:val="en-US"/>
        </w:rPr>
        <w:t xml:space="preserve"> ล้านบาท</w:t>
      </w:r>
      <w:r w:rsidR="008E38EF">
        <w:rPr>
          <w:rFonts w:asciiTheme="majorBidi" w:hAnsiTheme="majorBidi" w:cs="Angsana New"/>
          <w:lang w:val="en-US"/>
        </w:rPr>
        <w:t>)</w:t>
      </w:r>
    </w:p>
    <w:sectPr w:rsidR="00C9290D" w:rsidRPr="0009329E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27878" w14:textId="77777777" w:rsidR="003116B7" w:rsidRDefault="003116B7">
      <w:r>
        <w:separator/>
      </w:r>
    </w:p>
  </w:endnote>
  <w:endnote w:type="continuationSeparator" w:id="0">
    <w:p w14:paraId="065BEEF1" w14:textId="77777777" w:rsidR="003116B7" w:rsidRDefault="003116B7">
      <w:r>
        <w:continuationSeparator/>
      </w:r>
    </w:p>
  </w:endnote>
  <w:endnote w:type="continuationNotice" w:id="1">
    <w:p w14:paraId="27694399" w14:textId="77777777" w:rsidR="003116B7" w:rsidRDefault="003116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69089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B2509C" w14:textId="64D31AAF" w:rsidR="005C005E" w:rsidRPr="00C312FF" w:rsidRDefault="005C005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312FF">
          <w:rPr>
            <w:rFonts w:ascii="Angsana New" w:hAnsi="Angsana New" w:hint="cs"/>
            <w:sz w:val="30"/>
            <w:szCs w:val="30"/>
          </w:rPr>
          <w:fldChar w:fldCharType="begin"/>
        </w:r>
        <w:r w:rsidRPr="00C312F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2FF">
          <w:rPr>
            <w:rFonts w:ascii="Angsana New" w:hAnsi="Angsana New" w:hint="cs"/>
            <w:sz w:val="30"/>
            <w:szCs w:val="30"/>
          </w:rPr>
          <w:fldChar w:fldCharType="separate"/>
        </w:r>
        <w:r w:rsidRPr="00C312FF">
          <w:rPr>
            <w:rFonts w:ascii="Angsana New" w:hAnsi="Angsana New" w:hint="cs"/>
            <w:noProof/>
            <w:sz w:val="30"/>
            <w:szCs w:val="30"/>
          </w:rPr>
          <w:t>2</w:t>
        </w:r>
        <w:r w:rsidRPr="00C312F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2BDA" w14:textId="77777777" w:rsidR="00667C73" w:rsidRPr="00381B5D" w:rsidRDefault="00667C73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CE44DA" w14:textId="77777777" w:rsidR="00667C73" w:rsidRPr="0070026C" w:rsidRDefault="00667C73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C88EC" w14:textId="77777777" w:rsidR="00667C73" w:rsidRPr="003C3524" w:rsidRDefault="00667C73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491519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F9D9A7B" w14:textId="04AEB100" w:rsidR="00667C73" w:rsidRPr="001D2470" w:rsidRDefault="00667C73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41E03">
      <w:rPr>
        <w:rFonts w:ascii="Angsana New" w:hAnsi="Angsana New"/>
        <w:noProof/>
        <w:sz w:val="30"/>
        <w:szCs w:val="30"/>
      </w:rPr>
      <w:t>PSH Note FS TH Q3'24 R10 10NOV24 V2.docx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B2B2" w14:textId="77777777" w:rsidR="00C51617" w:rsidRPr="00381B5D" w:rsidRDefault="00C5161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51617" w:rsidRPr="0070026C" w:rsidRDefault="00C5161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B2476" w14:textId="77777777" w:rsidR="003116B7" w:rsidRDefault="003116B7">
      <w:r>
        <w:separator/>
      </w:r>
    </w:p>
  </w:footnote>
  <w:footnote w:type="continuationSeparator" w:id="0">
    <w:p w14:paraId="46C26DAA" w14:textId="77777777" w:rsidR="003116B7" w:rsidRDefault="003116B7">
      <w:r>
        <w:continuationSeparator/>
      </w:r>
    </w:p>
  </w:footnote>
  <w:footnote w:type="continuationNotice" w:id="1">
    <w:p w14:paraId="14D5D782" w14:textId="77777777" w:rsidR="003116B7" w:rsidRDefault="003116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79DCD" w14:textId="77777777" w:rsidR="00667C73" w:rsidRPr="004D6E45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DA0EE" w14:textId="77777777" w:rsidR="00667C73" w:rsidRPr="00FA7747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F2EEDE" w14:textId="3DA882DE" w:rsidR="00277F91" w:rsidRDefault="00277F91" w:rsidP="00277F9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C349DD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89319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เก้า</w:t>
    </w:r>
    <w:r w:rsidR="00C349DD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465AD">
      <w:rPr>
        <w:rFonts w:ascii="Angsana New" w:hAnsi="Angsana New"/>
        <w:sz w:val="32"/>
        <w:szCs w:val="32"/>
        <w:lang w:val="en-US" w:bidi="th-TH"/>
      </w:rPr>
      <w:t>3</w:t>
    </w:r>
    <w:r w:rsidR="00C349DD">
      <w:rPr>
        <w:rFonts w:ascii="Angsana New" w:hAnsi="Angsana New"/>
        <w:sz w:val="32"/>
        <w:szCs w:val="32"/>
        <w:lang w:val="en-US" w:bidi="th-TH"/>
      </w:rPr>
      <w:t xml:space="preserve">0 </w:t>
    </w:r>
    <w:r w:rsidR="00893192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="00C349DD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A465AD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4167BA8" w14:textId="77777777" w:rsidR="00667C73" w:rsidRPr="009C5C2C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88A9D" w14:textId="77777777" w:rsidR="00667C73" w:rsidRPr="004D6E45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2A9EE5" w14:textId="77777777" w:rsidR="00667C73" w:rsidRPr="00FA7747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29D3D" w14:textId="62932517" w:rsidR="00DD2A51" w:rsidRDefault="00DD2A51" w:rsidP="00DD2A5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120C1A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774DB0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120C1A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20C1A" w:rsidRPr="00A465AD">
      <w:rPr>
        <w:rFonts w:ascii="Angsana New" w:hAnsi="Angsana New"/>
        <w:sz w:val="32"/>
        <w:szCs w:val="32"/>
        <w:lang w:val="en-US" w:bidi="th-TH"/>
      </w:rPr>
      <w:t>3</w:t>
    </w:r>
    <w:r w:rsidR="00120C1A">
      <w:rPr>
        <w:rFonts w:ascii="Angsana New" w:hAnsi="Angsana New"/>
        <w:sz w:val="32"/>
        <w:szCs w:val="32"/>
        <w:lang w:val="en-US" w:bidi="th-TH"/>
      </w:rPr>
      <w:t xml:space="preserve">0 </w:t>
    </w:r>
    <w:r w:rsidR="00774DB0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="00120C1A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120C1A" w:rsidRPr="00A465AD">
      <w:rPr>
        <w:rFonts w:ascii="Angsana New" w:hAnsi="Angsana New"/>
        <w:sz w:val="32"/>
        <w:szCs w:val="32"/>
        <w:lang w:val="en-US" w:bidi="th-TH"/>
      </w:rPr>
      <w:t>256</w:t>
    </w:r>
    <w:r w:rsidR="00120C1A">
      <w:rPr>
        <w:rFonts w:ascii="Angsana New" w:hAnsi="Angsana New"/>
        <w:sz w:val="32"/>
        <w:szCs w:val="32"/>
        <w:lang w:val="en-US" w:bidi="th-TH"/>
      </w:rPr>
      <w:t>7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D641BA" w14:textId="77777777" w:rsidR="00667C73" w:rsidRPr="00DD2A51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3BC7" w14:textId="77777777" w:rsidR="00667C73" w:rsidRPr="004D6E45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A34C2" w14:textId="77777777" w:rsidR="00667C73" w:rsidRPr="00FA7747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D23646" w14:textId="1DEBE75F" w:rsidR="00B66364" w:rsidRDefault="00B66364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120C1A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774DB0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120C1A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20C1A" w:rsidRPr="00A465AD">
      <w:rPr>
        <w:rFonts w:ascii="Angsana New" w:hAnsi="Angsana New"/>
        <w:sz w:val="32"/>
        <w:szCs w:val="32"/>
        <w:lang w:val="en-US" w:bidi="th-TH"/>
      </w:rPr>
      <w:t>3</w:t>
    </w:r>
    <w:r w:rsidR="00120C1A">
      <w:rPr>
        <w:rFonts w:ascii="Angsana New" w:hAnsi="Angsana New"/>
        <w:sz w:val="32"/>
        <w:szCs w:val="32"/>
        <w:lang w:val="en-US" w:bidi="th-TH"/>
      </w:rPr>
      <w:t xml:space="preserve">0 </w:t>
    </w:r>
    <w:r w:rsidR="00774DB0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 w:rsidR="00120C1A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120C1A" w:rsidRPr="00A465AD">
      <w:rPr>
        <w:rFonts w:ascii="Angsana New" w:hAnsi="Angsana New"/>
        <w:sz w:val="32"/>
        <w:szCs w:val="32"/>
        <w:lang w:val="en-US" w:bidi="th-TH"/>
      </w:rPr>
      <w:t>256</w:t>
    </w:r>
    <w:r w:rsidR="00120C1A">
      <w:rPr>
        <w:rFonts w:ascii="Angsana New" w:hAnsi="Angsana New"/>
        <w:sz w:val="32"/>
        <w:szCs w:val="32"/>
        <w:lang w:val="en-US" w:bidi="th-TH"/>
      </w:rPr>
      <w:t>7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2CE4B0B" w14:textId="77777777" w:rsidR="00667C73" w:rsidRPr="00B66364" w:rsidRDefault="00667C73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3DBB" w14:textId="77777777" w:rsidR="00C51617" w:rsidRPr="004D6E45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CFE3AF" w14:textId="77777777" w:rsidR="00C51617" w:rsidRPr="00FA7747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47BF4C" w14:textId="1C772121" w:rsidR="00B66364" w:rsidRDefault="00B66364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 w:rsidR="00120C1A">
      <w:rPr>
        <w:rFonts w:ascii="Angsana New" w:hAnsi="Angsana New"/>
        <w:b w:val="0"/>
        <w:bCs/>
        <w:sz w:val="32"/>
        <w:szCs w:val="32"/>
        <w:cs/>
        <w:lang w:bidi="th-TH"/>
      </w:rPr>
      <w:t>สามเดือน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774DB0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120C1A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="00120C1A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20C1A" w:rsidRPr="00A465AD">
      <w:rPr>
        <w:rFonts w:ascii="Angsana New" w:hAnsi="Angsana New"/>
        <w:sz w:val="32"/>
        <w:szCs w:val="32"/>
        <w:lang w:val="en-US" w:bidi="th-TH"/>
      </w:rPr>
      <w:t>3</w:t>
    </w:r>
    <w:r w:rsidR="00120C1A">
      <w:rPr>
        <w:rFonts w:ascii="Angsana New" w:hAnsi="Angsana New"/>
        <w:sz w:val="32"/>
        <w:szCs w:val="32"/>
        <w:lang w:val="en-US" w:bidi="th-TH"/>
      </w:rPr>
      <w:t>0</w:t>
    </w:r>
    <w:r w:rsidR="00774DB0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774DB0" w:rsidRPr="00CF306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120C1A" w:rsidRPr="00CF306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120C1A" w:rsidRPr="00A465AD">
      <w:rPr>
        <w:rFonts w:ascii="Angsana New" w:hAnsi="Angsana New"/>
        <w:sz w:val="32"/>
        <w:szCs w:val="32"/>
        <w:lang w:val="en-US" w:bidi="th-TH"/>
      </w:rPr>
      <w:t>256</w:t>
    </w:r>
    <w:r w:rsidR="00120C1A">
      <w:rPr>
        <w:rFonts w:ascii="Angsana New" w:hAnsi="Angsana New"/>
        <w:sz w:val="32"/>
        <w:szCs w:val="32"/>
        <w:lang w:val="en-US" w:bidi="th-TH"/>
      </w:rPr>
      <w:t>7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138DE75" w14:textId="77777777" w:rsidR="00C51617" w:rsidRPr="00FD4166" w:rsidRDefault="00C5161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F34E4"/>
    <w:multiLevelType w:val="hybridMultilevel"/>
    <w:tmpl w:val="A3206BFC"/>
    <w:lvl w:ilvl="0" w:tplc="11AC34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9E362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22069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225A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9C14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38FD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BBE98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16C62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48A2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9C2AAC"/>
    <w:multiLevelType w:val="hybridMultilevel"/>
    <w:tmpl w:val="0408FA6C"/>
    <w:lvl w:ilvl="0" w:tplc="C8FE385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B1819B2"/>
    <w:multiLevelType w:val="multilevel"/>
    <w:tmpl w:val="0408FA6C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28BA150C"/>
    <w:multiLevelType w:val="hybridMultilevel"/>
    <w:tmpl w:val="402090A4"/>
    <w:lvl w:ilvl="0" w:tplc="916C7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9CCDA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80818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682E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DE682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D72EC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29682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D8407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870EF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2028D"/>
    <w:multiLevelType w:val="hybridMultilevel"/>
    <w:tmpl w:val="E3886F5A"/>
    <w:lvl w:ilvl="0" w:tplc="20049A88">
      <w:start w:val="2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F2659"/>
    <w:multiLevelType w:val="hybridMultilevel"/>
    <w:tmpl w:val="D90C1AB2"/>
    <w:lvl w:ilvl="0" w:tplc="A4C6CBA0">
      <w:start w:val="1"/>
      <w:numFmt w:val="bullet"/>
      <w:lvlText w:val="-"/>
      <w:lvlJc w:val="left"/>
      <w:pPr>
        <w:ind w:left="1058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8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340D22B8"/>
    <w:multiLevelType w:val="hybridMultilevel"/>
    <w:tmpl w:val="CFBE5854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D6D64B9E"/>
    <w:lvl w:ilvl="0" w:tplc="851AA87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B1A0633"/>
    <w:multiLevelType w:val="hybridMultilevel"/>
    <w:tmpl w:val="259AEAD0"/>
    <w:lvl w:ilvl="0" w:tplc="CFFEC186">
      <w:start w:val="1"/>
      <w:numFmt w:val="decimal"/>
      <w:pStyle w:val="Style2"/>
      <w:lvlText w:val="%1"/>
      <w:lvlJc w:val="left"/>
      <w:pPr>
        <w:ind w:left="720" w:hanging="360"/>
      </w:pPr>
      <w:rPr>
        <w:rFonts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43F95B74"/>
    <w:multiLevelType w:val="hybridMultilevel"/>
    <w:tmpl w:val="2320FC48"/>
    <w:lvl w:ilvl="0" w:tplc="EC82D80A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C0C38A9"/>
    <w:multiLevelType w:val="hybridMultilevel"/>
    <w:tmpl w:val="D2BAC23C"/>
    <w:lvl w:ilvl="0" w:tplc="FFFFFFFF">
      <w:start w:val="1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5AF5A8F"/>
    <w:multiLevelType w:val="multilevel"/>
    <w:tmpl w:val="8B409692"/>
    <w:lvl w:ilvl="0">
      <w:start w:val="4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A8A75AD"/>
    <w:multiLevelType w:val="multilevel"/>
    <w:tmpl w:val="E716BF0A"/>
    <w:lvl w:ilvl="0">
      <w:start w:val="1"/>
      <w:numFmt w:val="thaiLetters"/>
      <w:lvlText w:val="%1."/>
      <w:lvlJc w:val="left"/>
      <w:pPr>
        <w:ind w:left="12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2EE7277"/>
    <w:multiLevelType w:val="hybridMultilevel"/>
    <w:tmpl w:val="850EFAD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437450D"/>
    <w:multiLevelType w:val="hybridMultilevel"/>
    <w:tmpl w:val="14B6EF78"/>
    <w:lvl w:ilvl="0" w:tplc="B504CD8C">
      <w:start w:val="1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7D795B01"/>
    <w:multiLevelType w:val="hybridMultilevel"/>
    <w:tmpl w:val="9006BD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A0552"/>
    <w:multiLevelType w:val="hybridMultilevel"/>
    <w:tmpl w:val="6688D394"/>
    <w:lvl w:ilvl="0" w:tplc="FA3ECBC4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22"/>
  </w:num>
  <w:num w:numId="12" w16cid:durableId="1224178723">
    <w:abstractNumId w:val="14"/>
  </w:num>
  <w:num w:numId="13" w16cid:durableId="156501496">
    <w:abstractNumId w:val="31"/>
  </w:num>
  <w:num w:numId="14" w16cid:durableId="455678199">
    <w:abstractNumId w:val="19"/>
  </w:num>
  <w:num w:numId="15" w16cid:durableId="266625026">
    <w:abstractNumId w:val="25"/>
  </w:num>
  <w:num w:numId="16" w16cid:durableId="1482963176">
    <w:abstractNumId w:val="24"/>
  </w:num>
  <w:num w:numId="17" w16cid:durableId="256906495">
    <w:abstractNumId w:val="33"/>
  </w:num>
  <w:num w:numId="18" w16cid:durableId="963316718">
    <w:abstractNumId w:val="11"/>
  </w:num>
  <w:num w:numId="19" w16cid:durableId="2119255851">
    <w:abstractNumId w:val="23"/>
  </w:num>
  <w:num w:numId="20" w16cid:durableId="1843741481">
    <w:abstractNumId w:val="12"/>
  </w:num>
  <w:num w:numId="21" w16cid:durableId="1203009805">
    <w:abstractNumId w:val="28"/>
  </w:num>
  <w:num w:numId="22" w16cid:durableId="929629540">
    <w:abstractNumId w:val="16"/>
  </w:num>
  <w:num w:numId="23" w16cid:durableId="1706757365">
    <w:abstractNumId w:val="26"/>
  </w:num>
  <w:num w:numId="24" w16cid:durableId="1590652854">
    <w:abstractNumId w:val="30"/>
  </w:num>
  <w:num w:numId="25" w16cid:durableId="1607152252">
    <w:abstractNumId w:val="21"/>
  </w:num>
  <w:num w:numId="26" w16cid:durableId="1906792116">
    <w:abstractNumId w:val="23"/>
  </w:num>
  <w:num w:numId="27" w16cid:durableId="1190682135">
    <w:abstractNumId w:val="34"/>
  </w:num>
  <w:num w:numId="28" w16cid:durableId="764881610">
    <w:abstractNumId w:val="20"/>
  </w:num>
  <w:num w:numId="29" w16cid:durableId="1423330868">
    <w:abstractNumId w:val="15"/>
  </w:num>
  <w:num w:numId="30" w16cid:durableId="1126851405">
    <w:abstractNumId w:val="10"/>
  </w:num>
  <w:num w:numId="31" w16cid:durableId="2049184401">
    <w:abstractNumId w:val="32"/>
  </w:num>
  <w:num w:numId="32" w16cid:durableId="140198147">
    <w:abstractNumId w:val="36"/>
  </w:num>
  <w:num w:numId="33" w16cid:durableId="877279366">
    <w:abstractNumId w:val="17"/>
  </w:num>
  <w:num w:numId="34" w16cid:durableId="1669360670">
    <w:abstractNumId w:val="37"/>
  </w:num>
  <w:num w:numId="35" w16cid:durableId="2074501634">
    <w:abstractNumId w:val="27"/>
  </w:num>
  <w:num w:numId="36" w16cid:durableId="694429009">
    <w:abstractNumId w:val="29"/>
  </w:num>
  <w:num w:numId="37" w16cid:durableId="1392658650">
    <w:abstractNumId w:val="13"/>
  </w:num>
  <w:num w:numId="38" w16cid:durableId="1933781418">
    <w:abstractNumId w:val="18"/>
  </w:num>
  <w:num w:numId="39" w16cid:durableId="1196625819">
    <w:abstractNumId w:val="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60"/>
    <w:rsid w:val="0000509A"/>
    <w:rsid w:val="0000532F"/>
    <w:rsid w:val="0000566C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0CC"/>
    <w:rsid w:val="00010481"/>
    <w:rsid w:val="00010BAA"/>
    <w:rsid w:val="00010C43"/>
    <w:rsid w:val="00011152"/>
    <w:rsid w:val="000114BF"/>
    <w:rsid w:val="00011AAF"/>
    <w:rsid w:val="00011DE7"/>
    <w:rsid w:val="00012262"/>
    <w:rsid w:val="00012683"/>
    <w:rsid w:val="000129FE"/>
    <w:rsid w:val="00012AF9"/>
    <w:rsid w:val="00012F07"/>
    <w:rsid w:val="0001338A"/>
    <w:rsid w:val="00013A69"/>
    <w:rsid w:val="00013F64"/>
    <w:rsid w:val="00013FEA"/>
    <w:rsid w:val="00014327"/>
    <w:rsid w:val="00014562"/>
    <w:rsid w:val="00014659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181"/>
    <w:rsid w:val="00020400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1AC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0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763"/>
    <w:rsid w:val="0003489F"/>
    <w:rsid w:val="00034C56"/>
    <w:rsid w:val="00034DAC"/>
    <w:rsid w:val="00034F6B"/>
    <w:rsid w:val="00035C5E"/>
    <w:rsid w:val="00035CD1"/>
    <w:rsid w:val="00036176"/>
    <w:rsid w:val="00036228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722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5FC0"/>
    <w:rsid w:val="000460EF"/>
    <w:rsid w:val="00046570"/>
    <w:rsid w:val="00046959"/>
    <w:rsid w:val="00046E93"/>
    <w:rsid w:val="00046F9B"/>
    <w:rsid w:val="00046FA1"/>
    <w:rsid w:val="000476CC"/>
    <w:rsid w:val="00047EC5"/>
    <w:rsid w:val="000501A7"/>
    <w:rsid w:val="0005030E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C92"/>
    <w:rsid w:val="00051F21"/>
    <w:rsid w:val="0005220A"/>
    <w:rsid w:val="00052BFE"/>
    <w:rsid w:val="00052FA1"/>
    <w:rsid w:val="0005308F"/>
    <w:rsid w:val="000537E9"/>
    <w:rsid w:val="00053FA3"/>
    <w:rsid w:val="000540F9"/>
    <w:rsid w:val="000543D1"/>
    <w:rsid w:val="00054654"/>
    <w:rsid w:val="00054860"/>
    <w:rsid w:val="0005503A"/>
    <w:rsid w:val="00055156"/>
    <w:rsid w:val="000552BC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3D"/>
    <w:rsid w:val="00060FE3"/>
    <w:rsid w:val="000617E1"/>
    <w:rsid w:val="00061981"/>
    <w:rsid w:val="00061A13"/>
    <w:rsid w:val="00061E88"/>
    <w:rsid w:val="0006202D"/>
    <w:rsid w:val="00062240"/>
    <w:rsid w:val="000622C2"/>
    <w:rsid w:val="000623B6"/>
    <w:rsid w:val="00062505"/>
    <w:rsid w:val="000625DC"/>
    <w:rsid w:val="000627BC"/>
    <w:rsid w:val="000629E2"/>
    <w:rsid w:val="00062E94"/>
    <w:rsid w:val="00062F3A"/>
    <w:rsid w:val="00063594"/>
    <w:rsid w:val="000636AC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697"/>
    <w:rsid w:val="000707AC"/>
    <w:rsid w:val="00070824"/>
    <w:rsid w:val="000708CF"/>
    <w:rsid w:val="00070A39"/>
    <w:rsid w:val="00070AFD"/>
    <w:rsid w:val="00070CD7"/>
    <w:rsid w:val="00070D6E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3A"/>
    <w:rsid w:val="00074DA7"/>
    <w:rsid w:val="00074DAB"/>
    <w:rsid w:val="00074FE7"/>
    <w:rsid w:val="00075001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849"/>
    <w:rsid w:val="00085E23"/>
    <w:rsid w:val="00086087"/>
    <w:rsid w:val="000864D8"/>
    <w:rsid w:val="000866A2"/>
    <w:rsid w:val="000866A3"/>
    <w:rsid w:val="00086BB4"/>
    <w:rsid w:val="00087136"/>
    <w:rsid w:val="000874EA"/>
    <w:rsid w:val="00087816"/>
    <w:rsid w:val="00087A3E"/>
    <w:rsid w:val="00087A67"/>
    <w:rsid w:val="00087AE1"/>
    <w:rsid w:val="00087B30"/>
    <w:rsid w:val="00087B9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29E"/>
    <w:rsid w:val="000934CD"/>
    <w:rsid w:val="000934DB"/>
    <w:rsid w:val="00093BF4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8B4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0C"/>
    <w:rsid w:val="000A6856"/>
    <w:rsid w:val="000A6C8D"/>
    <w:rsid w:val="000A6C9B"/>
    <w:rsid w:val="000A6D6D"/>
    <w:rsid w:val="000A6D7A"/>
    <w:rsid w:val="000A78F1"/>
    <w:rsid w:val="000A7BED"/>
    <w:rsid w:val="000B0207"/>
    <w:rsid w:val="000B0396"/>
    <w:rsid w:val="000B0788"/>
    <w:rsid w:val="000B0BB3"/>
    <w:rsid w:val="000B0D0C"/>
    <w:rsid w:val="000B0FAD"/>
    <w:rsid w:val="000B1261"/>
    <w:rsid w:val="000B1352"/>
    <w:rsid w:val="000B13E8"/>
    <w:rsid w:val="000B1AC6"/>
    <w:rsid w:val="000B21C7"/>
    <w:rsid w:val="000B26B9"/>
    <w:rsid w:val="000B2C21"/>
    <w:rsid w:val="000B2C3A"/>
    <w:rsid w:val="000B2CA5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65C5"/>
    <w:rsid w:val="000B7409"/>
    <w:rsid w:val="000B7532"/>
    <w:rsid w:val="000B7659"/>
    <w:rsid w:val="000B7F09"/>
    <w:rsid w:val="000C0332"/>
    <w:rsid w:val="000C0387"/>
    <w:rsid w:val="000C071E"/>
    <w:rsid w:val="000C0F60"/>
    <w:rsid w:val="000C104D"/>
    <w:rsid w:val="000C1345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C7D95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3FAE"/>
    <w:rsid w:val="000E44F5"/>
    <w:rsid w:val="000E4631"/>
    <w:rsid w:val="000E4A68"/>
    <w:rsid w:val="000E4D0F"/>
    <w:rsid w:val="000E4E5D"/>
    <w:rsid w:val="000E516F"/>
    <w:rsid w:val="000E5267"/>
    <w:rsid w:val="000E5593"/>
    <w:rsid w:val="000E5725"/>
    <w:rsid w:val="000E5738"/>
    <w:rsid w:val="000E57DE"/>
    <w:rsid w:val="000E58B8"/>
    <w:rsid w:val="000E5A74"/>
    <w:rsid w:val="000E5B6A"/>
    <w:rsid w:val="000E5F18"/>
    <w:rsid w:val="000E6275"/>
    <w:rsid w:val="000E6414"/>
    <w:rsid w:val="000E6846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0C35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BB7"/>
    <w:rsid w:val="00100C24"/>
    <w:rsid w:val="00100CAB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53EE"/>
    <w:rsid w:val="00106899"/>
    <w:rsid w:val="00106DFC"/>
    <w:rsid w:val="00106F83"/>
    <w:rsid w:val="00107390"/>
    <w:rsid w:val="001074B7"/>
    <w:rsid w:val="0010755D"/>
    <w:rsid w:val="00107AD4"/>
    <w:rsid w:val="00107EF4"/>
    <w:rsid w:val="00107F41"/>
    <w:rsid w:val="00110351"/>
    <w:rsid w:val="0011194A"/>
    <w:rsid w:val="0011198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B4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0C1A"/>
    <w:rsid w:val="00120C33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52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12D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3614"/>
    <w:rsid w:val="0013451E"/>
    <w:rsid w:val="00134B72"/>
    <w:rsid w:val="00134D17"/>
    <w:rsid w:val="00134F58"/>
    <w:rsid w:val="001352C7"/>
    <w:rsid w:val="00135554"/>
    <w:rsid w:val="001356D7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332"/>
    <w:rsid w:val="0013769A"/>
    <w:rsid w:val="00137A45"/>
    <w:rsid w:val="00137BD2"/>
    <w:rsid w:val="00137DEB"/>
    <w:rsid w:val="00140045"/>
    <w:rsid w:val="0014027D"/>
    <w:rsid w:val="001402E0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4AE5"/>
    <w:rsid w:val="00155679"/>
    <w:rsid w:val="00155D09"/>
    <w:rsid w:val="0015635B"/>
    <w:rsid w:val="0015665A"/>
    <w:rsid w:val="00156996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A31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4A3"/>
    <w:rsid w:val="0016470D"/>
    <w:rsid w:val="001647E7"/>
    <w:rsid w:val="00164933"/>
    <w:rsid w:val="00164B4E"/>
    <w:rsid w:val="00164C4D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1F3E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46D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3B8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3D7"/>
    <w:rsid w:val="00191466"/>
    <w:rsid w:val="0019146E"/>
    <w:rsid w:val="0019158B"/>
    <w:rsid w:val="00191FBE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732"/>
    <w:rsid w:val="001A18FD"/>
    <w:rsid w:val="001A1CC4"/>
    <w:rsid w:val="001A1F6C"/>
    <w:rsid w:val="001A2471"/>
    <w:rsid w:val="001A25CA"/>
    <w:rsid w:val="001A2609"/>
    <w:rsid w:val="001A262F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34F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DF3"/>
    <w:rsid w:val="001A6E46"/>
    <w:rsid w:val="001A7088"/>
    <w:rsid w:val="001A71D2"/>
    <w:rsid w:val="001A7371"/>
    <w:rsid w:val="001A73B6"/>
    <w:rsid w:val="001A76D7"/>
    <w:rsid w:val="001A77E6"/>
    <w:rsid w:val="001A7A3D"/>
    <w:rsid w:val="001A7E70"/>
    <w:rsid w:val="001A7F29"/>
    <w:rsid w:val="001B049C"/>
    <w:rsid w:val="001B0684"/>
    <w:rsid w:val="001B06BE"/>
    <w:rsid w:val="001B06C5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25"/>
    <w:rsid w:val="001B25D7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892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C0D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4E06"/>
    <w:rsid w:val="001C50AF"/>
    <w:rsid w:val="001C517A"/>
    <w:rsid w:val="001C5972"/>
    <w:rsid w:val="001C5D53"/>
    <w:rsid w:val="001C6898"/>
    <w:rsid w:val="001C6AB9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286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DA6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A5F"/>
    <w:rsid w:val="001E5D60"/>
    <w:rsid w:val="001E6BA1"/>
    <w:rsid w:val="001E6BBF"/>
    <w:rsid w:val="001E6E43"/>
    <w:rsid w:val="001E6F41"/>
    <w:rsid w:val="001E7011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0A5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155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470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6A23"/>
    <w:rsid w:val="002070D9"/>
    <w:rsid w:val="0020770E"/>
    <w:rsid w:val="00207D0C"/>
    <w:rsid w:val="0021000F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D9"/>
    <w:rsid w:val="002141E1"/>
    <w:rsid w:val="00214502"/>
    <w:rsid w:val="00214E00"/>
    <w:rsid w:val="00214EA3"/>
    <w:rsid w:val="002151E8"/>
    <w:rsid w:val="002152EF"/>
    <w:rsid w:val="00215B93"/>
    <w:rsid w:val="00215CC6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22C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7C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675"/>
    <w:rsid w:val="00227D09"/>
    <w:rsid w:val="002304A0"/>
    <w:rsid w:val="00230A76"/>
    <w:rsid w:val="00230AD9"/>
    <w:rsid w:val="00230BC8"/>
    <w:rsid w:val="00230E17"/>
    <w:rsid w:val="00230FBE"/>
    <w:rsid w:val="002310D4"/>
    <w:rsid w:val="00231236"/>
    <w:rsid w:val="002315BE"/>
    <w:rsid w:val="0023174A"/>
    <w:rsid w:val="00231B15"/>
    <w:rsid w:val="00231B63"/>
    <w:rsid w:val="00231E97"/>
    <w:rsid w:val="00231F33"/>
    <w:rsid w:val="0023224E"/>
    <w:rsid w:val="0023238E"/>
    <w:rsid w:val="0023257A"/>
    <w:rsid w:val="002326C3"/>
    <w:rsid w:val="0023282F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5ABB"/>
    <w:rsid w:val="00236749"/>
    <w:rsid w:val="002368ED"/>
    <w:rsid w:val="0023748E"/>
    <w:rsid w:val="00237A00"/>
    <w:rsid w:val="00237CAE"/>
    <w:rsid w:val="002400D3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2E36"/>
    <w:rsid w:val="00243024"/>
    <w:rsid w:val="0024373E"/>
    <w:rsid w:val="00243C9D"/>
    <w:rsid w:val="00243F3F"/>
    <w:rsid w:val="002440EB"/>
    <w:rsid w:val="0024412B"/>
    <w:rsid w:val="002441C0"/>
    <w:rsid w:val="00244255"/>
    <w:rsid w:val="00244852"/>
    <w:rsid w:val="002449EF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6F47"/>
    <w:rsid w:val="0024716E"/>
    <w:rsid w:val="002479E9"/>
    <w:rsid w:val="00247DBA"/>
    <w:rsid w:val="00247E7F"/>
    <w:rsid w:val="0025069E"/>
    <w:rsid w:val="0025094D"/>
    <w:rsid w:val="00250B90"/>
    <w:rsid w:val="0025143D"/>
    <w:rsid w:val="00251557"/>
    <w:rsid w:val="00251D42"/>
    <w:rsid w:val="00251F56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D9F"/>
    <w:rsid w:val="00256323"/>
    <w:rsid w:val="0025634E"/>
    <w:rsid w:val="002563E5"/>
    <w:rsid w:val="00256A7A"/>
    <w:rsid w:val="00256B80"/>
    <w:rsid w:val="00257386"/>
    <w:rsid w:val="002573F2"/>
    <w:rsid w:val="0026004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0A2"/>
    <w:rsid w:val="0026313B"/>
    <w:rsid w:val="002631A6"/>
    <w:rsid w:val="002632C6"/>
    <w:rsid w:val="002637B4"/>
    <w:rsid w:val="002645BE"/>
    <w:rsid w:val="00264C66"/>
    <w:rsid w:val="00264F61"/>
    <w:rsid w:val="00264FC5"/>
    <w:rsid w:val="002650B3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12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4AC5"/>
    <w:rsid w:val="002754E3"/>
    <w:rsid w:val="0027572A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B10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D0A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97E90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3D74"/>
    <w:rsid w:val="002A3EAA"/>
    <w:rsid w:val="002A4644"/>
    <w:rsid w:val="002A47AD"/>
    <w:rsid w:val="002A49BB"/>
    <w:rsid w:val="002A507F"/>
    <w:rsid w:val="002A54E3"/>
    <w:rsid w:val="002A5A7D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267C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8A3"/>
    <w:rsid w:val="002B5B8F"/>
    <w:rsid w:val="002B5CE9"/>
    <w:rsid w:val="002B5F24"/>
    <w:rsid w:val="002B5F3A"/>
    <w:rsid w:val="002B5FFF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AAA"/>
    <w:rsid w:val="002C0F08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3B8C"/>
    <w:rsid w:val="002C401A"/>
    <w:rsid w:val="002C4750"/>
    <w:rsid w:val="002C4CE6"/>
    <w:rsid w:val="002C4D92"/>
    <w:rsid w:val="002C4FEC"/>
    <w:rsid w:val="002C50E7"/>
    <w:rsid w:val="002C5909"/>
    <w:rsid w:val="002C5E11"/>
    <w:rsid w:val="002C5F52"/>
    <w:rsid w:val="002C5F73"/>
    <w:rsid w:val="002C655E"/>
    <w:rsid w:val="002C6861"/>
    <w:rsid w:val="002C692F"/>
    <w:rsid w:val="002C6E04"/>
    <w:rsid w:val="002C6EE4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3E5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3A"/>
    <w:rsid w:val="002E6141"/>
    <w:rsid w:val="002E6158"/>
    <w:rsid w:val="002E635C"/>
    <w:rsid w:val="002E6386"/>
    <w:rsid w:val="002E6972"/>
    <w:rsid w:val="002E6F0D"/>
    <w:rsid w:val="002E7001"/>
    <w:rsid w:val="002E753C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0E3"/>
    <w:rsid w:val="002F26D6"/>
    <w:rsid w:val="002F2969"/>
    <w:rsid w:val="002F2B1F"/>
    <w:rsid w:val="002F2D1F"/>
    <w:rsid w:val="002F3224"/>
    <w:rsid w:val="002F3282"/>
    <w:rsid w:val="002F32BB"/>
    <w:rsid w:val="002F3B1C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606"/>
    <w:rsid w:val="00300689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5BB3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90C"/>
    <w:rsid w:val="00310FDA"/>
    <w:rsid w:val="00311368"/>
    <w:rsid w:val="00311630"/>
    <w:rsid w:val="003116B7"/>
    <w:rsid w:val="00311724"/>
    <w:rsid w:val="0031191D"/>
    <w:rsid w:val="0031194E"/>
    <w:rsid w:val="00311A9B"/>
    <w:rsid w:val="00311CA7"/>
    <w:rsid w:val="00311EDF"/>
    <w:rsid w:val="00311F2C"/>
    <w:rsid w:val="00312046"/>
    <w:rsid w:val="0031229A"/>
    <w:rsid w:val="00312447"/>
    <w:rsid w:val="00312501"/>
    <w:rsid w:val="00312546"/>
    <w:rsid w:val="00312850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2AB"/>
    <w:rsid w:val="003163AE"/>
    <w:rsid w:val="003165D0"/>
    <w:rsid w:val="00316A18"/>
    <w:rsid w:val="00316E76"/>
    <w:rsid w:val="00316F70"/>
    <w:rsid w:val="00317D17"/>
    <w:rsid w:val="00317D43"/>
    <w:rsid w:val="00320126"/>
    <w:rsid w:val="00320292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AB2"/>
    <w:rsid w:val="00324C9F"/>
    <w:rsid w:val="00324E9B"/>
    <w:rsid w:val="00324F84"/>
    <w:rsid w:val="003254AA"/>
    <w:rsid w:val="00325BA2"/>
    <w:rsid w:val="00325F0E"/>
    <w:rsid w:val="003267B2"/>
    <w:rsid w:val="00326C1C"/>
    <w:rsid w:val="0032718D"/>
    <w:rsid w:val="0032751A"/>
    <w:rsid w:val="00327670"/>
    <w:rsid w:val="00327C17"/>
    <w:rsid w:val="00327E1B"/>
    <w:rsid w:val="00330129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17D"/>
    <w:rsid w:val="0033360A"/>
    <w:rsid w:val="00333A32"/>
    <w:rsid w:val="00333D59"/>
    <w:rsid w:val="003344B9"/>
    <w:rsid w:val="0033455E"/>
    <w:rsid w:val="00334580"/>
    <w:rsid w:val="00334884"/>
    <w:rsid w:val="00334BBF"/>
    <w:rsid w:val="00334BE4"/>
    <w:rsid w:val="0033540D"/>
    <w:rsid w:val="003354EB"/>
    <w:rsid w:val="00335A9E"/>
    <w:rsid w:val="00335DDD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02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AB0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DFC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0ED"/>
    <w:rsid w:val="0035234F"/>
    <w:rsid w:val="003523F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C37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159"/>
    <w:rsid w:val="0036224C"/>
    <w:rsid w:val="003622A6"/>
    <w:rsid w:val="003626D0"/>
    <w:rsid w:val="003628C3"/>
    <w:rsid w:val="00362B44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5CD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5A2"/>
    <w:rsid w:val="003715FF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028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384"/>
    <w:rsid w:val="00382444"/>
    <w:rsid w:val="003827CB"/>
    <w:rsid w:val="00382C1E"/>
    <w:rsid w:val="00382EB4"/>
    <w:rsid w:val="00382F08"/>
    <w:rsid w:val="003837F8"/>
    <w:rsid w:val="00383C07"/>
    <w:rsid w:val="00384D38"/>
    <w:rsid w:val="00384DF3"/>
    <w:rsid w:val="00385505"/>
    <w:rsid w:val="00385574"/>
    <w:rsid w:val="00385A50"/>
    <w:rsid w:val="0038601A"/>
    <w:rsid w:val="00386AF0"/>
    <w:rsid w:val="00386C09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D0A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B8C"/>
    <w:rsid w:val="003A5C2F"/>
    <w:rsid w:val="003A5E8C"/>
    <w:rsid w:val="003A6621"/>
    <w:rsid w:val="003A7142"/>
    <w:rsid w:val="003A71BE"/>
    <w:rsid w:val="003A75F2"/>
    <w:rsid w:val="003A7CB5"/>
    <w:rsid w:val="003B0007"/>
    <w:rsid w:val="003B024E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72C"/>
    <w:rsid w:val="003B7B6D"/>
    <w:rsid w:val="003B7B94"/>
    <w:rsid w:val="003B7D27"/>
    <w:rsid w:val="003C0078"/>
    <w:rsid w:val="003C007A"/>
    <w:rsid w:val="003C0348"/>
    <w:rsid w:val="003C0BD6"/>
    <w:rsid w:val="003C1008"/>
    <w:rsid w:val="003C11BE"/>
    <w:rsid w:val="003C143D"/>
    <w:rsid w:val="003C14DC"/>
    <w:rsid w:val="003C1504"/>
    <w:rsid w:val="003C1870"/>
    <w:rsid w:val="003C1876"/>
    <w:rsid w:val="003C1970"/>
    <w:rsid w:val="003C19B4"/>
    <w:rsid w:val="003C1B8B"/>
    <w:rsid w:val="003C1C19"/>
    <w:rsid w:val="003C1E4D"/>
    <w:rsid w:val="003C2665"/>
    <w:rsid w:val="003C26D7"/>
    <w:rsid w:val="003C2DB3"/>
    <w:rsid w:val="003C303D"/>
    <w:rsid w:val="003C3235"/>
    <w:rsid w:val="003C34BB"/>
    <w:rsid w:val="003C3524"/>
    <w:rsid w:val="003C41A7"/>
    <w:rsid w:val="003C4274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0EB2"/>
    <w:rsid w:val="003D11BD"/>
    <w:rsid w:val="003D1450"/>
    <w:rsid w:val="003D1A55"/>
    <w:rsid w:val="003D1D0F"/>
    <w:rsid w:val="003D1EFB"/>
    <w:rsid w:val="003D1F5D"/>
    <w:rsid w:val="003D1FAB"/>
    <w:rsid w:val="003D226C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115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497"/>
    <w:rsid w:val="003E1581"/>
    <w:rsid w:val="003E160A"/>
    <w:rsid w:val="003E1662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535"/>
    <w:rsid w:val="003F38AA"/>
    <w:rsid w:val="003F3E91"/>
    <w:rsid w:val="003F4677"/>
    <w:rsid w:val="003F49D3"/>
    <w:rsid w:val="003F4CE9"/>
    <w:rsid w:val="003F4D6F"/>
    <w:rsid w:val="003F525B"/>
    <w:rsid w:val="003F59C3"/>
    <w:rsid w:val="003F5DAD"/>
    <w:rsid w:val="003F657B"/>
    <w:rsid w:val="003F68AF"/>
    <w:rsid w:val="003F6A95"/>
    <w:rsid w:val="003F6E73"/>
    <w:rsid w:val="003F7536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8BF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1DF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C6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3DE5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8DD"/>
    <w:rsid w:val="00430A74"/>
    <w:rsid w:val="00430B38"/>
    <w:rsid w:val="00430D72"/>
    <w:rsid w:val="004310CC"/>
    <w:rsid w:val="004316FE"/>
    <w:rsid w:val="004317A2"/>
    <w:rsid w:val="00431A5A"/>
    <w:rsid w:val="00431C6A"/>
    <w:rsid w:val="00432651"/>
    <w:rsid w:val="0043274B"/>
    <w:rsid w:val="00433319"/>
    <w:rsid w:val="0043337E"/>
    <w:rsid w:val="0043349F"/>
    <w:rsid w:val="00433C69"/>
    <w:rsid w:val="00433CDC"/>
    <w:rsid w:val="00433F5F"/>
    <w:rsid w:val="0043447B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7D2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D9B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42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6D90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0DE"/>
    <w:rsid w:val="00471304"/>
    <w:rsid w:val="004718C0"/>
    <w:rsid w:val="00471985"/>
    <w:rsid w:val="004719D9"/>
    <w:rsid w:val="00471B55"/>
    <w:rsid w:val="00471CE9"/>
    <w:rsid w:val="00471F41"/>
    <w:rsid w:val="0047241B"/>
    <w:rsid w:val="00472724"/>
    <w:rsid w:val="00472D9B"/>
    <w:rsid w:val="00472FB3"/>
    <w:rsid w:val="00473329"/>
    <w:rsid w:val="004738A8"/>
    <w:rsid w:val="00473B22"/>
    <w:rsid w:val="00473FAF"/>
    <w:rsid w:val="00474037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00B"/>
    <w:rsid w:val="00487075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21"/>
    <w:rsid w:val="00492536"/>
    <w:rsid w:val="004925A2"/>
    <w:rsid w:val="004928CB"/>
    <w:rsid w:val="00492FEC"/>
    <w:rsid w:val="004930B1"/>
    <w:rsid w:val="0049337C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B5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683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16"/>
    <w:rsid w:val="004C0CF0"/>
    <w:rsid w:val="004C0FC8"/>
    <w:rsid w:val="004C16C4"/>
    <w:rsid w:val="004C19DF"/>
    <w:rsid w:val="004C19F8"/>
    <w:rsid w:val="004C1B25"/>
    <w:rsid w:val="004C1EB1"/>
    <w:rsid w:val="004C2992"/>
    <w:rsid w:val="004C2A8A"/>
    <w:rsid w:val="004C2D3B"/>
    <w:rsid w:val="004C32DC"/>
    <w:rsid w:val="004C332E"/>
    <w:rsid w:val="004C34AF"/>
    <w:rsid w:val="004C35C7"/>
    <w:rsid w:val="004C37B9"/>
    <w:rsid w:val="004C436C"/>
    <w:rsid w:val="004C4CFC"/>
    <w:rsid w:val="004C4E7B"/>
    <w:rsid w:val="004C518C"/>
    <w:rsid w:val="004C54FF"/>
    <w:rsid w:val="004C5A7A"/>
    <w:rsid w:val="004C5F04"/>
    <w:rsid w:val="004C6551"/>
    <w:rsid w:val="004C66E1"/>
    <w:rsid w:val="004C675A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C53"/>
    <w:rsid w:val="004D0FC3"/>
    <w:rsid w:val="004D100F"/>
    <w:rsid w:val="004D1168"/>
    <w:rsid w:val="004D1379"/>
    <w:rsid w:val="004D138E"/>
    <w:rsid w:val="004D14D3"/>
    <w:rsid w:val="004D1666"/>
    <w:rsid w:val="004D1AB4"/>
    <w:rsid w:val="004D1DE9"/>
    <w:rsid w:val="004D23F7"/>
    <w:rsid w:val="004D27C4"/>
    <w:rsid w:val="004D2807"/>
    <w:rsid w:val="004D2842"/>
    <w:rsid w:val="004D29F1"/>
    <w:rsid w:val="004D2A32"/>
    <w:rsid w:val="004D2CD2"/>
    <w:rsid w:val="004D2FA2"/>
    <w:rsid w:val="004D322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1F3"/>
    <w:rsid w:val="004D668A"/>
    <w:rsid w:val="004D6C4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18A"/>
    <w:rsid w:val="004E3442"/>
    <w:rsid w:val="004E3674"/>
    <w:rsid w:val="004E3787"/>
    <w:rsid w:val="004E3AF8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0CC"/>
    <w:rsid w:val="004E629A"/>
    <w:rsid w:val="004E6BDE"/>
    <w:rsid w:val="004E70DD"/>
    <w:rsid w:val="004E7281"/>
    <w:rsid w:val="004E797C"/>
    <w:rsid w:val="004E7D30"/>
    <w:rsid w:val="004F022B"/>
    <w:rsid w:val="004F0ACA"/>
    <w:rsid w:val="004F0AF4"/>
    <w:rsid w:val="004F0D2C"/>
    <w:rsid w:val="004F0D62"/>
    <w:rsid w:val="004F16B3"/>
    <w:rsid w:val="004F2118"/>
    <w:rsid w:val="004F211F"/>
    <w:rsid w:val="004F2493"/>
    <w:rsid w:val="004F282B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C72"/>
    <w:rsid w:val="004F6DAD"/>
    <w:rsid w:val="004F6E50"/>
    <w:rsid w:val="004F70E3"/>
    <w:rsid w:val="004F77B0"/>
    <w:rsid w:val="00500ED8"/>
    <w:rsid w:val="005010E3"/>
    <w:rsid w:val="00502030"/>
    <w:rsid w:val="00502048"/>
    <w:rsid w:val="00502276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2F9"/>
    <w:rsid w:val="0050637C"/>
    <w:rsid w:val="00506437"/>
    <w:rsid w:val="005066B0"/>
    <w:rsid w:val="00506F2F"/>
    <w:rsid w:val="0050739E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3EA"/>
    <w:rsid w:val="0051243D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96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1ED"/>
    <w:rsid w:val="00535375"/>
    <w:rsid w:val="005354A7"/>
    <w:rsid w:val="00535609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0EC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54"/>
    <w:rsid w:val="00555EBF"/>
    <w:rsid w:val="005562D1"/>
    <w:rsid w:val="005570F4"/>
    <w:rsid w:val="00557BE4"/>
    <w:rsid w:val="00557CBB"/>
    <w:rsid w:val="00557FA6"/>
    <w:rsid w:val="00560094"/>
    <w:rsid w:val="00560371"/>
    <w:rsid w:val="0056075E"/>
    <w:rsid w:val="00560C51"/>
    <w:rsid w:val="005615C8"/>
    <w:rsid w:val="0056160F"/>
    <w:rsid w:val="00561663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850"/>
    <w:rsid w:val="0056390E"/>
    <w:rsid w:val="005639E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AE5"/>
    <w:rsid w:val="00571C91"/>
    <w:rsid w:val="00571C9B"/>
    <w:rsid w:val="00571CBD"/>
    <w:rsid w:val="005722B7"/>
    <w:rsid w:val="0057242F"/>
    <w:rsid w:val="005726D2"/>
    <w:rsid w:val="00572B4A"/>
    <w:rsid w:val="00572BA9"/>
    <w:rsid w:val="005733D1"/>
    <w:rsid w:val="005734F1"/>
    <w:rsid w:val="005735BE"/>
    <w:rsid w:val="00573791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22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ECE"/>
    <w:rsid w:val="00585EE5"/>
    <w:rsid w:val="00586268"/>
    <w:rsid w:val="005864C4"/>
    <w:rsid w:val="005868A0"/>
    <w:rsid w:val="005868A7"/>
    <w:rsid w:val="00586971"/>
    <w:rsid w:val="00586AD4"/>
    <w:rsid w:val="00586C2D"/>
    <w:rsid w:val="00586E60"/>
    <w:rsid w:val="0058718E"/>
    <w:rsid w:val="005874B2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A58"/>
    <w:rsid w:val="00591E1F"/>
    <w:rsid w:val="00592017"/>
    <w:rsid w:val="00592A09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5DB2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16E2"/>
    <w:rsid w:val="005A227B"/>
    <w:rsid w:val="005A2BB2"/>
    <w:rsid w:val="005A35A5"/>
    <w:rsid w:val="005A35F7"/>
    <w:rsid w:val="005A363B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C1E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05E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5CF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8F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1EFF"/>
    <w:rsid w:val="005E230D"/>
    <w:rsid w:val="005E2315"/>
    <w:rsid w:val="005E23A7"/>
    <w:rsid w:val="005E26E5"/>
    <w:rsid w:val="005E293A"/>
    <w:rsid w:val="005E2B18"/>
    <w:rsid w:val="005E336E"/>
    <w:rsid w:val="005E3A7C"/>
    <w:rsid w:val="005E3AE7"/>
    <w:rsid w:val="005E3D6C"/>
    <w:rsid w:val="005E4159"/>
    <w:rsid w:val="005E45D2"/>
    <w:rsid w:val="005E466E"/>
    <w:rsid w:val="005E48C0"/>
    <w:rsid w:val="005E4A3B"/>
    <w:rsid w:val="005E507B"/>
    <w:rsid w:val="005E5807"/>
    <w:rsid w:val="005E5E13"/>
    <w:rsid w:val="005E6288"/>
    <w:rsid w:val="005E66C6"/>
    <w:rsid w:val="005E69FA"/>
    <w:rsid w:val="005E6E58"/>
    <w:rsid w:val="005E6E6A"/>
    <w:rsid w:val="005E72DE"/>
    <w:rsid w:val="005E7537"/>
    <w:rsid w:val="005E75E2"/>
    <w:rsid w:val="005E7EAD"/>
    <w:rsid w:val="005F0243"/>
    <w:rsid w:val="005F0839"/>
    <w:rsid w:val="005F0C3B"/>
    <w:rsid w:val="005F0C49"/>
    <w:rsid w:val="005F0E6A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6A7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352"/>
    <w:rsid w:val="006063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2A8"/>
    <w:rsid w:val="00611D31"/>
    <w:rsid w:val="00612BE5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E83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5C0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AE8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4FE"/>
    <w:rsid w:val="0063272F"/>
    <w:rsid w:val="00632977"/>
    <w:rsid w:val="00632EE8"/>
    <w:rsid w:val="00632F71"/>
    <w:rsid w:val="006339D8"/>
    <w:rsid w:val="00634021"/>
    <w:rsid w:val="00634070"/>
    <w:rsid w:val="006342D8"/>
    <w:rsid w:val="0063435A"/>
    <w:rsid w:val="006344E2"/>
    <w:rsid w:val="0063451E"/>
    <w:rsid w:val="00634CBC"/>
    <w:rsid w:val="00635338"/>
    <w:rsid w:val="006360E3"/>
    <w:rsid w:val="00636248"/>
    <w:rsid w:val="00636393"/>
    <w:rsid w:val="00636784"/>
    <w:rsid w:val="00636DFA"/>
    <w:rsid w:val="00637898"/>
    <w:rsid w:val="00637AE2"/>
    <w:rsid w:val="00637D0B"/>
    <w:rsid w:val="00637E8F"/>
    <w:rsid w:val="0064005F"/>
    <w:rsid w:val="0064096C"/>
    <w:rsid w:val="00640C1D"/>
    <w:rsid w:val="00640DC0"/>
    <w:rsid w:val="00640EBC"/>
    <w:rsid w:val="0064125D"/>
    <w:rsid w:val="0064180B"/>
    <w:rsid w:val="00641853"/>
    <w:rsid w:val="006418E5"/>
    <w:rsid w:val="00641E04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382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E84"/>
    <w:rsid w:val="00651FDB"/>
    <w:rsid w:val="006522D6"/>
    <w:rsid w:val="00652707"/>
    <w:rsid w:val="00652ABC"/>
    <w:rsid w:val="006536D9"/>
    <w:rsid w:val="00653E81"/>
    <w:rsid w:val="006540FC"/>
    <w:rsid w:val="006544A0"/>
    <w:rsid w:val="006546A6"/>
    <w:rsid w:val="006546C3"/>
    <w:rsid w:val="00654B50"/>
    <w:rsid w:val="00654C4A"/>
    <w:rsid w:val="00654D03"/>
    <w:rsid w:val="00654DBF"/>
    <w:rsid w:val="00654DFA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00"/>
    <w:rsid w:val="00660B2C"/>
    <w:rsid w:val="006615F4"/>
    <w:rsid w:val="00661664"/>
    <w:rsid w:val="006617B3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BE9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83A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0C9"/>
    <w:rsid w:val="00673A14"/>
    <w:rsid w:val="00673A54"/>
    <w:rsid w:val="0067487D"/>
    <w:rsid w:val="00674A85"/>
    <w:rsid w:val="00674B19"/>
    <w:rsid w:val="00674F78"/>
    <w:rsid w:val="0067517E"/>
    <w:rsid w:val="006757BF"/>
    <w:rsid w:val="00675F08"/>
    <w:rsid w:val="006761D2"/>
    <w:rsid w:val="00676FCA"/>
    <w:rsid w:val="00677662"/>
    <w:rsid w:val="0067798D"/>
    <w:rsid w:val="00677BD6"/>
    <w:rsid w:val="00677D23"/>
    <w:rsid w:val="00677FE5"/>
    <w:rsid w:val="006802EE"/>
    <w:rsid w:val="006807E4"/>
    <w:rsid w:val="00681027"/>
    <w:rsid w:val="00681883"/>
    <w:rsid w:val="00681A52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948"/>
    <w:rsid w:val="00685C4B"/>
    <w:rsid w:val="00686748"/>
    <w:rsid w:val="00686821"/>
    <w:rsid w:val="00686D25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8B5"/>
    <w:rsid w:val="00691B8E"/>
    <w:rsid w:val="00691D6D"/>
    <w:rsid w:val="00692D4A"/>
    <w:rsid w:val="0069311D"/>
    <w:rsid w:val="006933D8"/>
    <w:rsid w:val="00693527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03C"/>
    <w:rsid w:val="00697500"/>
    <w:rsid w:val="006976B7"/>
    <w:rsid w:val="00697769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0EE4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1E6B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02E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4EC"/>
    <w:rsid w:val="006C35D2"/>
    <w:rsid w:val="006C3961"/>
    <w:rsid w:val="006C3B13"/>
    <w:rsid w:val="006C521C"/>
    <w:rsid w:val="006C5237"/>
    <w:rsid w:val="006C54C2"/>
    <w:rsid w:val="006C58DC"/>
    <w:rsid w:val="006C613E"/>
    <w:rsid w:val="006C6510"/>
    <w:rsid w:val="006C75FC"/>
    <w:rsid w:val="006C771F"/>
    <w:rsid w:val="006C78A2"/>
    <w:rsid w:val="006C7AF7"/>
    <w:rsid w:val="006C7D94"/>
    <w:rsid w:val="006C7DFC"/>
    <w:rsid w:val="006D0357"/>
    <w:rsid w:val="006D039F"/>
    <w:rsid w:val="006D0494"/>
    <w:rsid w:val="006D0954"/>
    <w:rsid w:val="006D0A01"/>
    <w:rsid w:val="006D0AAA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9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26"/>
    <w:rsid w:val="006E7E32"/>
    <w:rsid w:val="006F002E"/>
    <w:rsid w:val="006F050B"/>
    <w:rsid w:val="006F081B"/>
    <w:rsid w:val="006F0A80"/>
    <w:rsid w:val="006F0C56"/>
    <w:rsid w:val="006F0F09"/>
    <w:rsid w:val="006F0F16"/>
    <w:rsid w:val="006F0F3C"/>
    <w:rsid w:val="006F1295"/>
    <w:rsid w:val="006F15F4"/>
    <w:rsid w:val="006F193C"/>
    <w:rsid w:val="006F1A4D"/>
    <w:rsid w:val="006F229E"/>
    <w:rsid w:val="006F2788"/>
    <w:rsid w:val="006F2A20"/>
    <w:rsid w:val="006F2D2C"/>
    <w:rsid w:val="006F30F4"/>
    <w:rsid w:val="006F32CF"/>
    <w:rsid w:val="006F3567"/>
    <w:rsid w:val="006F3729"/>
    <w:rsid w:val="006F3849"/>
    <w:rsid w:val="006F38B1"/>
    <w:rsid w:val="006F40D7"/>
    <w:rsid w:val="006F48DE"/>
    <w:rsid w:val="006F48EC"/>
    <w:rsid w:val="006F50F9"/>
    <w:rsid w:val="006F58D1"/>
    <w:rsid w:val="006F5B57"/>
    <w:rsid w:val="006F5BEC"/>
    <w:rsid w:val="006F5F01"/>
    <w:rsid w:val="006F6448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9F8"/>
    <w:rsid w:val="00703B80"/>
    <w:rsid w:val="0070427B"/>
    <w:rsid w:val="00704AA7"/>
    <w:rsid w:val="00704B29"/>
    <w:rsid w:val="007050BE"/>
    <w:rsid w:val="007053E4"/>
    <w:rsid w:val="00705AF7"/>
    <w:rsid w:val="00705C58"/>
    <w:rsid w:val="00705E72"/>
    <w:rsid w:val="00705F34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20A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5E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5C9"/>
    <w:rsid w:val="00723945"/>
    <w:rsid w:val="00723A6F"/>
    <w:rsid w:val="007242B8"/>
    <w:rsid w:val="00724658"/>
    <w:rsid w:val="00724C04"/>
    <w:rsid w:val="00724E83"/>
    <w:rsid w:val="00725161"/>
    <w:rsid w:val="00725495"/>
    <w:rsid w:val="00725599"/>
    <w:rsid w:val="00725971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0E5F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D2C"/>
    <w:rsid w:val="00737FA5"/>
    <w:rsid w:val="00740144"/>
    <w:rsid w:val="007404CA"/>
    <w:rsid w:val="00740A73"/>
    <w:rsid w:val="00740DB3"/>
    <w:rsid w:val="00740E9F"/>
    <w:rsid w:val="00741438"/>
    <w:rsid w:val="0074150A"/>
    <w:rsid w:val="00741648"/>
    <w:rsid w:val="007417BD"/>
    <w:rsid w:val="00741B1D"/>
    <w:rsid w:val="00741E03"/>
    <w:rsid w:val="007425E9"/>
    <w:rsid w:val="00742752"/>
    <w:rsid w:val="00743A6F"/>
    <w:rsid w:val="00743AF2"/>
    <w:rsid w:val="00743CF1"/>
    <w:rsid w:val="0074416A"/>
    <w:rsid w:val="007441E3"/>
    <w:rsid w:val="0074444E"/>
    <w:rsid w:val="00744507"/>
    <w:rsid w:val="00744A69"/>
    <w:rsid w:val="00744D2E"/>
    <w:rsid w:val="00744E19"/>
    <w:rsid w:val="00745032"/>
    <w:rsid w:val="0074530F"/>
    <w:rsid w:val="00745432"/>
    <w:rsid w:val="00745933"/>
    <w:rsid w:val="00745E26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BC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75B"/>
    <w:rsid w:val="00755C15"/>
    <w:rsid w:val="007561FD"/>
    <w:rsid w:val="00756234"/>
    <w:rsid w:val="007564E2"/>
    <w:rsid w:val="00756724"/>
    <w:rsid w:val="0075699E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3928"/>
    <w:rsid w:val="00764679"/>
    <w:rsid w:val="00764B6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248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DB0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7FC"/>
    <w:rsid w:val="00776AF1"/>
    <w:rsid w:val="00776C7A"/>
    <w:rsid w:val="00777014"/>
    <w:rsid w:val="00777253"/>
    <w:rsid w:val="00777579"/>
    <w:rsid w:val="0077765A"/>
    <w:rsid w:val="00777667"/>
    <w:rsid w:val="00777EA7"/>
    <w:rsid w:val="007803EE"/>
    <w:rsid w:val="00780D7C"/>
    <w:rsid w:val="0078108D"/>
    <w:rsid w:val="007810BE"/>
    <w:rsid w:val="0078152F"/>
    <w:rsid w:val="00781723"/>
    <w:rsid w:val="0078184A"/>
    <w:rsid w:val="0078199A"/>
    <w:rsid w:val="00781E59"/>
    <w:rsid w:val="00781FAB"/>
    <w:rsid w:val="00782152"/>
    <w:rsid w:val="00782343"/>
    <w:rsid w:val="007824B9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0B7"/>
    <w:rsid w:val="00784386"/>
    <w:rsid w:val="00784506"/>
    <w:rsid w:val="007846EF"/>
    <w:rsid w:val="00784970"/>
    <w:rsid w:val="00784E04"/>
    <w:rsid w:val="0078512C"/>
    <w:rsid w:val="007852AA"/>
    <w:rsid w:val="007852BE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59D2"/>
    <w:rsid w:val="007960A2"/>
    <w:rsid w:val="0079613B"/>
    <w:rsid w:val="007962E2"/>
    <w:rsid w:val="007963B5"/>
    <w:rsid w:val="00796B44"/>
    <w:rsid w:val="00796E91"/>
    <w:rsid w:val="0079793E"/>
    <w:rsid w:val="00797B09"/>
    <w:rsid w:val="00797BA3"/>
    <w:rsid w:val="00797C24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22C"/>
    <w:rsid w:val="007A3277"/>
    <w:rsid w:val="007A3520"/>
    <w:rsid w:val="007A39B2"/>
    <w:rsid w:val="007A3B11"/>
    <w:rsid w:val="007A3C91"/>
    <w:rsid w:val="007A3F09"/>
    <w:rsid w:val="007A3F27"/>
    <w:rsid w:val="007A4178"/>
    <w:rsid w:val="007A4399"/>
    <w:rsid w:val="007A43E3"/>
    <w:rsid w:val="007A4AA9"/>
    <w:rsid w:val="007A4C52"/>
    <w:rsid w:val="007A4C7A"/>
    <w:rsid w:val="007A4DE4"/>
    <w:rsid w:val="007A4E40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2C2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B6F12"/>
    <w:rsid w:val="007B7C2F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351"/>
    <w:rsid w:val="007C276B"/>
    <w:rsid w:val="007C28D9"/>
    <w:rsid w:val="007C3041"/>
    <w:rsid w:val="007C317E"/>
    <w:rsid w:val="007C3ABE"/>
    <w:rsid w:val="007C3D27"/>
    <w:rsid w:val="007C4296"/>
    <w:rsid w:val="007C4301"/>
    <w:rsid w:val="007C430F"/>
    <w:rsid w:val="007C4960"/>
    <w:rsid w:val="007C4AB3"/>
    <w:rsid w:val="007C4BB6"/>
    <w:rsid w:val="007C5A3F"/>
    <w:rsid w:val="007C5A45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7F3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1BD6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BB5"/>
    <w:rsid w:val="007E160D"/>
    <w:rsid w:val="007E1790"/>
    <w:rsid w:val="007E1B84"/>
    <w:rsid w:val="007E1FB9"/>
    <w:rsid w:val="007E2109"/>
    <w:rsid w:val="007E226A"/>
    <w:rsid w:val="007E2428"/>
    <w:rsid w:val="007E252A"/>
    <w:rsid w:val="007E27EF"/>
    <w:rsid w:val="007E2A19"/>
    <w:rsid w:val="007E2B60"/>
    <w:rsid w:val="007E2E1C"/>
    <w:rsid w:val="007E3034"/>
    <w:rsid w:val="007E384C"/>
    <w:rsid w:val="007E4460"/>
    <w:rsid w:val="007E446F"/>
    <w:rsid w:val="007E44B5"/>
    <w:rsid w:val="007E4557"/>
    <w:rsid w:val="007E482C"/>
    <w:rsid w:val="007E4C81"/>
    <w:rsid w:val="007E4D57"/>
    <w:rsid w:val="007E4F45"/>
    <w:rsid w:val="007E502E"/>
    <w:rsid w:val="007E5130"/>
    <w:rsid w:val="007E536D"/>
    <w:rsid w:val="007E5B55"/>
    <w:rsid w:val="007E5EB6"/>
    <w:rsid w:val="007E5FD3"/>
    <w:rsid w:val="007E6821"/>
    <w:rsid w:val="007E68E0"/>
    <w:rsid w:val="007E6AE3"/>
    <w:rsid w:val="007E7271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0B53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B1"/>
    <w:rsid w:val="00803CE0"/>
    <w:rsid w:val="00803D08"/>
    <w:rsid w:val="008049C4"/>
    <w:rsid w:val="00804B7F"/>
    <w:rsid w:val="00804DD5"/>
    <w:rsid w:val="00805070"/>
    <w:rsid w:val="00805535"/>
    <w:rsid w:val="00805D00"/>
    <w:rsid w:val="00805F2F"/>
    <w:rsid w:val="00806469"/>
    <w:rsid w:val="00806513"/>
    <w:rsid w:val="008065C2"/>
    <w:rsid w:val="00806917"/>
    <w:rsid w:val="00806958"/>
    <w:rsid w:val="00806A0B"/>
    <w:rsid w:val="00806D82"/>
    <w:rsid w:val="00806D9D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A1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2EF"/>
    <w:rsid w:val="00814B2E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4D"/>
    <w:rsid w:val="00817661"/>
    <w:rsid w:val="008179F0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63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201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2954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4FA8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50"/>
    <w:rsid w:val="00841682"/>
    <w:rsid w:val="00841947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47E85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D17"/>
    <w:rsid w:val="00853EAC"/>
    <w:rsid w:val="008542C7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ADD"/>
    <w:rsid w:val="00862B9D"/>
    <w:rsid w:val="00862E3D"/>
    <w:rsid w:val="00863484"/>
    <w:rsid w:val="00863DBB"/>
    <w:rsid w:val="00863FF7"/>
    <w:rsid w:val="008641BB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6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A1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23E"/>
    <w:rsid w:val="008804D7"/>
    <w:rsid w:val="00880648"/>
    <w:rsid w:val="0088114D"/>
    <w:rsid w:val="0088115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2D58"/>
    <w:rsid w:val="00882F8C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8CE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210"/>
    <w:rsid w:val="008864AD"/>
    <w:rsid w:val="00886AF5"/>
    <w:rsid w:val="00886C4A"/>
    <w:rsid w:val="00886DA7"/>
    <w:rsid w:val="008870E2"/>
    <w:rsid w:val="008871B4"/>
    <w:rsid w:val="0088734A"/>
    <w:rsid w:val="008877A9"/>
    <w:rsid w:val="00890262"/>
    <w:rsid w:val="008905BC"/>
    <w:rsid w:val="00890CB8"/>
    <w:rsid w:val="00890CF0"/>
    <w:rsid w:val="008910E4"/>
    <w:rsid w:val="008914D2"/>
    <w:rsid w:val="008916CB"/>
    <w:rsid w:val="008919B7"/>
    <w:rsid w:val="00891CFD"/>
    <w:rsid w:val="00891D94"/>
    <w:rsid w:val="00891E39"/>
    <w:rsid w:val="00891E44"/>
    <w:rsid w:val="008923D7"/>
    <w:rsid w:val="00892A90"/>
    <w:rsid w:val="00892F4A"/>
    <w:rsid w:val="00893192"/>
    <w:rsid w:val="00893276"/>
    <w:rsid w:val="008933A5"/>
    <w:rsid w:val="00893BC3"/>
    <w:rsid w:val="00893F12"/>
    <w:rsid w:val="008940C4"/>
    <w:rsid w:val="0089445C"/>
    <w:rsid w:val="00894923"/>
    <w:rsid w:val="0089499D"/>
    <w:rsid w:val="008949D1"/>
    <w:rsid w:val="00894A9D"/>
    <w:rsid w:val="00895194"/>
    <w:rsid w:val="00895240"/>
    <w:rsid w:val="00895EA6"/>
    <w:rsid w:val="0089600A"/>
    <w:rsid w:val="008960A4"/>
    <w:rsid w:val="00896119"/>
    <w:rsid w:val="00896571"/>
    <w:rsid w:val="0089673A"/>
    <w:rsid w:val="008969E0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1D66"/>
    <w:rsid w:val="008A1DB1"/>
    <w:rsid w:val="008A2692"/>
    <w:rsid w:val="008A2773"/>
    <w:rsid w:val="008A29C5"/>
    <w:rsid w:val="008A2BB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48A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13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2C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5A4"/>
    <w:rsid w:val="008B79DE"/>
    <w:rsid w:val="008B7A13"/>
    <w:rsid w:val="008B7DFD"/>
    <w:rsid w:val="008C04FA"/>
    <w:rsid w:val="008C07CB"/>
    <w:rsid w:val="008C0976"/>
    <w:rsid w:val="008C0F7A"/>
    <w:rsid w:val="008C13B6"/>
    <w:rsid w:val="008C182F"/>
    <w:rsid w:val="008C1CB1"/>
    <w:rsid w:val="008C1DC3"/>
    <w:rsid w:val="008C2001"/>
    <w:rsid w:val="008C209A"/>
    <w:rsid w:val="008C2407"/>
    <w:rsid w:val="008C25B6"/>
    <w:rsid w:val="008C291D"/>
    <w:rsid w:val="008C2B44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80B"/>
    <w:rsid w:val="008C58A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C7B65"/>
    <w:rsid w:val="008D0011"/>
    <w:rsid w:val="008D0168"/>
    <w:rsid w:val="008D02B9"/>
    <w:rsid w:val="008D0574"/>
    <w:rsid w:val="008D0714"/>
    <w:rsid w:val="008D126C"/>
    <w:rsid w:val="008D14D9"/>
    <w:rsid w:val="008D1964"/>
    <w:rsid w:val="008D1BB4"/>
    <w:rsid w:val="008D22AF"/>
    <w:rsid w:val="008D26AF"/>
    <w:rsid w:val="008D26CD"/>
    <w:rsid w:val="008D289F"/>
    <w:rsid w:val="008D2FE4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8E0"/>
    <w:rsid w:val="008D79F7"/>
    <w:rsid w:val="008D7AAD"/>
    <w:rsid w:val="008D7BC5"/>
    <w:rsid w:val="008D7FAD"/>
    <w:rsid w:val="008E0922"/>
    <w:rsid w:val="008E0F52"/>
    <w:rsid w:val="008E1EFF"/>
    <w:rsid w:val="008E25E9"/>
    <w:rsid w:val="008E2B9B"/>
    <w:rsid w:val="008E2C13"/>
    <w:rsid w:val="008E3686"/>
    <w:rsid w:val="008E38EF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E58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57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164"/>
    <w:rsid w:val="00904388"/>
    <w:rsid w:val="00904414"/>
    <w:rsid w:val="009044A7"/>
    <w:rsid w:val="00904986"/>
    <w:rsid w:val="00904E9F"/>
    <w:rsid w:val="0090589A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774"/>
    <w:rsid w:val="00913869"/>
    <w:rsid w:val="00913AB5"/>
    <w:rsid w:val="009142E7"/>
    <w:rsid w:val="00914B73"/>
    <w:rsid w:val="00914DD7"/>
    <w:rsid w:val="00914E39"/>
    <w:rsid w:val="00914E91"/>
    <w:rsid w:val="00914F56"/>
    <w:rsid w:val="00915721"/>
    <w:rsid w:val="00915C76"/>
    <w:rsid w:val="009161F9"/>
    <w:rsid w:val="00916A7F"/>
    <w:rsid w:val="00917229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0DD"/>
    <w:rsid w:val="0092317A"/>
    <w:rsid w:val="00923A63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DD7"/>
    <w:rsid w:val="00926F48"/>
    <w:rsid w:val="00926F93"/>
    <w:rsid w:val="00927976"/>
    <w:rsid w:val="00927F85"/>
    <w:rsid w:val="0093003D"/>
    <w:rsid w:val="009308A0"/>
    <w:rsid w:val="00930C5C"/>
    <w:rsid w:val="00930D1D"/>
    <w:rsid w:val="00930F99"/>
    <w:rsid w:val="00931395"/>
    <w:rsid w:val="00932971"/>
    <w:rsid w:val="00933032"/>
    <w:rsid w:val="00933629"/>
    <w:rsid w:val="0093366A"/>
    <w:rsid w:val="00933E78"/>
    <w:rsid w:val="009341DA"/>
    <w:rsid w:val="0093439B"/>
    <w:rsid w:val="00934D68"/>
    <w:rsid w:val="00935023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E2E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485"/>
    <w:rsid w:val="00946C41"/>
    <w:rsid w:val="00946C47"/>
    <w:rsid w:val="00946CA3"/>
    <w:rsid w:val="00947152"/>
    <w:rsid w:val="00947872"/>
    <w:rsid w:val="00947C2B"/>
    <w:rsid w:val="00947DA6"/>
    <w:rsid w:val="00950162"/>
    <w:rsid w:val="009505F2"/>
    <w:rsid w:val="00950B6C"/>
    <w:rsid w:val="00951050"/>
    <w:rsid w:val="009512A2"/>
    <w:rsid w:val="00951A69"/>
    <w:rsid w:val="00951D50"/>
    <w:rsid w:val="00951E97"/>
    <w:rsid w:val="00951F14"/>
    <w:rsid w:val="00952041"/>
    <w:rsid w:val="009522CB"/>
    <w:rsid w:val="00952599"/>
    <w:rsid w:val="009526CB"/>
    <w:rsid w:val="00952A17"/>
    <w:rsid w:val="00953253"/>
    <w:rsid w:val="009535F7"/>
    <w:rsid w:val="00953704"/>
    <w:rsid w:val="00953741"/>
    <w:rsid w:val="009537D6"/>
    <w:rsid w:val="00953802"/>
    <w:rsid w:val="00954122"/>
    <w:rsid w:val="00954192"/>
    <w:rsid w:val="009542C5"/>
    <w:rsid w:val="00954591"/>
    <w:rsid w:val="00954846"/>
    <w:rsid w:val="00954A35"/>
    <w:rsid w:val="00954B58"/>
    <w:rsid w:val="00954CF0"/>
    <w:rsid w:val="00954DB0"/>
    <w:rsid w:val="00955639"/>
    <w:rsid w:val="0095596D"/>
    <w:rsid w:val="00955BCE"/>
    <w:rsid w:val="00955EC0"/>
    <w:rsid w:val="00955EE3"/>
    <w:rsid w:val="0095604E"/>
    <w:rsid w:val="0095623C"/>
    <w:rsid w:val="00956FEB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747"/>
    <w:rsid w:val="0096477B"/>
    <w:rsid w:val="009647C4"/>
    <w:rsid w:val="00964885"/>
    <w:rsid w:val="00964D67"/>
    <w:rsid w:val="0096532F"/>
    <w:rsid w:val="009653D7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04C"/>
    <w:rsid w:val="009744B9"/>
    <w:rsid w:val="00974504"/>
    <w:rsid w:val="0097473B"/>
    <w:rsid w:val="00974750"/>
    <w:rsid w:val="00974774"/>
    <w:rsid w:val="00974795"/>
    <w:rsid w:val="00974886"/>
    <w:rsid w:val="009748D6"/>
    <w:rsid w:val="00974BBE"/>
    <w:rsid w:val="00974CD1"/>
    <w:rsid w:val="00974D01"/>
    <w:rsid w:val="00974FBB"/>
    <w:rsid w:val="009750D6"/>
    <w:rsid w:val="00975413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57B"/>
    <w:rsid w:val="00981E4D"/>
    <w:rsid w:val="00981F4A"/>
    <w:rsid w:val="00982332"/>
    <w:rsid w:val="0098242C"/>
    <w:rsid w:val="00982535"/>
    <w:rsid w:val="00982692"/>
    <w:rsid w:val="009826EB"/>
    <w:rsid w:val="00982B58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444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63B"/>
    <w:rsid w:val="00997CF9"/>
    <w:rsid w:val="00997EF2"/>
    <w:rsid w:val="00997F9D"/>
    <w:rsid w:val="009A0505"/>
    <w:rsid w:val="009A06B3"/>
    <w:rsid w:val="009A07AC"/>
    <w:rsid w:val="009A09A5"/>
    <w:rsid w:val="009A0A74"/>
    <w:rsid w:val="009A0B3F"/>
    <w:rsid w:val="009A0D14"/>
    <w:rsid w:val="009A11BF"/>
    <w:rsid w:val="009A13A5"/>
    <w:rsid w:val="009A159D"/>
    <w:rsid w:val="009A182C"/>
    <w:rsid w:val="009A1A0F"/>
    <w:rsid w:val="009A22A1"/>
    <w:rsid w:val="009A23C5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A0B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65CE"/>
    <w:rsid w:val="009B6FA0"/>
    <w:rsid w:val="009B7030"/>
    <w:rsid w:val="009B77D6"/>
    <w:rsid w:val="009B7B11"/>
    <w:rsid w:val="009B7D37"/>
    <w:rsid w:val="009C0A42"/>
    <w:rsid w:val="009C0AA6"/>
    <w:rsid w:val="009C0DC1"/>
    <w:rsid w:val="009C1967"/>
    <w:rsid w:val="009C1BEE"/>
    <w:rsid w:val="009C1D33"/>
    <w:rsid w:val="009C2ADD"/>
    <w:rsid w:val="009C2EF2"/>
    <w:rsid w:val="009C2F06"/>
    <w:rsid w:val="009C3208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0D5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B4B"/>
    <w:rsid w:val="009D1CFA"/>
    <w:rsid w:val="009D20C7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26A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2B8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996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92A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45B5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BF"/>
    <w:rsid w:val="00A008C8"/>
    <w:rsid w:val="00A00956"/>
    <w:rsid w:val="00A00A8A"/>
    <w:rsid w:val="00A00C9F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CBD"/>
    <w:rsid w:val="00A03E1C"/>
    <w:rsid w:val="00A03FF0"/>
    <w:rsid w:val="00A046F3"/>
    <w:rsid w:val="00A04A71"/>
    <w:rsid w:val="00A04DD2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88E"/>
    <w:rsid w:val="00A06A63"/>
    <w:rsid w:val="00A06C16"/>
    <w:rsid w:val="00A0707C"/>
    <w:rsid w:val="00A073CA"/>
    <w:rsid w:val="00A075E3"/>
    <w:rsid w:val="00A078AB"/>
    <w:rsid w:val="00A07ADF"/>
    <w:rsid w:val="00A07D84"/>
    <w:rsid w:val="00A07EF0"/>
    <w:rsid w:val="00A07F54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49A"/>
    <w:rsid w:val="00A17813"/>
    <w:rsid w:val="00A1791F"/>
    <w:rsid w:val="00A179FA"/>
    <w:rsid w:val="00A17FC1"/>
    <w:rsid w:val="00A2024C"/>
    <w:rsid w:val="00A202A2"/>
    <w:rsid w:val="00A207AD"/>
    <w:rsid w:val="00A20B87"/>
    <w:rsid w:val="00A20F9D"/>
    <w:rsid w:val="00A20FF5"/>
    <w:rsid w:val="00A21093"/>
    <w:rsid w:val="00A217FE"/>
    <w:rsid w:val="00A21A96"/>
    <w:rsid w:val="00A21D93"/>
    <w:rsid w:val="00A21DB9"/>
    <w:rsid w:val="00A21FFF"/>
    <w:rsid w:val="00A22390"/>
    <w:rsid w:val="00A22654"/>
    <w:rsid w:val="00A22ABB"/>
    <w:rsid w:val="00A22C1C"/>
    <w:rsid w:val="00A22D0B"/>
    <w:rsid w:val="00A22F9C"/>
    <w:rsid w:val="00A23002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868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13E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922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479C9"/>
    <w:rsid w:val="00A47FB4"/>
    <w:rsid w:val="00A502AC"/>
    <w:rsid w:val="00A509BA"/>
    <w:rsid w:val="00A513AD"/>
    <w:rsid w:val="00A513ED"/>
    <w:rsid w:val="00A513F8"/>
    <w:rsid w:val="00A51712"/>
    <w:rsid w:val="00A51848"/>
    <w:rsid w:val="00A51965"/>
    <w:rsid w:val="00A51AFD"/>
    <w:rsid w:val="00A51B1E"/>
    <w:rsid w:val="00A51B60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A69"/>
    <w:rsid w:val="00A56B3A"/>
    <w:rsid w:val="00A570AD"/>
    <w:rsid w:val="00A571B1"/>
    <w:rsid w:val="00A57343"/>
    <w:rsid w:val="00A578B1"/>
    <w:rsid w:val="00A57CE1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7EE"/>
    <w:rsid w:val="00A65997"/>
    <w:rsid w:val="00A65ACD"/>
    <w:rsid w:val="00A65F33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258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D1F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858"/>
    <w:rsid w:val="00A76B99"/>
    <w:rsid w:val="00A76BCE"/>
    <w:rsid w:val="00A76BEB"/>
    <w:rsid w:val="00A76DD0"/>
    <w:rsid w:val="00A7711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4B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754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6AB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9EE"/>
    <w:rsid w:val="00AA0B57"/>
    <w:rsid w:val="00AA0E3A"/>
    <w:rsid w:val="00AA1162"/>
    <w:rsid w:val="00AA164B"/>
    <w:rsid w:val="00AA18DE"/>
    <w:rsid w:val="00AA19B0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97F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5FAE"/>
    <w:rsid w:val="00AB6194"/>
    <w:rsid w:val="00AB63B5"/>
    <w:rsid w:val="00AB67D5"/>
    <w:rsid w:val="00AB6B30"/>
    <w:rsid w:val="00AB731C"/>
    <w:rsid w:val="00AC1B44"/>
    <w:rsid w:val="00AC1D51"/>
    <w:rsid w:val="00AC1F5C"/>
    <w:rsid w:val="00AC21D3"/>
    <w:rsid w:val="00AC257D"/>
    <w:rsid w:val="00AC25B5"/>
    <w:rsid w:val="00AC279D"/>
    <w:rsid w:val="00AC2D67"/>
    <w:rsid w:val="00AC2F23"/>
    <w:rsid w:val="00AC306D"/>
    <w:rsid w:val="00AC328E"/>
    <w:rsid w:val="00AC35C8"/>
    <w:rsid w:val="00AC385D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3CD"/>
    <w:rsid w:val="00AC6953"/>
    <w:rsid w:val="00AC6AF3"/>
    <w:rsid w:val="00AC7024"/>
    <w:rsid w:val="00AC7427"/>
    <w:rsid w:val="00AC7483"/>
    <w:rsid w:val="00AC7558"/>
    <w:rsid w:val="00AC78E1"/>
    <w:rsid w:val="00AC7AE9"/>
    <w:rsid w:val="00AC7B28"/>
    <w:rsid w:val="00AC7ED0"/>
    <w:rsid w:val="00AD0052"/>
    <w:rsid w:val="00AD0B8E"/>
    <w:rsid w:val="00AD0F26"/>
    <w:rsid w:val="00AD10B9"/>
    <w:rsid w:val="00AD1116"/>
    <w:rsid w:val="00AD15D2"/>
    <w:rsid w:val="00AD1B96"/>
    <w:rsid w:val="00AD1BB4"/>
    <w:rsid w:val="00AD1E5C"/>
    <w:rsid w:val="00AD1FF4"/>
    <w:rsid w:val="00AD21FB"/>
    <w:rsid w:val="00AD23C3"/>
    <w:rsid w:val="00AD296A"/>
    <w:rsid w:val="00AD2A6C"/>
    <w:rsid w:val="00AD2CF6"/>
    <w:rsid w:val="00AD2E79"/>
    <w:rsid w:val="00AD3863"/>
    <w:rsid w:val="00AD3890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61F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0D"/>
    <w:rsid w:val="00AE71AA"/>
    <w:rsid w:val="00AE73B6"/>
    <w:rsid w:val="00AE7CC3"/>
    <w:rsid w:val="00AE7EEC"/>
    <w:rsid w:val="00AF0307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3D1"/>
    <w:rsid w:val="00AF54A7"/>
    <w:rsid w:val="00AF5750"/>
    <w:rsid w:val="00AF5809"/>
    <w:rsid w:val="00AF5B1B"/>
    <w:rsid w:val="00AF5B2E"/>
    <w:rsid w:val="00AF5D31"/>
    <w:rsid w:val="00AF603C"/>
    <w:rsid w:val="00AF63C1"/>
    <w:rsid w:val="00AF663E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24"/>
    <w:rsid w:val="00B0639F"/>
    <w:rsid w:val="00B06566"/>
    <w:rsid w:val="00B068CE"/>
    <w:rsid w:val="00B06967"/>
    <w:rsid w:val="00B06DF6"/>
    <w:rsid w:val="00B06E90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DA3"/>
    <w:rsid w:val="00B13E87"/>
    <w:rsid w:val="00B14229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B3"/>
    <w:rsid w:val="00B22EF1"/>
    <w:rsid w:val="00B238BC"/>
    <w:rsid w:val="00B23949"/>
    <w:rsid w:val="00B23D7D"/>
    <w:rsid w:val="00B23E40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2FE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1F"/>
    <w:rsid w:val="00B36159"/>
    <w:rsid w:val="00B365E6"/>
    <w:rsid w:val="00B36894"/>
    <w:rsid w:val="00B36B29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68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C9F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DA"/>
    <w:rsid w:val="00B525E2"/>
    <w:rsid w:val="00B52A06"/>
    <w:rsid w:val="00B52A8D"/>
    <w:rsid w:val="00B52AF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178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1E1B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AF9"/>
    <w:rsid w:val="00B65F89"/>
    <w:rsid w:val="00B66299"/>
    <w:rsid w:val="00B66364"/>
    <w:rsid w:val="00B665B8"/>
    <w:rsid w:val="00B66A9B"/>
    <w:rsid w:val="00B66B90"/>
    <w:rsid w:val="00B66E95"/>
    <w:rsid w:val="00B67180"/>
    <w:rsid w:val="00B67568"/>
    <w:rsid w:val="00B67581"/>
    <w:rsid w:val="00B67EBF"/>
    <w:rsid w:val="00B7019E"/>
    <w:rsid w:val="00B70443"/>
    <w:rsid w:val="00B70673"/>
    <w:rsid w:val="00B70E1E"/>
    <w:rsid w:val="00B70EAA"/>
    <w:rsid w:val="00B71020"/>
    <w:rsid w:val="00B71220"/>
    <w:rsid w:val="00B71693"/>
    <w:rsid w:val="00B71978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0A3D"/>
    <w:rsid w:val="00B816DB"/>
    <w:rsid w:val="00B819DC"/>
    <w:rsid w:val="00B81BF2"/>
    <w:rsid w:val="00B8212F"/>
    <w:rsid w:val="00B82646"/>
    <w:rsid w:val="00B82909"/>
    <w:rsid w:val="00B82936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7D2"/>
    <w:rsid w:val="00B87E52"/>
    <w:rsid w:val="00B9055C"/>
    <w:rsid w:val="00B909DE"/>
    <w:rsid w:val="00B90DA5"/>
    <w:rsid w:val="00B912D7"/>
    <w:rsid w:val="00B91786"/>
    <w:rsid w:val="00B91C38"/>
    <w:rsid w:val="00B91D17"/>
    <w:rsid w:val="00B91E1C"/>
    <w:rsid w:val="00B91FF6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3EDC"/>
    <w:rsid w:val="00B94181"/>
    <w:rsid w:val="00B94AC8"/>
    <w:rsid w:val="00B94D04"/>
    <w:rsid w:val="00B94F70"/>
    <w:rsid w:val="00B95308"/>
    <w:rsid w:val="00B95568"/>
    <w:rsid w:val="00B958C6"/>
    <w:rsid w:val="00B9760A"/>
    <w:rsid w:val="00B97680"/>
    <w:rsid w:val="00B978A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A87"/>
    <w:rsid w:val="00BA2E8A"/>
    <w:rsid w:val="00BA30E1"/>
    <w:rsid w:val="00BA311A"/>
    <w:rsid w:val="00BA328D"/>
    <w:rsid w:val="00BA3C03"/>
    <w:rsid w:val="00BA4BBD"/>
    <w:rsid w:val="00BA55CF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44"/>
    <w:rsid w:val="00BA7FB9"/>
    <w:rsid w:val="00BB0458"/>
    <w:rsid w:val="00BB0466"/>
    <w:rsid w:val="00BB0F0B"/>
    <w:rsid w:val="00BB0F85"/>
    <w:rsid w:val="00BB11D6"/>
    <w:rsid w:val="00BB1253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DD5"/>
    <w:rsid w:val="00BB4E7C"/>
    <w:rsid w:val="00BB4EFC"/>
    <w:rsid w:val="00BB4F66"/>
    <w:rsid w:val="00BB5597"/>
    <w:rsid w:val="00BB5A13"/>
    <w:rsid w:val="00BB5F00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23F"/>
    <w:rsid w:val="00BC22B1"/>
    <w:rsid w:val="00BC233D"/>
    <w:rsid w:val="00BC2AF7"/>
    <w:rsid w:val="00BC2F75"/>
    <w:rsid w:val="00BC300D"/>
    <w:rsid w:val="00BC3143"/>
    <w:rsid w:val="00BC317F"/>
    <w:rsid w:val="00BC379E"/>
    <w:rsid w:val="00BC3A26"/>
    <w:rsid w:val="00BC3AE1"/>
    <w:rsid w:val="00BC3F1B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2BB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85F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3F52"/>
    <w:rsid w:val="00BE4359"/>
    <w:rsid w:val="00BE46D1"/>
    <w:rsid w:val="00BE5859"/>
    <w:rsid w:val="00BE5D77"/>
    <w:rsid w:val="00BE644C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C51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19B"/>
    <w:rsid w:val="00C01208"/>
    <w:rsid w:val="00C019FD"/>
    <w:rsid w:val="00C02221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4EF0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1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7C"/>
    <w:rsid w:val="00C175FC"/>
    <w:rsid w:val="00C17816"/>
    <w:rsid w:val="00C17D28"/>
    <w:rsid w:val="00C17E1C"/>
    <w:rsid w:val="00C20262"/>
    <w:rsid w:val="00C203F1"/>
    <w:rsid w:val="00C204AF"/>
    <w:rsid w:val="00C20782"/>
    <w:rsid w:val="00C213A3"/>
    <w:rsid w:val="00C213F7"/>
    <w:rsid w:val="00C218ED"/>
    <w:rsid w:val="00C22619"/>
    <w:rsid w:val="00C23499"/>
    <w:rsid w:val="00C238FC"/>
    <w:rsid w:val="00C23AFB"/>
    <w:rsid w:val="00C23C40"/>
    <w:rsid w:val="00C23D04"/>
    <w:rsid w:val="00C23D7D"/>
    <w:rsid w:val="00C241FA"/>
    <w:rsid w:val="00C24596"/>
    <w:rsid w:val="00C248B8"/>
    <w:rsid w:val="00C24CFD"/>
    <w:rsid w:val="00C250B3"/>
    <w:rsid w:val="00C2565F"/>
    <w:rsid w:val="00C261E1"/>
    <w:rsid w:val="00C2696E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0FB9"/>
    <w:rsid w:val="00C3101E"/>
    <w:rsid w:val="00C312FF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9DD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24D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AE8"/>
    <w:rsid w:val="00C37B1A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3E3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47CE2"/>
    <w:rsid w:val="00C5031B"/>
    <w:rsid w:val="00C505F0"/>
    <w:rsid w:val="00C506D8"/>
    <w:rsid w:val="00C50EDC"/>
    <w:rsid w:val="00C51617"/>
    <w:rsid w:val="00C51B5B"/>
    <w:rsid w:val="00C51C70"/>
    <w:rsid w:val="00C51EAF"/>
    <w:rsid w:val="00C520D1"/>
    <w:rsid w:val="00C5210E"/>
    <w:rsid w:val="00C5226A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6F1F"/>
    <w:rsid w:val="00C57298"/>
    <w:rsid w:val="00C57331"/>
    <w:rsid w:val="00C57775"/>
    <w:rsid w:val="00C577D6"/>
    <w:rsid w:val="00C57ABB"/>
    <w:rsid w:val="00C57BFB"/>
    <w:rsid w:val="00C57DB1"/>
    <w:rsid w:val="00C6048F"/>
    <w:rsid w:val="00C611AA"/>
    <w:rsid w:val="00C616B3"/>
    <w:rsid w:val="00C61B47"/>
    <w:rsid w:val="00C62392"/>
    <w:rsid w:val="00C6240C"/>
    <w:rsid w:val="00C62600"/>
    <w:rsid w:val="00C6294C"/>
    <w:rsid w:val="00C62A05"/>
    <w:rsid w:val="00C62BAE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727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66E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787"/>
    <w:rsid w:val="00C729FD"/>
    <w:rsid w:val="00C72A45"/>
    <w:rsid w:val="00C732DC"/>
    <w:rsid w:val="00C73358"/>
    <w:rsid w:val="00C7346B"/>
    <w:rsid w:val="00C73502"/>
    <w:rsid w:val="00C736D7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0F8E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37E5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6D51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90D"/>
    <w:rsid w:val="00C92AAB"/>
    <w:rsid w:val="00C92D22"/>
    <w:rsid w:val="00C92F9E"/>
    <w:rsid w:val="00C933C4"/>
    <w:rsid w:val="00C933CA"/>
    <w:rsid w:val="00C93905"/>
    <w:rsid w:val="00C93937"/>
    <w:rsid w:val="00C939D9"/>
    <w:rsid w:val="00C93C08"/>
    <w:rsid w:val="00C93CA7"/>
    <w:rsid w:val="00C9427F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37"/>
    <w:rsid w:val="00CA4842"/>
    <w:rsid w:val="00CA48F3"/>
    <w:rsid w:val="00CA521F"/>
    <w:rsid w:val="00CA550C"/>
    <w:rsid w:val="00CA5773"/>
    <w:rsid w:val="00CA669C"/>
    <w:rsid w:val="00CA66CB"/>
    <w:rsid w:val="00CA736A"/>
    <w:rsid w:val="00CA7571"/>
    <w:rsid w:val="00CB0518"/>
    <w:rsid w:val="00CB07DB"/>
    <w:rsid w:val="00CB1004"/>
    <w:rsid w:val="00CB1656"/>
    <w:rsid w:val="00CB1977"/>
    <w:rsid w:val="00CB1BF1"/>
    <w:rsid w:val="00CB2984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96E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354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0EC"/>
    <w:rsid w:val="00CC2443"/>
    <w:rsid w:val="00CC256F"/>
    <w:rsid w:val="00CC2635"/>
    <w:rsid w:val="00CC3249"/>
    <w:rsid w:val="00CC326D"/>
    <w:rsid w:val="00CC35B3"/>
    <w:rsid w:val="00CC3FF0"/>
    <w:rsid w:val="00CC416E"/>
    <w:rsid w:val="00CC43D2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10A"/>
    <w:rsid w:val="00CD238C"/>
    <w:rsid w:val="00CD23CB"/>
    <w:rsid w:val="00CD26C7"/>
    <w:rsid w:val="00CD2748"/>
    <w:rsid w:val="00CD280D"/>
    <w:rsid w:val="00CD2955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20"/>
    <w:rsid w:val="00CD54B2"/>
    <w:rsid w:val="00CD5553"/>
    <w:rsid w:val="00CD572A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D7EF7"/>
    <w:rsid w:val="00CE0466"/>
    <w:rsid w:val="00CE0490"/>
    <w:rsid w:val="00CE066F"/>
    <w:rsid w:val="00CE085C"/>
    <w:rsid w:val="00CE08E0"/>
    <w:rsid w:val="00CE08E1"/>
    <w:rsid w:val="00CE0CBF"/>
    <w:rsid w:val="00CE1323"/>
    <w:rsid w:val="00CE161C"/>
    <w:rsid w:val="00CE17E5"/>
    <w:rsid w:val="00CE1A19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064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12F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47E0"/>
    <w:rsid w:val="00D048E6"/>
    <w:rsid w:val="00D0537C"/>
    <w:rsid w:val="00D05AD8"/>
    <w:rsid w:val="00D05D60"/>
    <w:rsid w:val="00D0622C"/>
    <w:rsid w:val="00D06402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6E6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298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07"/>
    <w:rsid w:val="00D176F9"/>
    <w:rsid w:val="00D200E3"/>
    <w:rsid w:val="00D20503"/>
    <w:rsid w:val="00D206C5"/>
    <w:rsid w:val="00D20808"/>
    <w:rsid w:val="00D2084F"/>
    <w:rsid w:val="00D20EC0"/>
    <w:rsid w:val="00D2122E"/>
    <w:rsid w:val="00D21516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4A"/>
    <w:rsid w:val="00D26DC8"/>
    <w:rsid w:val="00D2719C"/>
    <w:rsid w:val="00D27341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4FA4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0E9"/>
    <w:rsid w:val="00D373B9"/>
    <w:rsid w:val="00D377CC"/>
    <w:rsid w:val="00D377EC"/>
    <w:rsid w:val="00D400CA"/>
    <w:rsid w:val="00D4021E"/>
    <w:rsid w:val="00D40298"/>
    <w:rsid w:val="00D40474"/>
    <w:rsid w:val="00D40568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C64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47ECF"/>
    <w:rsid w:val="00D50350"/>
    <w:rsid w:val="00D50A0C"/>
    <w:rsid w:val="00D50C68"/>
    <w:rsid w:val="00D51378"/>
    <w:rsid w:val="00D5141C"/>
    <w:rsid w:val="00D5168F"/>
    <w:rsid w:val="00D51DFD"/>
    <w:rsid w:val="00D51F5D"/>
    <w:rsid w:val="00D51F8B"/>
    <w:rsid w:val="00D52215"/>
    <w:rsid w:val="00D52783"/>
    <w:rsid w:val="00D52BC0"/>
    <w:rsid w:val="00D5340C"/>
    <w:rsid w:val="00D5357B"/>
    <w:rsid w:val="00D54560"/>
    <w:rsid w:val="00D54CC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151"/>
    <w:rsid w:val="00D625D0"/>
    <w:rsid w:val="00D62836"/>
    <w:rsid w:val="00D6289D"/>
    <w:rsid w:val="00D628F4"/>
    <w:rsid w:val="00D62AF2"/>
    <w:rsid w:val="00D62E49"/>
    <w:rsid w:val="00D62F2F"/>
    <w:rsid w:val="00D63118"/>
    <w:rsid w:val="00D63321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789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4A9"/>
    <w:rsid w:val="00D80838"/>
    <w:rsid w:val="00D80903"/>
    <w:rsid w:val="00D80BCD"/>
    <w:rsid w:val="00D80EFA"/>
    <w:rsid w:val="00D8133D"/>
    <w:rsid w:val="00D816B5"/>
    <w:rsid w:val="00D81E13"/>
    <w:rsid w:val="00D82930"/>
    <w:rsid w:val="00D82A6E"/>
    <w:rsid w:val="00D82E8A"/>
    <w:rsid w:val="00D82FD8"/>
    <w:rsid w:val="00D831F5"/>
    <w:rsid w:val="00D836A1"/>
    <w:rsid w:val="00D8409D"/>
    <w:rsid w:val="00D840FF"/>
    <w:rsid w:val="00D848A5"/>
    <w:rsid w:val="00D84AEA"/>
    <w:rsid w:val="00D84C32"/>
    <w:rsid w:val="00D84D46"/>
    <w:rsid w:val="00D84DBC"/>
    <w:rsid w:val="00D853FC"/>
    <w:rsid w:val="00D857EC"/>
    <w:rsid w:val="00D8582F"/>
    <w:rsid w:val="00D859CC"/>
    <w:rsid w:val="00D859E9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04F"/>
    <w:rsid w:val="00D938E0"/>
    <w:rsid w:val="00D9394F"/>
    <w:rsid w:val="00D93B6E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279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2EBE"/>
    <w:rsid w:val="00DA3039"/>
    <w:rsid w:val="00DA30B5"/>
    <w:rsid w:val="00DA3483"/>
    <w:rsid w:val="00DA35ED"/>
    <w:rsid w:val="00DA3B04"/>
    <w:rsid w:val="00DA3B13"/>
    <w:rsid w:val="00DA3BD0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2F9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BC1"/>
    <w:rsid w:val="00DB0FCE"/>
    <w:rsid w:val="00DB12E2"/>
    <w:rsid w:val="00DB1CCE"/>
    <w:rsid w:val="00DB1F6D"/>
    <w:rsid w:val="00DB2129"/>
    <w:rsid w:val="00DB2509"/>
    <w:rsid w:val="00DB2566"/>
    <w:rsid w:val="00DB2C2C"/>
    <w:rsid w:val="00DB2CED"/>
    <w:rsid w:val="00DB2D15"/>
    <w:rsid w:val="00DB35E0"/>
    <w:rsid w:val="00DB36BE"/>
    <w:rsid w:val="00DB370A"/>
    <w:rsid w:val="00DB37CE"/>
    <w:rsid w:val="00DB3A36"/>
    <w:rsid w:val="00DB3E3E"/>
    <w:rsid w:val="00DB3F57"/>
    <w:rsid w:val="00DB401D"/>
    <w:rsid w:val="00DB411F"/>
    <w:rsid w:val="00DB43F8"/>
    <w:rsid w:val="00DB48AB"/>
    <w:rsid w:val="00DB4A0F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BE4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2A28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4A93"/>
    <w:rsid w:val="00DC5263"/>
    <w:rsid w:val="00DC53E6"/>
    <w:rsid w:val="00DC541E"/>
    <w:rsid w:val="00DC5881"/>
    <w:rsid w:val="00DC5BFB"/>
    <w:rsid w:val="00DC5C58"/>
    <w:rsid w:val="00DC5F04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932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335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C7F"/>
    <w:rsid w:val="00DD6DD4"/>
    <w:rsid w:val="00DD72A1"/>
    <w:rsid w:val="00DD75E4"/>
    <w:rsid w:val="00DD76D2"/>
    <w:rsid w:val="00DD789E"/>
    <w:rsid w:val="00DD7F07"/>
    <w:rsid w:val="00DD7FD8"/>
    <w:rsid w:val="00DE055B"/>
    <w:rsid w:val="00DE056B"/>
    <w:rsid w:val="00DE08DB"/>
    <w:rsid w:val="00DE0C38"/>
    <w:rsid w:val="00DE0C55"/>
    <w:rsid w:val="00DE104A"/>
    <w:rsid w:val="00DE120C"/>
    <w:rsid w:val="00DE146C"/>
    <w:rsid w:val="00DE15B9"/>
    <w:rsid w:val="00DE15E9"/>
    <w:rsid w:val="00DE17E6"/>
    <w:rsid w:val="00DE1A28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6EA5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96B"/>
    <w:rsid w:val="00E05B34"/>
    <w:rsid w:val="00E05D7E"/>
    <w:rsid w:val="00E05FD2"/>
    <w:rsid w:val="00E060F4"/>
    <w:rsid w:val="00E066C7"/>
    <w:rsid w:val="00E068BF"/>
    <w:rsid w:val="00E06A13"/>
    <w:rsid w:val="00E06E3F"/>
    <w:rsid w:val="00E06E7F"/>
    <w:rsid w:val="00E06F49"/>
    <w:rsid w:val="00E0733B"/>
    <w:rsid w:val="00E07810"/>
    <w:rsid w:val="00E103DE"/>
    <w:rsid w:val="00E105E0"/>
    <w:rsid w:val="00E10811"/>
    <w:rsid w:val="00E10A7A"/>
    <w:rsid w:val="00E10D0C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2D6A"/>
    <w:rsid w:val="00E130CD"/>
    <w:rsid w:val="00E13368"/>
    <w:rsid w:val="00E13690"/>
    <w:rsid w:val="00E13B40"/>
    <w:rsid w:val="00E142D3"/>
    <w:rsid w:val="00E1460B"/>
    <w:rsid w:val="00E146CB"/>
    <w:rsid w:val="00E1484A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0BAC"/>
    <w:rsid w:val="00E212F0"/>
    <w:rsid w:val="00E219C1"/>
    <w:rsid w:val="00E21A7E"/>
    <w:rsid w:val="00E21BCF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DDE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5F2"/>
    <w:rsid w:val="00E359E8"/>
    <w:rsid w:val="00E35B97"/>
    <w:rsid w:val="00E35FDA"/>
    <w:rsid w:val="00E36219"/>
    <w:rsid w:val="00E36811"/>
    <w:rsid w:val="00E369CE"/>
    <w:rsid w:val="00E36DAC"/>
    <w:rsid w:val="00E370A0"/>
    <w:rsid w:val="00E37478"/>
    <w:rsid w:val="00E3798C"/>
    <w:rsid w:val="00E37F19"/>
    <w:rsid w:val="00E40903"/>
    <w:rsid w:val="00E40F40"/>
    <w:rsid w:val="00E41335"/>
    <w:rsid w:val="00E41BCC"/>
    <w:rsid w:val="00E41E16"/>
    <w:rsid w:val="00E41F98"/>
    <w:rsid w:val="00E42286"/>
    <w:rsid w:val="00E42756"/>
    <w:rsid w:val="00E43002"/>
    <w:rsid w:val="00E43530"/>
    <w:rsid w:val="00E437A4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AE"/>
    <w:rsid w:val="00E46EE2"/>
    <w:rsid w:val="00E46FB3"/>
    <w:rsid w:val="00E4734C"/>
    <w:rsid w:val="00E473D0"/>
    <w:rsid w:val="00E47474"/>
    <w:rsid w:val="00E47910"/>
    <w:rsid w:val="00E5055E"/>
    <w:rsid w:val="00E50620"/>
    <w:rsid w:val="00E506C0"/>
    <w:rsid w:val="00E507E3"/>
    <w:rsid w:val="00E50C13"/>
    <w:rsid w:val="00E512B6"/>
    <w:rsid w:val="00E51572"/>
    <w:rsid w:val="00E5166D"/>
    <w:rsid w:val="00E52120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57E60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66"/>
    <w:rsid w:val="00E62CE8"/>
    <w:rsid w:val="00E630A3"/>
    <w:rsid w:val="00E635F8"/>
    <w:rsid w:val="00E638E6"/>
    <w:rsid w:val="00E63F36"/>
    <w:rsid w:val="00E643AC"/>
    <w:rsid w:val="00E644A0"/>
    <w:rsid w:val="00E64571"/>
    <w:rsid w:val="00E64699"/>
    <w:rsid w:val="00E647AA"/>
    <w:rsid w:val="00E64890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681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499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A87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912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404"/>
    <w:rsid w:val="00EA7473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1B7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798"/>
    <w:rsid w:val="00EB79C3"/>
    <w:rsid w:val="00EB7CAB"/>
    <w:rsid w:val="00EB7D0A"/>
    <w:rsid w:val="00EC03B0"/>
    <w:rsid w:val="00EC071B"/>
    <w:rsid w:val="00EC08F8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2DDC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2B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229"/>
    <w:rsid w:val="00EE056A"/>
    <w:rsid w:val="00EE08AD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2E8"/>
    <w:rsid w:val="00EE3AF4"/>
    <w:rsid w:val="00EE3C57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6FC8"/>
    <w:rsid w:val="00EE7AEE"/>
    <w:rsid w:val="00EE7B17"/>
    <w:rsid w:val="00EE7E3D"/>
    <w:rsid w:val="00EF0099"/>
    <w:rsid w:val="00EF0130"/>
    <w:rsid w:val="00EF013C"/>
    <w:rsid w:val="00EF020E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4AD4"/>
    <w:rsid w:val="00EF50C2"/>
    <w:rsid w:val="00EF520C"/>
    <w:rsid w:val="00EF5C15"/>
    <w:rsid w:val="00EF60EA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0B3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5B4A"/>
    <w:rsid w:val="00F05DA2"/>
    <w:rsid w:val="00F05DB2"/>
    <w:rsid w:val="00F061CB"/>
    <w:rsid w:val="00F06883"/>
    <w:rsid w:val="00F06A81"/>
    <w:rsid w:val="00F07012"/>
    <w:rsid w:val="00F0778C"/>
    <w:rsid w:val="00F07C61"/>
    <w:rsid w:val="00F07FF8"/>
    <w:rsid w:val="00F105E0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0F8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0C6"/>
    <w:rsid w:val="00F16642"/>
    <w:rsid w:val="00F16655"/>
    <w:rsid w:val="00F168D3"/>
    <w:rsid w:val="00F16DCD"/>
    <w:rsid w:val="00F16EBB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24B"/>
    <w:rsid w:val="00F255A8"/>
    <w:rsid w:val="00F26325"/>
    <w:rsid w:val="00F26356"/>
    <w:rsid w:val="00F265A1"/>
    <w:rsid w:val="00F26977"/>
    <w:rsid w:val="00F26A30"/>
    <w:rsid w:val="00F26DAD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61D"/>
    <w:rsid w:val="00F35997"/>
    <w:rsid w:val="00F359C0"/>
    <w:rsid w:val="00F359D1"/>
    <w:rsid w:val="00F35A25"/>
    <w:rsid w:val="00F35A56"/>
    <w:rsid w:val="00F366AD"/>
    <w:rsid w:val="00F367B2"/>
    <w:rsid w:val="00F36864"/>
    <w:rsid w:val="00F36BF7"/>
    <w:rsid w:val="00F36F74"/>
    <w:rsid w:val="00F37166"/>
    <w:rsid w:val="00F3747B"/>
    <w:rsid w:val="00F3754C"/>
    <w:rsid w:val="00F377A1"/>
    <w:rsid w:val="00F37E22"/>
    <w:rsid w:val="00F37EC0"/>
    <w:rsid w:val="00F40138"/>
    <w:rsid w:val="00F4065F"/>
    <w:rsid w:val="00F408C7"/>
    <w:rsid w:val="00F40D37"/>
    <w:rsid w:val="00F4165D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C2C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5E1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1AF"/>
    <w:rsid w:val="00F6173A"/>
    <w:rsid w:val="00F61B7D"/>
    <w:rsid w:val="00F61DBA"/>
    <w:rsid w:val="00F61E99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BD8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5BC4"/>
    <w:rsid w:val="00F76008"/>
    <w:rsid w:val="00F7660D"/>
    <w:rsid w:val="00F768E3"/>
    <w:rsid w:val="00F773F8"/>
    <w:rsid w:val="00F774A2"/>
    <w:rsid w:val="00F77D1C"/>
    <w:rsid w:val="00F77E8D"/>
    <w:rsid w:val="00F80107"/>
    <w:rsid w:val="00F80323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405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0BF"/>
    <w:rsid w:val="00F912B0"/>
    <w:rsid w:val="00F9142A"/>
    <w:rsid w:val="00F914A9"/>
    <w:rsid w:val="00F91741"/>
    <w:rsid w:val="00F91863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5ECE"/>
    <w:rsid w:val="00F96229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4F1"/>
    <w:rsid w:val="00FA19FF"/>
    <w:rsid w:val="00FA1AF2"/>
    <w:rsid w:val="00FA1E97"/>
    <w:rsid w:val="00FA218E"/>
    <w:rsid w:val="00FA21C0"/>
    <w:rsid w:val="00FA2431"/>
    <w:rsid w:val="00FA2608"/>
    <w:rsid w:val="00FA294D"/>
    <w:rsid w:val="00FA2D19"/>
    <w:rsid w:val="00FA2E42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77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AAA"/>
    <w:rsid w:val="00FB4DC0"/>
    <w:rsid w:val="00FB4ECC"/>
    <w:rsid w:val="00FB52B4"/>
    <w:rsid w:val="00FB53A5"/>
    <w:rsid w:val="00FB57B6"/>
    <w:rsid w:val="00FB5A51"/>
    <w:rsid w:val="00FB5C4F"/>
    <w:rsid w:val="00FB6842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0EE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1F1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A5B"/>
    <w:rsid w:val="00FD0C91"/>
    <w:rsid w:val="00FD0DFF"/>
    <w:rsid w:val="00FD0FB9"/>
    <w:rsid w:val="00FD153C"/>
    <w:rsid w:val="00FD1811"/>
    <w:rsid w:val="00FD1ED4"/>
    <w:rsid w:val="00FD20AD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A5F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C41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4EE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5B6"/>
    <w:rsid w:val="00FF2629"/>
    <w:rsid w:val="00FF2C33"/>
    <w:rsid w:val="00FF2ED7"/>
    <w:rsid w:val="00FF2EE4"/>
    <w:rsid w:val="00FF3006"/>
    <w:rsid w:val="00FF3151"/>
    <w:rsid w:val="00FF37FC"/>
    <w:rsid w:val="00FF3C3C"/>
    <w:rsid w:val="00FF4222"/>
    <w:rsid w:val="00FF433F"/>
    <w:rsid w:val="00FF446A"/>
    <w:rsid w:val="00FF4737"/>
    <w:rsid w:val="00FF4B9D"/>
    <w:rsid w:val="00FF4C38"/>
    <w:rsid w:val="00FF5247"/>
    <w:rsid w:val="00FF5602"/>
    <w:rsid w:val="00FF5ABB"/>
    <w:rsid w:val="00FF5E36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0BFC1406-7408-465A-A7CD-1294D5DE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  <w:style w:type="character" w:customStyle="1" w:styleId="ui-provider">
    <w:name w:val="ui-provider"/>
    <w:basedOn w:val="DefaultParagraphFont"/>
    <w:rsid w:val="008A2BB5"/>
  </w:style>
  <w:style w:type="paragraph" w:customStyle="1" w:styleId="Style1">
    <w:name w:val="Style1"/>
    <w:basedOn w:val="Heading2"/>
    <w:next w:val="Heading2"/>
    <w:link w:val="Style1Char"/>
    <w:qFormat/>
    <w:rsid w:val="00AF663E"/>
    <w:pPr>
      <w:tabs>
        <w:tab w:val="left" w:pos="540"/>
      </w:tabs>
      <w:ind w:left="540" w:hanging="540"/>
      <w:jc w:val="thaiDistribute"/>
    </w:pPr>
    <w:rPr>
      <w:rFonts w:ascii="Angsana New" w:hAnsi="Angsana New"/>
      <w:bCs w:val="0"/>
      <w:sz w:val="28"/>
      <w:lang w:val="en-US"/>
    </w:rPr>
  </w:style>
  <w:style w:type="paragraph" w:customStyle="1" w:styleId="Style2">
    <w:name w:val="Style2"/>
    <w:basedOn w:val="Heading3"/>
    <w:next w:val="Heading1"/>
    <w:link w:val="Style2Char"/>
    <w:qFormat/>
    <w:rsid w:val="00AF663E"/>
    <w:pPr>
      <w:numPr>
        <w:numId w:val="19"/>
      </w:numPr>
      <w:tabs>
        <w:tab w:val="left" w:pos="540"/>
      </w:tabs>
      <w:ind w:left="540" w:hanging="540"/>
      <w:jc w:val="thaiDistribute"/>
    </w:pPr>
    <w:rPr>
      <w:rFonts w:ascii="Angsana New" w:hAnsi="Angsana New" w:cs="Angsana New"/>
      <w:b/>
      <w:bCs/>
      <w:i w:val="0"/>
      <w:sz w:val="28"/>
    </w:rPr>
  </w:style>
  <w:style w:type="character" w:customStyle="1" w:styleId="Style1Char">
    <w:name w:val="Style1 Char"/>
    <w:basedOn w:val="Heading2Char"/>
    <w:link w:val="Style1"/>
    <w:rsid w:val="00AF663E"/>
    <w:rPr>
      <w:rFonts w:ascii="Angsana New" w:hAnsi="Angsana New" w:cs="Times New Roman"/>
      <w:b/>
      <w:bCs w:val="0"/>
      <w:sz w:val="28"/>
      <w:szCs w:val="18"/>
      <w:lang w:eastAsia="x-none"/>
    </w:rPr>
  </w:style>
  <w:style w:type="paragraph" w:customStyle="1" w:styleId="StyleStyle2Complex14ptItalic">
    <w:name w:val="Style Style2 + (Complex) 14 pt Italic"/>
    <w:basedOn w:val="Style2"/>
    <w:rsid w:val="00B61E1B"/>
    <w:pPr>
      <w:ind w:left="720" w:hanging="360"/>
    </w:pPr>
    <w:rPr>
      <w:iCs w:val="0"/>
      <w:sz w:val="30"/>
      <w:szCs w:val="28"/>
    </w:rPr>
  </w:style>
  <w:style w:type="character" w:customStyle="1" w:styleId="Style2Char">
    <w:name w:val="Style2 Char"/>
    <w:basedOn w:val="Heading3Char"/>
    <w:link w:val="Style2"/>
    <w:rsid w:val="00AF663E"/>
    <w:rPr>
      <w:rFonts w:ascii="Angsana New" w:hAnsi="Angsana New" w:cs="Times New Roman"/>
      <w:b/>
      <w:bCs/>
      <w:i w:val="0"/>
      <w:iCs/>
      <w:sz w:val="2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69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9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570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123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4333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73D4B5B-2BB9-4E37-BB5D-EA33523D8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26</Pages>
  <Words>4246</Words>
  <Characters>24207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Rassarin, Wallapiphat</cp:lastModifiedBy>
  <cp:revision>2</cp:revision>
  <cp:lastPrinted>2024-11-14T07:42:00Z</cp:lastPrinted>
  <dcterms:created xsi:type="dcterms:W3CDTF">2024-11-14T11:38:00Z</dcterms:created>
  <dcterms:modified xsi:type="dcterms:W3CDTF">2024-11-14T11:38:00Z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