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7DAF11" w14:textId="77777777" w:rsidR="000D77DB" w:rsidRPr="00907CA5" w:rsidRDefault="00981B18" w:rsidP="00981B18">
      <w:pPr>
        <w:tabs>
          <w:tab w:val="left" w:pos="1555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t>หมายเหตุ</w:t>
      </w: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0D77DB" w:rsidRPr="00907CA5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สารบัญ</w:t>
      </w:r>
    </w:p>
    <w:p w14:paraId="05B1D893" w14:textId="099BEA53" w:rsidR="000D77DB" w:rsidRPr="00907CA5" w:rsidRDefault="000D77DB" w:rsidP="000D77DB">
      <w:pPr>
        <w:spacing w:line="320" w:lineRule="exact"/>
        <w:rPr>
          <w:sz w:val="20"/>
          <w:szCs w:val="20"/>
          <w:lang w:val="en-US"/>
        </w:rPr>
      </w:pPr>
    </w:p>
    <w:p w14:paraId="0C4BEA5C" w14:textId="77777777" w:rsidR="00E628E1" w:rsidRDefault="003776E4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E628E1">
        <w:rPr>
          <w:rFonts w:ascii="Angsana New" w:hAnsi="Angsana New" w:hint="cs"/>
          <w:sz w:val="30"/>
          <w:szCs w:val="30"/>
          <w:cs/>
        </w:rPr>
        <w:t>ระหว่างกาล</w:t>
      </w:r>
    </w:p>
    <w:p w14:paraId="2E44F031" w14:textId="2753203C" w:rsidR="003776E4" w:rsidRPr="00773265" w:rsidRDefault="003776E4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 w:hint="cs"/>
          <w:sz w:val="30"/>
          <w:szCs w:val="30"/>
          <w:cs/>
        </w:rPr>
        <w:t>บุคคลหรือ</w:t>
      </w:r>
      <w:r w:rsidRPr="00773265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</w:p>
    <w:p w14:paraId="3B0860DC" w14:textId="6A1114F5" w:rsidR="008F712B" w:rsidRPr="00773265" w:rsidRDefault="008F712B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 w:hint="cs"/>
          <w:sz w:val="30"/>
          <w:szCs w:val="30"/>
          <w:cs/>
          <w:lang w:val="en-US"/>
        </w:rPr>
        <w:t>ลูกหนี้การค้า</w:t>
      </w:r>
    </w:p>
    <w:p w14:paraId="6DDE5B07" w14:textId="43B4E5EB" w:rsidR="00C13355" w:rsidRPr="00773265" w:rsidRDefault="00C13355" w:rsidP="00C111CA">
      <w:pPr>
        <w:numPr>
          <w:ilvl w:val="0"/>
          <w:numId w:val="3"/>
        </w:numPr>
        <w:spacing w:line="240" w:lineRule="auto"/>
        <w:ind w:left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="00B36294">
        <w:rPr>
          <w:rFonts w:ascii="Angsana New" w:hAnsi="Angsana New" w:hint="cs"/>
          <w:sz w:val="30"/>
          <w:szCs w:val="30"/>
          <w:cs/>
        </w:rPr>
        <w:t>และการร่วมค้า</w:t>
      </w:r>
    </w:p>
    <w:p w14:paraId="34BE6747" w14:textId="048F452D" w:rsidR="006D3368" w:rsidRPr="00773265" w:rsidRDefault="003776E4" w:rsidP="006D336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ED0065" w:rsidRPr="0077326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54671ED" w14:textId="77777777" w:rsidR="00040C03" w:rsidRPr="00773265" w:rsidRDefault="00040C03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 w:hint="cs"/>
          <w:sz w:val="30"/>
          <w:szCs w:val="30"/>
          <w:cs/>
        </w:rPr>
        <w:t>หุ้นกู้</w:t>
      </w:r>
    </w:p>
    <w:p w14:paraId="6EB0E655" w14:textId="77599A2F" w:rsidR="00581076" w:rsidRDefault="005A0745" w:rsidP="009A3ED8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773265">
        <w:rPr>
          <w:rFonts w:ascii="Angsana New" w:hAnsi="Angsana New"/>
          <w:sz w:val="30"/>
          <w:szCs w:val="30"/>
          <w:cs/>
          <w:lang w:val="en-US"/>
        </w:rPr>
        <w:t>ส่วนงาน</w:t>
      </w:r>
      <w:r w:rsidR="009414C3" w:rsidRPr="00773265">
        <w:rPr>
          <w:rFonts w:ascii="Angsana New" w:hAnsi="Angsana New" w:hint="cs"/>
          <w:sz w:val="30"/>
          <w:szCs w:val="30"/>
          <w:cs/>
          <w:lang w:val="en-US"/>
        </w:rPr>
        <w:t>ดำเนินงาน</w:t>
      </w:r>
      <w:r w:rsidR="00A567E6" w:rsidRPr="00773265">
        <w:rPr>
          <w:rFonts w:ascii="Angsana New" w:hAnsi="Angsana New"/>
          <w:sz w:val="30"/>
          <w:szCs w:val="30"/>
          <w:cs/>
          <w:lang w:val="en-US"/>
        </w:rPr>
        <w:t>และการจำแนกรายได้</w:t>
      </w:r>
    </w:p>
    <w:p w14:paraId="437CE4B3" w14:textId="2F606315" w:rsidR="00834296" w:rsidRPr="00834296" w:rsidRDefault="00834296" w:rsidP="00834296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834296">
        <w:rPr>
          <w:rFonts w:ascii="Angsana New" w:hAnsi="Angsana New"/>
          <w:sz w:val="30"/>
          <w:szCs w:val="30"/>
          <w:cs/>
          <w:lang w:val="en-US"/>
        </w:rPr>
        <w:t>ภาษีเงินได้</w:t>
      </w:r>
    </w:p>
    <w:p w14:paraId="480313F8" w14:textId="1CF9F085" w:rsidR="009344BD" w:rsidRDefault="009344BD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เงินปันผล</w:t>
      </w:r>
    </w:p>
    <w:p w14:paraId="61CC9E8C" w14:textId="77777777" w:rsidR="00A567E6" w:rsidRPr="00A567E6" w:rsidRDefault="00A567E6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A567E6">
        <w:rPr>
          <w:rFonts w:ascii="Angsana New" w:hAnsi="Angsana New"/>
          <w:sz w:val="30"/>
          <w:szCs w:val="30"/>
          <w:cs/>
          <w:lang w:val="en-US"/>
        </w:rPr>
        <w:t>เครื่องมือทางการเงิน</w:t>
      </w:r>
    </w:p>
    <w:p w14:paraId="01EB5AEC" w14:textId="5E68A4CB" w:rsidR="003776E4" w:rsidRDefault="003776E4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A567E6">
        <w:rPr>
          <w:rFonts w:ascii="Angsana New" w:hAnsi="Angsana New" w:hint="cs"/>
          <w:sz w:val="30"/>
          <w:szCs w:val="30"/>
          <w:cs/>
          <w:lang w:val="en-US"/>
        </w:rPr>
        <w:t>ภาระผ</w:t>
      </w:r>
      <w:r w:rsidR="00155018" w:rsidRPr="00A567E6">
        <w:rPr>
          <w:rFonts w:ascii="Angsana New" w:hAnsi="Angsana New" w:hint="cs"/>
          <w:sz w:val="30"/>
          <w:szCs w:val="30"/>
          <w:cs/>
          <w:lang w:val="en-US"/>
        </w:rPr>
        <w:t>ูกพัน</w:t>
      </w:r>
      <w:r w:rsidR="00395870" w:rsidRPr="00395870">
        <w:rPr>
          <w:rFonts w:ascii="Angsana New" w:hAnsi="Angsana New"/>
          <w:sz w:val="30"/>
          <w:szCs w:val="30"/>
          <w:cs/>
          <w:lang w:val="en-US"/>
        </w:rPr>
        <w:t>กับบุคคลหรือ</w:t>
      </w:r>
      <w:r w:rsidRPr="00A567E6">
        <w:rPr>
          <w:rFonts w:ascii="Angsana New" w:hAnsi="Angsana New" w:hint="cs"/>
          <w:sz w:val="30"/>
          <w:szCs w:val="30"/>
          <w:cs/>
          <w:lang w:val="en-US"/>
        </w:rPr>
        <w:t>กิจการที่ไม่เกี่ยวข้องกัน</w:t>
      </w:r>
    </w:p>
    <w:p w14:paraId="3D0BBF17" w14:textId="0552E800" w:rsidR="005606EB" w:rsidRDefault="005606EB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5606EB">
        <w:rPr>
          <w:rFonts w:ascii="Angsana New" w:hAnsi="Angsana New" w:hint="cs"/>
          <w:sz w:val="30"/>
          <w:szCs w:val="30"/>
          <w:cs/>
        </w:rPr>
        <w:t>คดีฟ้องร้อง</w:t>
      </w:r>
    </w:p>
    <w:p w14:paraId="366B8887" w14:textId="5742984F" w:rsidR="00395870" w:rsidRDefault="006D2A99" w:rsidP="00EF3225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เรื่องอื่น</w:t>
      </w:r>
    </w:p>
    <w:p w14:paraId="737978CC" w14:textId="3DA88753" w:rsidR="007B2482" w:rsidRPr="00455790" w:rsidRDefault="000D77DB" w:rsidP="00CE7167">
      <w:pPr>
        <w:pStyle w:val="Ang15"/>
      </w:pPr>
      <w:r>
        <w:rPr>
          <w:cs/>
        </w:rPr>
        <w:br w:type="page"/>
      </w:r>
      <w:r w:rsidR="00203EEF" w:rsidRPr="00455790">
        <w:rPr>
          <w:cs/>
        </w:rPr>
        <w:lastRenderedPageBreak/>
        <w:t>หมายเหตุประกอบงบการเงินเป็นส่วนหนึ่งของงบการเงิน</w:t>
      </w:r>
      <w:r w:rsidR="005A0745" w:rsidRPr="00455790">
        <w:rPr>
          <w:rFonts w:hint="cs"/>
          <w:cs/>
        </w:rPr>
        <w:t>ระหว่างกาล</w:t>
      </w:r>
      <w:r w:rsidR="00203EEF" w:rsidRPr="00455790">
        <w:rPr>
          <w:cs/>
        </w:rPr>
        <w:t>นี้</w:t>
      </w:r>
    </w:p>
    <w:p w14:paraId="161C1EED" w14:textId="77777777" w:rsidR="00B7732B" w:rsidRPr="00455790" w:rsidRDefault="00B7732B" w:rsidP="00CE7167">
      <w:pPr>
        <w:pStyle w:val="Caption"/>
        <w:numPr>
          <w:ilvl w:val="0"/>
          <w:numId w:val="0"/>
        </w:numPr>
        <w:ind w:left="900"/>
      </w:pPr>
    </w:p>
    <w:p w14:paraId="4FDB2477" w14:textId="4E77BA3A" w:rsidR="007B2482" w:rsidRPr="00455790" w:rsidRDefault="00203EEF" w:rsidP="00CE7167">
      <w:pPr>
        <w:pStyle w:val="Ang15"/>
        <w:rPr>
          <w:lang w:val="en-US"/>
        </w:rPr>
      </w:pPr>
      <w:r w:rsidRPr="00455790">
        <w:rPr>
          <w:cs/>
        </w:rPr>
        <w:t>งบการเงิน</w:t>
      </w:r>
      <w:r w:rsidR="00C41850" w:rsidRPr="00455790">
        <w:rPr>
          <w:rFonts w:hint="cs"/>
          <w:cs/>
        </w:rPr>
        <w:t>ระหว่างกาล</w:t>
      </w:r>
      <w:r w:rsidRPr="00455790">
        <w:rPr>
          <w:cs/>
        </w:rPr>
        <w:t>นี</w:t>
      </w:r>
      <w:r w:rsidR="00800E16" w:rsidRPr="00455790">
        <w:rPr>
          <w:cs/>
        </w:rPr>
        <w:t>้ได้รับอนุมัติให้ออกงบการเงิน</w:t>
      </w:r>
      <w:r w:rsidRPr="00455790">
        <w:rPr>
          <w:cs/>
        </w:rPr>
        <w:t>จาก</w:t>
      </w:r>
      <w:r w:rsidR="00732BAC" w:rsidRPr="00455790">
        <w:rPr>
          <w:cs/>
        </w:rPr>
        <w:t>คณะกรรมการตรวจสอบตามการมอบหมายจากคณะกรรมการบริษัท</w:t>
      </w:r>
      <w:r w:rsidRPr="00455790">
        <w:rPr>
          <w:cs/>
        </w:rPr>
        <w:t xml:space="preserve"> เมื่อวันที่</w:t>
      </w:r>
      <w:r w:rsidR="003A7A02" w:rsidRPr="006B0AFA">
        <w:rPr>
          <w:rFonts w:hint="cs"/>
          <w:cs/>
          <w:lang w:val="en-US"/>
        </w:rPr>
        <w:t xml:space="preserve"> </w:t>
      </w:r>
      <w:r w:rsidR="009850A1">
        <w:rPr>
          <w:lang w:val="en-US"/>
        </w:rPr>
        <w:t>7</w:t>
      </w:r>
      <w:r w:rsidR="000964F4">
        <w:t xml:space="preserve"> </w:t>
      </w:r>
      <w:r w:rsidR="003C258E" w:rsidRPr="003C258E">
        <w:rPr>
          <w:cs/>
          <w:lang w:val="en-US"/>
        </w:rPr>
        <w:t>พฤศจิกายน</w:t>
      </w:r>
      <w:r w:rsidR="000964F4">
        <w:rPr>
          <w:lang w:val="en-US"/>
        </w:rPr>
        <w:t xml:space="preserve"> 2567</w:t>
      </w:r>
    </w:p>
    <w:p w14:paraId="2512D62E" w14:textId="77777777" w:rsidR="00B7732B" w:rsidRPr="00E376D0" w:rsidRDefault="00B7732B" w:rsidP="00CE7167">
      <w:pPr>
        <w:pStyle w:val="Caption"/>
        <w:numPr>
          <w:ilvl w:val="0"/>
          <w:numId w:val="0"/>
        </w:numPr>
        <w:ind w:left="900"/>
      </w:pPr>
    </w:p>
    <w:p w14:paraId="62B1FADB" w14:textId="77777777" w:rsidR="007B2482" w:rsidRPr="00455790" w:rsidRDefault="007B2482" w:rsidP="00CE7167">
      <w:pPr>
        <w:pStyle w:val="Caption"/>
        <w:ind w:left="549" w:hanging="549"/>
      </w:pPr>
      <w:r w:rsidRPr="00455790">
        <w:rPr>
          <w:cs/>
        </w:rPr>
        <w:t>เกณฑ์</w:t>
      </w:r>
      <w:r w:rsidRPr="00455790">
        <w:rPr>
          <w:rFonts w:hint="cs"/>
          <w:cs/>
        </w:rPr>
        <w:t>การจัดทำงบการเงิน</w:t>
      </w:r>
      <w:r w:rsidR="00AA3030" w:rsidRPr="00455790">
        <w:rPr>
          <w:rFonts w:hint="cs"/>
          <w:cs/>
        </w:rPr>
        <w:t>ระหว่างกาล</w:t>
      </w:r>
    </w:p>
    <w:p w14:paraId="60F17F6B" w14:textId="77777777" w:rsidR="007B2482" w:rsidRPr="00455790" w:rsidRDefault="007B2482" w:rsidP="00CE7167">
      <w:pPr>
        <w:pStyle w:val="BodyText"/>
        <w:tabs>
          <w:tab w:val="left" w:pos="540"/>
          <w:tab w:val="left" w:pos="7560"/>
          <w:tab w:val="left" w:pos="9810"/>
        </w:tabs>
        <w:spacing w:after="0" w:line="240" w:lineRule="auto"/>
        <w:ind w:left="547"/>
        <w:jc w:val="both"/>
        <w:rPr>
          <w:rFonts w:ascii="Angsana New" w:hAnsi="Angsana New"/>
          <w:color w:val="000000"/>
          <w:sz w:val="30"/>
          <w:szCs w:val="30"/>
        </w:rPr>
      </w:pPr>
    </w:p>
    <w:p w14:paraId="2AC094D7" w14:textId="3E459AF9" w:rsidR="007A7AC4" w:rsidRPr="00455790" w:rsidRDefault="007A7AC4" w:rsidP="0074609D">
      <w:pPr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8A729D">
        <w:rPr>
          <w:rFonts w:ascii="Angsana New" w:hAnsi="Angsana New"/>
          <w:spacing w:val="2"/>
          <w:sz w:val="30"/>
          <w:szCs w:val="30"/>
        </w:rPr>
        <w:t xml:space="preserve">   </w:t>
      </w: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ฉบับที่ </w:t>
      </w:r>
      <w:r w:rsidR="000F3E23" w:rsidRPr="00455790">
        <w:rPr>
          <w:rFonts w:ascii="Angsana New" w:hAnsi="Angsana New"/>
          <w:spacing w:val="2"/>
          <w:sz w:val="30"/>
          <w:szCs w:val="30"/>
          <w:lang w:val="en-US"/>
        </w:rPr>
        <w:t>34</w:t>
      </w: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 เรื่อง </w:t>
      </w:r>
      <w:r w:rsidRPr="00455790">
        <w:rPr>
          <w:rFonts w:ascii="Angsana New" w:hAnsi="Angsana New"/>
          <w:i/>
          <w:iCs/>
          <w:spacing w:val="2"/>
          <w:sz w:val="30"/>
          <w:szCs w:val="30"/>
          <w:cs/>
        </w:rPr>
        <w:t>การรายงานทางการเงินระหว่างกาล</w:t>
      </w: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455790">
        <w:rPr>
          <w:rFonts w:ascii="Angsana New" w:hAnsi="Angsana New"/>
          <w:spacing w:val="-2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455790">
        <w:rPr>
          <w:rFonts w:ascii="Angsana New" w:hAnsi="Angsana New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</w:t>
      </w:r>
      <w:r w:rsidRPr="00455790">
        <w:rPr>
          <w:rFonts w:ascii="Angsana New" w:hAnsi="Angsana New"/>
          <w:spacing w:val="2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</w:t>
      </w:r>
      <w:r w:rsidR="008E780B" w:rsidRPr="00455790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455790">
        <w:rPr>
          <w:rFonts w:ascii="Angsana New" w:hAnsi="Angsana New"/>
          <w:spacing w:val="2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Pr="00455790">
        <w:rPr>
          <w:rFonts w:ascii="Angsana New" w:hAnsi="Angsana New" w:hint="cs"/>
          <w:spacing w:val="2"/>
          <w:sz w:val="30"/>
          <w:szCs w:val="30"/>
          <w:cs/>
        </w:rPr>
        <w:t>และบริษัทย่อย</w:t>
      </w: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สำหรับปีสิ้นสุดวันที่ </w:t>
      </w:r>
      <w:r w:rsidR="000F3E23" w:rsidRPr="00455790">
        <w:rPr>
          <w:rFonts w:ascii="Angsana New" w:hAnsi="Angsana New"/>
          <w:spacing w:val="2"/>
          <w:sz w:val="30"/>
          <w:szCs w:val="30"/>
          <w:lang w:val="en-US"/>
        </w:rPr>
        <w:t>31</w:t>
      </w: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 ธันวาคม </w:t>
      </w:r>
      <w:r w:rsidR="000F3E23" w:rsidRPr="00455790">
        <w:rPr>
          <w:rFonts w:ascii="Angsana New" w:hAnsi="Angsana New"/>
          <w:spacing w:val="2"/>
          <w:sz w:val="30"/>
          <w:szCs w:val="30"/>
          <w:lang w:val="en-US"/>
        </w:rPr>
        <w:t>256</w:t>
      </w:r>
      <w:r w:rsidR="00457C0E">
        <w:rPr>
          <w:rFonts w:ascii="Angsana New" w:hAnsi="Angsana New"/>
          <w:spacing w:val="2"/>
          <w:sz w:val="30"/>
          <w:szCs w:val="30"/>
          <w:lang w:val="en-US"/>
        </w:rPr>
        <w:t>6</w:t>
      </w:r>
    </w:p>
    <w:p w14:paraId="37724DEB" w14:textId="77777777" w:rsidR="0074609D" w:rsidRPr="00455790" w:rsidRDefault="0074609D" w:rsidP="0074609D">
      <w:pPr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0362F70B" w14:textId="3C9F91B1" w:rsidR="002C5ECA" w:rsidRPr="00455790" w:rsidRDefault="007A7AC4" w:rsidP="007A7AC4">
      <w:pPr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0F3E23" w:rsidRPr="00455790">
        <w:rPr>
          <w:rFonts w:ascii="Angsana New" w:hAnsi="Angsana New"/>
          <w:spacing w:val="2"/>
          <w:sz w:val="30"/>
          <w:szCs w:val="30"/>
          <w:lang w:val="en-US"/>
        </w:rPr>
        <w:t>31</w:t>
      </w: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 ธันวาคม </w:t>
      </w:r>
      <w:r w:rsidR="000F3E23" w:rsidRPr="00455790">
        <w:rPr>
          <w:rFonts w:ascii="Angsana New" w:hAnsi="Angsana New"/>
          <w:spacing w:val="2"/>
          <w:sz w:val="30"/>
          <w:szCs w:val="30"/>
          <w:lang w:val="en-US"/>
        </w:rPr>
        <w:t>256</w:t>
      </w:r>
      <w:r w:rsidR="00457C0E">
        <w:rPr>
          <w:rFonts w:ascii="Angsana New" w:hAnsi="Angsana New"/>
          <w:spacing w:val="2"/>
          <w:sz w:val="30"/>
          <w:szCs w:val="30"/>
          <w:lang w:val="en-US"/>
        </w:rPr>
        <w:t>6</w:t>
      </w:r>
    </w:p>
    <w:p w14:paraId="692B71EE" w14:textId="77777777" w:rsidR="00F12AB9" w:rsidRPr="00455790" w:rsidRDefault="00F12AB9" w:rsidP="007A7AC4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063C9D6" w14:textId="30CEF006" w:rsidR="007B2482" w:rsidRPr="00455790" w:rsidRDefault="0000702A" w:rsidP="00435278">
      <w:pPr>
        <w:pStyle w:val="Caption"/>
        <w:rPr>
          <w:cs/>
        </w:rPr>
      </w:pPr>
      <w:r w:rsidRPr="00455790">
        <w:rPr>
          <w:rFonts w:hint="cs"/>
          <w:cs/>
        </w:rPr>
        <w:t>บุคคลหรือ</w:t>
      </w:r>
      <w:r w:rsidR="007B2482" w:rsidRPr="00455790">
        <w:rPr>
          <w:cs/>
        </w:rPr>
        <w:t>กิจการที่เกี่ยวข้องกัน</w:t>
      </w:r>
    </w:p>
    <w:p w14:paraId="1F42FC6C" w14:textId="77777777" w:rsidR="00CF2B36" w:rsidRPr="00455790" w:rsidRDefault="00CF2B36" w:rsidP="00435278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57C5EAC" w14:textId="49F19907" w:rsidR="001B2C7D" w:rsidRPr="00455790" w:rsidRDefault="001B2C7D" w:rsidP="001B2C7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55790">
        <w:rPr>
          <w:rFonts w:ascii="Angsana New" w:hAnsi="Angsana New"/>
          <w:sz w:val="30"/>
          <w:szCs w:val="30"/>
          <w:cs/>
        </w:rPr>
        <w:t>ความสัมพันธ์ที่มีกับ</w:t>
      </w:r>
      <w:r w:rsidRPr="00455790">
        <w:rPr>
          <w:rFonts w:ascii="Angsana New" w:hAnsi="Angsana New" w:hint="cs"/>
          <w:sz w:val="30"/>
          <w:szCs w:val="30"/>
          <w:cs/>
        </w:rPr>
        <w:t>บริษัทใหญ่</w:t>
      </w:r>
      <w:r w:rsidR="00AA69FA">
        <w:rPr>
          <w:rFonts w:ascii="Angsana New" w:hAnsi="Angsana New"/>
          <w:sz w:val="30"/>
          <w:szCs w:val="30"/>
        </w:rPr>
        <w:t xml:space="preserve"> </w:t>
      </w:r>
      <w:r w:rsidRPr="00455790">
        <w:rPr>
          <w:rFonts w:ascii="Angsana New" w:hAnsi="Angsana New"/>
          <w:sz w:val="30"/>
          <w:szCs w:val="30"/>
          <w:cs/>
        </w:rPr>
        <w:t>บริษัทย่อย</w:t>
      </w:r>
      <w:r w:rsidR="00AA69FA">
        <w:rPr>
          <w:rFonts w:ascii="Angsana New" w:hAnsi="Angsana New"/>
          <w:sz w:val="30"/>
          <w:szCs w:val="30"/>
        </w:rPr>
        <w:t xml:space="preserve"> </w:t>
      </w:r>
      <w:r w:rsidR="00AA69FA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455790">
        <w:rPr>
          <w:rFonts w:ascii="Angsana New" w:hAnsi="Angsana New"/>
          <w:sz w:val="30"/>
          <w:szCs w:val="30"/>
          <w:cs/>
        </w:rPr>
        <w:t xml:space="preserve">ได้เปิดเผยในหมายเหตุข้อ </w:t>
      </w:r>
      <w:r w:rsidR="00F04358" w:rsidRPr="00455790">
        <w:rPr>
          <w:rFonts w:ascii="Angsana New" w:hAnsi="Angsana New"/>
          <w:sz w:val="30"/>
          <w:szCs w:val="30"/>
          <w:lang w:val="en-US"/>
        </w:rPr>
        <w:t>4</w:t>
      </w:r>
      <w:r w:rsidRPr="00455790">
        <w:rPr>
          <w:rFonts w:ascii="Angsana New" w:hAnsi="Angsana New" w:hint="cs"/>
          <w:sz w:val="30"/>
          <w:szCs w:val="30"/>
          <w:cs/>
        </w:rPr>
        <w:t xml:space="preserve"> สำหรับ</w:t>
      </w:r>
      <w:r w:rsidRPr="00455790">
        <w:rPr>
          <w:rFonts w:ascii="Angsana New" w:hAnsi="Angsana New"/>
          <w:sz w:val="30"/>
          <w:szCs w:val="30"/>
          <w:cs/>
        </w:rPr>
        <w:t>บุคคลหรือกิจการอื่นที่เกี่ยวข้องกัน</w:t>
      </w:r>
      <w:r w:rsidRPr="00455790">
        <w:rPr>
          <w:rFonts w:ascii="Angsana New" w:hAnsi="Angsana New" w:hint="cs"/>
          <w:sz w:val="30"/>
          <w:szCs w:val="30"/>
          <w:cs/>
        </w:rPr>
        <w:t xml:space="preserve">ไม่มีการเปลี่ยนแปลงอย่างมีสาระสำคัญในระหว่างงวด </w:t>
      </w:r>
    </w:p>
    <w:p w14:paraId="6F48DF0C" w14:textId="77777777" w:rsidR="001B2C7D" w:rsidRPr="00455790" w:rsidRDefault="001B2C7D" w:rsidP="001B2C7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9A1C525" w14:textId="1A194C68" w:rsidR="00AC5D2D" w:rsidRPr="00455790" w:rsidRDefault="001B2C7D" w:rsidP="001B2C7D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455790">
        <w:rPr>
          <w:rFonts w:ascii="Angsana New" w:hAnsi="Angsana New" w:hint="cs"/>
          <w:spacing w:val="-4"/>
          <w:sz w:val="30"/>
          <w:szCs w:val="30"/>
          <w:cs/>
        </w:rPr>
        <w:t>นโยบายการกำหนดราคาไม่มีการเปลี่ยนแปลงอย่างมีสาระสำคัญในระหว่างงว</w:t>
      </w:r>
      <w:r w:rsidR="00457C0E">
        <w:rPr>
          <w:rFonts w:ascii="Angsana New" w:hAnsi="Angsana New" w:hint="cs"/>
          <w:spacing w:val="-4"/>
          <w:sz w:val="30"/>
          <w:szCs w:val="30"/>
          <w:cs/>
        </w:rPr>
        <w:t>ด</w:t>
      </w:r>
      <w:r w:rsidR="003C258E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Pr="00455790">
        <w:rPr>
          <w:rFonts w:ascii="Angsana New" w:hAnsi="Angsana New" w:hint="cs"/>
          <w:spacing w:val="-4"/>
          <w:sz w:val="30"/>
          <w:szCs w:val="30"/>
          <w:cs/>
        </w:rPr>
        <w:t>เดือนสิ้นสุดวันที่</w:t>
      </w:r>
      <w:r w:rsidRPr="00455790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8971B3" w:rsidRPr="00455790">
        <w:rPr>
          <w:rFonts w:ascii="Angsana New" w:hAnsi="Angsana New"/>
          <w:spacing w:val="-4"/>
          <w:sz w:val="30"/>
          <w:szCs w:val="30"/>
          <w:lang w:val="en-US"/>
        </w:rPr>
        <w:t>3</w:t>
      </w:r>
      <w:r w:rsidR="00515C6C">
        <w:rPr>
          <w:rFonts w:ascii="Angsana New" w:hAnsi="Angsana New"/>
          <w:spacing w:val="-4"/>
          <w:sz w:val="30"/>
          <w:szCs w:val="30"/>
          <w:lang w:val="en-US"/>
        </w:rPr>
        <w:t>0</w:t>
      </w:r>
      <w:r w:rsidR="00455790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3C258E" w:rsidRPr="003C258E">
        <w:rPr>
          <w:rFonts w:ascii="Angsana New" w:hAnsi="Angsana New"/>
          <w:spacing w:val="-4"/>
          <w:sz w:val="30"/>
          <w:szCs w:val="30"/>
          <w:cs/>
          <w:lang w:val="en-US"/>
        </w:rPr>
        <w:t>กันยายน</w:t>
      </w:r>
      <w:r w:rsidR="00455790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Pr="00455790">
        <w:rPr>
          <w:rFonts w:ascii="Angsana New" w:hAnsi="Angsana New"/>
          <w:spacing w:val="-4"/>
          <w:sz w:val="30"/>
          <w:szCs w:val="30"/>
          <w:lang w:val="en-US"/>
        </w:rPr>
        <w:t>256</w:t>
      </w:r>
      <w:r w:rsidR="00457C0E">
        <w:rPr>
          <w:rFonts w:ascii="Angsana New" w:hAnsi="Angsana New"/>
          <w:spacing w:val="-4"/>
          <w:sz w:val="30"/>
          <w:szCs w:val="30"/>
          <w:lang w:val="en-US"/>
        </w:rPr>
        <w:t>7</w:t>
      </w:r>
    </w:p>
    <w:p w14:paraId="61631DD0" w14:textId="13BFCFB0" w:rsidR="00AC5D2D" w:rsidRPr="00136359" w:rsidRDefault="00AC5D2D">
      <w:pPr>
        <w:spacing w:line="240" w:lineRule="auto"/>
        <w:rPr>
          <w:rFonts w:ascii="Angsana New" w:hAnsi="Angsana New"/>
          <w:spacing w:val="-4"/>
          <w:sz w:val="30"/>
          <w:szCs w:val="30"/>
          <w:lang w:val="en-US"/>
        </w:rPr>
      </w:pPr>
    </w:p>
    <w:p w14:paraId="059FC9DC" w14:textId="77777777" w:rsidR="00455790" w:rsidRDefault="00455790">
      <w:pPr>
        <w:spacing w:line="240" w:lineRule="auto"/>
        <w:rPr>
          <w:rFonts w:ascii="Angsana New" w:hAnsi="Angsana New"/>
          <w:sz w:val="30"/>
          <w:szCs w:val="30"/>
          <w:cs/>
          <w:lang w:val="en-US" w:eastAsia="x-none"/>
        </w:rPr>
      </w:pPr>
      <w:r>
        <w:rPr>
          <w:sz w:val="30"/>
          <w:szCs w:val="30"/>
          <w:cs/>
          <w:lang w:val="en-US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29"/>
        <w:gridCol w:w="1131"/>
        <w:gridCol w:w="240"/>
        <w:gridCol w:w="1200"/>
        <w:gridCol w:w="268"/>
        <w:gridCol w:w="1169"/>
        <w:gridCol w:w="270"/>
        <w:gridCol w:w="1173"/>
      </w:tblGrid>
      <w:tr w:rsidR="00457C0E" w:rsidRPr="00C54974" w14:paraId="50BB9FDD" w14:textId="77777777" w:rsidTr="00170145">
        <w:trPr>
          <w:cantSplit/>
          <w:trHeight w:val="397"/>
          <w:tblHeader/>
        </w:trPr>
        <w:tc>
          <w:tcPr>
            <w:tcW w:w="3729" w:type="dxa"/>
          </w:tcPr>
          <w:p w14:paraId="680635AF" w14:textId="77777777" w:rsidR="00457C0E" w:rsidRPr="00A6418F" w:rsidRDefault="00457C0E" w:rsidP="00170145">
            <w:pPr>
              <w:ind w:left="250" w:right="2" w:hanging="250"/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cs/>
              </w:rPr>
            </w:pPr>
            <w:r w:rsidRPr="00A6418F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29"/>
                <w:szCs w:val="29"/>
                <w:cs/>
              </w:rPr>
              <w:lastRenderedPageBreak/>
              <w:t>รายการที่สำคัญกับบุคคลหรือกิจการ</w:t>
            </w:r>
            <w:r w:rsidRPr="00A6418F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29"/>
                <w:szCs w:val="29"/>
              </w:rPr>
              <w:br/>
            </w:r>
            <w:r w:rsidRPr="00A6418F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29"/>
                <w:szCs w:val="29"/>
                <w:cs/>
              </w:rPr>
              <w:t>ที่เกี่ยวข้องกัน</w:t>
            </w:r>
          </w:p>
        </w:tc>
        <w:tc>
          <w:tcPr>
            <w:tcW w:w="2571" w:type="dxa"/>
            <w:gridSpan w:val="3"/>
          </w:tcPr>
          <w:p w14:paraId="514659A8" w14:textId="77777777" w:rsidR="00457C0E" w:rsidRPr="00C54974" w:rsidRDefault="00457C0E" w:rsidP="0017014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12EA6F21" w14:textId="77777777" w:rsidR="00457C0E" w:rsidRPr="00C54974" w:rsidRDefault="00457C0E" w:rsidP="0017014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2" w:type="dxa"/>
            <w:gridSpan w:val="3"/>
          </w:tcPr>
          <w:p w14:paraId="46B60A72" w14:textId="77777777" w:rsidR="00457C0E" w:rsidRPr="00C54974" w:rsidRDefault="00457C0E" w:rsidP="0017014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C0E" w:rsidRPr="00C54974" w14:paraId="7336EA52" w14:textId="77777777" w:rsidTr="00170145">
        <w:trPr>
          <w:cantSplit/>
          <w:trHeight w:val="397"/>
          <w:tblHeader/>
        </w:trPr>
        <w:tc>
          <w:tcPr>
            <w:tcW w:w="3729" w:type="dxa"/>
          </w:tcPr>
          <w:p w14:paraId="48F0C311" w14:textId="292593D9" w:rsidR="00457C0E" w:rsidRPr="00D510C3" w:rsidRDefault="00457C0E" w:rsidP="00170145">
            <w:pPr>
              <w:ind w:right="2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510C3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สำหรับงวด</w:t>
            </w:r>
            <w:r w:rsidR="00C85FC4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>เก้า</w:t>
            </w:r>
            <w:r w:rsidRPr="00D510C3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 xml:space="preserve">เดือนสิ้นสุดวันที่ </w:t>
            </w:r>
            <w:r w:rsidR="0030135A" w:rsidRPr="001E05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30135A" w:rsidRPr="007151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C258E" w:rsidRPr="00C85F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31" w:type="dxa"/>
            <w:vAlign w:val="bottom"/>
          </w:tcPr>
          <w:p w14:paraId="57783E96" w14:textId="2CEDF282" w:rsidR="00457C0E" w:rsidRPr="00C54974" w:rsidRDefault="00457C0E" w:rsidP="0017014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0" w:type="dxa"/>
          </w:tcPr>
          <w:p w14:paraId="3B05F169" w14:textId="77777777" w:rsidR="00457C0E" w:rsidRPr="00C54974" w:rsidRDefault="00457C0E" w:rsidP="0017014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6E0B18B7" w14:textId="5372FBD1" w:rsidR="00457C0E" w:rsidRPr="004715A3" w:rsidRDefault="00457C0E" w:rsidP="0017014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8" w:type="dxa"/>
          </w:tcPr>
          <w:p w14:paraId="3AC020F0" w14:textId="77777777" w:rsidR="00457C0E" w:rsidRPr="00C54974" w:rsidRDefault="00457C0E" w:rsidP="0017014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7BC65C9" w14:textId="2B21AEDA" w:rsidR="00457C0E" w:rsidRPr="00C54974" w:rsidRDefault="00457C0E" w:rsidP="0017014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1199BE9E" w14:textId="77777777" w:rsidR="00457C0E" w:rsidRPr="00C54974" w:rsidRDefault="00457C0E" w:rsidP="00170145">
            <w:pPr>
              <w:spacing w:line="240" w:lineRule="atLeast"/>
              <w:ind w:left="-1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52326AC5" w14:textId="09A90555" w:rsidR="00457C0E" w:rsidRPr="00C54974" w:rsidRDefault="00457C0E" w:rsidP="0017014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457C0E" w:rsidRPr="00C54974" w14:paraId="278D0AA2" w14:textId="77777777" w:rsidTr="00170145">
        <w:trPr>
          <w:cantSplit/>
          <w:trHeight w:val="397"/>
          <w:tblHeader/>
        </w:trPr>
        <w:tc>
          <w:tcPr>
            <w:tcW w:w="3729" w:type="dxa"/>
          </w:tcPr>
          <w:p w14:paraId="1CC83511" w14:textId="77777777" w:rsidR="00457C0E" w:rsidRPr="00C54974" w:rsidRDefault="00457C0E" w:rsidP="00170145">
            <w:pPr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51" w:type="dxa"/>
            <w:gridSpan w:val="7"/>
          </w:tcPr>
          <w:p w14:paraId="47A88898" w14:textId="77777777" w:rsidR="00457C0E" w:rsidRPr="00C54974" w:rsidRDefault="00457C0E" w:rsidP="0017014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9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57C0E" w:rsidRPr="00C54974" w14:paraId="0ED642C5" w14:textId="77777777" w:rsidTr="00170145">
        <w:tc>
          <w:tcPr>
            <w:tcW w:w="3729" w:type="dxa"/>
          </w:tcPr>
          <w:p w14:paraId="68DDB367" w14:textId="3A663065" w:rsidR="00457C0E" w:rsidRPr="00C54974" w:rsidRDefault="00457C0E" w:rsidP="00170145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="00C85FC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131" w:type="dxa"/>
          </w:tcPr>
          <w:p w14:paraId="1C386C5C" w14:textId="77777777" w:rsidR="00457C0E" w:rsidRPr="00C54974" w:rsidRDefault="00457C0E" w:rsidP="0017014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3BA1B527" w14:textId="77777777" w:rsidR="00457C0E" w:rsidRPr="00C54974" w:rsidRDefault="00457C0E" w:rsidP="0017014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45AF67B1" w14:textId="77777777" w:rsidR="00457C0E" w:rsidRPr="00C54974" w:rsidRDefault="00457C0E" w:rsidP="00170145">
            <w:pPr>
              <w:tabs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7529D8EC" w14:textId="77777777" w:rsidR="00457C0E" w:rsidRPr="00C54974" w:rsidRDefault="00457C0E" w:rsidP="0017014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173DDF4" w14:textId="77777777" w:rsidR="00457C0E" w:rsidRPr="00C54974" w:rsidRDefault="00457C0E" w:rsidP="0017014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16BC2C" w14:textId="77777777" w:rsidR="00457C0E" w:rsidRPr="00C54974" w:rsidRDefault="00457C0E" w:rsidP="0017014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43DB85B" w14:textId="77777777" w:rsidR="00457C0E" w:rsidRPr="00C54974" w:rsidRDefault="00457C0E" w:rsidP="0017014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4630" w:rsidRPr="00C54974" w14:paraId="51C90DEE" w14:textId="77777777" w:rsidTr="00170145">
        <w:tc>
          <w:tcPr>
            <w:tcW w:w="3729" w:type="dxa"/>
          </w:tcPr>
          <w:p w14:paraId="4CCC2C86" w14:textId="77777777" w:rsidR="00B94630" w:rsidRPr="00C54974" w:rsidRDefault="00B94630" w:rsidP="00B94630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ขายสินค้าและไฟฟ้า</w:t>
            </w:r>
          </w:p>
        </w:tc>
        <w:tc>
          <w:tcPr>
            <w:tcW w:w="1131" w:type="dxa"/>
            <w:shd w:val="clear" w:color="auto" w:fill="auto"/>
          </w:tcPr>
          <w:p w14:paraId="4FD4E9EB" w14:textId="220ECB49" w:rsidR="00B94630" w:rsidRPr="00C54974" w:rsidRDefault="00B94630" w:rsidP="00B94630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1,985,523</w:t>
            </w:r>
          </w:p>
        </w:tc>
        <w:tc>
          <w:tcPr>
            <w:tcW w:w="240" w:type="dxa"/>
          </w:tcPr>
          <w:p w14:paraId="361EC306" w14:textId="77777777" w:rsidR="00B94630" w:rsidRPr="00C54974" w:rsidRDefault="00B94630" w:rsidP="00B94630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552C912C" w14:textId="6D78DC68" w:rsidR="00B94630" w:rsidRPr="00C54974" w:rsidRDefault="00B94630" w:rsidP="00B94630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2,134,157</w:t>
            </w:r>
          </w:p>
        </w:tc>
        <w:tc>
          <w:tcPr>
            <w:tcW w:w="268" w:type="dxa"/>
          </w:tcPr>
          <w:p w14:paraId="29CA3694" w14:textId="77777777" w:rsidR="00B94630" w:rsidRPr="00C54974" w:rsidRDefault="00B94630" w:rsidP="00B94630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4D9C8D54" w14:textId="3D2C9B4F" w:rsidR="00B94630" w:rsidRPr="001F3A56" w:rsidRDefault="00B94630" w:rsidP="00B94630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1,985,523</w:t>
            </w:r>
          </w:p>
        </w:tc>
        <w:tc>
          <w:tcPr>
            <w:tcW w:w="270" w:type="dxa"/>
          </w:tcPr>
          <w:p w14:paraId="09E6A6E3" w14:textId="77777777" w:rsidR="00B94630" w:rsidRPr="00C54974" w:rsidRDefault="00B94630" w:rsidP="00B94630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09CFDFF" w14:textId="7C417110" w:rsidR="00B94630" w:rsidRPr="003C258E" w:rsidRDefault="00B94630" w:rsidP="00B94630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258E">
              <w:rPr>
                <w:rFonts w:asciiTheme="majorBidi" w:hAnsiTheme="majorBidi" w:cstheme="majorBidi"/>
                <w:sz w:val="30"/>
                <w:szCs w:val="30"/>
              </w:rPr>
              <w:t>2,134,157</w:t>
            </w:r>
          </w:p>
        </w:tc>
      </w:tr>
      <w:tr w:rsidR="00B94630" w:rsidRPr="00C54974" w14:paraId="091076D1" w14:textId="77777777" w:rsidTr="00170145">
        <w:tc>
          <w:tcPr>
            <w:tcW w:w="3729" w:type="dxa"/>
          </w:tcPr>
          <w:p w14:paraId="29284BB0" w14:textId="77777777" w:rsidR="00B94630" w:rsidRPr="00C54974" w:rsidRDefault="00B94630" w:rsidP="00B94630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ซื้อสินค้าและค่าบริการ</w:t>
            </w:r>
          </w:p>
        </w:tc>
        <w:tc>
          <w:tcPr>
            <w:tcW w:w="1131" w:type="dxa"/>
            <w:shd w:val="clear" w:color="auto" w:fill="auto"/>
          </w:tcPr>
          <w:p w14:paraId="09EC6BD1" w14:textId="01199F4D" w:rsidR="00B94630" w:rsidRPr="00C54974" w:rsidRDefault="00B94630" w:rsidP="00B94630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2,111,888</w:t>
            </w:r>
          </w:p>
        </w:tc>
        <w:tc>
          <w:tcPr>
            <w:tcW w:w="240" w:type="dxa"/>
          </w:tcPr>
          <w:p w14:paraId="4DF0F256" w14:textId="77777777" w:rsidR="00B94630" w:rsidRPr="00C54974" w:rsidRDefault="00B94630" w:rsidP="00B94630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2F8DBD09" w14:textId="052BB07D" w:rsidR="00B94630" w:rsidRPr="00C54974" w:rsidRDefault="00B94630" w:rsidP="00B94630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2,503,231</w:t>
            </w:r>
          </w:p>
        </w:tc>
        <w:tc>
          <w:tcPr>
            <w:tcW w:w="268" w:type="dxa"/>
          </w:tcPr>
          <w:p w14:paraId="6B99DC68" w14:textId="77777777" w:rsidR="00B94630" w:rsidRPr="00C54974" w:rsidRDefault="00B94630" w:rsidP="00B94630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08A96F55" w14:textId="734EEDA1" w:rsidR="00B94630" w:rsidRPr="001F3A56" w:rsidRDefault="00B94630" w:rsidP="00B94630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2,111,888</w:t>
            </w:r>
          </w:p>
        </w:tc>
        <w:tc>
          <w:tcPr>
            <w:tcW w:w="270" w:type="dxa"/>
          </w:tcPr>
          <w:p w14:paraId="6720B292" w14:textId="77777777" w:rsidR="00B94630" w:rsidRPr="00C54974" w:rsidRDefault="00B94630" w:rsidP="00B94630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C6F68B2" w14:textId="694D1E8A" w:rsidR="00B94630" w:rsidRPr="003C258E" w:rsidRDefault="00B94630" w:rsidP="00B94630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258E">
              <w:rPr>
                <w:rFonts w:asciiTheme="majorBidi" w:hAnsiTheme="majorBidi" w:cstheme="majorBidi"/>
                <w:sz w:val="30"/>
                <w:szCs w:val="30"/>
              </w:rPr>
              <w:t>2,503,231</w:t>
            </w:r>
          </w:p>
        </w:tc>
      </w:tr>
      <w:tr w:rsidR="00B94630" w:rsidRPr="00C54974" w14:paraId="3744DF3C" w14:textId="77777777" w:rsidTr="00170145">
        <w:tc>
          <w:tcPr>
            <w:tcW w:w="3729" w:type="dxa"/>
          </w:tcPr>
          <w:p w14:paraId="57AAF708" w14:textId="77777777" w:rsidR="00B94630" w:rsidRPr="00C54974" w:rsidRDefault="00B94630" w:rsidP="00B94630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1" w:type="dxa"/>
            <w:shd w:val="clear" w:color="auto" w:fill="auto"/>
          </w:tcPr>
          <w:p w14:paraId="54D3D635" w14:textId="3BB42EC7" w:rsidR="00B94630" w:rsidRPr="00C54974" w:rsidRDefault="00B94630" w:rsidP="00B94630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3,884</w:t>
            </w:r>
          </w:p>
        </w:tc>
        <w:tc>
          <w:tcPr>
            <w:tcW w:w="240" w:type="dxa"/>
          </w:tcPr>
          <w:p w14:paraId="5DCD8319" w14:textId="77777777" w:rsidR="00B94630" w:rsidRPr="00C54974" w:rsidRDefault="00B94630" w:rsidP="00B94630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302B39BD" w14:textId="3E3F7240" w:rsidR="00B94630" w:rsidRPr="00C54974" w:rsidRDefault="00B94630" w:rsidP="00B94630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3,582</w:t>
            </w:r>
          </w:p>
        </w:tc>
        <w:tc>
          <w:tcPr>
            <w:tcW w:w="268" w:type="dxa"/>
          </w:tcPr>
          <w:p w14:paraId="0552D178" w14:textId="77777777" w:rsidR="00B94630" w:rsidRPr="00C54974" w:rsidRDefault="00B94630" w:rsidP="00B94630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553A98D9" w14:textId="35FF21B7" w:rsidR="00B94630" w:rsidRPr="001F3A56" w:rsidRDefault="00B94630" w:rsidP="00B94630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3,884</w:t>
            </w:r>
          </w:p>
        </w:tc>
        <w:tc>
          <w:tcPr>
            <w:tcW w:w="270" w:type="dxa"/>
          </w:tcPr>
          <w:p w14:paraId="440695C6" w14:textId="77777777" w:rsidR="00B94630" w:rsidRPr="00C54974" w:rsidRDefault="00B94630" w:rsidP="00B94630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BAC97B5" w14:textId="73F68342" w:rsidR="00B94630" w:rsidRPr="003C258E" w:rsidRDefault="00B94630" w:rsidP="00B94630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258E">
              <w:rPr>
                <w:rFonts w:asciiTheme="majorBidi" w:hAnsiTheme="majorBidi" w:cstheme="majorBidi"/>
                <w:sz w:val="30"/>
                <w:szCs w:val="30"/>
              </w:rPr>
              <w:t>3,582</w:t>
            </w:r>
          </w:p>
        </w:tc>
      </w:tr>
      <w:tr w:rsidR="00B94630" w:rsidRPr="00C54974" w14:paraId="5967CE67" w14:textId="77777777" w:rsidTr="006D0F31">
        <w:tc>
          <w:tcPr>
            <w:tcW w:w="3729" w:type="dxa"/>
          </w:tcPr>
          <w:p w14:paraId="6834CA86" w14:textId="77777777" w:rsidR="00B94630" w:rsidRPr="00C54974" w:rsidRDefault="00B94630" w:rsidP="00B94630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ค่าบริการส่วนกลาง - ต้นทุนขาย</w:t>
            </w:r>
          </w:p>
        </w:tc>
        <w:tc>
          <w:tcPr>
            <w:tcW w:w="1131" w:type="dxa"/>
            <w:shd w:val="clear" w:color="auto" w:fill="auto"/>
          </w:tcPr>
          <w:p w14:paraId="4C4A6CB1" w14:textId="24931AF2" w:rsidR="00B94630" w:rsidRPr="00C54974" w:rsidRDefault="00B94630" w:rsidP="00B94630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70,334</w:t>
            </w:r>
          </w:p>
        </w:tc>
        <w:tc>
          <w:tcPr>
            <w:tcW w:w="240" w:type="dxa"/>
          </w:tcPr>
          <w:p w14:paraId="5E389F5C" w14:textId="77777777" w:rsidR="00B94630" w:rsidRPr="00C54974" w:rsidRDefault="00B94630" w:rsidP="00B94630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3D467D30" w14:textId="0E08BB3C" w:rsidR="00B94630" w:rsidRPr="00C54974" w:rsidRDefault="00B94630" w:rsidP="00B94630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70,334</w:t>
            </w:r>
          </w:p>
        </w:tc>
        <w:tc>
          <w:tcPr>
            <w:tcW w:w="268" w:type="dxa"/>
          </w:tcPr>
          <w:p w14:paraId="543D8270" w14:textId="77777777" w:rsidR="00B94630" w:rsidRPr="00C54974" w:rsidRDefault="00B94630" w:rsidP="00B94630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56C1E105" w14:textId="17BD366F" w:rsidR="00B94630" w:rsidRPr="001F3A56" w:rsidRDefault="00B94630" w:rsidP="00B94630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70,334</w:t>
            </w:r>
          </w:p>
        </w:tc>
        <w:tc>
          <w:tcPr>
            <w:tcW w:w="270" w:type="dxa"/>
          </w:tcPr>
          <w:p w14:paraId="66E270F4" w14:textId="77777777" w:rsidR="00B94630" w:rsidRPr="00C54974" w:rsidRDefault="00B94630" w:rsidP="00B94630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18142F50" w14:textId="1E194123" w:rsidR="00B94630" w:rsidRPr="003C258E" w:rsidRDefault="00B94630" w:rsidP="00B94630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258E">
              <w:rPr>
                <w:rFonts w:asciiTheme="majorBidi" w:hAnsiTheme="majorBidi" w:cstheme="majorBidi"/>
                <w:sz w:val="30"/>
                <w:szCs w:val="30"/>
              </w:rPr>
              <w:t>70,334</w:t>
            </w:r>
          </w:p>
        </w:tc>
      </w:tr>
      <w:tr w:rsidR="00B94630" w:rsidRPr="00C54974" w14:paraId="7FF9274D" w14:textId="77777777" w:rsidTr="006D0F31">
        <w:tc>
          <w:tcPr>
            <w:tcW w:w="3729" w:type="dxa"/>
          </w:tcPr>
          <w:p w14:paraId="7E66240D" w14:textId="77777777" w:rsidR="00B94630" w:rsidRPr="00C54974" w:rsidRDefault="00B94630" w:rsidP="00B94630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ค่าบริการส่วนกลาง </w:t>
            </w:r>
            <w:r w:rsidRPr="00C549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C5497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ค่าใช้จ่ายใน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การ</w:t>
            </w:r>
            <w:r w:rsidRPr="00C5497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บริหาร</w:t>
            </w:r>
          </w:p>
        </w:tc>
        <w:tc>
          <w:tcPr>
            <w:tcW w:w="1131" w:type="dxa"/>
            <w:shd w:val="clear" w:color="auto" w:fill="auto"/>
          </w:tcPr>
          <w:p w14:paraId="2F81F05F" w14:textId="14793B76" w:rsidR="00B94630" w:rsidRPr="00C54974" w:rsidRDefault="00B94630" w:rsidP="00B94630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28,666</w:t>
            </w:r>
          </w:p>
        </w:tc>
        <w:tc>
          <w:tcPr>
            <w:tcW w:w="240" w:type="dxa"/>
          </w:tcPr>
          <w:p w14:paraId="26EF4AD9" w14:textId="77777777" w:rsidR="00B94630" w:rsidRPr="00C54974" w:rsidRDefault="00B94630" w:rsidP="00B94630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4517349C" w14:textId="2770205C" w:rsidR="00B94630" w:rsidRPr="00C54974" w:rsidRDefault="00B94630" w:rsidP="00B94630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28,666</w:t>
            </w:r>
          </w:p>
        </w:tc>
        <w:tc>
          <w:tcPr>
            <w:tcW w:w="268" w:type="dxa"/>
          </w:tcPr>
          <w:p w14:paraId="264A0CFB" w14:textId="77777777" w:rsidR="00B94630" w:rsidRPr="00C54974" w:rsidRDefault="00B94630" w:rsidP="00B94630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01E0B787" w14:textId="50DE08B4" w:rsidR="00B94630" w:rsidRPr="001F3A56" w:rsidRDefault="00B94630" w:rsidP="00B94630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28,666</w:t>
            </w:r>
          </w:p>
        </w:tc>
        <w:tc>
          <w:tcPr>
            <w:tcW w:w="270" w:type="dxa"/>
          </w:tcPr>
          <w:p w14:paraId="24ED6E51" w14:textId="77777777" w:rsidR="00B94630" w:rsidRPr="00C54974" w:rsidRDefault="00B94630" w:rsidP="00B94630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43ADDCB7" w14:textId="613EF1FF" w:rsidR="00B94630" w:rsidRPr="003C258E" w:rsidRDefault="00B94630" w:rsidP="00B94630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258E">
              <w:rPr>
                <w:rFonts w:asciiTheme="majorBidi" w:hAnsiTheme="majorBidi" w:cstheme="majorBidi"/>
                <w:sz w:val="30"/>
                <w:szCs w:val="30"/>
              </w:rPr>
              <w:t>28,666</w:t>
            </w:r>
          </w:p>
        </w:tc>
      </w:tr>
      <w:tr w:rsidR="00B94630" w:rsidRPr="00D0227B" w14:paraId="042F90FF" w14:textId="77777777" w:rsidTr="006D0F31">
        <w:tc>
          <w:tcPr>
            <w:tcW w:w="3729" w:type="dxa"/>
          </w:tcPr>
          <w:p w14:paraId="1465B87A" w14:textId="77777777" w:rsidR="00B94630" w:rsidRDefault="00B94630" w:rsidP="00B94630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1D7E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1" w:type="dxa"/>
            <w:shd w:val="clear" w:color="auto" w:fill="auto"/>
          </w:tcPr>
          <w:p w14:paraId="1D62CB68" w14:textId="291F6AB3" w:rsidR="00B94630" w:rsidRPr="004C2464" w:rsidRDefault="00B94630" w:rsidP="00B94630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7,622</w:t>
            </w:r>
          </w:p>
        </w:tc>
        <w:tc>
          <w:tcPr>
            <w:tcW w:w="240" w:type="dxa"/>
            <w:shd w:val="clear" w:color="auto" w:fill="auto"/>
          </w:tcPr>
          <w:p w14:paraId="72221943" w14:textId="77777777" w:rsidR="00B94630" w:rsidRPr="00D0227B" w:rsidRDefault="00B94630" w:rsidP="00B94630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2130204B" w14:textId="0523D1E9" w:rsidR="00B94630" w:rsidRPr="00D0227B" w:rsidRDefault="00B94630" w:rsidP="00B94630">
            <w:pPr>
              <w:tabs>
                <w:tab w:val="decimal" w:pos="97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3,531</w:t>
            </w:r>
          </w:p>
        </w:tc>
        <w:tc>
          <w:tcPr>
            <w:tcW w:w="268" w:type="dxa"/>
            <w:shd w:val="clear" w:color="auto" w:fill="auto"/>
          </w:tcPr>
          <w:p w14:paraId="4E53A7F3" w14:textId="77777777" w:rsidR="00B94630" w:rsidRPr="00D0227B" w:rsidRDefault="00B94630" w:rsidP="00B94630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7A5EF2C9" w14:textId="7100CD0F" w:rsidR="00B94630" w:rsidRDefault="00B94630" w:rsidP="00B94630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7,622</w:t>
            </w:r>
          </w:p>
        </w:tc>
        <w:tc>
          <w:tcPr>
            <w:tcW w:w="270" w:type="dxa"/>
          </w:tcPr>
          <w:p w14:paraId="2794FD3C" w14:textId="77777777" w:rsidR="00B94630" w:rsidRPr="00C54974" w:rsidRDefault="00B94630" w:rsidP="00B94630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19C3B626" w14:textId="340AAFFB" w:rsidR="00B94630" w:rsidRPr="003C258E" w:rsidRDefault="00B94630" w:rsidP="00B94630">
            <w:pPr>
              <w:tabs>
                <w:tab w:val="decimal" w:pos="951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258E">
              <w:rPr>
                <w:rFonts w:asciiTheme="majorBidi" w:hAnsiTheme="majorBidi" w:cstheme="majorBidi"/>
                <w:sz w:val="30"/>
                <w:szCs w:val="30"/>
              </w:rPr>
              <w:t>3,531</w:t>
            </w:r>
          </w:p>
        </w:tc>
      </w:tr>
      <w:tr w:rsidR="00B94630" w:rsidRPr="00C54974" w14:paraId="40BD0892" w14:textId="77777777" w:rsidTr="006D0F31">
        <w:tc>
          <w:tcPr>
            <w:tcW w:w="3729" w:type="dxa"/>
          </w:tcPr>
          <w:p w14:paraId="2FDA3B2A" w14:textId="77777777" w:rsidR="00B94630" w:rsidRPr="00C54974" w:rsidRDefault="00B94630" w:rsidP="00B94630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1" w:type="dxa"/>
            <w:shd w:val="clear" w:color="auto" w:fill="auto"/>
          </w:tcPr>
          <w:p w14:paraId="621C7A65" w14:textId="42EEB2A4" w:rsidR="00B94630" w:rsidRPr="00D0227B" w:rsidRDefault="00B94630" w:rsidP="00B94630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60,451</w:t>
            </w:r>
          </w:p>
        </w:tc>
        <w:tc>
          <w:tcPr>
            <w:tcW w:w="240" w:type="dxa"/>
            <w:shd w:val="clear" w:color="auto" w:fill="auto"/>
          </w:tcPr>
          <w:p w14:paraId="7990611C" w14:textId="77777777" w:rsidR="00B94630" w:rsidRPr="00D0227B" w:rsidRDefault="00B94630" w:rsidP="00B94630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32EA6902" w14:textId="7747D9F8" w:rsidR="00B94630" w:rsidRPr="00D0227B" w:rsidRDefault="00B94630" w:rsidP="00B94630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18,503</w:t>
            </w:r>
          </w:p>
        </w:tc>
        <w:tc>
          <w:tcPr>
            <w:tcW w:w="268" w:type="dxa"/>
            <w:shd w:val="clear" w:color="auto" w:fill="auto"/>
          </w:tcPr>
          <w:p w14:paraId="65CB32B0" w14:textId="77777777" w:rsidR="00B94630" w:rsidRPr="00D0227B" w:rsidRDefault="00B94630" w:rsidP="00B94630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3F647649" w14:textId="46C7B953" w:rsidR="00B94630" w:rsidRPr="00D0227B" w:rsidRDefault="00B94630" w:rsidP="00B94630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60,451</w:t>
            </w:r>
          </w:p>
        </w:tc>
        <w:tc>
          <w:tcPr>
            <w:tcW w:w="270" w:type="dxa"/>
          </w:tcPr>
          <w:p w14:paraId="0C1A9B06" w14:textId="77777777" w:rsidR="00B94630" w:rsidRPr="00C54974" w:rsidRDefault="00B94630" w:rsidP="00B94630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73B9FA1C" w14:textId="4BC5ACCA" w:rsidR="00B94630" w:rsidRPr="003C258E" w:rsidRDefault="00B94630" w:rsidP="00B94630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258E">
              <w:rPr>
                <w:rFonts w:asciiTheme="majorBidi" w:hAnsiTheme="majorBidi" w:cstheme="majorBidi"/>
                <w:sz w:val="30"/>
                <w:szCs w:val="30"/>
              </w:rPr>
              <w:t>18,503</w:t>
            </w:r>
          </w:p>
        </w:tc>
      </w:tr>
      <w:tr w:rsidR="00B94630" w:rsidRPr="00C54974" w14:paraId="6ECA2DC1" w14:textId="77777777" w:rsidTr="00170145">
        <w:tc>
          <w:tcPr>
            <w:tcW w:w="3729" w:type="dxa"/>
          </w:tcPr>
          <w:p w14:paraId="1D0CEEEA" w14:textId="77777777" w:rsidR="00B94630" w:rsidRDefault="00B94630" w:rsidP="00B94630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05B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1" w:type="dxa"/>
            <w:shd w:val="clear" w:color="auto" w:fill="auto"/>
          </w:tcPr>
          <w:p w14:paraId="14364F18" w14:textId="77777777" w:rsidR="00B94630" w:rsidRPr="007C595E" w:rsidRDefault="00B94630" w:rsidP="00B94630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0284F528" w14:textId="77777777" w:rsidR="00B94630" w:rsidRPr="00D0227B" w:rsidRDefault="00B94630" w:rsidP="00B94630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41BDC42A" w14:textId="77777777" w:rsidR="00B94630" w:rsidRDefault="00B94630" w:rsidP="00B94630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281B67C9" w14:textId="77777777" w:rsidR="00B94630" w:rsidRPr="00D0227B" w:rsidRDefault="00B94630" w:rsidP="00B94630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3E696369" w14:textId="77777777" w:rsidR="00B94630" w:rsidRPr="007C595E" w:rsidRDefault="00B94630" w:rsidP="00B94630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C17815E" w14:textId="77777777" w:rsidR="00B94630" w:rsidRPr="00C54974" w:rsidRDefault="00B94630" w:rsidP="00B94630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CCAE543" w14:textId="77777777" w:rsidR="00B94630" w:rsidRDefault="00B94630" w:rsidP="00B94630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94630" w:rsidRPr="00C54974" w14:paraId="47779833" w14:textId="77777777" w:rsidTr="00170145">
        <w:tc>
          <w:tcPr>
            <w:tcW w:w="3729" w:type="dxa"/>
          </w:tcPr>
          <w:p w14:paraId="5D4A2CF6" w14:textId="77777777" w:rsidR="00B94630" w:rsidRDefault="00B94630" w:rsidP="00B94630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1" w:type="dxa"/>
            <w:shd w:val="clear" w:color="auto" w:fill="auto"/>
          </w:tcPr>
          <w:p w14:paraId="01ABD048" w14:textId="7D5B7212" w:rsidR="00B94630" w:rsidRPr="00E23F58" w:rsidRDefault="00B94630" w:rsidP="00B9463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76217C0" w14:textId="77777777" w:rsidR="00B94630" w:rsidRPr="00D0227B" w:rsidRDefault="00B94630" w:rsidP="00B94630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4935E011" w14:textId="77777777" w:rsidR="00B94630" w:rsidRPr="008D7655" w:rsidRDefault="00B94630" w:rsidP="00B9463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CD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32E1C950" w14:textId="77777777" w:rsidR="00B94630" w:rsidRPr="00D0227B" w:rsidRDefault="00B94630" w:rsidP="00B94630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1AF4D370" w14:textId="366C0ED5" w:rsidR="00B94630" w:rsidRPr="007C595E" w:rsidRDefault="00B94630" w:rsidP="00B94630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9,300</w:t>
            </w:r>
          </w:p>
        </w:tc>
        <w:tc>
          <w:tcPr>
            <w:tcW w:w="270" w:type="dxa"/>
          </w:tcPr>
          <w:p w14:paraId="3D602D34" w14:textId="77777777" w:rsidR="00B94630" w:rsidRPr="00C54974" w:rsidRDefault="00B94630" w:rsidP="00B94630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DB3029A" w14:textId="7CADB746" w:rsidR="00B94630" w:rsidRPr="008D7655" w:rsidRDefault="00B94630" w:rsidP="00B94630">
            <w:pPr>
              <w:tabs>
                <w:tab w:val="decimal" w:pos="95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25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8,653</w:t>
            </w:r>
          </w:p>
        </w:tc>
      </w:tr>
      <w:tr w:rsidR="00B94630" w:rsidRPr="00C54974" w14:paraId="50901757" w14:textId="77777777" w:rsidTr="00170145">
        <w:tc>
          <w:tcPr>
            <w:tcW w:w="3729" w:type="dxa"/>
          </w:tcPr>
          <w:p w14:paraId="5216B697" w14:textId="77777777" w:rsidR="00B94630" w:rsidRPr="00C54974" w:rsidRDefault="00B94630" w:rsidP="00B94630">
            <w:pPr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1" w:type="dxa"/>
            <w:shd w:val="clear" w:color="auto" w:fill="auto"/>
          </w:tcPr>
          <w:p w14:paraId="4C67A56F" w14:textId="77777777" w:rsidR="00B94630" w:rsidRPr="00C54974" w:rsidRDefault="00B94630" w:rsidP="00B94630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3F42605A" w14:textId="77777777" w:rsidR="00B94630" w:rsidRPr="00C54974" w:rsidRDefault="00B94630" w:rsidP="00B94630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70772C0B" w14:textId="77777777" w:rsidR="00B94630" w:rsidRPr="00C54974" w:rsidRDefault="00B94630" w:rsidP="00B94630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26E1898D" w14:textId="77777777" w:rsidR="00B94630" w:rsidRPr="00C54974" w:rsidRDefault="00B94630" w:rsidP="00B94630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35669AE6" w14:textId="77777777" w:rsidR="00B94630" w:rsidRPr="001F3A56" w:rsidRDefault="00B94630" w:rsidP="00B94630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5137A1" w14:textId="77777777" w:rsidR="00B94630" w:rsidRPr="00C54974" w:rsidRDefault="00B94630" w:rsidP="00B94630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2CFFFAC" w14:textId="77777777" w:rsidR="00B94630" w:rsidRPr="00C54974" w:rsidRDefault="00B94630" w:rsidP="00B94630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94630" w:rsidRPr="00C54974" w14:paraId="515BA123" w14:textId="77777777" w:rsidTr="00170145">
        <w:tc>
          <w:tcPr>
            <w:tcW w:w="3729" w:type="dxa"/>
          </w:tcPr>
          <w:p w14:paraId="42DC44BD" w14:textId="77777777" w:rsidR="00B94630" w:rsidRPr="00C54974" w:rsidRDefault="00B94630" w:rsidP="00B94630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1" w:type="dxa"/>
            <w:shd w:val="clear" w:color="auto" w:fill="auto"/>
          </w:tcPr>
          <w:p w14:paraId="1745E23A" w14:textId="4F5087BD" w:rsidR="00B94630" w:rsidRPr="00C54974" w:rsidRDefault="00B94630" w:rsidP="00B94630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1,742</w:t>
            </w:r>
          </w:p>
        </w:tc>
        <w:tc>
          <w:tcPr>
            <w:tcW w:w="240" w:type="dxa"/>
          </w:tcPr>
          <w:p w14:paraId="6F047D32" w14:textId="77777777" w:rsidR="00B94630" w:rsidRPr="00C54974" w:rsidRDefault="00B94630" w:rsidP="00B94630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1A43D4DD" w14:textId="52E97878" w:rsidR="00B94630" w:rsidRPr="00C54974" w:rsidRDefault="00B94630" w:rsidP="00B94630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4,350</w:t>
            </w:r>
          </w:p>
        </w:tc>
        <w:tc>
          <w:tcPr>
            <w:tcW w:w="268" w:type="dxa"/>
          </w:tcPr>
          <w:p w14:paraId="3749D2C4" w14:textId="77777777" w:rsidR="00B94630" w:rsidRPr="00C54974" w:rsidRDefault="00B94630" w:rsidP="00B94630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262770B0" w14:textId="40BEF7D1" w:rsidR="00B94630" w:rsidRPr="001F3A56" w:rsidRDefault="00B94630" w:rsidP="00B94630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1,742</w:t>
            </w:r>
          </w:p>
        </w:tc>
        <w:tc>
          <w:tcPr>
            <w:tcW w:w="270" w:type="dxa"/>
          </w:tcPr>
          <w:p w14:paraId="521ACE5A" w14:textId="77777777" w:rsidR="00B94630" w:rsidRPr="00C54974" w:rsidRDefault="00B94630" w:rsidP="00B94630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96B384C" w14:textId="4A67953C" w:rsidR="00B94630" w:rsidRPr="00C54974" w:rsidRDefault="00B94630" w:rsidP="00B94630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4,350</w:t>
            </w:r>
          </w:p>
        </w:tc>
      </w:tr>
      <w:tr w:rsidR="00B94630" w:rsidRPr="00C54974" w14:paraId="3FB42FFE" w14:textId="77777777" w:rsidTr="00170145">
        <w:tc>
          <w:tcPr>
            <w:tcW w:w="3729" w:type="dxa"/>
          </w:tcPr>
          <w:p w14:paraId="43419A46" w14:textId="77777777" w:rsidR="00B94630" w:rsidRPr="00C54974" w:rsidRDefault="00B94630" w:rsidP="00B94630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31" w:type="dxa"/>
            <w:shd w:val="clear" w:color="auto" w:fill="auto"/>
          </w:tcPr>
          <w:p w14:paraId="46C8521C" w14:textId="69BC69FC" w:rsidR="00B94630" w:rsidRPr="00C54974" w:rsidRDefault="00B94630" w:rsidP="00B94630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43,731</w:t>
            </w:r>
          </w:p>
        </w:tc>
        <w:tc>
          <w:tcPr>
            <w:tcW w:w="240" w:type="dxa"/>
          </w:tcPr>
          <w:p w14:paraId="0E02DE7B" w14:textId="77777777" w:rsidR="00B94630" w:rsidRPr="00C54974" w:rsidRDefault="00B94630" w:rsidP="00B94630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1F1DD426" w14:textId="0AC16B60" w:rsidR="00B94630" w:rsidRPr="00C54974" w:rsidRDefault="00B94630" w:rsidP="00B94630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43,577</w:t>
            </w:r>
          </w:p>
        </w:tc>
        <w:tc>
          <w:tcPr>
            <w:tcW w:w="268" w:type="dxa"/>
          </w:tcPr>
          <w:p w14:paraId="566089E0" w14:textId="77777777" w:rsidR="00B94630" w:rsidRPr="00C54974" w:rsidRDefault="00B94630" w:rsidP="00B94630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50962892" w14:textId="7935E02B" w:rsidR="00B94630" w:rsidRPr="001F3A56" w:rsidRDefault="00B94630" w:rsidP="00B94630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43,731</w:t>
            </w:r>
          </w:p>
        </w:tc>
        <w:tc>
          <w:tcPr>
            <w:tcW w:w="270" w:type="dxa"/>
          </w:tcPr>
          <w:p w14:paraId="2B9F4CD8" w14:textId="77777777" w:rsidR="00B94630" w:rsidRPr="00C54974" w:rsidRDefault="00B94630" w:rsidP="00B94630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953D236" w14:textId="41785E30" w:rsidR="00B94630" w:rsidRPr="00C54974" w:rsidRDefault="00B94630" w:rsidP="00B94630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43,577</w:t>
            </w:r>
          </w:p>
        </w:tc>
      </w:tr>
      <w:tr w:rsidR="00B94630" w:rsidRPr="00C54974" w14:paraId="10D6A012" w14:textId="77777777" w:rsidTr="00170145">
        <w:tc>
          <w:tcPr>
            <w:tcW w:w="3729" w:type="dxa"/>
          </w:tcPr>
          <w:p w14:paraId="7EA1FCF6" w14:textId="77777777" w:rsidR="00B94630" w:rsidRPr="00C54974" w:rsidRDefault="00B94630" w:rsidP="00B94630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1" w:type="dxa"/>
            <w:shd w:val="clear" w:color="auto" w:fill="auto"/>
          </w:tcPr>
          <w:p w14:paraId="27725378" w14:textId="065CB806" w:rsidR="00B94630" w:rsidRPr="00C54974" w:rsidRDefault="00B94630" w:rsidP="00B94630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145</w:t>
            </w:r>
          </w:p>
        </w:tc>
        <w:tc>
          <w:tcPr>
            <w:tcW w:w="240" w:type="dxa"/>
          </w:tcPr>
          <w:p w14:paraId="67F8DDDC" w14:textId="77777777" w:rsidR="00B94630" w:rsidRPr="00C54974" w:rsidRDefault="00B94630" w:rsidP="00B94630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516434C3" w14:textId="0C678B7E" w:rsidR="00B94630" w:rsidRPr="00C54974" w:rsidRDefault="00B94630" w:rsidP="00B94630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</w:t>
            </w:r>
          </w:p>
        </w:tc>
        <w:tc>
          <w:tcPr>
            <w:tcW w:w="268" w:type="dxa"/>
          </w:tcPr>
          <w:p w14:paraId="0C48EFA4" w14:textId="77777777" w:rsidR="00B94630" w:rsidRPr="00C54974" w:rsidRDefault="00B94630" w:rsidP="00B94630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651E0F0A" w14:textId="22E5CA42" w:rsidR="00B94630" w:rsidRPr="001F3A56" w:rsidRDefault="00B94630" w:rsidP="00B94630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145</w:t>
            </w:r>
          </w:p>
        </w:tc>
        <w:tc>
          <w:tcPr>
            <w:tcW w:w="270" w:type="dxa"/>
          </w:tcPr>
          <w:p w14:paraId="4D33CFC5" w14:textId="77777777" w:rsidR="00B94630" w:rsidRPr="00C54974" w:rsidRDefault="00B94630" w:rsidP="00B94630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7B689F0" w14:textId="4EDE5C84" w:rsidR="00B94630" w:rsidRPr="00C54974" w:rsidRDefault="00B94630" w:rsidP="00B94630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</w:t>
            </w:r>
          </w:p>
        </w:tc>
      </w:tr>
      <w:tr w:rsidR="00B94630" w:rsidRPr="00C54974" w14:paraId="2B729546" w14:textId="77777777" w:rsidTr="00170145">
        <w:tc>
          <w:tcPr>
            <w:tcW w:w="3729" w:type="dxa"/>
          </w:tcPr>
          <w:p w14:paraId="0D91FE4C" w14:textId="375B59F0" w:rsidR="00B94630" w:rsidRPr="00C54974" w:rsidRDefault="00B94630" w:rsidP="00B94630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ค่าบริการซ่อมบำรุง</w:t>
            </w:r>
          </w:p>
        </w:tc>
        <w:tc>
          <w:tcPr>
            <w:tcW w:w="1131" w:type="dxa"/>
            <w:shd w:val="clear" w:color="auto" w:fill="auto"/>
          </w:tcPr>
          <w:p w14:paraId="34D55B70" w14:textId="36AE2D6C" w:rsidR="00B94630" w:rsidRDefault="008C470B" w:rsidP="00B94630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822</w:t>
            </w:r>
          </w:p>
        </w:tc>
        <w:tc>
          <w:tcPr>
            <w:tcW w:w="240" w:type="dxa"/>
          </w:tcPr>
          <w:p w14:paraId="7821A982" w14:textId="77777777" w:rsidR="00B94630" w:rsidRPr="00C54974" w:rsidRDefault="00B94630" w:rsidP="00B94630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3E70C78E" w14:textId="1AABFB5E" w:rsidR="00B94630" w:rsidRPr="001610C4" w:rsidRDefault="00B94630" w:rsidP="00B94630">
            <w:pPr>
              <w:tabs>
                <w:tab w:val="left" w:pos="501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10C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07A458A6" w14:textId="77777777" w:rsidR="00B94630" w:rsidRPr="00C54974" w:rsidRDefault="00B94630" w:rsidP="00B94630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46E98569" w14:textId="036C9B10" w:rsidR="00B94630" w:rsidRPr="001F3A56" w:rsidRDefault="008C470B" w:rsidP="00B94630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822</w:t>
            </w:r>
          </w:p>
        </w:tc>
        <w:tc>
          <w:tcPr>
            <w:tcW w:w="270" w:type="dxa"/>
          </w:tcPr>
          <w:p w14:paraId="07AFF453" w14:textId="77777777" w:rsidR="00B94630" w:rsidRPr="00C54974" w:rsidRDefault="00B94630" w:rsidP="00B94630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43CCC34" w14:textId="52D70F40" w:rsidR="00B94630" w:rsidRPr="001610C4" w:rsidRDefault="00B94630" w:rsidP="00B9463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10C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94630" w:rsidRPr="00C54974" w14:paraId="1B93C5CD" w14:textId="77777777" w:rsidTr="00170145">
        <w:tc>
          <w:tcPr>
            <w:tcW w:w="3729" w:type="dxa"/>
          </w:tcPr>
          <w:p w14:paraId="14C78AE3" w14:textId="77777777" w:rsidR="00B94630" w:rsidRPr="00C54974" w:rsidRDefault="00B94630" w:rsidP="00B94630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131" w:type="dxa"/>
            <w:shd w:val="clear" w:color="auto" w:fill="auto"/>
          </w:tcPr>
          <w:p w14:paraId="4627F0B8" w14:textId="395DA251" w:rsidR="00B94630" w:rsidRPr="00C54974" w:rsidRDefault="00B94630" w:rsidP="00B94630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90,315</w:t>
            </w:r>
          </w:p>
        </w:tc>
        <w:tc>
          <w:tcPr>
            <w:tcW w:w="240" w:type="dxa"/>
          </w:tcPr>
          <w:p w14:paraId="054A9CE9" w14:textId="77777777" w:rsidR="00B94630" w:rsidRPr="00C54974" w:rsidRDefault="00B94630" w:rsidP="00B94630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1A7256DC" w14:textId="654E4DAB" w:rsidR="00B94630" w:rsidRPr="00C54974" w:rsidRDefault="00B94630" w:rsidP="00B94630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25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105,538</w:t>
            </w:r>
          </w:p>
        </w:tc>
        <w:tc>
          <w:tcPr>
            <w:tcW w:w="268" w:type="dxa"/>
          </w:tcPr>
          <w:p w14:paraId="2F7B02F3" w14:textId="77777777" w:rsidR="00B94630" w:rsidRPr="00C54974" w:rsidRDefault="00B94630" w:rsidP="00B94630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1D2CF3A1" w14:textId="11DA0B54" w:rsidR="00B94630" w:rsidRPr="001F3A56" w:rsidRDefault="00B94630" w:rsidP="00B94630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90,315</w:t>
            </w:r>
          </w:p>
        </w:tc>
        <w:tc>
          <w:tcPr>
            <w:tcW w:w="270" w:type="dxa"/>
          </w:tcPr>
          <w:p w14:paraId="608B28AD" w14:textId="77777777" w:rsidR="00B94630" w:rsidRPr="00C54974" w:rsidRDefault="00B94630" w:rsidP="00B94630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5A44FBC" w14:textId="2C4B31C8" w:rsidR="00B94630" w:rsidRPr="00C54974" w:rsidRDefault="00B94630" w:rsidP="00B94630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25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105,538</w:t>
            </w:r>
          </w:p>
        </w:tc>
      </w:tr>
      <w:tr w:rsidR="00B94630" w:rsidRPr="00C54974" w14:paraId="5E8EE89F" w14:textId="77777777" w:rsidTr="00170145">
        <w:tc>
          <w:tcPr>
            <w:tcW w:w="3729" w:type="dxa"/>
          </w:tcPr>
          <w:p w14:paraId="0EFE6C98" w14:textId="77777777" w:rsidR="00B94630" w:rsidRPr="00C54974" w:rsidRDefault="00B94630" w:rsidP="00B94630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1" w:type="dxa"/>
            <w:shd w:val="clear" w:color="auto" w:fill="auto"/>
          </w:tcPr>
          <w:p w14:paraId="5198B51F" w14:textId="6403A97B" w:rsidR="00B94630" w:rsidRPr="00C54974" w:rsidRDefault="00CF3F02" w:rsidP="00B94630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B946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</w:p>
        </w:tc>
        <w:tc>
          <w:tcPr>
            <w:tcW w:w="240" w:type="dxa"/>
          </w:tcPr>
          <w:p w14:paraId="6A693F0D" w14:textId="77777777" w:rsidR="00B94630" w:rsidRPr="00C54974" w:rsidRDefault="00B94630" w:rsidP="00B94630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62A4B8ED" w14:textId="05FD7EB5" w:rsidR="00B94630" w:rsidRPr="00C54974" w:rsidRDefault="00B94630" w:rsidP="00B94630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25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13,950</w:t>
            </w:r>
          </w:p>
        </w:tc>
        <w:tc>
          <w:tcPr>
            <w:tcW w:w="268" w:type="dxa"/>
          </w:tcPr>
          <w:p w14:paraId="645748D1" w14:textId="77777777" w:rsidR="00B94630" w:rsidRPr="00C54974" w:rsidRDefault="00B94630" w:rsidP="00B94630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03916946" w14:textId="4356AFD1" w:rsidR="00B94630" w:rsidRPr="001F3A56" w:rsidRDefault="00CF3F02" w:rsidP="00B94630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10,768</w:t>
            </w:r>
          </w:p>
        </w:tc>
        <w:tc>
          <w:tcPr>
            <w:tcW w:w="270" w:type="dxa"/>
          </w:tcPr>
          <w:p w14:paraId="7C8052C1" w14:textId="77777777" w:rsidR="00B94630" w:rsidRPr="00C54974" w:rsidRDefault="00B94630" w:rsidP="00B94630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1F3BC62" w14:textId="789DADFC" w:rsidR="00B94630" w:rsidRPr="00C54974" w:rsidRDefault="00B94630" w:rsidP="00B94630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25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13,950</w:t>
            </w:r>
          </w:p>
        </w:tc>
      </w:tr>
      <w:tr w:rsidR="00B94630" w:rsidRPr="00C54974" w14:paraId="2AF93A58" w14:textId="77777777" w:rsidTr="00170145">
        <w:tc>
          <w:tcPr>
            <w:tcW w:w="3729" w:type="dxa"/>
          </w:tcPr>
          <w:p w14:paraId="60D6D4D9" w14:textId="77777777" w:rsidR="00B94630" w:rsidRPr="00C54974" w:rsidRDefault="00B94630" w:rsidP="00B94630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1" w:type="dxa"/>
            <w:shd w:val="clear" w:color="auto" w:fill="auto"/>
          </w:tcPr>
          <w:p w14:paraId="2CB0787A" w14:textId="77777777" w:rsidR="00B94630" w:rsidRPr="00C54974" w:rsidRDefault="00B94630" w:rsidP="00B94630">
            <w:pPr>
              <w:tabs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090AAC87" w14:textId="77777777" w:rsidR="00B94630" w:rsidRPr="00C54974" w:rsidRDefault="00B94630" w:rsidP="00B94630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7989601A" w14:textId="77777777" w:rsidR="00B94630" w:rsidRPr="00C54974" w:rsidRDefault="00B94630" w:rsidP="00B94630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2638B3F7" w14:textId="77777777" w:rsidR="00B94630" w:rsidRPr="00C54974" w:rsidRDefault="00B94630" w:rsidP="00B94630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685CE192" w14:textId="77777777" w:rsidR="00B94630" w:rsidRPr="001F3A56" w:rsidRDefault="00B94630" w:rsidP="00B94630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E468BE2" w14:textId="77777777" w:rsidR="00B94630" w:rsidRPr="00C54974" w:rsidRDefault="00B94630" w:rsidP="00B94630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37141E2" w14:textId="77777777" w:rsidR="00B94630" w:rsidRPr="00C54974" w:rsidRDefault="00B94630" w:rsidP="00B94630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94630" w:rsidRPr="00C54974" w14:paraId="7E9D3973" w14:textId="77777777" w:rsidTr="00170145">
        <w:tc>
          <w:tcPr>
            <w:tcW w:w="3729" w:type="dxa"/>
          </w:tcPr>
          <w:p w14:paraId="36400122" w14:textId="77777777" w:rsidR="00B94630" w:rsidRPr="00C54974" w:rsidRDefault="00B94630" w:rsidP="00B94630">
            <w:pPr>
              <w:tabs>
                <w:tab w:val="left" w:pos="270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31" w:type="dxa"/>
            <w:shd w:val="clear" w:color="auto" w:fill="auto"/>
          </w:tcPr>
          <w:p w14:paraId="507853E9" w14:textId="6EF08F77" w:rsidR="00B94630" w:rsidRPr="00C54974" w:rsidRDefault="00B94630" w:rsidP="00B94630">
            <w:pPr>
              <w:tabs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3337F454" w14:textId="77777777" w:rsidR="00B94630" w:rsidRPr="00C54974" w:rsidRDefault="00B94630" w:rsidP="00B94630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04A4F676" w14:textId="77777777" w:rsidR="00B94630" w:rsidRPr="00C54974" w:rsidRDefault="00B94630" w:rsidP="00B94630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478FCC55" w14:textId="77777777" w:rsidR="00B94630" w:rsidRPr="00C54974" w:rsidRDefault="00B94630" w:rsidP="00B94630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729EACF2" w14:textId="77777777" w:rsidR="00B94630" w:rsidRPr="001F3A56" w:rsidRDefault="00B94630" w:rsidP="00B94630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C5DB879" w14:textId="77777777" w:rsidR="00B94630" w:rsidRPr="00C54974" w:rsidRDefault="00B94630" w:rsidP="00B94630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27ADDD6" w14:textId="77777777" w:rsidR="00B94630" w:rsidRPr="00C54974" w:rsidRDefault="00B94630" w:rsidP="00B94630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94630" w:rsidRPr="00C54974" w14:paraId="4EE07E35" w14:textId="77777777" w:rsidTr="00170145">
        <w:tc>
          <w:tcPr>
            <w:tcW w:w="3729" w:type="dxa"/>
            <w:vAlign w:val="bottom"/>
          </w:tcPr>
          <w:p w14:paraId="70B1E164" w14:textId="77777777" w:rsidR="00B94630" w:rsidRPr="00C54974" w:rsidRDefault="00B94630" w:rsidP="00B94630">
            <w:pPr>
              <w:spacing w:line="240" w:lineRule="auto"/>
              <w:ind w:firstLine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31" w:type="dxa"/>
            <w:shd w:val="clear" w:color="auto" w:fill="auto"/>
          </w:tcPr>
          <w:p w14:paraId="7320B9D4" w14:textId="669DA4CB" w:rsidR="00B94630" w:rsidRPr="00C54974" w:rsidRDefault="00B94630" w:rsidP="00B94630">
            <w:pPr>
              <w:tabs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42,794</w:t>
            </w:r>
          </w:p>
        </w:tc>
        <w:tc>
          <w:tcPr>
            <w:tcW w:w="240" w:type="dxa"/>
          </w:tcPr>
          <w:p w14:paraId="4985E7A3" w14:textId="77777777" w:rsidR="00B94630" w:rsidRPr="00C54974" w:rsidRDefault="00B94630" w:rsidP="00B94630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3114282A" w14:textId="40FAA581" w:rsidR="00B94630" w:rsidRPr="00C54974" w:rsidRDefault="00B94630" w:rsidP="00B94630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25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40,130</w:t>
            </w:r>
          </w:p>
        </w:tc>
        <w:tc>
          <w:tcPr>
            <w:tcW w:w="268" w:type="dxa"/>
          </w:tcPr>
          <w:p w14:paraId="6D55A5D4" w14:textId="77777777" w:rsidR="00B94630" w:rsidRPr="00C54974" w:rsidRDefault="00B94630" w:rsidP="00B94630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09C7964D" w14:textId="6A642918" w:rsidR="00B94630" w:rsidRPr="001F3A56" w:rsidRDefault="00B94630" w:rsidP="00B94630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42,794</w:t>
            </w:r>
          </w:p>
        </w:tc>
        <w:tc>
          <w:tcPr>
            <w:tcW w:w="270" w:type="dxa"/>
          </w:tcPr>
          <w:p w14:paraId="48DDCB2F" w14:textId="77777777" w:rsidR="00B94630" w:rsidRPr="00C54974" w:rsidRDefault="00B94630" w:rsidP="00B94630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7FC8A14A" w14:textId="1B17DB6C" w:rsidR="00B94630" w:rsidRPr="00C54974" w:rsidRDefault="00B94630" w:rsidP="00B94630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25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40,130</w:t>
            </w:r>
          </w:p>
        </w:tc>
      </w:tr>
      <w:tr w:rsidR="00B94630" w:rsidRPr="00C54974" w14:paraId="0060187E" w14:textId="77777777" w:rsidTr="00170145">
        <w:tc>
          <w:tcPr>
            <w:tcW w:w="3729" w:type="dxa"/>
          </w:tcPr>
          <w:p w14:paraId="15568781" w14:textId="77777777" w:rsidR="00B94630" w:rsidRPr="00C54974" w:rsidRDefault="00B94630" w:rsidP="00B94630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9927F2" w14:textId="292394B8" w:rsidR="00B94630" w:rsidRPr="00C54974" w:rsidRDefault="00B94630" w:rsidP="00B94630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42,794</w:t>
            </w:r>
          </w:p>
        </w:tc>
        <w:tc>
          <w:tcPr>
            <w:tcW w:w="240" w:type="dxa"/>
          </w:tcPr>
          <w:p w14:paraId="159E3EB7" w14:textId="77777777" w:rsidR="00B94630" w:rsidRPr="00C54974" w:rsidRDefault="00B94630" w:rsidP="00B94630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72D8B71D" w14:textId="79CCA106" w:rsidR="00B94630" w:rsidRPr="00C54974" w:rsidRDefault="00B94630" w:rsidP="00B94630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25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40,130</w:t>
            </w:r>
          </w:p>
        </w:tc>
        <w:tc>
          <w:tcPr>
            <w:tcW w:w="268" w:type="dxa"/>
          </w:tcPr>
          <w:p w14:paraId="7EF5BC0E" w14:textId="77777777" w:rsidR="00B94630" w:rsidRPr="00C54974" w:rsidRDefault="00B94630" w:rsidP="00B94630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3C7446" w14:textId="1F897289" w:rsidR="00B94630" w:rsidRPr="005E6083" w:rsidRDefault="00B94630" w:rsidP="00B94630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42,794</w:t>
            </w:r>
          </w:p>
        </w:tc>
        <w:tc>
          <w:tcPr>
            <w:tcW w:w="270" w:type="dxa"/>
          </w:tcPr>
          <w:p w14:paraId="0E457FC5" w14:textId="77777777" w:rsidR="00B94630" w:rsidRPr="00C54974" w:rsidRDefault="00B94630" w:rsidP="00B94630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1B434FFB" w14:textId="3092B9E7" w:rsidR="00B94630" w:rsidRPr="00C54974" w:rsidRDefault="00B94630" w:rsidP="00B94630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C25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40,130</w:t>
            </w:r>
          </w:p>
        </w:tc>
      </w:tr>
    </w:tbl>
    <w:p w14:paraId="17E9BF00" w14:textId="77777777" w:rsidR="00E376D0" w:rsidRDefault="00E376D0">
      <w:pPr>
        <w:spacing w:line="240" w:lineRule="auto"/>
      </w:pPr>
    </w:p>
    <w:p w14:paraId="356022A9" w14:textId="7D51101A" w:rsidR="00455790" w:rsidRDefault="00455790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cs/>
        </w:rPr>
        <w:br w:type="page"/>
      </w:r>
    </w:p>
    <w:tbl>
      <w:tblPr>
        <w:tblW w:w="91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4"/>
      </w:tblGrid>
      <w:tr w:rsidR="00F15832" w:rsidRPr="008E508A" w14:paraId="0EC5C339" w14:textId="77777777" w:rsidTr="00D65A17">
        <w:trPr>
          <w:tblHeader/>
        </w:trPr>
        <w:tc>
          <w:tcPr>
            <w:tcW w:w="4050" w:type="dxa"/>
            <w:shd w:val="clear" w:color="auto" w:fill="auto"/>
          </w:tcPr>
          <w:p w14:paraId="2FD48006" w14:textId="77777777" w:rsidR="00F15832" w:rsidRPr="008E508A" w:rsidRDefault="00F1583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E508A">
              <w:rPr>
                <w:sz w:val="28"/>
                <w:szCs w:val="28"/>
              </w:rPr>
              <w:lastRenderedPageBreak/>
              <w:br w:type="page"/>
            </w:r>
            <w:r w:rsidRPr="008E508A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06402832" w14:textId="77777777" w:rsidR="00F15832" w:rsidRPr="008E508A" w:rsidRDefault="00F158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08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652BA9D" w14:textId="77777777" w:rsidR="00F15832" w:rsidRPr="008E508A" w:rsidRDefault="00F158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34" w:type="dxa"/>
            <w:gridSpan w:val="3"/>
            <w:shd w:val="clear" w:color="auto" w:fill="auto"/>
          </w:tcPr>
          <w:p w14:paraId="0ECDF892" w14:textId="77777777" w:rsidR="00F15832" w:rsidRPr="008E508A" w:rsidRDefault="00F158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08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2D49" w:rsidRPr="008E508A" w14:paraId="64E4F52D" w14:textId="77777777" w:rsidTr="00D65A17">
        <w:trPr>
          <w:tblHeader/>
        </w:trPr>
        <w:tc>
          <w:tcPr>
            <w:tcW w:w="4050" w:type="dxa"/>
            <w:shd w:val="clear" w:color="auto" w:fill="auto"/>
          </w:tcPr>
          <w:p w14:paraId="53DF0E70" w14:textId="77777777" w:rsidR="001C2D49" w:rsidRPr="008E508A" w:rsidRDefault="001C2D49" w:rsidP="00457C0E">
            <w:pPr>
              <w:spacing w:line="240" w:lineRule="atLeas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F39C963" w14:textId="15509097" w:rsidR="001C2D49" w:rsidRPr="008E508A" w:rsidRDefault="001C2D49" w:rsidP="00457C0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E50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C85FC4" w:rsidRPr="008E508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56EFA79E" w14:textId="77777777" w:rsidR="001C2D49" w:rsidRPr="008E508A" w:rsidRDefault="001C2D49" w:rsidP="00457C0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2FE2B45" w14:textId="77777777" w:rsidR="001C2D49" w:rsidRPr="008E508A" w:rsidRDefault="001C2D49" w:rsidP="00457C0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E50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8E508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2BCECBDC" w14:textId="77777777" w:rsidR="001C2D49" w:rsidRPr="008E508A" w:rsidRDefault="001C2D49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76F8FF0" w14:textId="3A848B50" w:rsidR="001C2D49" w:rsidRPr="008E508A" w:rsidRDefault="001C2D49" w:rsidP="00457C0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E50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C85FC4" w:rsidRPr="008E508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4DF1BBEF" w14:textId="77777777" w:rsidR="001C2D49" w:rsidRPr="008E508A" w:rsidRDefault="001C2D49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14:paraId="4DC3A02E" w14:textId="75D0E2AE" w:rsidR="001C2D49" w:rsidRPr="008E508A" w:rsidRDefault="001C2D49" w:rsidP="00457C0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E50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8E508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457C0E" w:rsidRPr="008E508A" w14:paraId="021CEF1A" w14:textId="77777777" w:rsidTr="00D65A17">
        <w:trPr>
          <w:tblHeader/>
        </w:trPr>
        <w:tc>
          <w:tcPr>
            <w:tcW w:w="4050" w:type="dxa"/>
            <w:shd w:val="clear" w:color="auto" w:fill="auto"/>
          </w:tcPr>
          <w:p w14:paraId="3E9EB1D7" w14:textId="77777777" w:rsidR="00457C0E" w:rsidRPr="008E508A" w:rsidRDefault="00457C0E" w:rsidP="00457C0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9194D8F" w14:textId="57DFC393" w:rsidR="00457C0E" w:rsidRPr="008E508A" w:rsidRDefault="00457C0E" w:rsidP="00457C0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0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0" w:type="dxa"/>
          </w:tcPr>
          <w:p w14:paraId="0AC15998" w14:textId="77777777" w:rsidR="00457C0E" w:rsidRPr="008E508A" w:rsidRDefault="00457C0E" w:rsidP="00457C0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696CC40" w14:textId="55B492D4" w:rsidR="00457C0E" w:rsidRPr="008E508A" w:rsidRDefault="00457C0E" w:rsidP="00457C0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0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0" w:type="dxa"/>
          </w:tcPr>
          <w:p w14:paraId="52267749" w14:textId="77777777" w:rsidR="00457C0E" w:rsidRPr="008E508A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8BB02AA" w14:textId="17C8D231" w:rsidR="00457C0E" w:rsidRPr="008E508A" w:rsidRDefault="00457C0E" w:rsidP="00457C0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0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2961F0C0" w14:textId="77777777" w:rsidR="00457C0E" w:rsidRPr="008E508A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14:paraId="2D5DCA0C" w14:textId="088778AB" w:rsidR="00457C0E" w:rsidRPr="008E508A" w:rsidRDefault="00457C0E" w:rsidP="00457C0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0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E376D0" w:rsidRPr="008E508A" w14:paraId="64525FAC" w14:textId="77777777" w:rsidTr="00D65A17">
        <w:trPr>
          <w:tblHeader/>
        </w:trPr>
        <w:tc>
          <w:tcPr>
            <w:tcW w:w="4050" w:type="dxa"/>
            <w:shd w:val="clear" w:color="auto" w:fill="auto"/>
          </w:tcPr>
          <w:p w14:paraId="2B0D6986" w14:textId="77777777" w:rsidR="00E376D0" w:rsidRPr="008E508A" w:rsidRDefault="00E376D0" w:rsidP="00E376D0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134" w:type="dxa"/>
            <w:gridSpan w:val="7"/>
          </w:tcPr>
          <w:p w14:paraId="3C96128C" w14:textId="77777777" w:rsidR="00E376D0" w:rsidRPr="008E508A" w:rsidRDefault="00E376D0" w:rsidP="00E376D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08A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8E508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8E508A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E376D0" w:rsidRPr="008E508A" w14:paraId="5AFD4C34" w14:textId="77777777" w:rsidTr="00D65A17">
        <w:tc>
          <w:tcPr>
            <w:tcW w:w="4050" w:type="dxa"/>
            <w:shd w:val="clear" w:color="auto" w:fill="auto"/>
          </w:tcPr>
          <w:p w14:paraId="472D2905" w14:textId="77777777" w:rsidR="00E376D0" w:rsidRPr="008E508A" w:rsidRDefault="00E376D0" w:rsidP="00E376D0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E508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</w:tcPr>
          <w:p w14:paraId="2A8B6EFF" w14:textId="77777777" w:rsidR="00E376D0" w:rsidRPr="008E508A" w:rsidRDefault="00E376D0" w:rsidP="00E376D0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22DFFBB" w14:textId="77777777" w:rsidR="00E376D0" w:rsidRPr="008E508A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9B893A1" w14:textId="77777777" w:rsidR="00E376D0" w:rsidRPr="008E508A" w:rsidRDefault="00E376D0" w:rsidP="00E376D0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9047A81" w14:textId="77777777" w:rsidR="00E376D0" w:rsidRPr="008E508A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BDC79CE" w14:textId="77777777" w:rsidR="00E376D0" w:rsidRPr="008E508A" w:rsidRDefault="00E376D0" w:rsidP="00E376D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439D6F6" w14:textId="77777777" w:rsidR="00E376D0" w:rsidRPr="008E508A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14:paraId="49F87069" w14:textId="77777777" w:rsidR="00E376D0" w:rsidRPr="008E508A" w:rsidRDefault="00E376D0" w:rsidP="00E376D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71032" w:rsidRPr="008E508A" w14:paraId="38714C0E" w14:textId="77777777" w:rsidTr="00D65A17">
        <w:tc>
          <w:tcPr>
            <w:tcW w:w="4050" w:type="dxa"/>
            <w:shd w:val="clear" w:color="auto" w:fill="auto"/>
          </w:tcPr>
          <w:p w14:paraId="42613B7C" w14:textId="54171EAC" w:rsidR="00F71032" w:rsidRPr="008E508A" w:rsidRDefault="00F71032" w:rsidP="00F71032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508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บริษัทใหญ่</w:t>
            </w:r>
            <w:r w:rsidR="00C85FC4" w:rsidRPr="008E508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ของกลุ่มบริษัท</w:t>
            </w:r>
          </w:p>
        </w:tc>
        <w:tc>
          <w:tcPr>
            <w:tcW w:w="1080" w:type="dxa"/>
            <w:shd w:val="clear" w:color="auto" w:fill="auto"/>
          </w:tcPr>
          <w:p w14:paraId="2733E0A9" w14:textId="1FE02510" w:rsidR="00F71032" w:rsidRPr="008E508A" w:rsidRDefault="000D50DE" w:rsidP="00493654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E508A">
              <w:rPr>
                <w:rFonts w:ascii="Angsana New" w:hAnsi="Angsana New"/>
                <w:sz w:val="28"/>
                <w:szCs w:val="28"/>
                <w:lang w:val="en-US"/>
              </w:rPr>
              <w:t>1,103,298</w:t>
            </w:r>
          </w:p>
        </w:tc>
        <w:tc>
          <w:tcPr>
            <w:tcW w:w="270" w:type="dxa"/>
            <w:shd w:val="clear" w:color="auto" w:fill="auto"/>
          </w:tcPr>
          <w:p w14:paraId="0C3E7A5B" w14:textId="77777777" w:rsidR="00F71032" w:rsidRPr="008E508A" w:rsidRDefault="00F71032" w:rsidP="00F7103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3E8A90F" w14:textId="48CA2DA2" w:rsidR="00F71032" w:rsidRPr="00B40497" w:rsidRDefault="00F71032" w:rsidP="00B40497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0497">
              <w:rPr>
                <w:rFonts w:ascii="Angsana New" w:hAnsi="Angsana New"/>
                <w:sz w:val="28"/>
                <w:szCs w:val="28"/>
                <w:lang w:val="en-US"/>
              </w:rPr>
              <w:t>492,790</w:t>
            </w:r>
          </w:p>
        </w:tc>
        <w:tc>
          <w:tcPr>
            <w:tcW w:w="270" w:type="dxa"/>
            <w:shd w:val="clear" w:color="auto" w:fill="auto"/>
          </w:tcPr>
          <w:p w14:paraId="1FAA808A" w14:textId="77777777" w:rsidR="00F71032" w:rsidRPr="008E508A" w:rsidRDefault="00F71032" w:rsidP="00F710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B11EAAC" w14:textId="4D7DA930" w:rsidR="00F71032" w:rsidRPr="008E508A" w:rsidRDefault="000D50DE" w:rsidP="00F71032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E508A">
              <w:rPr>
                <w:rFonts w:ascii="Angsana New" w:hAnsi="Angsana New"/>
                <w:sz w:val="28"/>
                <w:szCs w:val="28"/>
                <w:lang w:val="en-US"/>
              </w:rPr>
              <w:t>1,103,298</w:t>
            </w:r>
          </w:p>
        </w:tc>
        <w:tc>
          <w:tcPr>
            <w:tcW w:w="270" w:type="dxa"/>
            <w:shd w:val="clear" w:color="auto" w:fill="auto"/>
          </w:tcPr>
          <w:p w14:paraId="2964BFB2" w14:textId="77777777" w:rsidR="00F71032" w:rsidRPr="008E508A" w:rsidRDefault="00F71032" w:rsidP="00F710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14:paraId="191AE935" w14:textId="49585D4B" w:rsidR="00F71032" w:rsidRPr="008E508A" w:rsidRDefault="00F71032" w:rsidP="00F71032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E508A">
              <w:rPr>
                <w:rFonts w:ascii="Angsana New" w:hAnsi="Angsana New"/>
                <w:sz w:val="28"/>
                <w:szCs w:val="28"/>
                <w:lang w:val="en-US"/>
              </w:rPr>
              <w:t>492,790</w:t>
            </w:r>
          </w:p>
        </w:tc>
      </w:tr>
      <w:tr w:rsidR="00F71032" w:rsidRPr="008E508A" w14:paraId="731FFF97" w14:textId="77777777" w:rsidTr="00D65A17">
        <w:trPr>
          <w:trHeight w:val="434"/>
        </w:trPr>
        <w:tc>
          <w:tcPr>
            <w:tcW w:w="4050" w:type="dxa"/>
            <w:shd w:val="clear" w:color="auto" w:fill="auto"/>
          </w:tcPr>
          <w:p w14:paraId="6D7F7898" w14:textId="77777777" w:rsidR="00F71032" w:rsidRPr="008E508A" w:rsidRDefault="00F71032" w:rsidP="00F71032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508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E42524F" w14:textId="77777777" w:rsidR="00F71032" w:rsidRPr="008E508A" w:rsidRDefault="00F71032" w:rsidP="00F71032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5C7A89" w14:textId="77777777" w:rsidR="00F71032" w:rsidRPr="008E508A" w:rsidRDefault="00F71032" w:rsidP="00F7103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3D5D1CE" w14:textId="77777777" w:rsidR="00F71032" w:rsidRPr="00B40497" w:rsidRDefault="00F71032" w:rsidP="00B40497">
            <w:pPr>
              <w:spacing w:line="240" w:lineRule="atLeast"/>
              <w:ind w:left="-110" w:right="-10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CDEA53A" w14:textId="77777777" w:rsidR="00F71032" w:rsidRPr="008E508A" w:rsidRDefault="00F71032" w:rsidP="00F710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75704B" w14:textId="65B277DE" w:rsidR="00F71032" w:rsidRPr="008E508A" w:rsidRDefault="00F71032" w:rsidP="00F71032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861DF5C" w14:textId="77777777" w:rsidR="00F71032" w:rsidRPr="008E508A" w:rsidRDefault="00F71032" w:rsidP="00F710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14:paraId="3DC2BED6" w14:textId="77777777" w:rsidR="00F71032" w:rsidRPr="008E508A" w:rsidRDefault="00F71032" w:rsidP="00F71032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D50DE" w:rsidRPr="008E508A" w14:paraId="16ECCC55" w14:textId="77777777" w:rsidTr="00D65A17">
        <w:tc>
          <w:tcPr>
            <w:tcW w:w="4050" w:type="dxa"/>
            <w:shd w:val="clear" w:color="auto" w:fill="auto"/>
          </w:tcPr>
          <w:p w14:paraId="2D9D3A9E" w14:textId="77777777" w:rsidR="000D50DE" w:rsidRPr="008E508A" w:rsidRDefault="000D50DE" w:rsidP="000D50DE">
            <w:pPr>
              <w:spacing w:line="240" w:lineRule="atLeast"/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8E508A">
              <w:rPr>
                <w:rFonts w:ascii="Angsana New" w:hAnsi="Angsana New"/>
                <w:sz w:val="28"/>
                <w:szCs w:val="28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03DE957F" w14:textId="68D07AC4" w:rsidR="000D50DE" w:rsidRPr="00493654" w:rsidRDefault="000D50DE" w:rsidP="002931A2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93654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D19D14D" w14:textId="77777777" w:rsidR="000D50DE" w:rsidRPr="008E508A" w:rsidRDefault="000D50DE" w:rsidP="000D50DE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27F383D" w14:textId="0F457B31" w:rsidR="000D50DE" w:rsidRPr="00B40497" w:rsidRDefault="000D50DE" w:rsidP="00B40497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049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59D37A7" w14:textId="77777777" w:rsidR="000D50DE" w:rsidRPr="008E508A" w:rsidRDefault="000D50DE" w:rsidP="000D50D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B6CE40D" w14:textId="1BE872AB" w:rsidR="000D50DE" w:rsidRPr="008E508A" w:rsidRDefault="000D50DE" w:rsidP="002931A2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E508A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B758D27" w14:textId="77777777" w:rsidR="000D50DE" w:rsidRPr="008E508A" w:rsidRDefault="000D50DE" w:rsidP="000D50D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14:paraId="17B5077C" w14:textId="5DFFE2DB" w:rsidR="000D50DE" w:rsidRPr="008E508A" w:rsidRDefault="000D50DE" w:rsidP="0082754C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E508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0D50DE" w:rsidRPr="008E508A" w14:paraId="1C2E7F78" w14:textId="77777777" w:rsidTr="00D65A17">
        <w:tc>
          <w:tcPr>
            <w:tcW w:w="4050" w:type="dxa"/>
            <w:shd w:val="clear" w:color="auto" w:fill="auto"/>
          </w:tcPr>
          <w:p w14:paraId="156799C5" w14:textId="77777777" w:rsidR="000D50DE" w:rsidRPr="008E508A" w:rsidRDefault="000D50DE" w:rsidP="000D50DE">
            <w:pPr>
              <w:spacing w:line="240" w:lineRule="atLeas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8E508A">
              <w:rPr>
                <w:rFonts w:ascii="Angsana New" w:hAnsi="Angsana New"/>
                <w:sz w:val="28"/>
                <w:szCs w:val="28"/>
                <w:cs/>
              </w:rPr>
              <w:t>บริษัท ทีพีไอ คอนกรีต จำกัด</w:t>
            </w:r>
          </w:p>
        </w:tc>
        <w:tc>
          <w:tcPr>
            <w:tcW w:w="1080" w:type="dxa"/>
            <w:shd w:val="clear" w:color="auto" w:fill="auto"/>
          </w:tcPr>
          <w:p w14:paraId="4282D995" w14:textId="6637C15F" w:rsidR="000D50DE" w:rsidRPr="00493654" w:rsidRDefault="000D50DE" w:rsidP="00493654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93654">
              <w:rPr>
                <w:rFonts w:ascii="Angsana New" w:hAnsi="Angsana New"/>
                <w:sz w:val="28"/>
                <w:szCs w:val="28"/>
                <w:lang w:val="en-US"/>
              </w:rPr>
              <w:t>337</w:t>
            </w:r>
          </w:p>
        </w:tc>
        <w:tc>
          <w:tcPr>
            <w:tcW w:w="270" w:type="dxa"/>
            <w:shd w:val="clear" w:color="auto" w:fill="auto"/>
          </w:tcPr>
          <w:p w14:paraId="30E1F9C1" w14:textId="77777777" w:rsidR="000D50DE" w:rsidRPr="008E508A" w:rsidRDefault="000D50DE" w:rsidP="000D50DE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83725AC" w14:textId="7793CA62" w:rsidR="000D50DE" w:rsidRPr="00B40497" w:rsidRDefault="000D50DE" w:rsidP="002931A2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0497">
              <w:rPr>
                <w:rFonts w:ascii="Angsana New" w:hAnsi="Angsana New"/>
                <w:sz w:val="28"/>
                <w:szCs w:val="28"/>
                <w:lang w:val="en-US"/>
              </w:rPr>
              <w:t>558</w:t>
            </w:r>
          </w:p>
        </w:tc>
        <w:tc>
          <w:tcPr>
            <w:tcW w:w="270" w:type="dxa"/>
            <w:shd w:val="clear" w:color="auto" w:fill="auto"/>
          </w:tcPr>
          <w:p w14:paraId="26AD190B" w14:textId="77777777" w:rsidR="000D50DE" w:rsidRPr="008E508A" w:rsidRDefault="000D50DE" w:rsidP="000D50D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A68181" w14:textId="3F83C371" w:rsidR="000D50DE" w:rsidRPr="008E508A" w:rsidRDefault="000D50DE" w:rsidP="000D50DE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E508A">
              <w:rPr>
                <w:rFonts w:ascii="Angsana New" w:hAnsi="Angsana New"/>
                <w:sz w:val="28"/>
                <w:szCs w:val="28"/>
                <w:lang w:val="en-US"/>
              </w:rPr>
              <w:t>337</w:t>
            </w:r>
          </w:p>
        </w:tc>
        <w:tc>
          <w:tcPr>
            <w:tcW w:w="270" w:type="dxa"/>
            <w:shd w:val="clear" w:color="auto" w:fill="auto"/>
          </w:tcPr>
          <w:p w14:paraId="63C308C7" w14:textId="77777777" w:rsidR="000D50DE" w:rsidRPr="008E508A" w:rsidRDefault="000D50DE" w:rsidP="000D50D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14:paraId="4C34AF1B" w14:textId="3CAED8E1" w:rsidR="000D50DE" w:rsidRPr="008E508A" w:rsidRDefault="000D50DE" w:rsidP="000D50DE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E508A">
              <w:rPr>
                <w:rFonts w:ascii="Angsana New" w:hAnsi="Angsana New"/>
                <w:sz w:val="28"/>
                <w:szCs w:val="28"/>
                <w:lang w:val="en-US"/>
              </w:rPr>
              <w:t>558</w:t>
            </w:r>
          </w:p>
        </w:tc>
      </w:tr>
      <w:tr w:rsidR="000D50DE" w:rsidRPr="008E508A" w14:paraId="69357CFE" w14:textId="77777777" w:rsidTr="00D65A17">
        <w:tc>
          <w:tcPr>
            <w:tcW w:w="4050" w:type="dxa"/>
            <w:shd w:val="clear" w:color="auto" w:fill="auto"/>
          </w:tcPr>
          <w:p w14:paraId="3EDCDE35" w14:textId="77777777" w:rsidR="000D50DE" w:rsidRPr="008E508A" w:rsidRDefault="000D50DE" w:rsidP="000D50DE">
            <w:pPr>
              <w:spacing w:line="240" w:lineRule="atLeast"/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8E508A">
              <w:rPr>
                <w:rFonts w:ascii="Angsana New" w:hAnsi="Angsana New"/>
                <w:sz w:val="28"/>
                <w:szCs w:val="28"/>
                <w:cs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  <w:shd w:val="clear" w:color="auto" w:fill="auto"/>
          </w:tcPr>
          <w:p w14:paraId="3A457943" w14:textId="67F6A1A2" w:rsidR="000D50DE" w:rsidRPr="00493654" w:rsidRDefault="000D50DE" w:rsidP="00493654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93654">
              <w:rPr>
                <w:rFonts w:ascii="Angsana New" w:hAnsi="Angsana New"/>
                <w:sz w:val="28"/>
                <w:szCs w:val="28"/>
                <w:lang w:val="en-US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1649C94C" w14:textId="77777777" w:rsidR="000D50DE" w:rsidRPr="008E508A" w:rsidRDefault="000D50DE" w:rsidP="000D50DE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7BC26CD" w14:textId="7BC80BA8" w:rsidR="000D50DE" w:rsidRPr="00B40497" w:rsidRDefault="000D50DE" w:rsidP="00B40497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0497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7829572B" w14:textId="77777777" w:rsidR="000D50DE" w:rsidRPr="008E508A" w:rsidRDefault="000D50DE" w:rsidP="000D50D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501FE83" w14:textId="3CED9E2B" w:rsidR="000D50DE" w:rsidRPr="008E508A" w:rsidRDefault="000D50DE" w:rsidP="000D50DE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E508A">
              <w:rPr>
                <w:rFonts w:ascii="Angsana New" w:hAnsi="Angsana New"/>
                <w:sz w:val="28"/>
                <w:szCs w:val="28"/>
                <w:lang w:val="en-US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188DC507" w14:textId="77777777" w:rsidR="000D50DE" w:rsidRPr="008E508A" w:rsidRDefault="000D50DE" w:rsidP="000D50D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14:paraId="11CC646E" w14:textId="1AC30A1B" w:rsidR="000D50DE" w:rsidRPr="008E508A" w:rsidRDefault="000D50DE" w:rsidP="002931A2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E508A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</w:tr>
      <w:tr w:rsidR="000D50DE" w:rsidRPr="008E508A" w14:paraId="7143518D" w14:textId="77777777" w:rsidTr="00D65A17">
        <w:tc>
          <w:tcPr>
            <w:tcW w:w="4050" w:type="dxa"/>
            <w:shd w:val="clear" w:color="auto" w:fill="auto"/>
          </w:tcPr>
          <w:p w14:paraId="4408FC7B" w14:textId="77777777" w:rsidR="000D50DE" w:rsidRPr="008E508A" w:rsidRDefault="000D50DE" w:rsidP="000D50DE">
            <w:pPr>
              <w:spacing w:line="240" w:lineRule="atLeast"/>
              <w:ind w:right="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E508A">
              <w:rPr>
                <w:rFonts w:ascii="Angsana New" w:hAnsi="Angsana New"/>
                <w:sz w:val="28"/>
                <w:szCs w:val="28"/>
                <w:cs/>
              </w:rPr>
              <w:t>บริษัท ไนเตรทไทย จำกัด</w:t>
            </w:r>
          </w:p>
        </w:tc>
        <w:tc>
          <w:tcPr>
            <w:tcW w:w="1080" w:type="dxa"/>
            <w:shd w:val="clear" w:color="auto" w:fill="auto"/>
          </w:tcPr>
          <w:p w14:paraId="27CADD37" w14:textId="7BA3C4CD" w:rsidR="000D50DE" w:rsidRPr="00493654" w:rsidRDefault="000D50DE" w:rsidP="008E31F8">
            <w:pPr>
              <w:spacing w:line="240" w:lineRule="atLeast"/>
              <w:ind w:left="-110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9365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955B5A" w14:textId="77777777" w:rsidR="000D50DE" w:rsidRPr="008E508A" w:rsidRDefault="000D50DE" w:rsidP="000D50DE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DE5366" w14:textId="44742830" w:rsidR="000D50DE" w:rsidRPr="00B40497" w:rsidRDefault="000D50DE" w:rsidP="00B40497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0497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43269BE" w14:textId="77777777" w:rsidR="000D50DE" w:rsidRPr="008E508A" w:rsidRDefault="000D50DE" w:rsidP="000D50D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0F50E7" w14:textId="02D9A27B" w:rsidR="000D50DE" w:rsidRPr="008E508A" w:rsidRDefault="000D50DE" w:rsidP="000976E8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E508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9F6E34" w14:textId="77777777" w:rsidR="000D50DE" w:rsidRPr="008E508A" w:rsidRDefault="000D50DE" w:rsidP="000D50D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14:paraId="5253BB3F" w14:textId="47676388" w:rsidR="000D50DE" w:rsidRPr="008E508A" w:rsidRDefault="000D50DE" w:rsidP="000D50DE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E508A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</w:tr>
      <w:tr w:rsidR="000D50DE" w:rsidRPr="008E508A" w14:paraId="2861AAEB" w14:textId="77777777" w:rsidTr="00EF3225">
        <w:tc>
          <w:tcPr>
            <w:tcW w:w="4050" w:type="dxa"/>
            <w:shd w:val="clear" w:color="auto" w:fill="auto"/>
          </w:tcPr>
          <w:p w14:paraId="3E9C7D1E" w14:textId="77777777" w:rsidR="000D50DE" w:rsidRPr="008E508A" w:rsidRDefault="000D50DE" w:rsidP="000D50DE">
            <w:pPr>
              <w:spacing w:line="240" w:lineRule="atLeast"/>
              <w:ind w:right="-112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8E508A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บริษัท บางกอกสหประกันภัย จำกัด </w:t>
            </w:r>
            <w:r w:rsidRPr="008E508A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8E508A">
              <w:rPr>
                <w:rFonts w:ascii="Angsana New" w:hAnsi="Angsana New"/>
                <w:spacing w:val="-6"/>
                <w:sz w:val="28"/>
                <w:szCs w:val="28"/>
                <w:cs/>
              </w:rPr>
              <w:t>มหาชน</w:t>
            </w:r>
            <w:r w:rsidRPr="008E508A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478BB26" w14:textId="2C59F4C6" w:rsidR="000D50DE" w:rsidRPr="00493654" w:rsidRDefault="000D50DE" w:rsidP="00493654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93654">
              <w:rPr>
                <w:rFonts w:ascii="Angsana New" w:hAnsi="Angsana New"/>
                <w:sz w:val="28"/>
                <w:szCs w:val="28"/>
                <w:lang w:val="en-US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76B04CB6" w14:textId="77777777" w:rsidR="000D50DE" w:rsidRPr="008E508A" w:rsidRDefault="000D50DE" w:rsidP="000D50DE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47BCCE3" w14:textId="37369287" w:rsidR="000D50DE" w:rsidRPr="00B40497" w:rsidRDefault="000D50DE" w:rsidP="00B40497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0497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7C701A85" w14:textId="77777777" w:rsidR="000D50DE" w:rsidRPr="008E508A" w:rsidRDefault="000D50DE" w:rsidP="000D50D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3B65C65" w14:textId="723AE767" w:rsidR="000D50DE" w:rsidRPr="008E508A" w:rsidRDefault="000D50DE" w:rsidP="000D50DE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E508A">
              <w:rPr>
                <w:rFonts w:ascii="Angsana New" w:hAnsi="Angsana New"/>
                <w:sz w:val="28"/>
                <w:szCs w:val="28"/>
                <w:lang w:val="en-US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3603871A" w14:textId="77777777" w:rsidR="000D50DE" w:rsidRPr="008E508A" w:rsidRDefault="000D50DE" w:rsidP="000D50D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14:paraId="4062C663" w14:textId="64623B4F" w:rsidR="000D50DE" w:rsidRPr="008E508A" w:rsidRDefault="000D50DE" w:rsidP="000D50DE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E508A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</w:p>
        </w:tc>
      </w:tr>
      <w:tr w:rsidR="000D50DE" w:rsidRPr="008E508A" w14:paraId="6AA58C0B" w14:textId="77777777" w:rsidTr="00EF3225">
        <w:tc>
          <w:tcPr>
            <w:tcW w:w="4050" w:type="dxa"/>
            <w:shd w:val="clear" w:color="auto" w:fill="auto"/>
          </w:tcPr>
          <w:p w14:paraId="14DE06D4" w14:textId="0BC76025" w:rsidR="000D50DE" w:rsidRPr="008E508A" w:rsidRDefault="000D50DE" w:rsidP="000D50DE">
            <w:pPr>
              <w:spacing w:line="240" w:lineRule="atLeast"/>
              <w:ind w:right="-1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E508A">
              <w:rPr>
                <w:rFonts w:ascii="Angsana New" w:hAnsi="Angsana New" w:hint="cs"/>
                <w:sz w:val="28"/>
                <w:szCs w:val="28"/>
                <w:cs/>
              </w:rPr>
              <w:t>บริษัท บางกอกสหประกันชีวิต จำกัด (มหาชน)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4B89F60" w14:textId="121021E8" w:rsidR="000D50DE" w:rsidRPr="00493654" w:rsidRDefault="000D50DE" w:rsidP="00493654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93654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9C6EDBB" w14:textId="77777777" w:rsidR="000D50DE" w:rsidRPr="008E508A" w:rsidRDefault="000D50DE" w:rsidP="000D50DE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F9B0031" w14:textId="43A01DC2" w:rsidR="000D50DE" w:rsidRPr="00B40497" w:rsidRDefault="000D50DE" w:rsidP="00B40497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0497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86328CD" w14:textId="77777777" w:rsidR="000D50DE" w:rsidRPr="008E508A" w:rsidRDefault="000D50DE" w:rsidP="000D50D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F210183" w14:textId="58CC4664" w:rsidR="000D50DE" w:rsidRPr="008E508A" w:rsidRDefault="000D50DE" w:rsidP="000D50DE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E508A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043CB8B" w14:textId="77777777" w:rsidR="000D50DE" w:rsidRPr="008E508A" w:rsidRDefault="000D50DE" w:rsidP="000D50D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03E45BE1" w14:textId="278A3CE9" w:rsidR="000D50DE" w:rsidRPr="008E508A" w:rsidRDefault="000D50DE" w:rsidP="000D50DE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E508A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0D50DE" w:rsidRPr="008E508A" w14:paraId="00B4F916" w14:textId="77777777" w:rsidTr="00D65A17">
        <w:tc>
          <w:tcPr>
            <w:tcW w:w="4050" w:type="dxa"/>
            <w:shd w:val="clear" w:color="auto" w:fill="auto"/>
            <w:vAlign w:val="bottom"/>
          </w:tcPr>
          <w:p w14:paraId="55E72625" w14:textId="77777777" w:rsidR="000D50DE" w:rsidRPr="008E508A" w:rsidRDefault="000D50DE" w:rsidP="000D50D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8E508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FAF366E" w14:textId="777E3EE1" w:rsidR="000D50DE" w:rsidRPr="00493654" w:rsidRDefault="000D50DE" w:rsidP="00493654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9365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1,103,690</w:t>
            </w:r>
          </w:p>
        </w:tc>
        <w:tc>
          <w:tcPr>
            <w:tcW w:w="270" w:type="dxa"/>
            <w:shd w:val="clear" w:color="auto" w:fill="auto"/>
          </w:tcPr>
          <w:p w14:paraId="1FC7DD66" w14:textId="77777777" w:rsidR="000D50DE" w:rsidRPr="008E508A" w:rsidRDefault="000D50DE" w:rsidP="000D50DE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18557D0" w14:textId="70A277B6" w:rsidR="000D50DE" w:rsidRPr="00B40497" w:rsidRDefault="000D50DE" w:rsidP="00B40497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4049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493,388</w:t>
            </w:r>
          </w:p>
        </w:tc>
        <w:tc>
          <w:tcPr>
            <w:tcW w:w="270" w:type="dxa"/>
            <w:shd w:val="clear" w:color="auto" w:fill="auto"/>
          </w:tcPr>
          <w:p w14:paraId="0386A487" w14:textId="77777777" w:rsidR="000D50DE" w:rsidRPr="008E508A" w:rsidRDefault="000D50DE" w:rsidP="000D50D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F6279FA" w14:textId="2FB5515B" w:rsidR="000D50DE" w:rsidRPr="008E508A" w:rsidRDefault="000D50DE" w:rsidP="000D50DE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E508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1,103,690</w:t>
            </w:r>
          </w:p>
        </w:tc>
        <w:tc>
          <w:tcPr>
            <w:tcW w:w="270" w:type="dxa"/>
            <w:shd w:val="clear" w:color="auto" w:fill="auto"/>
          </w:tcPr>
          <w:p w14:paraId="5FEE48BB" w14:textId="77777777" w:rsidR="000D50DE" w:rsidRPr="008E508A" w:rsidRDefault="000D50DE" w:rsidP="000D50D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536910C3" w14:textId="7D4F901B" w:rsidR="000D50DE" w:rsidRPr="008E508A" w:rsidRDefault="000D50DE" w:rsidP="000D50DE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E508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493,388</w:t>
            </w:r>
          </w:p>
        </w:tc>
      </w:tr>
      <w:tr w:rsidR="000D50DE" w:rsidRPr="008E508A" w14:paraId="50A52BAA" w14:textId="77777777" w:rsidTr="00D65A17">
        <w:tc>
          <w:tcPr>
            <w:tcW w:w="4050" w:type="dxa"/>
            <w:shd w:val="clear" w:color="auto" w:fill="auto"/>
          </w:tcPr>
          <w:p w14:paraId="39C47837" w14:textId="77777777" w:rsidR="000D50DE" w:rsidRPr="008E508A" w:rsidRDefault="000D50DE" w:rsidP="000D50DE">
            <w:pPr>
              <w:spacing w:line="240" w:lineRule="atLeast"/>
              <w:ind w:left="160" w:right="-110" w:hanging="160"/>
              <w:jc w:val="both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</w:pPr>
            <w:r w:rsidRPr="008E508A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>หัก</w:t>
            </w:r>
            <w:r w:rsidRPr="008E508A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</w:t>
            </w:r>
            <w:r w:rsidRPr="008E508A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144AACD" w14:textId="72498FC8" w:rsidR="000D50DE" w:rsidRPr="008E508A" w:rsidRDefault="000D50DE" w:rsidP="008E31F8">
            <w:pPr>
              <w:spacing w:line="240" w:lineRule="atLeast"/>
              <w:ind w:left="-110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E508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595118" w14:textId="77777777" w:rsidR="000D50DE" w:rsidRPr="008E508A" w:rsidRDefault="000D50DE" w:rsidP="000D50DE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788B84C" w14:textId="23D771F6" w:rsidR="000D50DE" w:rsidRPr="008E508A" w:rsidRDefault="000D50DE" w:rsidP="00B40497">
            <w:pPr>
              <w:spacing w:line="240" w:lineRule="atLeast"/>
              <w:ind w:left="-115" w:right="-107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E508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130665" w14:textId="77777777" w:rsidR="000D50DE" w:rsidRPr="008E508A" w:rsidRDefault="000D50DE" w:rsidP="000D50D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BE8FF72" w14:textId="0B1DEC9D" w:rsidR="000D50DE" w:rsidRPr="008E508A" w:rsidRDefault="000D50DE" w:rsidP="000D50D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E508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9C9F72" w14:textId="77777777" w:rsidR="000D50DE" w:rsidRPr="008E508A" w:rsidRDefault="000D50DE" w:rsidP="000D50D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579D8286" w14:textId="7058575D" w:rsidR="000D50DE" w:rsidRPr="008E508A" w:rsidRDefault="000D50DE" w:rsidP="000D2C05">
            <w:pPr>
              <w:tabs>
                <w:tab w:val="left" w:pos="521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E508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D50DE" w:rsidRPr="008E508A" w14:paraId="1B98F1C9" w14:textId="77777777" w:rsidTr="00D65A17">
        <w:tc>
          <w:tcPr>
            <w:tcW w:w="4050" w:type="dxa"/>
            <w:shd w:val="clear" w:color="auto" w:fill="auto"/>
          </w:tcPr>
          <w:p w14:paraId="6B89028E" w14:textId="77777777" w:rsidR="000D50DE" w:rsidRPr="008E508A" w:rsidRDefault="000D50DE" w:rsidP="000D50DE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8E508A"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33EDB6" w14:textId="4F6DEB7E" w:rsidR="000D50DE" w:rsidRPr="00493654" w:rsidRDefault="000D50DE" w:rsidP="00493654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9365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1,103,690</w:t>
            </w:r>
          </w:p>
        </w:tc>
        <w:tc>
          <w:tcPr>
            <w:tcW w:w="270" w:type="dxa"/>
            <w:shd w:val="clear" w:color="auto" w:fill="auto"/>
          </w:tcPr>
          <w:p w14:paraId="1D3316CB" w14:textId="77777777" w:rsidR="000D50DE" w:rsidRPr="008E508A" w:rsidRDefault="000D50DE" w:rsidP="000D50DE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FE1BA6" w14:textId="1B3BB320" w:rsidR="000D50DE" w:rsidRPr="008E508A" w:rsidRDefault="000D50DE" w:rsidP="00B40497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E508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493,388</w:t>
            </w:r>
          </w:p>
        </w:tc>
        <w:tc>
          <w:tcPr>
            <w:tcW w:w="270" w:type="dxa"/>
            <w:shd w:val="clear" w:color="auto" w:fill="auto"/>
          </w:tcPr>
          <w:p w14:paraId="6E779F18" w14:textId="77777777" w:rsidR="000D50DE" w:rsidRPr="008E508A" w:rsidRDefault="000D50DE" w:rsidP="000D50D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1F5C38" w14:textId="622C18A7" w:rsidR="000D50DE" w:rsidRPr="008E508A" w:rsidRDefault="000D50DE" w:rsidP="000D50DE">
            <w:pPr>
              <w:tabs>
                <w:tab w:val="decimal" w:pos="883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E508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1,103,690</w:t>
            </w:r>
          </w:p>
        </w:tc>
        <w:tc>
          <w:tcPr>
            <w:tcW w:w="270" w:type="dxa"/>
            <w:shd w:val="clear" w:color="auto" w:fill="auto"/>
          </w:tcPr>
          <w:p w14:paraId="1421BDF8" w14:textId="77777777" w:rsidR="000D50DE" w:rsidRPr="008E508A" w:rsidRDefault="000D50DE" w:rsidP="000D50D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817CAD" w14:textId="081C78DC" w:rsidR="000D50DE" w:rsidRPr="008E508A" w:rsidRDefault="000D50DE" w:rsidP="000D50DE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E508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493,388</w:t>
            </w:r>
          </w:p>
        </w:tc>
      </w:tr>
    </w:tbl>
    <w:p w14:paraId="5420F4C0" w14:textId="0F5A574C" w:rsidR="00F15832" w:rsidRPr="008E508A" w:rsidRDefault="00F15832" w:rsidP="00FC5CB9">
      <w:pPr>
        <w:pStyle w:val="Bo-Blankline"/>
        <w:rPr>
          <w:sz w:val="28"/>
          <w:szCs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894"/>
        <w:gridCol w:w="236"/>
        <w:gridCol w:w="998"/>
        <w:gridCol w:w="236"/>
        <w:gridCol w:w="1024"/>
        <w:gridCol w:w="240"/>
        <w:gridCol w:w="930"/>
        <w:gridCol w:w="270"/>
        <w:gridCol w:w="932"/>
        <w:gridCol w:w="270"/>
        <w:gridCol w:w="990"/>
      </w:tblGrid>
      <w:tr w:rsidR="00B23B16" w:rsidRPr="008E508A" w14:paraId="449816CB" w14:textId="77777777" w:rsidTr="002176A3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3A0D3C04" w14:textId="77777777" w:rsidR="00B23B16" w:rsidRPr="008E508A" w:rsidRDefault="00B23B16" w:rsidP="00C559C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highlight w:val="cyan"/>
                <w:cs/>
                <w:lang w:eastAsia="ja-JP"/>
              </w:rPr>
            </w:pPr>
          </w:p>
        </w:tc>
        <w:tc>
          <w:tcPr>
            <w:tcW w:w="2128" w:type="dxa"/>
            <w:gridSpan w:val="3"/>
            <w:shd w:val="clear" w:color="auto" w:fill="auto"/>
            <w:vAlign w:val="bottom"/>
          </w:tcPr>
          <w:p w14:paraId="28C428F7" w14:textId="72A13018" w:rsidR="00B23B16" w:rsidRPr="008E508A" w:rsidRDefault="00B23B16" w:rsidP="00C559C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08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645876" w14:textId="77777777" w:rsidR="00B23B16" w:rsidRPr="008E508A" w:rsidRDefault="00B23B16" w:rsidP="00C559C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56" w:type="dxa"/>
            <w:gridSpan w:val="7"/>
            <w:shd w:val="clear" w:color="auto" w:fill="auto"/>
            <w:vAlign w:val="bottom"/>
          </w:tcPr>
          <w:p w14:paraId="60CD71EA" w14:textId="4988BB02" w:rsidR="00B23B16" w:rsidRPr="008E508A" w:rsidRDefault="00B23B16" w:rsidP="00C559C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08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 w:rsidR="0024132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รวมและ</w:t>
            </w:r>
            <w:r w:rsidR="00715C2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 w:rsidRPr="008E508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B23B16" w:rsidRPr="008E508A" w14:paraId="193D1E1B" w14:textId="77777777" w:rsidTr="002176A3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2AC31A86" w14:textId="77777777" w:rsidR="00B23B16" w:rsidRPr="008E508A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highlight w:val="cyan"/>
                <w:cs/>
                <w:lang w:eastAsia="ja-JP"/>
              </w:rPr>
            </w:pPr>
          </w:p>
        </w:tc>
        <w:tc>
          <w:tcPr>
            <w:tcW w:w="2128" w:type="dxa"/>
            <w:gridSpan w:val="3"/>
            <w:shd w:val="clear" w:color="auto" w:fill="auto"/>
            <w:vAlign w:val="bottom"/>
          </w:tcPr>
          <w:p w14:paraId="3E650263" w14:textId="5475ACED" w:rsidR="008B6C3D" w:rsidRPr="008E508A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08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</w:t>
            </w:r>
            <w:r w:rsidR="004F603C" w:rsidRPr="008E508A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="00C85FC4" w:rsidRPr="008E508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</w:p>
          <w:p w14:paraId="19DD4805" w14:textId="56C35259" w:rsidR="00B23B16" w:rsidRPr="008E508A" w:rsidRDefault="004F603C" w:rsidP="008B6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E508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  <w:r w:rsidR="00B23B16" w:rsidRPr="008E508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20AA47" w14:textId="77777777" w:rsidR="00B23B16" w:rsidRPr="008E508A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531440D" w14:textId="4624E6A2" w:rsidR="00B23B16" w:rsidRPr="008E508A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08A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8E508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8E508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484F0D" w:rsidRPr="008E508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  <w:r w:rsidRPr="008E508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E0C93E4" w14:textId="77777777" w:rsidR="00B23B16" w:rsidRPr="008E508A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392849F" w14:textId="77777777" w:rsidR="00B23B16" w:rsidRPr="008E508A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F685BA" w14:textId="77777777" w:rsidR="00B23B16" w:rsidRPr="008E508A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7A7512B9" w14:textId="77777777" w:rsidR="00B23B16" w:rsidRPr="008E508A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5C4175" w14:textId="77777777" w:rsidR="00B23B16" w:rsidRPr="008E508A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482842" w14:textId="269ED27E" w:rsidR="00B23B16" w:rsidRPr="008E508A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08A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8E508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4F603C" w:rsidRPr="008E50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C85FC4" w:rsidRPr="008E508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</w:t>
            </w:r>
            <w:r w:rsidR="004F603C" w:rsidRPr="008E508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ายน</w:t>
            </w:r>
          </w:p>
        </w:tc>
      </w:tr>
      <w:tr w:rsidR="004F603C" w:rsidRPr="008E508A" w14:paraId="300A2684" w14:textId="77777777" w:rsidTr="002176A3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58B8B924" w14:textId="77777777" w:rsidR="004F603C" w:rsidRPr="008E508A" w:rsidRDefault="004F603C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E508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128" w:type="dxa"/>
            <w:gridSpan w:val="3"/>
            <w:shd w:val="clear" w:color="auto" w:fill="auto"/>
            <w:vAlign w:val="bottom"/>
          </w:tcPr>
          <w:p w14:paraId="641383C2" w14:textId="673E91F6" w:rsidR="004F603C" w:rsidRPr="008E508A" w:rsidRDefault="008B6C3D" w:rsidP="004F6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E50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C85FC4" w:rsidRPr="008E508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</w:t>
            </w:r>
            <w:r w:rsidRPr="008E508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ายน</w:t>
            </w:r>
            <w:r w:rsidRPr="008E50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4F603C" w:rsidRPr="008E508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F603C" w:rsidRPr="008E50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B28F14" w14:textId="77777777" w:rsidR="004F603C" w:rsidRPr="008E508A" w:rsidRDefault="004F603C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C27D7CB" w14:textId="4E87E92C" w:rsidR="004F603C" w:rsidRPr="008E508A" w:rsidRDefault="004F603C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E508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84F0D" w:rsidRPr="008E508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F8E654E" w14:textId="77777777" w:rsidR="004F603C" w:rsidRPr="008E508A" w:rsidRDefault="004F603C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4D1442B" w14:textId="77777777" w:rsidR="004F603C" w:rsidRPr="008E508A" w:rsidRDefault="004F603C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08A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30EF81" w14:textId="77777777" w:rsidR="004F603C" w:rsidRPr="008E508A" w:rsidRDefault="004F603C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6F60DF15" w14:textId="77777777" w:rsidR="004F603C" w:rsidRPr="008E508A" w:rsidRDefault="004F603C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08A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5B23CF" w14:textId="77777777" w:rsidR="004F603C" w:rsidRPr="008E508A" w:rsidRDefault="004F603C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79ADB8" w14:textId="0678A331" w:rsidR="004F603C" w:rsidRPr="008E508A" w:rsidRDefault="004F603C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08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E508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23B16" w:rsidRPr="008E508A" w14:paraId="07D042F1" w14:textId="77777777" w:rsidTr="002176A3">
        <w:trPr>
          <w:tblHeader/>
        </w:trPr>
        <w:tc>
          <w:tcPr>
            <w:tcW w:w="2160" w:type="dxa"/>
            <w:shd w:val="clear" w:color="auto" w:fill="auto"/>
          </w:tcPr>
          <w:p w14:paraId="1074520D" w14:textId="77777777" w:rsidR="00B23B16" w:rsidRPr="008E508A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8" w:type="dxa"/>
            <w:gridSpan w:val="3"/>
            <w:shd w:val="clear" w:color="auto" w:fill="auto"/>
          </w:tcPr>
          <w:p w14:paraId="597C63C2" w14:textId="77777777" w:rsidR="00B23B16" w:rsidRPr="008E508A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E508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140BFBAC" w14:textId="77777777" w:rsidR="00B23B16" w:rsidRPr="008E508A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56" w:type="dxa"/>
            <w:gridSpan w:val="7"/>
            <w:shd w:val="clear" w:color="auto" w:fill="auto"/>
          </w:tcPr>
          <w:p w14:paraId="2AC2A211" w14:textId="77777777" w:rsidR="00B23B16" w:rsidRPr="008E508A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E508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23B16" w:rsidRPr="008E508A" w14:paraId="16765A10" w14:textId="77777777" w:rsidTr="002176A3">
        <w:trPr>
          <w:tblHeader/>
        </w:trPr>
        <w:tc>
          <w:tcPr>
            <w:tcW w:w="2160" w:type="dxa"/>
            <w:shd w:val="clear" w:color="auto" w:fill="auto"/>
          </w:tcPr>
          <w:p w14:paraId="5BA4C614" w14:textId="77777777" w:rsidR="00B23B16" w:rsidRPr="008E508A" w:rsidRDefault="00B23B16" w:rsidP="00C559CA">
            <w:pPr>
              <w:spacing w:line="240" w:lineRule="auto"/>
              <w:ind w:left="250" w:hanging="25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E508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เงินให้กู้ยืมระยะสั้นแก่</w:t>
            </w:r>
            <w:r w:rsidRPr="008E508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128" w:type="dxa"/>
            <w:gridSpan w:val="3"/>
            <w:shd w:val="clear" w:color="auto" w:fill="auto"/>
          </w:tcPr>
          <w:p w14:paraId="5B4FE5C0" w14:textId="77777777" w:rsidR="00B23B16" w:rsidRPr="008E508A" w:rsidRDefault="00B23B16" w:rsidP="00C559C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32DD397" w14:textId="77777777" w:rsidR="00B23B16" w:rsidRPr="008E508A" w:rsidRDefault="00B23B16" w:rsidP="00C559C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56" w:type="dxa"/>
            <w:gridSpan w:val="7"/>
            <w:shd w:val="clear" w:color="auto" w:fill="auto"/>
          </w:tcPr>
          <w:p w14:paraId="301AFD5B" w14:textId="77777777" w:rsidR="00B23B16" w:rsidRPr="008E508A" w:rsidRDefault="00B23B16" w:rsidP="00C559C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070886" w:rsidRPr="008E508A" w14:paraId="595DFDE9" w14:textId="77777777" w:rsidTr="002176A3">
        <w:tc>
          <w:tcPr>
            <w:tcW w:w="2160" w:type="dxa"/>
            <w:shd w:val="clear" w:color="auto" w:fill="auto"/>
          </w:tcPr>
          <w:p w14:paraId="5569CEA9" w14:textId="2B0A9B52" w:rsidR="00070886" w:rsidRPr="008E508A" w:rsidRDefault="00070886" w:rsidP="00C559CA">
            <w:pPr>
              <w:spacing w:line="240" w:lineRule="auto"/>
              <w:rPr>
                <w:rFonts w:asciiTheme="majorBidi" w:hAnsiTheme="majorBidi" w:cstheme="minorBidi"/>
                <w:b/>
                <w:bCs/>
                <w:sz w:val="28"/>
                <w:szCs w:val="28"/>
                <w:cs/>
              </w:rPr>
            </w:pPr>
            <w:r w:rsidRPr="008E508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บริษัทใหญ่</w:t>
            </w:r>
            <w:r w:rsidR="00C85FC4" w:rsidRPr="008E508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ของกลุ่มบริษัท</w:t>
            </w:r>
          </w:p>
        </w:tc>
        <w:tc>
          <w:tcPr>
            <w:tcW w:w="2128" w:type="dxa"/>
            <w:gridSpan w:val="3"/>
            <w:shd w:val="clear" w:color="auto" w:fill="auto"/>
          </w:tcPr>
          <w:p w14:paraId="42781D2C" w14:textId="73DD75A3" w:rsidR="00070886" w:rsidRPr="008E508A" w:rsidRDefault="007C0EF9" w:rsidP="00C559C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E50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2.125</w:t>
            </w:r>
          </w:p>
        </w:tc>
        <w:tc>
          <w:tcPr>
            <w:tcW w:w="236" w:type="dxa"/>
            <w:shd w:val="clear" w:color="auto" w:fill="auto"/>
          </w:tcPr>
          <w:p w14:paraId="1503E7B9" w14:textId="77777777" w:rsidR="00070886" w:rsidRPr="008E508A" w:rsidRDefault="00070886" w:rsidP="00C559C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51DD4EC4" w14:textId="37802445" w:rsidR="00070886" w:rsidRPr="008E508A" w:rsidRDefault="008F2E78" w:rsidP="009A08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30" w:right="-1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E50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22395A3" w14:textId="77777777" w:rsidR="00070886" w:rsidRPr="008E508A" w:rsidRDefault="00070886" w:rsidP="00C559C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shd w:val="clear" w:color="auto" w:fill="auto"/>
          </w:tcPr>
          <w:p w14:paraId="1A305F4A" w14:textId="4E23BB1C" w:rsidR="00070886" w:rsidRPr="008E508A" w:rsidRDefault="007C0EF9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E508A">
              <w:rPr>
                <w:rFonts w:ascii="Angsana New" w:hAnsi="Angsana New" w:cs="Angsana New"/>
                <w:sz w:val="28"/>
                <w:szCs w:val="28"/>
                <w:lang w:val="en-US"/>
              </w:rPr>
              <w:t>1,400,000</w:t>
            </w:r>
          </w:p>
        </w:tc>
        <w:tc>
          <w:tcPr>
            <w:tcW w:w="270" w:type="dxa"/>
            <w:shd w:val="clear" w:color="auto" w:fill="auto"/>
          </w:tcPr>
          <w:p w14:paraId="4CC461E3" w14:textId="77777777" w:rsidR="00070886" w:rsidRPr="008E508A" w:rsidRDefault="00070886" w:rsidP="00C559C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</w:tcPr>
          <w:p w14:paraId="24EC30A9" w14:textId="277C2B1B" w:rsidR="00070886" w:rsidRPr="008E508A" w:rsidRDefault="007C0EF9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E508A">
              <w:rPr>
                <w:rFonts w:asciiTheme="majorBidi" w:hAnsiTheme="majorBidi" w:cstheme="majorBidi"/>
                <w:sz w:val="28"/>
                <w:szCs w:val="28"/>
              </w:rPr>
              <w:t>(700,000)</w:t>
            </w:r>
          </w:p>
        </w:tc>
        <w:tc>
          <w:tcPr>
            <w:tcW w:w="270" w:type="dxa"/>
            <w:shd w:val="clear" w:color="auto" w:fill="auto"/>
          </w:tcPr>
          <w:p w14:paraId="14138C27" w14:textId="77777777" w:rsidR="00070886" w:rsidRPr="008E508A" w:rsidRDefault="00070886" w:rsidP="00C559C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CF475F4" w14:textId="3DB69777" w:rsidR="00070886" w:rsidRPr="00B101D8" w:rsidRDefault="007C0EF9" w:rsidP="00B10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101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700,000</w:t>
            </w:r>
          </w:p>
        </w:tc>
      </w:tr>
      <w:tr w:rsidR="00070886" w:rsidRPr="008E508A" w14:paraId="6012D2CA" w14:textId="77777777" w:rsidTr="002176A3">
        <w:tc>
          <w:tcPr>
            <w:tcW w:w="2160" w:type="dxa"/>
            <w:shd w:val="clear" w:color="auto" w:fill="auto"/>
          </w:tcPr>
          <w:p w14:paraId="05E2BF8C" w14:textId="77777777" w:rsidR="00070886" w:rsidRPr="008E508A" w:rsidRDefault="0007088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28" w:type="dxa"/>
            <w:gridSpan w:val="3"/>
            <w:shd w:val="clear" w:color="auto" w:fill="auto"/>
          </w:tcPr>
          <w:p w14:paraId="732EFFE3" w14:textId="77777777" w:rsidR="00070886" w:rsidRPr="008E508A" w:rsidRDefault="0007088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D1B94EF" w14:textId="77777777" w:rsidR="00070886" w:rsidRPr="008E508A" w:rsidRDefault="00070886" w:rsidP="009A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562D7D33" w14:textId="49FC3CBD" w:rsidR="00070886" w:rsidRPr="008E508A" w:rsidRDefault="008F2E78" w:rsidP="009A08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30"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0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A28E86B" w14:textId="77777777" w:rsidR="00070886" w:rsidRPr="008E508A" w:rsidRDefault="0007088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</w:tcPr>
          <w:p w14:paraId="7E691102" w14:textId="782611C9" w:rsidR="00070886" w:rsidRPr="008E508A" w:rsidRDefault="007C0EF9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E508A">
              <w:rPr>
                <w:rFonts w:ascii="Angsana New" w:hAnsi="Angsana New" w:cs="Angsana New"/>
                <w:sz w:val="28"/>
                <w:szCs w:val="28"/>
                <w:lang w:val="en-US"/>
              </w:rPr>
              <w:t>1,400,000</w:t>
            </w:r>
          </w:p>
        </w:tc>
        <w:tc>
          <w:tcPr>
            <w:tcW w:w="270" w:type="dxa"/>
            <w:shd w:val="clear" w:color="auto" w:fill="auto"/>
          </w:tcPr>
          <w:p w14:paraId="1FBE6626" w14:textId="40B2E739" w:rsidR="00070886" w:rsidRPr="008E508A" w:rsidRDefault="0007088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</w:tcPr>
          <w:p w14:paraId="66619359" w14:textId="71483593" w:rsidR="00070886" w:rsidRPr="008E508A" w:rsidRDefault="007C0EF9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E508A">
              <w:rPr>
                <w:rFonts w:asciiTheme="majorBidi" w:hAnsiTheme="majorBidi" w:cstheme="majorBidi"/>
                <w:sz w:val="28"/>
                <w:szCs w:val="28"/>
              </w:rPr>
              <w:t>(700,000)</w:t>
            </w:r>
          </w:p>
        </w:tc>
        <w:tc>
          <w:tcPr>
            <w:tcW w:w="270" w:type="dxa"/>
            <w:shd w:val="clear" w:color="auto" w:fill="auto"/>
          </w:tcPr>
          <w:p w14:paraId="485EAB7A" w14:textId="77777777" w:rsidR="00070886" w:rsidRPr="008E508A" w:rsidRDefault="0007088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2E5419B" w14:textId="579D9EC1" w:rsidR="00070886" w:rsidRPr="00B101D8" w:rsidRDefault="007C0EF9" w:rsidP="00B10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101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700,000</w:t>
            </w:r>
          </w:p>
        </w:tc>
      </w:tr>
      <w:tr w:rsidR="00070886" w:rsidRPr="008E508A" w14:paraId="7D9E28FE" w14:textId="77777777" w:rsidTr="002176A3">
        <w:tc>
          <w:tcPr>
            <w:tcW w:w="2160" w:type="dxa"/>
            <w:shd w:val="clear" w:color="auto" w:fill="auto"/>
          </w:tcPr>
          <w:p w14:paraId="4D2D7669" w14:textId="77777777" w:rsidR="00070886" w:rsidRPr="008E508A" w:rsidRDefault="0007088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08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2128" w:type="dxa"/>
            <w:gridSpan w:val="3"/>
            <w:shd w:val="clear" w:color="auto" w:fill="auto"/>
          </w:tcPr>
          <w:p w14:paraId="7CB6F566" w14:textId="77777777" w:rsidR="00070886" w:rsidRPr="008E508A" w:rsidRDefault="0007088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1F1362E" w14:textId="77777777" w:rsidR="00070886" w:rsidRPr="008E508A" w:rsidRDefault="0007088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6DB83A61" w14:textId="6CB2F80C" w:rsidR="00070886" w:rsidRPr="008E508A" w:rsidRDefault="008F2E78" w:rsidP="009A08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0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FA499DE" w14:textId="77777777" w:rsidR="00070886" w:rsidRPr="008E508A" w:rsidRDefault="0007088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</w:tcPr>
          <w:p w14:paraId="78AFB296" w14:textId="6A73FBEE" w:rsidR="00070886" w:rsidRPr="008E508A" w:rsidRDefault="007C0EF9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E508A">
              <w:rPr>
                <w:rFonts w:ascii="Angsana New" w:hAnsi="Angsana New" w:cs="Angsana New"/>
                <w:sz w:val="28"/>
                <w:szCs w:val="28"/>
                <w:lang w:val="en-US"/>
              </w:rPr>
              <w:t>5,467</w:t>
            </w:r>
          </w:p>
        </w:tc>
        <w:tc>
          <w:tcPr>
            <w:tcW w:w="270" w:type="dxa"/>
            <w:shd w:val="clear" w:color="auto" w:fill="auto"/>
          </w:tcPr>
          <w:p w14:paraId="076315A3" w14:textId="77777777" w:rsidR="00070886" w:rsidRPr="008E508A" w:rsidRDefault="0007088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14:paraId="7F41CC7A" w14:textId="2D7FFFF4" w:rsidR="00070886" w:rsidRPr="008E508A" w:rsidRDefault="007C0EF9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E508A">
              <w:rPr>
                <w:rFonts w:asciiTheme="majorBidi" w:hAnsiTheme="majorBidi" w:cstheme="majorBidi"/>
                <w:sz w:val="28"/>
                <w:szCs w:val="28"/>
              </w:rPr>
              <w:t>(2,591)</w:t>
            </w:r>
          </w:p>
        </w:tc>
        <w:tc>
          <w:tcPr>
            <w:tcW w:w="270" w:type="dxa"/>
            <w:shd w:val="clear" w:color="auto" w:fill="auto"/>
          </w:tcPr>
          <w:p w14:paraId="1A4E625A" w14:textId="77777777" w:rsidR="00070886" w:rsidRPr="008E508A" w:rsidRDefault="0007088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C1FDE40" w14:textId="0EAD1694" w:rsidR="00070886" w:rsidRPr="00B101D8" w:rsidRDefault="007C0EF9" w:rsidP="00B10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101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2,876</w:t>
            </w:r>
          </w:p>
        </w:tc>
      </w:tr>
      <w:tr w:rsidR="00070886" w:rsidRPr="008E508A" w14:paraId="09E1DD28" w14:textId="77777777" w:rsidTr="002176A3">
        <w:tc>
          <w:tcPr>
            <w:tcW w:w="2160" w:type="dxa"/>
            <w:shd w:val="clear" w:color="auto" w:fill="auto"/>
          </w:tcPr>
          <w:p w14:paraId="3797A01F" w14:textId="77777777" w:rsidR="00070886" w:rsidRPr="008E508A" w:rsidRDefault="0007088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08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128" w:type="dxa"/>
            <w:gridSpan w:val="3"/>
            <w:shd w:val="clear" w:color="auto" w:fill="auto"/>
          </w:tcPr>
          <w:p w14:paraId="7E7EE48D" w14:textId="77777777" w:rsidR="00070886" w:rsidRPr="008E508A" w:rsidRDefault="0007088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5130036" w14:textId="77777777" w:rsidR="00070886" w:rsidRPr="008E508A" w:rsidRDefault="0007088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24FC15B9" w14:textId="28E2D8F3" w:rsidR="00070886" w:rsidRPr="009A0896" w:rsidRDefault="008F2E78" w:rsidP="009A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A08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5DA2894" w14:textId="77777777" w:rsidR="00070886" w:rsidRPr="008E508A" w:rsidRDefault="0007088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</w:tcPr>
          <w:p w14:paraId="4D53B5D1" w14:textId="76DD0D3E" w:rsidR="00070886" w:rsidRPr="008E508A" w:rsidRDefault="007C0EF9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E508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1,405,467</w:t>
            </w:r>
          </w:p>
        </w:tc>
        <w:tc>
          <w:tcPr>
            <w:tcW w:w="270" w:type="dxa"/>
            <w:shd w:val="clear" w:color="auto" w:fill="auto"/>
          </w:tcPr>
          <w:p w14:paraId="1F72FD1A" w14:textId="77777777" w:rsidR="00070886" w:rsidRPr="008E508A" w:rsidRDefault="0007088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</w:tcPr>
          <w:p w14:paraId="196490AF" w14:textId="10334635" w:rsidR="00070886" w:rsidRPr="008E508A" w:rsidRDefault="007C0EF9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E508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(702,591)</w:t>
            </w:r>
          </w:p>
        </w:tc>
        <w:tc>
          <w:tcPr>
            <w:tcW w:w="270" w:type="dxa"/>
            <w:shd w:val="clear" w:color="auto" w:fill="auto"/>
          </w:tcPr>
          <w:p w14:paraId="420F52EE" w14:textId="77777777" w:rsidR="00070886" w:rsidRPr="008E508A" w:rsidRDefault="0007088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0ED47A1" w14:textId="2A8F3A5A" w:rsidR="00070886" w:rsidRPr="00B101D8" w:rsidRDefault="007C0EF9" w:rsidP="00B10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101D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702,876</w:t>
            </w:r>
          </w:p>
        </w:tc>
      </w:tr>
      <w:tr w:rsidR="00B23B16" w:rsidRPr="008E508A" w14:paraId="7CC15A05" w14:textId="77777777" w:rsidTr="004A44A9">
        <w:tc>
          <w:tcPr>
            <w:tcW w:w="4288" w:type="dxa"/>
            <w:gridSpan w:val="4"/>
            <w:shd w:val="clear" w:color="auto" w:fill="auto"/>
          </w:tcPr>
          <w:p w14:paraId="38EE1010" w14:textId="77777777" w:rsidR="00B23B16" w:rsidRPr="008E508A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08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E508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8E508A">
              <w:rPr>
                <w:rFonts w:asciiTheme="majorBidi" w:hAnsiTheme="majorBidi" w:cs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EB090F" w14:textId="77777777" w:rsidR="00B23B16" w:rsidRPr="008E508A" w:rsidRDefault="00B23B16" w:rsidP="00C559C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756B9" w14:textId="21A9AE08" w:rsidR="00B23B16" w:rsidRPr="009A0896" w:rsidRDefault="008F2E78" w:rsidP="009A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4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A08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856BB9D" w14:textId="77777777" w:rsidR="00B23B16" w:rsidRPr="008E508A" w:rsidRDefault="00B23B16" w:rsidP="00C559C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2687005" w14:textId="77777777" w:rsidR="00B23B16" w:rsidRPr="008E508A" w:rsidRDefault="00B23B16" w:rsidP="00C559CA">
            <w:pPr>
              <w:tabs>
                <w:tab w:val="decimal" w:pos="647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9E3E90" w14:textId="77777777" w:rsidR="00B23B16" w:rsidRPr="008E508A" w:rsidRDefault="00B23B16" w:rsidP="00C559C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30D316D8" w14:textId="77777777" w:rsidR="00B23B16" w:rsidRPr="008E508A" w:rsidRDefault="00B23B16" w:rsidP="00C559CA">
            <w:pPr>
              <w:tabs>
                <w:tab w:val="decimal" w:pos="57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20321D" w14:textId="77777777" w:rsidR="00B23B16" w:rsidRPr="008E508A" w:rsidRDefault="00B23B16" w:rsidP="00C559C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F4D9D" w14:textId="1952041A" w:rsidR="00B23B16" w:rsidRPr="000D2C05" w:rsidRDefault="007C0EF9" w:rsidP="000D2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1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D2C05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B23B16" w:rsidRPr="008E508A" w14:paraId="59F64281" w14:textId="77777777" w:rsidTr="00630DB4">
        <w:tc>
          <w:tcPr>
            <w:tcW w:w="2160" w:type="dxa"/>
            <w:shd w:val="clear" w:color="auto" w:fill="auto"/>
          </w:tcPr>
          <w:p w14:paraId="20A777CA" w14:textId="77777777" w:rsidR="00B23B16" w:rsidRPr="008E508A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08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94" w:type="dxa"/>
            <w:shd w:val="clear" w:color="auto" w:fill="auto"/>
          </w:tcPr>
          <w:p w14:paraId="53AB5187" w14:textId="77777777" w:rsidR="00B23B16" w:rsidRPr="008E508A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E639D61" w14:textId="77777777" w:rsidR="00B23B16" w:rsidRPr="008E508A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E997D4F" w14:textId="77777777" w:rsidR="00B23B16" w:rsidRPr="008E508A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1692F44" w14:textId="77777777" w:rsidR="00B23B16" w:rsidRPr="008E508A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472F61" w14:textId="058634E3" w:rsidR="00B23B16" w:rsidRPr="009A0896" w:rsidRDefault="008F2E78" w:rsidP="009A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A08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4F15064" w14:textId="77777777" w:rsidR="00B23B16" w:rsidRPr="008E508A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0" w:type="dxa"/>
            <w:shd w:val="clear" w:color="auto" w:fill="auto"/>
          </w:tcPr>
          <w:p w14:paraId="08A5CFFE" w14:textId="77777777" w:rsidR="00B23B16" w:rsidRPr="008E508A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C28F792" w14:textId="77777777" w:rsidR="00B23B16" w:rsidRPr="008E508A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</w:tcPr>
          <w:p w14:paraId="2AAE9400" w14:textId="77777777" w:rsidR="00B23B16" w:rsidRPr="008E508A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670966D" w14:textId="77777777" w:rsidR="00B23B16" w:rsidRPr="008E508A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77F95" w14:textId="6860F104" w:rsidR="00B23B16" w:rsidRPr="009A0896" w:rsidRDefault="007C0EF9" w:rsidP="0063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A08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702,876</w:t>
            </w:r>
          </w:p>
        </w:tc>
      </w:tr>
    </w:tbl>
    <w:p w14:paraId="2B09E82E" w14:textId="5BD2AD3F" w:rsidR="00B23B16" w:rsidRDefault="002176A3">
      <w:r>
        <w:br w:type="page"/>
      </w:r>
    </w:p>
    <w:tbl>
      <w:tblPr>
        <w:tblW w:w="91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8"/>
      </w:tblGrid>
      <w:tr w:rsidR="00055F6A" w:rsidRPr="00EB7266" w14:paraId="759E0CEC" w14:textId="77777777" w:rsidTr="002447FD">
        <w:tc>
          <w:tcPr>
            <w:tcW w:w="4050" w:type="dxa"/>
            <w:shd w:val="clear" w:color="auto" w:fill="auto"/>
          </w:tcPr>
          <w:p w14:paraId="0FF3CC30" w14:textId="58896C3B" w:rsidR="00055F6A" w:rsidRPr="003F31D9" w:rsidRDefault="00055F6A">
            <w:pPr>
              <w:spacing w:line="240" w:lineRule="auto"/>
              <w:ind w:right="-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3F31D9">
              <w:rPr>
                <w:rFonts w:asciiTheme="majorBidi" w:hAnsi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16ECFFB8" w14:textId="77777777" w:rsidR="00055F6A" w:rsidRPr="003F31D9" w:rsidRDefault="00055F6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31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D1AE4C0" w14:textId="77777777" w:rsidR="00055F6A" w:rsidRPr="003F31D9" w:rsidRDefault="00055F6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8" w:type="dxa"/>
            <w:gridSpan w:val="3"/>
            <w:shd w:val="clear" w:color="auto" w:fill="auto"/>
          </w:tcPr>
          <w:p w14:paraId="2BC6685A" w14:textId="77777777" w:rsidR="00055F6A" w:rsidRPr="003F31D9" w:rsidRDefault="00055F6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31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C0E" w:rsidRPr="00744476" w14:paraId="04A8F8AB" w14:textId="77777777" w:rsidTr="002447FD">
        <w:tc>
          <w:tcPr>
            <w:tcW w:w="4050" w:type="dxa"/>
            <w:shd w:val="clear" w:color="auto" w:fill="auto"/>
          </w:tcPr>
          <w:p w14:paraId="4B62BDD5" w14:textId="77777777" w:rsidR="00457C0E" w:rsidRPr="003F31D9" w:rsidRDefault="00457C0E" w:rsidP="00457C0E">
            <w:pPr>
              <w:spacing w:line="240" w:lineRule="auto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6197736" w14:textId="5C1F41B6" w:rsidR="00457C0E" w:rsidRPr="003F31D9" w:rsidRDefault="001C2D49" w:rsidP="00457C0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C85FC4" w:rsidRPr="00C85FC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39FF1C7F" w14:textId="77777777" w:rsidR="00457C0E" w:rsidRPr="003F31D9" w:rsidRDefault="00457C0E" w:rsidP="00457C0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AF511BA" w14:textId="6B0A0AAF" w:rsidR="00457C0E" w:rsidRPr="003F31D9" w:rsidRDefault="00457C0E" w:rsidP="00457C0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76B5BB06" w14:textId="77777777" w:rsidR="00457C0E" w:rsidRPr="003F31D9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D4C6B2" w14:textId="76BF4A5E" w:rsidR="00457C0E" w:rsidRPr="006E78D7" w:rsidRDefault="001C2D49" w:rsidP="00457C0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C85FC4" w:rsidRPr="00C85FC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61D77BB2" w14:textId="77777777" w:rsidR="00457C0E" w:rsidRPr="003F31D9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22B13E1F" w14:textId="3080C233" w:rsidR="00457C0E" w:rsidRPr="003F31D9" w:rsidRDefault="00457C0E" w:rsidP="00457C0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57C0E" w:rsidRPr="00744476" w14:paraId="530B157E" w14:textId="77777777" w:rsidTr="002447FD">
        <w:tc>
          <w:tcPr>
            <w:tcW w:w="4050" w:type="dxa"/>
            <w:shd w:val="clear" w:color="auto" w:fill="auto"/>
          </w:tcPr>
          <w:p w14:paraId="61585D95" w14:textId="77777777" w:rsidR="00457C0E" w:rsidRPr="003F31D9" w:rsidRDefault="00457C0E" w:rsidP="00457C0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60B1671" w14:textId="32587351" w:rsidR="00457C0E" w:rsidRPr="003F31D9" w:rsidRDefault="00457C0E" w:rsidP="00457C0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268A373" w14:textId="77777777" w:rsidR="00457C0E" w:rsidRPr="003F31D9" w:rsidRDefault="00457C0E" w:rsidP="00457C0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5347AC" w14:textId="4AA7AFA6" w:rsidR="00457C0E" w:rsidRPr="003F31D9" w:rsidRDefault="00457C0E" w:rsidP="00457C0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CF1639A" w14:textId="77777777" w:rsidR="00457C0E" w:rsidRPr="003F31D9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870E26" w14:textId="5D53EE2D" w:rsidR="00457C0E" w:rsidRPr="003F31D9" w:rsidRDefault="00457C0E" w:rsidP="00457C0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F367D60" w14:textId="77777777" w:rsidR="00457C0E" w:rsidRPr="003F31D9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874C736" w14:textId="28DCBEEE" w:rsidR="00457C0E" w:rsidRPr="003F31D9" w:rsidRDefault="00457C0E" w:rsidP="00457C0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E376D0" w:rsidRPr="00744476" w14:paraId="5A0CE885" w14:textId="77777777" w:rsidTr="002447FD">
        <w:trPr>
          <w:tblHeader/>
        </w:trPr>
        <w:tc>
          <w:tcPr>
            <w:tcW w:w="4050" w:type="dxa"/>
            <w:shd w:val="clear" w:color="auto" w:fill="auto"/>
          </w:tcPr>
          <w:p w14:paraId="6B44696C" w14:textId="77777777" w:rsidR="00E376D0" w:rsidRPr="003F31D9" w:rsidRDefault="00E376D0" w:rsidP="00E376D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8" w:type="dxa"/>
            <w:gridSpan w:val="7"/>
            <w:shd w:val="clear" w:color="auto" w:fill="auto"/>
          </w:tcPr>
          <w:p w14:paraId="3A8D4E98" w14:textId="77777777" w:rsidR="00E376D0" w:rsidRPr="003F31D9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31D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F31D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3F31D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376D0" w:rsidRPr="003362A8" w14:paraId="6C77EAC5" w14:textId="77777777" w:rsidTr="002447FD">
        <w:tc>
          <w:tcPr>
            <w:tcW w:w="4050" w:type="dxa"/>
            <w:shd w:val="clear" w:color="auto" w:fill="auto"/>
          </w:tcPr>
          <w:p w14:paraId="3C412536" w14:textId="77777777" w:rsidR="00E376D0" w:rsidRPr="003F31D9" w:rsidRDefault="00E376D0" w:rsidP="00E376D0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31D9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ลูกหนี้และ</w:t>
            </w:r>
            <w:r w:rsidRPr="003F31D9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เงินทดรอง</w:t>
            </w:r>
            <w:r w:rsidRPr="003F31D9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จ่าย</w:t>
            </w:r>
            <w:r w:rsidRPr="003F31D9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A3D5BDD" w14:textId="77777777" w:rsidR="00E376D0" w:rsidRPr="003F31D9" w:rsidRDefault="00E376D0" w:rsidP="00E376D0">
            <w:pPr>
              <w:tabs>
                <w:tab w:val="decimal" w:pos="79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EF9FF8F" w14:textId="77777777" w:rsidR="00E376D0" w:rsidRPr="003F31D9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7CDD55C" w14:textId="77777777" w:rsidR="00E376D0" w:rsidRPr="003F31D9" w:rsidRDefault="00E376D0" w:rsidP="00E376D0">
            <w:pPr>
              <w:tabs>
                <w:tab w:val="decimal" w:pos="79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E7EFE0B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E4BAC0" w14:textId="77777777" w:rsidR="00E376D0" w:rsidRPr="004E0C2F" w:rsidRDefault="00E376D0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9DD078E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3F77A814" w14:textId="77777777" w:rsidR="00E376D0" w:rsidRPr="003F31D9" w:rsidRDefault="00E376D0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E0CBC" w:rsidRPr="003362A8" w14:paraId="3289FD1D" w14:textId="77777777" w:rsidTr="002447FD">
        <w:tc>
          <w:tcPr>
            <w:tcW w:w="4050" w:type="dxa"/>
            <w:shd w:val="clear" w:color="auto" w:fill="auto"/>
          </w:tcPr>
          <w:p w14:paraId="4F7669CC" w14:textId="68D152EB" w:rsidR="00AE0CBC" w:rsidRPr="003F31D9" w:rsidRDefault="00AE0CBC" w:rsidP="00AE0CBC">
            <w:pPr>
              <w:tabs>
                <w:tab w:val="center" w:pos="1916"/>
              </w:tabs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31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  <w:shd w:val="clear" w:color="auto" w:fill="auto"/>
          </w:tcPr>
          <w:p w14:paraId="0CC5960C" w14:textId="59B58BCF" w:rsidR="00AE0CBC" w:rsidRPr="003F31D9" w:rsidRDefault="00AE0CBC" w:rsidP="00AE0CBC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D3F9E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D3F9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DD3F9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131A0328" w14:textId="77777777" w:rsidR="00AE0CBC" w:rsidRPr="003F31D9" w:rsidRDefault="00AE0CBC" w:rsidP="00AE0CBC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7F7E33B" w14:textId="68D5A4BF" w:rsidR="00AE0CBC" w:rsidRPr="003F31D9" w:rsidRDefault="00AE0CBC" w:rsidP="00AE0CBC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sz w:val="30"/>
                <w:szCs w:val="30"/>
                <w:lang w:val="en-US"/>
              </w:rPr>
              <w:t>6,880</w:t>
            </w:r>
          </w:p>
        </w:tc>
        <w:tc>
          <w:tcPr>
            <w:tcW w:w="270" w:type="dxa"/>
            <w:shd w:val="clear" w:color="auto" w:fill="auto"/>
          </w:tcPr>
          <w:p w14:paraId="2BD53623" w14:textId="77777777" w:rsidR="00AE0CBC" w:rsidRPr="003F31D9" w:rsidRDefault="00AE0CBC" w:rsidP="00AE0C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D8A9F2D" w14:textId="3FBAE095" w:rsidR="00AE0CBC" w:rsidRPr="003F31D9" w:rsidRDefault="00AE0CBC" w:rsidP="00E70058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D0D92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3D0D92"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</w:p>
        </w:tc>
        <w:tc>
          <w:tcPr>
            <w:tcW w:w="270" w:type="dxa"/>
            <w:shd w:val="clear" w:color="auto" w:fill="auto"/>
          </w:tcPr>
          <w:p w14:paraId="3A095F9C" w14:textId="77777777" w:rsidR="00AE0CBC" w:rsidRPr="003F31D9" w:rsidRDefault="00AE0CBC" w:rsidP="00AE0C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4A5AA7B" w14:textId="0B2352EE" w:rsidR="00AE0CBC" w:rsidRPr="003F31D9" w:rsidRDefault="00AE0CBC" w:rsidP="00AE0CBC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sz w:val="30"/>
                <w:szCs w:val="30"/>
                <w:lang w:val="en-US"/>
              </w:rPr>
              <w:t>6,880</w:t>
            </w:r>
          </w:p>
        </w:tc>
      </w:tr>
      <w:tr w:rsidR="00AE0CBC" w:rsidRPr="00E75ACA" w14:paraId="5BD0EAA3" w14:textId="77777777" w:rsidTr="002447FD">
        <w:tc>
          <w:tcPr>
            <w:tcW w:w="4050" w:type="dxa"/>
            <w:shd w:val="clear" w:color="auto" w:fill="auto"/>
          </w:tcPr>
          <w:p w14:paraId="28787587" w14:textId="77777777" w:rsidR="00AE0CBC" w:rsidRPr="003F31D9" w:rsidRDefault="00AE0CBC" w:rsidP="00AE0CBC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3F31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3041962F" w14:textId="039308B9" w:rsidR="00AE0CBC" w:rsidRPr="003F31D9" w:rsidRDefault="00AE0CBC" w:rsidP="00AE0CBC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F2B5041" w14:textId="77777777" w:rsidR="00AE0CBC" w:rsidRPr="003F31D9" w:rsidRDefault="00AE0CBC" w:rsidP="00AE0CBC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BB2BCE2" w14:textId="77777777" w:rsidR="00AE0CBC" w:rsidRPr="003F31D9" w:rsidRDefault="00AE0CBC" w:rsidP="00AE0CBC">
            <w:pPr>
              <w:tabs>
                <w:tab w:val="decimal" w:pos="79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304F9D4" w14:textId="77777777" w:rsidR="00AE0CBC" w:rsidRPr="003F31D9" w:rsidRDefault="00AE0CBC" w:rsidP="00AE0C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F0F7AE" w14:textId="3E54C236" w:rsidR="00AE0CBC" w:rsidRPr="003F31D9" w:rsidRDefault="00AE0CBC" w:rsidP="00AE0CBC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75ABADC" w14:textId="77777777" w:rsidR="00AE0CBC" w:rsidRPr="003F31D9" w:rsidRDefault="00AE0CBC" w:rsidP="00AE0C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0EBF4BF0" w14:textId="77777777" w:rsidR="00AE0CBC" w:rsidRPr="003F31D9" w:rsidRDefault="00AE0CBC" w:rsidP="00AE0CBC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2590C" w:rsidRPr="003362A8" w14:paraId="4902E23A" w14:textId="77777777" w:rsidTr="002447FD">
        <w:tc>
          <w:tcPr>
            <w:tcW w:w="4050" w:type="dxa"/>
            <w:shd w:val="clear" w:color="auto" w:fill="auto"/>
          </w:tcPr>
          <w:p w14:paraId="78C64EBF" w14:textId="77777777" w:rsidR="00E2590C" w:rsidRPr="003F31D9" w:rsidRDefault="00E2590C" w:rsidP="00E2590C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3F31D9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6AC7E5ED" w14:textId="065BCE90" w:rsidR="00E2590C" w:rsidRPr="003F31D9" w:rsidRDefault="00E2590C" w:rsidP="00E2590C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11CCAEB6" w14:textId="77777777" w:rsidR="00E2590C" w:rsidRPr="003F31D9" w:rsidRDefault="00E2590C" w:rsidP="00E2590C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4572819" w14:textId="078C54A2" w:rsidR="00E2590C" w:rsidRPr="003F31D9" w:rsidRDefault="00E2590C" w:rsidP="00E2590C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4EAA38D3" w14:textId="77777777" w:rsidR="00E2590C" w:rsidRPr="003F31D9" w:rsidRDefault="00E2590C" w:rsidP="00E2590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52C64C" w14:textId="5E439C56" w:rsidR="00E2590C" w:rsidRPr="003F31D9" w:rsidRDefault="00E2590C" w:rsidP="00E70058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498E5509" w14:textId="77777777" w:rsidR="00E2590C" w:rsidRPr="003F31D9" w:rsidRDefault="00E2590C" w:rsidP="00E2590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746104D2" w14:textId="29183C66" w:rsidR="00E2590C" w:rsidRPr="003F31D9" w:rsidRDefault="00E2590C" w:rsidP="00E2590C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</w:tr>
      <w:tr w:rsidR="00E2590C" w:rsidRPr="003362A8" w14:paraId="656AF92C" w14:textId="77777777" w:rsidTr="002447FD">
        <w:tc>
          <w:tcPr>
            <w:tcW w:w="4050" w:type="dxa"/>
            <w:shd w:val="clear" w:color="auto" w:fill="auto"/>
          </w:tcPr>
          <w:p w14:paraId="0EADA151" w14:textId="77777777" w:rsidR="00E2590C" w:rsidRPr="003F31D9" w:rsidRDefault="00E2590C" w:rsidP="00E2590C">
            <w:pPr>
              <w:spacing w:line="240" w:lineRule="auto"/>
              <w:ind w:right="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3F31D9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บางกอกสหประกัน</w:t>
            </w:r>
            <w:r w:rsidRPr="003F31D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ชีวิต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จำกัด 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มหาชน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6125686" w14:textId="792A2845" w:rsidR="00E2590C" w:rsidRPr="003F31D9" w:rsidRDefault="00E2590C" w:rsidP="00E2590C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341</w:t>
            </w:r>
          </w:p>
        </w:tc>
        <w:tc>
          <w:tcPr>
            <w:tcW w:w="270" w:type="dxa"/>
            <w:shd w:val="clear" w:color="auto" w:fill="auto"/>
          </w:tcPr>
          <w:p w14:paraId="788E320F" w14:textId="77777777" w:rsidR="00E2590C" w:rsidRPr="003F31D9" w:rsidRDefault="00E2590C" w:rsidP="00E2590C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223726C" w14:textId="2D978167" w:rsidR="00E2590C" w:rsidRPr="003F31D9" w:rsidRDefault="00E2590C" w:rsidP="00E2590C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sz w:val="30"/>
                <w:szCs w:val="30"/>
                <w:lang w:val="en-US"/>
              </w:rPr>
              <w:t>706</w:t>
            </w:r>
          </w:p>
        </w:tc>
        <w:tc>
          <w:tcPr>
            <w:tcW w:w="270" w:type="dxa"/>
            <w:shd w:val="clear" w:color="auto" w:fill="auto"/>
          </w:tcPr>
          <w:p w14:paraId="24E94E36" w14:textId="77777777" w:rsidR="00E2590C" w:rsidRPr="003F31D9" w:rsidRDefault="00E2590C" w:rsidP="00E2590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6A3135" w14:textId="189C0694" w:rsidR="00E2590C" w:rsidRPr="003F31D9" w:rsidRDefault="00E2590C" w:rsidP="00E70058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341</w:t>
            </w:r>
          </w:p>
        </w:tc>
        <w:tc>
          <w:tcPr>
            <w:tcW w:w="270" w:type="dxa"/>
            <w:shd w:val="clear" w:color="auto" w:fill="auto"/>
          </w:tcPr>
          <w:p w14:paraId="75EE8296" w14:textId="77777777" w:rsidR="00E2590C" w:rsidRPr="003F31D9" w:rsidRDefault="00E2590C" w:rsidP="00E2590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5A14A781" w14:textId="21D1CB88" w:rsidR="00E2590C" w:rsidRPr="003F31D9" w:rsidRDefault="00E2590C" w:rsidP="00E2590C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sz w:val="30"/>
                <w:szCs w:val="30"/>
                <w:lang w:val="en-US"/>
              </w:rPr>
              <w:t>706</w:t>
            </w:r>
          </w:p>
        </w:tc>
      </w:tr>
      <w:tr w:rsidR="00E2590C" w:rsidRPr="003362A8" w14:paraId="2EE4F951" w14:textId="77777777" w:rsidTr="002447FD">
        <w:tc>
          <w:tcPr>
            <w:tcW w:w="4050" w:type="dxa"/>
            <w:shd w:val="clear" w:color="auto" w:fill="auto"/>
          </w:tcPr>
          <w:p w14:paraId="53E5E9BF" w14:textId="77777777" w:rsidR="00E2590C" w:rsidRPr="003F31D9" w:rsidRDefault="00E2590C" w:rsidP="00E2590C">
            <w:pPr>
              <w:spacing w:line="240" w:lineRule="auto"/>
              <w:ind w:right="2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3F31D9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บางกอกสหประกันภัย จำกัด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</w:rPr>
              <w:t xml:space="preserve"> (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มหาชน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6451948" w14:textId="52573C67" w:rsidR="00E2590C" w:rsidRPr="003F31D9" w:rsidRDefault="00E2590C" w:rsidP="00E2590C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56,975</w:t>
            </w:r>
          </w:p>
        </w:tc>
        <w:tc>
          <w:tcPr>
            <w:tcW w:w="270" w:type="dxa"/>
            <w:shd w:val="clear" w:color="auto" w:fill="auto"/>
          </w:tcPr>
          <w:p w14:paraId="13E7B148" w14:textId="77777777" w:rsidR="00E2590C" w:rsidRPr="003F31D9" w:rsidRDefault="00E2590C" w:rsidP="00E2590C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A88CDA1" w14:textId="284C08E3" w:rsidR="00E2590C" w:rsidRPr="003F31D9" w:rsidRDefault="00E2590C" w:rsidP="00E2590C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sz w:val="30"/>
                <w:szCs w:val="30"/>
                <w:lang w:val="en-US"/>
              </w:rPr>
              <w:t>69,678</w:t>
            </w:r>
          </w:p>
        </w:tc>
        <w:tc>
          <w:tcPr>
            <w:tcW w:w="270" w:type="dxa"/>
            <w:shd w:val="clear" w:color="auto" w:fill="auto"/>
          </w:tcPr>
          <w:p w14:paraId="2D45755A" w14:textId="77777777" w:rsidR="00E2590C" w:rsidRPr="003F31D9" w:rsidRDefault="00E2590C" w:rsidP="00E2590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B3CBB2" w14:textId="20C05314" w:rsidR="00E2590C" w:rsidRPr="003F31D9" w:rsidRDefault="00E2590C" w:rsidP="00E70058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56,975</w:t>
            </w:r>
          </w:p>
        </w:tc>
        <w:tc>
          <w:tcPr>
            <w:tcW w:w="270" w:type="dxa"/>
            <w:shd w:val="clear" w:color="auto" w:fill="auto"/>
          </w:tcPr>
          <w:p w14:paraId="789A48DF" w14:textId="77777777" w:rsidR="00E2590C" w:rsidRPr="003F31D9" w:rsidRDefault="00E2590C" w:rsidP="00E2590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51EA91B7" w14:textId="0879D5E9" w:rsidR="00E2590C" w:rsidRPr="003F31D9" w:rsidRDefault="00E2590C" w:rsidP="00E2590C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sz w:val="30"/>
                <w:szCs w:val="30"/>
                <w:lang w:val="en-US"/>
              </w:rPr>
              <w:t>69,678</w:t>
            </w:r>
          </w:p>
        </w:tc>
      </w:tr>
      <w:tr w:rsidR="00E2590C" w:rsidRPr="003362A8" w14:paraId="07E54CBE" w14:textId="77777777" w:rsidTr="002447FD">
        <w:tc>
          <w:tcPr>
            <w:tcW w:w="4050" w:type="dxa"/>
            <w:shd w:val="clear" w:color="auto" w:fill="auto"/>
          </w:tcPr>
          <w:p w14:paraId="423DBDF6" w14:textId="77777777" w:rsidR="00E2590C" w:rsidRPr="003F31D9" w:rsidRDefault="00E2590C" w:rsidP="00E2590C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31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5AD5DA8" w14:textId="7AF18689" w:rsidR="00E2590C" w:rsidRPr="003F31D9" w:rsidRDefault="00E2590C" w:rsidP="00E2590C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DD3F9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DD3F9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525</w:t>
            </w:r>
          </w:p>
        </w:tc>
        <w:tc>
          <w:tcPr>
            <w:tcW w:w="270" w:type="dxa"/>
            <w:shd w:val="clear" w:color="auto" w:fill="auto"/>
          </w:tcPr>
          <w:p w14:paraId="76EEE752" w14:textId="77777777" w:rsidR="00E2590C" w:rsidRPr="003F31D9" w:rsidRDefault="00E2590C" w:rsidP="00E2590C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62D2734" w14:textId="07FDB659" w:rsidR="00E2590C" w:rsidRPr="003F31D9" w:rsidRDefault="00E2590C" w:rsidP="00E2590C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77,278</w:t>
            </w:r>
          </w:p>
        </w:tc>
        <w:tc>
          <w:tcPr>
            <w:tcW w:w="270" w:type="dxa"/>
            <w:shd w:val="clear" w:color="auto" w:fill="auto"/>
          </w:tcPr>
          <w:p w14:paraId="4D45DDD1" w14:textId="77777777" w:rsidR="00E2590C" w:rsidRPr="003F31D9" w:rsidRDefault="00E2590C" w:rsidP="00E2590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C5B724C" w14:textId="44FA4BD1" w:rsidR="00E2590C" w:rsidRPr="00E70058" w:rsidRDefault="00E2590C" w:rsidP="00E70058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7005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3D0D92" w:rsidRPr="00E7005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Pr="00E7005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3D0D92" w:rsidRPr="00E7005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525</w:t>
            </w:r>
          </w:p>
        </w:tc>
        <w:tc>
          <w:tcPr>
            <w:tcW w:w="270" w:type="dxa"/>
            <w:shd w:val="clear" w:color="auto" w:fill="auto"/>
          </w:tcPr>
          <w:p w14:paraId="2B3C7925" w14:textId="77777777" w:rsidR="00E2590C" w:rsidRPr="003F31D9" w:rsidRDefault="00E2590C" w:rsidP="00E2590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4A00485F" w14:textId="450FF348" w:rsidR="00E2590C" w:rsidRPr="003F31D9" w:rsidRDefault="00E2590C" w:rsidP="00E2590C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77,278</w:t>
            </w:r>
          </w:p>
        </w:tc>
      </w:tr>
      <w:tr w:rsidR="00AE0CBC" w:rsidRPr="003362A8" w14:paraId="58ECCE2D" w14:textId="77777777" w:rsidTr="002447FD">
        <w:tc>
          <w:tcPr>
            <w:tcW w:w="4050" w:type="dxa"/>
            <w:shd w:val="clear" w:color="auto" w:fill="auto"/>
          </w:tcPr>
          <w:p w14:paraId="02BDBB8A" w14:textId="77777777" w:rsidR="00AE0CBC" w:rsidRPr="003F31D9" w:rsidRDefault="00AE0CBC" w:rsidP="00AE0CBC">
            <w:pPr>
              <w:spacing w:line="240" w:lineRule="auto"/>
              <w:ind w:left="160" w:right="-110" w:hanging="160"/>
              <w:rPr>
                <w:rFonts w:ascii="Angsana New" w:hAnsi="Angsana New"/>
                <w:b/>
                <w:bCs/>
                <w:spacing w:val="6"/>
                <w:sz w:val="30"/>
                <w:szCs w:val="30"/>
                <w:cs/>
              </w:rPr>
            </w:pPr>
            <w:r w:rsidRPr="003F31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F31D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3D05E8C" w14:textId="116EF9E0" w:rsidR="00AE0CBC" w:rsidRPr="003F31D9" w:rsidRDefault="00AE0CBC" w:rsidP="00AE0CBC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C7EA4B" w14:textId="77777777" w:rsidR="00AE0CBC" w:rsidRPr="003F31D9" w:rsidRDefault="00AE0CBC" w:rsidP="00AE0CBC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F740A07" w14:textId="2B492B8E" w:rsidR="00AE0CBC" w:rsidRPr="003F31D9" w:rsidRDefault="00AE0CBC" w:rsidP="00AE0CBC">
            <w:pPr>
              <w:tabs>
                <w:tab w:val="left" w:pos="470"/>
              </w:tabs>
              <w:spacing w:line="240" w:lineRule="auto"/>
              <w:ind w:left="-11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B16CA9" w14:textId="77777777" w:rsidR="00AE0CBC" w:rsidRPr="003F31D9" w:rsidRDefault="00AE0CBC" w:rsidP="00AE0C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EA2591F" w14:textId="6911E67F" w:rsidR="00AE0CBC" w:rsidRPr="00E70058" w:rsidRDefault="00AE0CBC" w:rsidP="00E70058">
            <w:pPr>
              <w:spacing w:line="240" w:lineRule="atLeast"/>
              <w:ind w:left="-106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7005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41F047" w14:textId="77777777" w:rsidR="00AE0CBC" w:rsidRPr="003F31D9" w:rsidRDefault="00AE0CBC" w:rsidP="00AE0C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1DAB8A7E" w14:textId="07A379AD" w:rsidR="00AE0CBC" w:rsidRPr="003F31D9" w:rsidRDefault="00AE0CBC" w:rsidP="00AE0CBC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E0CBC" w:rsidRPr="003362A8" w14:paraId="1CE976FB" w14:textId="77777777" w:rsidTr="002447FD">
        <w:tc>
          <w:tcPr>
            <w:tcW w:w="4050" w:type="dxa"/>
            <w:shd w:val="clear" w:color="auto" w:fill="auto"/>
          </w:tcPr>
          <w:p w14:paraId="0FAE7C5A" w14:textId="77777777" w:rsidR="00AE0CBC" w:rsidRPr="003F31D9" w:rsidRDefault="00AE0CBC" w:rsidP="00AE0CBC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31D9"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E540AB" w14:textId="455E8848" w:rsidR="00AE0CBC" w:rsidRPr="003F31D9" w:rsidRDefault="00AE0CBC" w:rsidP="00AE0CBC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DD3F9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DD3F9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525</w:t>
            </w:r>
          </w:p>
        </w:tc>
        <w:tc>
          <w:tcPr>
            <w:tcW w:w="270" w:type="dxa"/>
            <w:shd w:val="clear" w:color="auto" w:fill="auto"/>
          </w:tcPr>
          <w:p w14:paraId="7CEEADE5" w14:textId="77777777" w:rsidR="00AE0CBC" w:rsidRPr="003F31D9" w:rsidRDefault="00AE0CBC" w:rsidP="00AE0CBC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9218DC" w14:textId="3118BB68" w:rsidR="00AE0CBC" w:rsidRPr="003F31D9" w:rsidRDefault="00AE0CBC" w:rsidP="00AE0CBC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77,278</w:t>
            </w:r>
          </w:p>
        </w:tc>
        <w:tc>
          <w:tcPr>
            <w:tcW w:w="270" w:type="dxa"/>
            <w:shd w:val="clear" w:color="auto" w:fill="auto"/>
          </w:tcPr>
          <w:p w14:paraId="5ED094B3" w14:textId="77777777" w:rsidR="00AE0CBC" w:rsidRPr="003F31D9" w:rsidRDefault="00AE0CBC" w:rsidP="00AE0C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E57CB6" w14:textId="4366F21F" w:rsidR="00AE0CBC" w:rsidRPr="00E70058" w:rsidRDefault="00AE0CBC" w:rsidP="00E70058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7005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3D0D92" w:rsidRPr="00E7005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Pr="00E7005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3D0D92" w:rsidRPr="00E7005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525</w:t>
            </w:r>
          </w:p>
        </w:tc>
        <w:tc>
          <w:tcPr>
            <w:tcW w:w="270" w:type="dxa"/>
            <w:shd w:val="clear" w:color="auto" w:fill="auto"/>
          </w:tcPr>
          <w:p w14:paraId="38EDF1E3" w14:textId="77777777" w:rsidR="00AE0CBC" w:rsidRPr="003F31D9" w:rsidRDefault="00AE0CBC" w:rsidP="00AE0C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656BE8" w14:textId="4269647D" w:rsidR="00AE0CBC" w:rsidRPr="003F31D9" w:rsidRDefault="00AE0CBC" w:rsidP="00AE0CBC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77,278</w:t>
            </w:r>
          </w:p>
        </w:tc>
      </w:tr>
    </w:tbl>
    <w:p w14:paraId="3B32FBC8" w14:textId="77777777" w:rsidR="00F95B95" w:rsidRDefault="00F95B95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E376D0" w:rsidRPr="00EB7266" w14:paraId="67A97FDF" w14:textId="77777777" w:rsidTr="000A37B7">
        <w:trPr>
          <w:tblHeader/>
        </w:trPr>
        <w:tc>
          <w:tcPr>
            <w:tcW w:w="4050" w:type="dxa"/>
            <w:shd w:val="clear" w:color="auto" w:fill="auto"/>
          </w:tcPr>
          <w:p w14:paraId="71CB29FD" w14:textId="7C6D84E4" w:rsidR="00E376D0" w:rsidRPr="00255AC3" w:rsidRDefault="00E376D0" w:rsidP="00E376D0">
            <w:pPr>
              <w:spacing w:line="380" w:lineRule="exac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1A16D3D6" w14:textId="77777777" w:rsidR="00E376D0" w:rsidRPr="00EB7266" w:rsidRDefault="00E376D0" w:rsidP="00E376D0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8C97535" w14:textId="77777777" w:rsidR="00E376D0" w:rsidRPr="00EB726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63A2627F" w14:textId="77777777" w:rsidR="00E376D0" w:rsidRPr="00EB7266" w:rsidRDefault="00E376D0" w:rsidP="00E376D0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C0E" w:rsidRPr="006145CD" w14:paraId="2A7496A0" w14:textId="77777777" w:rsidTr="000A37B7">
        <w:trPr>
          <w:tblHeader/>
        </w:trPr>
        <w:tc>
          <w:tcPr>
            <w:tcW w:w="4050" w:type="dxa"/>
            <w:shd w:val="clear" w:color="auto" w:fill="auto"/>
          </w:tcPr>
          <w:p w14:paraId="6C9B70C4" w14:textId="77777777" w:rsidR="00457C0E" w:rsidRPr="004F5468" w:rsidRDefault="00457C0E" w:rsidP="00457C0E">
            <w:pPr>
              <w:spacing w:line="380" w:lineRule="exac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241F87B" w14:textId="0A2352EB" w:rsidR="00457C0E" w:rsidRPr="006145CD" w:rsidRDefault="001C2D49" w:rsidP="00457C0E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C85FC4" w:rsidRPr="00C85FC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57E6421A" w14:textId="77777777" w:rsidR="00457C0E" w:rsidRPr="00744476" w:rsidRDefault="00457C0E" w:rsidP="00457C0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82BADC" w14:textId="2291E4A1" w:rsidR="00457C0E" w:rsidRPr="006145CD" w:rsidRDefault="00457C0E" w:rsidP="00457C0E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2D47547A" w14:textId="77777777" w:rsidR="00457C0E" w:rsidRPr="00BE704B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809BE5" w14:textId="39572902" w:rsidR="00457C0E" w:rsidRPr="006145CD" w:rsidRDefault="001C2D49" w:rsidP="00457C0E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C85FC4" w:rsidRPr="00C85FC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74E97648" w14:textId="77777777" w:rsidR="00457C0E" w:rsidRPr="00BE704B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6B9D0C" w14:textId="73634CC4" w:rsidR="00457C0E" w:rsidRPr="006145CD" w:rsidRDefault="00457C0E" w:rsidP="00457C0E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57C0E" w:rsidRPr="00744476" w14:paraId="07F12CB9" w14:textId="77777777" w:rsidTr="000A37B7">
        <w:trPr>
          <w:tblHeader/>
        </w:trPr>
        <w:tc>
          <w:tcPr>
            <w:tcW w:w="4050" w:type="dxa"/>
            <w:shd w:val="clear" w:color="auto" w:fill="auto"/>
          </w:tcPr>
          <w:p w14:paraId="55C3339E" w14:textId="77777777" w:rsidR="00457C0E" w:rsidRPr="00255AC3" w:rsidRDefault="00457C0E" w:rsidP="00457C0E">
            <w:pPr>
              <w:spacing w:line="380" w:lineRule="exac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CA016C8" w14:textId="6A30F8F0" w:rsidR="00457C0E" w:rsidRPr="00744476" w:rsidRDefault="00457C0E" w:rsidP="00457C0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6496BD16" w14:textId="77777777" w:rsidR="00457C0E" w:rsidRPr="00744476" w:rsidRDefault="00457C0E" w:rsidP="00457C0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E0EB4F" w14:textId="4F56C9CB" w:rsidR="00457C0E" w:rsidRPr="00744476" w:rsidRDefault="00457C0E" w:rsidP="00457C0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20AFE1E9" w14:textId="77777777" w:rsidR="00457C0E" w:rsidRPr="00BE704B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67A6191" w14:textId="602EFF05" w:rsidR="00457C0E" w:rsidRPr="00744476" w:rsidRDefault="00457C0E" w:rsidP="00457C0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FFDBACF" w14:textId="77777777" w:rsidR="00457C0E" w:rsidRPr="00BE704B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F48DCF" w14:textId="6C20E8C3" w:rsidR="00457C0E" w:rsidRPr="00744476" w:rsidRDefault="00457C0E" w:rsidP="00457C0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E376D0" w:rsidRPr="00744476" w14:paraId="1D7565A7" w14:textId="77777777" w:rsidTr="000A37B7">
        <w:trPr>
          <w:tblHeader/>
        </w:trPr>
        <w:tc>
          <w:tcPr>
            <w:tcW w:w="4050" w:type="dxa"/>
            <w:shd w:val="clear" w:color="auto" w:fill="auto"/>
          </w:tcPr>
          <w:p w14:paraId="4A4D65AF" w14:textId="77777777" w:rsidR="00E376D0" w:rsidRPr="00744476" w:rsidRDefault="00E376D0" w:rsidP="00E376D0">
            <w:pPr>
              <w:spacing w:line="380" w:lineRule="exact"/>
              <w:ind w:left="252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1642D86C" w14:textId="77777777" w:rsidR="00E376D0" w:rsidRPr="00744476" w:rsidRDefault="00E376D0" w:rsidP="00E376D0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376D0" w14:paraId="143AB6D9" w14:textId="77777777" w:rsidTr="000A37B7">
        <w:tc>
          <w:tcPr>
            <w:tcW w:w="4050" w:type="dxa"/>
            <w:shd w:val="clear" w:color="auto" w:fill="auto"/>
          </w:tcPr>
          <w:p w14:paraId="3BC976E8" w14:textId="77777777" w:rsidR="00E376D0" w:rsidRPr="00A27D1E" w:rsidRDefault="00E376D0" w:rsidP="00E376D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auto"/>
          </w:tcPr>
          <w:p w14:paraId="3AE387CF" w14:textId="77777777" w:rsidR="00E376D0" w:rsidRPr="0033434F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5DDEEC2" w14:textId="77777777" w:rsidR="00E376D0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E1D6B28" w14:textId="77777777" w:rsidR="00E376D0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A4BFD5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0605A92" w14:textId="77777777" w:rsidR="00E376D0" w:rsidRPr="0033434F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B7F672F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A64F3C" w14:textId="77777777" w:rsidR="00E376D0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723C9" w:rsidRPr="0033434F" w14:paraId="4833F4B5" w14:textId="77777777" w:rsidTr="000A37B7">
        <w:tc>
          <w:tcPr>
            <w:tcW w:w="4050" w:type="dxa"/>
            <w:shd w:val="clear" w:color="auto" w:fill="auto"/>
          </w:tcPr>
          <w:p w14:paraId="2B8554A9" w14:textId="6BF4E6CD" w:rsidR="00E723C9" w:rsidRPr="00A27D1E" w:rsidRDefault="00E723C9" w:rsidP="00E723C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  <w:shd w:val="clear" w:color="auto" w:fill="auto"/>
          </w:tcPr>
          <w:p w14:paraId="350DA938" w14:textId="66C9ADA8" w:rsidR="00E723C9" w:rsidRPr="0033434F" w:rsidRDefault="00E723C9" w:rsidP="00E723C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237,931</w:t>
            </w:r>
          </w:p>
        </w:tc>
        <w:tc>
          <w:tcPr>
            <w:tcW w:w="270" w:type="dxa"/>
          </w:tcPr>
          <w:p w14:paraId="68218A4E" w14:textId="77777777" w:rsidR="00E723C9" w:rsidRDefault="00E723C9" w:rsidP="00E723C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9C3BEAE" w14:textId="7681BE12" w:rsidR="00E723C9" w:rsidRPr="0033434F" w:rsidRDefault="00E723C9" w:rsidP="00E723C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30,511</w:t>
            </w:r>
          </w:p>
        </w:tc>
        <w:tc>
          <w:tcPr>
            <w:tcW w:w="270" w:type="dxa"/>
          </w:tcPr>
          <w:p w14:paraId="15770C14" w14:textId="77777777" w:rsidR="00E723C9" w:rsidRPr="00BE704B" w:rsidRDefault="00E723C9" w:rsidP="00E723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172034" w14:textId="0B2C86CB" w:rsidR="00E723C9" w:rsidRPr="0033434F" w:rsidRDefault="00E723C9" w:rsidP="00E723C9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237,931</w:t>
            </w:r>
          </w:p>
        </w:tc>
        <w:tc>
          <w:tcPr>
            <w:tcW w:w="270" w:type="dxa"/>
            <w:shd w:val="clear" w:color="auto" w:fill="auto"/>
          </w:tcPr>
          <w:p w14:paraId="793B228F" w14:textId="77777777" w:rsidR="00E723C9" w:rsidRPr="00BE704B" w:rsidRDefault="00E723C9" w:rsidP="00E723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A9C693" w14:textId="0307C020" w:rsidR="00E723C9" w:rsidRPr="0033434F" w:rsidRDefault="00E723C9" w:rsidP="00E723C9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30,511</w:t>
            </w:r>
          </w:p>
        </w:tc>
      </w:tr>
      <w:tr w:rsidR="00E723C9" w14:paraId="40B59C1A" w14:textId="77777777" w:rsidTr="000A37B7">
        <w:tc>
          <w:tcPr>
            <w:tcW w:w="4050" w:type="dxa"/>
            <w:shd w:val="clear" w:color="auto" w:fill="auto"/>
          </w:tcPr>
          <w:p w14:paraId="0C3F8E9C" w14:textId="77777777" w:rsidR="00E723C9" w:rsidRPr="00A27D1E" w:rsidRDefault="00E723C9" w:rsidP="00E723C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7D4EBBC1" w14:textId="77777777" w:rsidR="00E723C9" w:rsidRDefault="00E723C9" w:rsidP="00E723C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085C716" w14:textId="77777777" w:rsidR="00E723C9" w:rsidRDefault="00E723C9" w:rsidP="00E723C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7336717" w14:textId="77777777" w:rsidR="00E723C9" w:rsidRDefault="00E723C9" w:rsidP="00E723C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A06BDDD" w14:textId="77777777" w:rsidR="00E723C9" w:rsidRPr="00BE704B" w:rsidRDefault="00E723C9" w:rsidP="00E723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AE9F53" w14:textId="77777777" w:rsidR="00E723C9" w:rsidRDefault="00E723C9" w:rsidP="00E723C9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9231D66" w14:textId="77777777" w:rsidR="00E723C9" w:rsidRPr="00BE704B" w:rsidRDefault="00E723C9" w:rsidP="00E723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2BC1C7" w14:textId="77777777" w:rsidR="00E723C9" w:rsidRDefault="00E723C9" w:rsidP="00E723C9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723C9" w14:paraId="1B0D0FF3" w14:textId="77777777" w:rsidTr="000A37B7">
        <w:tc>
          <w:tcPr>
            <w:tcW w:w="4050" w:type="dxa"/>
            <w:shd w:val="clear" w:color="auto" w:fill="auto"/>
          </w:tcPr>
          <w:p w14:paraId="12325CC1" w14:textId="77777777" w:rsidR="00E723C9" w:rsidRPr="00A27D1E" w:rsidRDefault="00E723C9" w:rsidP="00E723C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sz w:val="30"/>
                <w:szCs w:val="30"/>
                <w:cs/>
              </w:rPr>
              <w:t>บริษัท ทีพีไอ</w:t>
            </w:r>
            <w:r w:rsidRPr="00A27D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โพลีน ชีวะอินทรีย์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311D1149" w14:textId="47190631" w:rsidR="00E723C9" w:rsidRDefault="00E723C9" w:rsidP="00E723C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676</w:t>
            </w:r>
          </w:p>
        </w:tc>
        <w:tc>
          <w:tcPr>
            <w:tcW w:w="270" w:type="dxa"/>
          </w:tcPr>
          <w:p w14:paraId="432CE7B3" w14:textId="77777777" w:rsidR="00E723C9" w:rsidRDefault="00E723C9" w:rsidP="00E723C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CC19120" w14:textId="6A65AEB3" w:rsidR="00E723C9" w:rsidRDefault="00E723C9" w:rsidP="00E723C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266</w:t>
            </w:r>
          </w:p>
        </w:tc>
        <w:tc>
          <w:tcPr>
            <w:tcW w:w="270" w:type="dxa"/>
          </w:tcPr>
          <w:p w14:paraId="18E93CF6" w14:textId="77777777" w:rsidR="00E723C9" w:rsidRPr="00BE704B" w:rsidRDefault="00E723C9" w:rsidP="00E723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D47605" w14:textId="463BD9F6" w:rsidR="00E723C9" w:rsidRDefault="00E723C9" w:rsidP="00E723C9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676</w:t>
            </w:r>
          </w:p>
        </w:tc>
        <w:tc>
          <w:tcPr>
            <w:tcW w:w="270" w:type="dxa"/>
            <w:shd w:val="clear" w:color="auto" w:fill="auto"/>
          </w:tcPr>
          <w:p w14:paraId="5FC070AF" w14:textId="77777777" w:rsidR="00E723C9" w:rsidRPr="00BE704B" w:rsidRDefault="00E723C9" w:rsidP="00E723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AFE5BA" w14:textId="5B623D60" w:rsidR="00E723C9" w:rsidRDefault="00E723C9" w:rsidP="00E723C9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266</w:t>
            </w:r>
          </w:p>
        </w:tc>
      </w:tr>
      <w:tr w:rsidR="00E723C9" w14:paraId="7E054C1F" w14:textId="77777777" w:rsidTr="000A37B7">
        <w:tc>
          <w:tcPr>
            <w:tcW w:w="4050" w:type="dxa"/>
            <w:shd w:val="clear" w:color="auto" w:fill="auto"/>
          </w:tcPr>
          <w:p w14:paraId="5F29AF06" w14:textId="77777777" w:rsidR="00E723C9" w:rsidRPr="00C12557" w:rsidRDefault="00E723C9" w:rsidP="00E723C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รักษ์สุขภาพ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  <w:shd w:val="clear" w:color="auto" w:fill="auto"/>
          </w:tcPr>
          <w:p w14:paraId="5D2C5989" w14:textId="6408EE2A" w:rsidR="00E723C9" w:rsidRDefault="00E723C9" w:rsidP="00E723C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1,920</w:t>
            </w:r>
          </w:p>
        </w:tc>
        <w:tc>
          <w:tcPr>
            <w:tcW w:w="270" w:type="dxa"/>
          </w:tcPr>
          <w:p w14:paraId="0973CD3E" w14:textId="77777777" w:rsidR="00E723C9" w:rsidRDefault="00E723C9" w:rsidP="00E723C9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A95694A" w14:textId="59EBF419" w:rsidR="00E723C9" w:rsidRDefault="00E723C9" w:rsidP="00E723C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221</w:t>
            </w:r>
          </w:p>
        </w:tc>
        <w:tc>
          <w:tcPr>
            <w:tcW w:w="270" w:type="dxa"/>
          </w:tcPr>
          <w:p w14:paraId="10F50457" w14:textId="77777777" w:rsidR="00E723C9" w:rsidRPr="00BE704B" w:rsidRDefault="00E723C9" w:rsidP="00E723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B449E2" w14:textId="01257F66" w:rsidR="00E723C9" w:rsidRDefault="00E723C9" w:rsidP="00E723C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1,920</w:t>
            </w:r>
          </w:p>
        </w:tc>
        <w:tc>
          <w:tcPr>
            <w:tcW w:w="270" w:type="dxa"/>
            <w:shd w:val="clear" w:color="auto" w:fill="auto"/>
          </w:tcPr>
          <w:p w14:paraId="7983397E" w14:textId="77777777" w:rsidR="00E723C9" w:rsidRPr="00BE704B" w:rsidRDefault="00E723C9" w:rsidP="00E723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41812C" w14:textId="62D97D18" w:rsidR="00E723C9" w:rsidRDefault="00E723C9" w:rsidP="00E723C9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221</w:t>
            </w:r>
          </w:p>
        </w:tc>
      </w:tr>
      <w:tr w:rsidR="00E723C9" w14:paraId="53511C53" w14:textId="77777777" w:rsidTr="000A37B7">
        <w:tc>
          <w:tcPr>
            <w:tcW w:w="4050" w:type="dxa"/>
            <w:shd w:val="clear" w:color="auto" w:fill="auto"/>
          </w:tcPr>
          <w:p w14:paraId="2C464AFB" w14:textId="77777777" w:rsidR="00E723C9" w:rsidRPr="00C12557" w:rsidRDefault="00E723C9" w:rsidP="00E723C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080" w:type="dxa"/>
            <w:shd w:val="clear" w:color="auto" w:fill="auto"/>
          </w:tcPr>
          <w:p w14:paraId="1FB753A1" w14:textId="019CED52" w:rsidR="00E723C9" w:rsidRDefault="00E723C9" w:rsidP="00E723C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270" w:type="dxa"/>
          </w:tcPr>
          <w:p w14:paraId="57101629" w14:textId="77777777" w:rsidR="00E723C9" w:rsidRDefault="00E723C9" w:rsidP="00E723C9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F2F1876" w14:textId="4C005293" w:rsidR="00E723C9" w:rsidRDefault="00E723C9" w:rsidP="00E723C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</w:tcPr>
          <w:p w14:paraId="6CCA1A1E" w14:textId="77777777" w:rsidR="00E723C9" w:rsidRPr="00BE704B" w:rsidRDefault="00E723C9" w:rsidP="00E723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58D408" w14:textId="1695150B" w:rsidR="00E723C9" w:rsidRDefault="00E723C9" w:rsidP="00E723C9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0ACAF660" w14:textId="77777777" w:rsidR="00E723C9" w:rsidRPr="00BE704B" w:rsidRDefault="00E723C9" w:rsidP="00E723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5A6E95" w14:textId="4CA0DDCE" w:rsidR="00E723C9" w:rsidRDefault="00E723C9" w:rsidP="00E723C9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</w:tr>
      <w:tr w:rsidR="00E723C9" w:rsidRPr="00911ADB" w14:paraId="7E2CB7C5" w14:textId="77777777" w:rsidTr="000A37B7">
        <w:tc>
          <w:tcPr>
            <w:tcW w:w="4050" w:type="dxa"/>
            <w:shd w:val="clear" w:color="auto" w:fill="auto"/>
          </w:tcPr>
          <w:p w14:paraId="69B87FF4" w14:textId="77777777" w:rsidR="00E723C9" w:rsidRPr="00A27D1E" w:rsidRDefault="00E723C9" w:rsidP="00E723C9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11B1BE" w14:textId="5F93DEE8" w:rsidR="00E723C9" w:rsidRPr="00911ADB" w:rsidRDefault="00E723C9" w:rsidP="00E723C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240,556</w:t>
            </w:r>
          </w:p>
        </w:tc>
        <w:tc>
          <w:tcPr>
            <w:tcW w:w="270" w:type="dxa"/>
          </w:tcPr>
          <w:p w14:paraId="4FDCBAC3" w14:textId="77777777" w:rsidR="00E723C9" w:rsidRPr="00911ADB" w:rsidRDefault="00E723C9" w:rsidP="00E723C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F5A487" w14:textId="436CB608" w:rsidR="00E723C9" w:rsidRPr="00911ADB" w:rsidRDefault="00E723C9" w:rsidP="00E723C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31,024</w:t>
            </w:r>
          </w:p>
        </w:tc>
        <w:tc>
          <w:tcPr>
            <w:tcW w:w="270" w:type="dxa"/>
          </w:tcPr>
          <w:p w14:paraId="27B5B925" w14:textId="77777777" w:rsidR="00E723C9" w:rsidRPr="00911ADB" w:rsidRDefault="00E723C9" w:rsidP="00E723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8C7BB7" w14:textId="7055082F" w:rsidR="00E723C9" w:rsidRPr="00911ADB" w:rsidRDefault="00E723C9" w:rsidP="00E723C9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240,556</w:t>
            </w:r>
          </w:p>
        </w:tc>
        <w:tc>
          <w:tcPr>
            <w:tcW w:w="270" w:type="dxa"/>
            <w:shd w:val="clear" w:color="auto" w:fill="auto"/>
          </w:tcPr>
          <w:p w14:paraId="0572C299" w14:textId="77777777" w:rsidR="00E723C9" w:rsidRPr="00BE704B" w:rsidRDefault="00E723C9" w:rsidP="00E723C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A01405" w14:textId="526A0ABE" w:rsidR="00E723C9" w:rsidRPr="00911ADB" w:rsidRDefault="00E723C9" w:rsidP="00E723C9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31,024</w:t>
            </w:r>
          </w:p>
        </w:tc>
      </w:tr>
    </w:tbl>
    <w:p w14:paraId="59732874" w14:textId="634DE22C" w:rsidR="00B125FA" w:rsidRDefault="00F95B95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400CA7" w:rsidRPr="00A27D1E" w14:paraId="17B94D72" w14:textId="77777777">
        <w:tc>
          <w:tcPr>
            <w:tcW w:w="4050" w:type="dxa"/>
            <w:shd w:val="clear" w:color="auto" w:fill="auto"/>
          </w:tcPr>
          <w:p w14:paraId="3752733D" w14:textId="62D2D4AF" w:rsidR="00400CA7" w:rsidRPr="00400CA7" w:rsidRDefault="00400CA7" w:rsidP="00400CA7">
            <w:pPr>
              <w:spacing w:line="380" w:lineRule="exac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00CA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55DB8DE3" w14:textId="0328000A" w:rsidR="00400CA7" w:rsidRPr="00400CA7" w:rsidRDefault="00400CA7" w:rsidP="00400CA7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C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2DF11D5" w14:textId="77777777" w:rsidR="00400CA7" w:rsidRPr="00400CA7" w:rsidRDefault="00400CA7" w:rsidP="00400C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B44C151" w14:textId="3CB8D656" w:rsidR="00400CA7" w:rsidRPr="00400CA7" w:rsidRDefault="00400CA7" w:rsidP="00400CA7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C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C0E" w:rsidRPr="00A27D1E" w14:paraId="313E12EC" w14:textId="77777777" w:rsidTr="00455790">
        <w:tc>
          <w:tcPr>
            <w:tcW w:w="4050" w:type="dxa"/>
            <w:shd w:val="clear" w:color="auto" w:fill="auto"/>
          </w:tcPr>
          <w:p w14:paraId="1674DF36" w14:textId="77777777" w:rsidR="00457C0E" w:rsidRPr="00A7698F" w:rsidRDefault="00457C0E" w:rsidP="00457C0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CA3E6E6" w14:textId="0309C756" w:rsidR="00457C0E" w:rsidRPr="00400CA7" w:rsidRDefault="001C2D49" w:rsidP="00457C0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C85FC4" w:rsidRPr="00C85FC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56DDB595" w14:textId="77777777" w:rsidR="00457C0E" w:rsidRPr="00400CA7" w:rsidRDefault="00457C0E" w:rsidP="00457C0E">
            <w:pPr>
              <w:tabs>
                <w:tab w:val="decimal" w:pos="1152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28BFF88" w14:textId="6D82ADEB" w:rsidR="00457C0E" w:rsidRPr="00400CA7" w:rsidRDefault="00457C0E" w:rsidP="00457C0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1FD6B530" w14:textId="77777777" w:rsidR="00457C0E" w:rsidRPr="00400CA7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0AF1AF6F" w14:textId="5A8F498E" w:rsidR="00457C0E" w:rsidRPr="00400CA7" w:rsidRDefault="001C2D49" w:rsidP="00457C0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C85FC4" w:rsidRPr="00C85FC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74E3E341" w14:textId="77777777" w:rsidR="00457C0E" w:rsidRPr="00400CA7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65921BB6" w14:textId="1B2E641A" w:rsidR="00457C0E" w:rsidRPr="00400CA7" w:rsidRDefault="00457C0E" w:rsidP="00457C0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57C0E" w:rsidRPr="00A27D1E" w14:paraId="55B84A8B" w14:textId="77777777" w:rsidTr="00455790">
        <w:tc>
          <w:tcPr>
            <w:tcW w:w="4050" w:type="dxa"/>
            <w:shd w:val="clear" w:color="auto" w:fill="auto"/>
          </w:tcPr>
          <w:p w14:paraId="4B423EB9" w14:textId="77777777" w:rsidR="00457C0E" w:rsidRPr="00A7698F" w:rsidRDefault="00457C0E" w:rsidP="00457C0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76D21BD" w14:textId="29384AC7" w:rsidR="00457C0E" w:rsidRPr="00400CA7" w:rsidRDefault="00457C0E" w:rsidP="00457C0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0B42408" w14:textId="77777777" w:rsidR="00457C0E" w:rsidRPr="00400CA7" w:rsidRDefault="00457C0E" w:rsidP="00457C0E">
            <w:pPr>
              <w:tabs>
                <w:tab w:val="decimal" w:pos="1152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9D70E9D" w14:textId="6BC15BA4" w:rsidR="00457C0E" w:rsidRPr="00400CA7" w:rsidRDefault="00457C0E" w:rsidP="00457C0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A58705B" w14:textId="77777777" w:rsidR="00457C0E" w:rsidRPr="00400CA7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1DDB2C4D" w14:textId="19447434" w:rsidR="00457C0E" w:rsidRPr="00400CA7" w:rsidRDefault="00457C0E" w:rsidP="00457C0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C3F4642" w14:textId="77777777" w:rsidR="00457C0E" w:rsidRPr="00400CA7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22774C56" w14:textId="6A52EE6B" w:rsidR="00457C0E" w:rsidRPr="00400CA7" w:rsidRDefault="00457C0E" w:rsidP="00457C0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E376D0" w:rsidRPr="00A27D1E" w14:paraId="10ED6CF9" w14:textId="77777777">
        <w:tc>
          <w:tcPr>
            <w:tcW w:w="4050" w:type="dxa"/>
            <w:shd w:val="clear" w:color="auto" w:fill="auto"/>
          </w:tcPr>
          <w:p w14:paraId="28BD2F12" w14:textId="77777777" w:rsidR="00E376D0" w:rsidRPr="00A7698F" w:rsidRDefault="00E376D0" w:rsidP="00E376D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0601DFA5" w14:textId="39AB8EA1" w:rsidR="00E376D0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376D0" w:rsidRPr="00A27D1E" w14:paraId="1560CF37" w14:textId="77777777" w:rsidTr="00455790">
        <w:tc>
          <w:tcPr>
            <w:tcW w:w="4050" w:type="dxa"/>
            <w:shd w:val="clear" w:color="auto" w:fill="auto"/>
          </w:tcPr>
          <w:p w14:paraId="08454846" w14:textId="77777777" w:rsidR="00E376D0" w:rsidRPr="00C12557" w:rsidRDefault="00E376D0" w:rsidP="00E376D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698F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เจ้าหนี้และเงินทดรองรับจากกิจการที่เกี่ยวข้องกัน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4F267BD" w14:textId="77777777" w:rsidR="00E376D0" w:rsidRPr="0033434F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282B459" w14:textId="77777777" w:rsidR="00E376D0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B4D8962" w14:textId="77777777" w:rsidR="00E376D0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89C4047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5ACF29" w14:textId="77777777" w:rsidR="00E376D0" w:rsidRPr="0033434F" w:rsidRDefault="00E376D0" w:rsidP="00E376D0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FCA6343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4ED57C" w14:textId="77777777" w:rsidR="00E376D0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276FB" w:rsidRPr="00A27D1E" w14:paraId="79902A69" w14:textId="77777777" w:rsidTr="00455790">
        <w:tc>
          <w:tcPr>
            <w:tcW w:w="4050" w:type="dxa"/>
            <w:shd w:val="clear" w:color="auto" w:fill="auto"/>
          </w:tcPr>
          <w:p w14:paraId="3DFA2A4D" w14:textId="10E98C94" w:rsidR="000276FB" w:rsidRPr="00C12557" w:rsidRDefault="000276FB" w:rsidP="000276F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  <w:r w:rsidR="00C85F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  <w:shd w:val="clear" w:color="auto" w:fill="auto"/>
          </w:tcPr>
          <w:p w14:paraId="4135A417" w14:textId="433E934E" w:rsidR="000276FB" w:rsidRPr="0033434F" w:rsidRDefault="00F17B51" w:rsidP="000276F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106,191</w:t>
            </w:r>
          </w:p>
        </w:tc>
        <w:tc>
          <w:tcPr>
            <w:tcW w:w="270" w:type="dxa"/>
            <w:shd w:val="clear" w:color="auto" w:fill="auto"/>
          </w:tcPr>
          <w:p w14:paraId="41E4D136" w14:textId="77777777" w:rsidR="000276FB" w:rsidRDefault="000276FB" w:rsidP="000276F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23AC9B5" w14:textId="4196657A" w:rsidR="000276FB" w:rsidRPr="0033434F" w:rsidRDefault="000276FB" w:rsidP="000276F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143,310</w:t>
            </w:r>
          </w:p>
        </w:tc>
        <w:tc>
          <w:tcPr>
            <w:tcW w:w="270" w:type="dxa"/>
            <w:shd w:val="clear" w:color="auto" w:fill="auto"/>
          </w:tcPr>
          <w:p w14:paraId="2458C400" w14:textId="77777777" w:rsidR="000276FB" w:rsidRPr="00BE704B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C640406" w14:textId="0DC6F7B3" w:rsidR="000276FB" w:rsidRPr="0033434F" w:rsidRDefault="00F17B51" w:rsidP="000276FB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106,191</w:t>
            </w:r>
          </w:p>
        </w:tc>
        <w:tc>
          <w:tcPr>
            <w:tcW w:w="270" w:type="dxa"/>
            <w:shd w:val="clear" w:color="auto" w:fill="auto"/>
          </w:tcPr>
          <w:p w14:paraId="23FB4AB9" w14:textId="77777777" w:rsidR="000276FB" w:rsidRPr="00BE704B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6E6E73" w14:textId="02DAE82C" w:rsidR="000276FB" w:rsidRPr="0033434F" w:rsidRDefault="000276FB" w:rsidP="000276FB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143,310</w:t>
            </w:r>
          </w:p>
        </w:tc>
      </w:tr>
      <w:tr w:rsidR="000276FB" w:rsidRPr="00A27D1E" w14:paraId="1BDAE62E" w14:textId="77777777" w:rsidTr="00455790">
        <w:tc>
          <w:tcPr>
            <w:tcW w:w="4050" w:type="dxa"/>
            <w:shd w:val="clear" w:color="auto" w:fill="auto"/>
          </w:tcPr>
          <w:p w14:paraId="2AB7E912" w14:textId="77777777" w:rsidR="000276FB" w:rsidRPr="00522E6A" w:rsidRDefault="000276FB" w:rsidP="000276F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C7512CE" w14:textId="77777777" w:rsidR="000276FB" w:rsidRDefault="000276FB" w:rsidP="000276F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25F5CAC" w14:textId="77777777" w:rsidR="000276FB" w:rsidRDefault="000276FB" w:rsidP="000276F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F732BCA" w14:textId="77777777" w:rsidR="000276FB" w:rsidRDefault="000276FB" w:rsidP="000276F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063E783" w14:textId="77777777" w:rsidR="000276FB" w:rsidRPr="00BE704B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B53B46" w14:textId="77777777" w:rsidR="000276FB" w:rsidRDefault="000276FB" w:rsidP="000276FB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AAFA621" w14:textId="77777777" w:rsidR="000276FB" w:rsidRPr="00BE704B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84FC96" w14:textId="77777777" w:rsidR="000276FB" w:rsidRDefault="000276FB" w:rsidP="000276FB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17B51" w:rsidRPr="00A27D1E" w14:paraId="0ECEA160" w14:textId="77777777" w:rsidTr="00455790">
        <w:tc>
          <w:tcPr>
            <w:tcW w:w="4050" w:type="dxa"/>
            <w:shd w:val="clear" w:color="auto" w:fill="auto"/>
          </w:tcPr>
          <w:p w14:paraId="37BD2477" w14:textId="77777777" w:rsidR="00F17B51" w:rsidRPr="00C12557" w:rsidRDefault="00F17B51" w:rsidP="00F17B5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โพลีน ชีวะอินทรีย์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  <w:shd w:val="clear" w:color="auto" w:fill="auto"/>
          </w:tcPr>
          <w:p w14:paraId="6E2CB415" w14:textId="452B59F2" w:rsidR="00F17B51" w:rsidRDefault="00F17B51" w:rsidP="00F17B5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96</w:t>
            </w:r>
          </w:p>
        </w:tc>
        <w:tc>
          <w:tcPr>
            <w:tcW w:w="270" w:type="dxa"/>
            <w:shd w:val="clear" w:color="auto" w:fill="auto"/>
          </w:tcPr>
          <w:p w14:paraId="44057513" w14:textId="77777777" w:rsidR="00F17B51" w:rsidRDefault="00F17B51" w:rsidP="00F17B51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0694607" w14:textId="41BFD868" w:rsidR="00F17B51" w:rsidRDefault="00F17B51" w:rsidP="00F17B5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</w:p>
        </w:tc>
        <w:tc>
          <w:tcPr>
            <w:tcW w:w="270" w:type="dxa"/>
            <w:shd w:val="clear" w:color="auto" w:fill="auto"/>
          </w:tcPr>
          <w:p w14:paraId="01B03225" w14:textId="77777777" w:rsidR="00F17B51" w:rsidRPr="00BE704B" w:rsidRDefault="00F17B51" w:rsidP="00F17B5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806060" w14:textId="5814D674" w:rsidR="00F17B51" w:rsidRDefault="00F17B51" w:rsidP="00F17B51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96</w:t>
            </w:r>
          </w:p>
        </w:tc>
        <w:tc>
          <w:tcPr>
            <w:tcW w:w="270" w:type="dxa"/>
            <w:shd w:val="clear" w:color="auto" w:fill="auto"/>
          </w:tcPr>
          <w:p w14:paraId="5AFE1FC9" w14:textId="77777777" w:rsidR="00F17B51" w:rsidRPr="00BE704B" w:rsidRDefault="00F17B51" w:rsidP="00F17B5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165BDA" w14:textId="2309927D" w:rsidR="00F17B51" w:rsidRDefault="00F17B51" w:rsidP="00F17B51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</w:p>
        </w:tc>
      </w:tr>
      <w:tr w:rsidR="00F17B51" w:rsidRPr="00A27D1E" w14:paraId="63D921C4" w14:textId="77777777" w:rsidTr="00455790">
        <w:tc>
          <w:tcPr>
            <w:tcW w:w="4050" w:type="dxa"/>
            <w:shd w:val="clear" w:color="auto" w:fill="auto"/>
          </w:tcPr>
          <w:p w14:paraId="281197EC" w14:textId="77777777" w:rsidR="00F17B51" w:rsidRPr="00C12557" w:rsidRDefault="00F17B51" w:rsidP="00F17B5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080" w:type="dxa"/>
            <w:shd w:val="clear" w:color="auto" w:fill="auto"/>
          </w:tcPr>
          <w:p w14:paraId="45FE0D7A" w14:textId="2B26851D" w:rsidR="00F17B51" w:rsidRDefault="00F17B51" w:rsidP="00F17B5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13,028</w:t>
            </w:r>
          </w:p>
        </w:tc>
        <w:tc>
          <w:tcPr>
            <w:tcW w:w="270" w:type="dxa"/>
            <w:shd w:val="clear" w:color="auto" w:fill="auto"/>
          </w:tcPr>
          <w:p w14:paraId="3E57EBDE" w14:textId="77777777" w:rsidR="00F17B51" w:rsidRDefault="00F17B51" w:rsidP="00F17B51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E0088BA" w14:textId="77DDD483" w:rsidR="00F17B51" w:rsidRDefault="00F17B51" w:rsidP="00F17B5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3,238</w:t>
            </w:r>
          </w:p>
        </w:tc>
        <w:tc>
          <w:tcPr>
            <w:tcW w:w="270" w:type="dxa"/>
            <w:shd w:val="clear" w:color="auto" w:fill="auto"/>
          </w:tcPr>
          <w:p w14:paraId="058A22B0" w14:textId="77777777" w:rsidR="00F17B51" w:rsidRPr="00BE704B" w:rsidRDefault="00F17B51" w:rsidP="00F17B5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F61689F" w14:textId="01B140F5" w:rsidR="00F17B51" w:rsidRDefault="00F17B51" w:rsidP="00F17B51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13,028</w:t>
            </w:r>
          </w:p>
        </w:tc>
        <w:tc>
          <w:tcPr>
            <w:tcW w:w="270" w:type="dxa"/>
            <w:shd w:val="clear" w:color="auto" w:fill="auto"/>
          </w:tcPr>
          <w:p w14:paraId="76F75574" w14:textId="77777777" w:rsidR="00F17B51" w:rsidRPr="00BE704B" w:rsidRDefault="00F17B51" w:rsidP="00F17B5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963E1A" w14:textId="41458939" w:rsidR="00F17B51" w:rsidRDefault="00F17B51" w:rsidP="00F17B51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3,238</w:t>
            </w:r>
          </w:p>
        </w:tc>
      </w:tr>
      <w:tr w:rsidR="00F17B51" w:rsidRPr="00A27D1E" w14:paraId="6C167F4C" w14:textId="77777777" w:rsidTr="00455790">
        <w:tc>
          <w:tcPr>
            <w:tcW w:w="4050" w:type="dxa"/>
            <w:shd w:val="clear" w:color="auto" w:fill="auto"/>
          </w:tcPr>
          <w:p w14:paraId="1D1D9E59" w14:textId="77777777" w:rsidR="00F17B51" w:rsidRPr="00C12557" w:rsidRDefault="00F17B51" w:rsidP="00F17B5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14507BF3" w14:textId="7FCD6819" w:rsidR="00F17B51" w:rsidRPr="00B66F7B" w:rsidRDefault="00F17B51" w:rsidP="00F17B5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3,051</w:t>
            </w:r>
          </w:p>
        </w:tc>
        <w:tc>
          <w:tcPr>
            <w:tcW w:w="270" w:type="dxa"/>
            <w:shd w:val="clear" w:color="auto" w:fill="auto"/>
          </w:tcPr>
          <w:p w14:paraId="6EAFD4EB" w14:textId="77777777" w:rsidR="00F17B51" w:rsidRDefault="00F17B51" w:rsidP="00F17B5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A882BB0" w14:textId="598D51AB" w:rsidR="00F17B51" w:rsidRDefault="00F17B51" w:rsidP="00F17B5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</w:p>
        </w:tc>
        <w:tc>
          <w:tcPr>
            <w:tcW w:w="270" w:type="dxa"/>
            <w:shd w:val="clear" w:color="auto" w:fill="auto"/>
          </w:tcPr>
          <w:p w14:paraId="0500E392" w14:textId="77777777" w:rsidR="00F17B51" w:rsidRPr="00BE704B" w:rsidRDefault="00F17B51" w:rsidP="00F17B5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E270958" w14:textId="6F68417C" w:rsidR="00F17B51" w:rsidRPr="00B66F7B" w:rsidRDefault="00F17B51" w:rsidP="00F17B51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3,051</w:t>
            </w:r>
          </w:p>
        </w:tc>
        <w:tc>
          <w:tcPr>
            <w:tcW w:w="270" w:type="dxa"/>
            <w:shd w:val="clear" w:color="auto" w:fill="auto"/>
          </w:tcPr>
          <w:p w14:paraId="0A9E3C61" w14:textId="77777777" w:rsidR="00F17B51" w:rsidRPr="00BE704B" w:rsidRDefault="00F17B51" w:rsidP="00F17B5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7F0CAF" w14:textId="6B65B290" w:rsidR="00F17B51" w:rsidRDefault="00F17B51" w:rsidP="00F17B51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</w:p>
        </w:tc>
      </w:tr>
      <w:tr w:rsidR="00F17B51" w:rsidRPr="00A27D1E" w14:paraId="2E1F1926" w14:textId="77777777" w:rsidTr="00455790">
        <w:tc>
          <w:tcPr>
            <w:tcW w:w="4050" w:type="dxa"/>
            <w:shd w:val="clear" w:color="auto" w:fill="auto"/>
          </w:tcPr>
          <w:p w14:paraId="65AD45CB" w14:textId="18FFF721" w:rsidR="00F17B51" w:rsidRPr="00C12557" w:rsidRDefault="00F17B51" w:rsidP="00F17B5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54020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บางกอกสหประกันภัย จำกัด (มหาชน)</w:t>
            </w:r>
          </w:p>
        </w:tc>
        <w:tc>
          <w:tcPr>
            <w:tcW w:w="1080" w:type="dxa"/>
            <w:shd w:val="clear" w:color="auto" w:fill="auto"/>
          </w:tcPr>
          <w:p w14:paraId="435B6891" w14:textId="061F7AA0" w:rsidR="00F17B51" w:rsidRDefault="00F17B51" w:rsidP="00F17B5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3,070</w:t>
            </w:r>
          </w:p>
        </w:tc>
        <w:tc>
          <w:tcPr>
            <w:tcW w:w="270" w:type="dxa"/>
            <w:shd w:val="clear" w:color="auto" w:fill="auto"/>
          </w:tcPr>
          <w:p w14:paraId="24C76B21" w14:textId="77777777" w:rsidR="00F17B51" w:rsidRDefault="00F17B51" w:rsidP="00F17B5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1658C69" w14:textId="1D82F5E0" w:rsidR="00F17B51" w:rsidRPr="006145CD" w:rsidRDefault="00F17B51" w:rsidP="00F17B5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693</w:t>
            </w:r>
          </w:p>
        </w:tc>
        <w:tc>
          <w:tcPr>
            <w:tcW w:w="270" w:type="dxa"/>
            <w:shd w:val="clear" w:color="auto" w:fill="auto"/>
          </w:tcPr>
          <w:p w14:paraId="7FC84D31" w14:textId="77777777" w:rsidR="00F17B51" w:rsidRPr="00125D26" w:rsidRDefault="00F17B51" w:rsidP="00F17B51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424641B8" w14:textId="6DA6C09C" w:rsidR="00F17B51" w:rsidRDefault="00F17B51" w:rsidP="00F17B51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3,070</w:t>
            </w:r>
          </w:p>
        </w:tc>
        <w:tc>
          <w:tcPr>
            <w:tcW w:w="270" w:type="dxa"/>
            <w:shd w:val="clear" w:color="auto" w:fill="auto"/>
          </w:tcPr>
          <w:p w14:paraId="1C53FF7F" w14:textId="77777777" w:rsidR="00F17B51" w:rsidRPr="00125D26" w:rsidRDefault="00F17B51" w:rsidP="00F17B51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5D7D61D5" w14:textId="378038AC" w:rsidR="00F17B51" w:rsidRPr="006145CD" w:rsidRDefault="00F17B51" w:rsidP="00F17B5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693</w:t>
            </w:r>
          </w:p>
        </w:tc>
      </w:tr>
      <w:tr w:rsidR="00F17B51" w:rsidRPr="00A27D1E" w14:paraId="5530F1F8" w14:textId="77777777" w:rsidTr="00455790">
        <w:tc>
          <w:tcPr>
            <w:tcW w:w="4050" w:type="dxa"/>
            <w:shd w:val="clear" w:color="auto" w:fill="auto"/>
          </w:tcPr>
          <w:p w14:paraId="74DBA1B0" w14:textId="29BC3C94" w:rsidR="00F17B51" w:rsidRPr="00207016" w:rsidRDefault="00F17B51" w:rsidP="00F17B51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ทีพีไอ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รักษ์สุขภาพ จำกัด</w:t>
            </w:r>
          </w:p>
        </w:tc>
        <w:tc>
          <w:tcPr>
            <w:tcW w:w="1080" w:type="dxa"/>
            <w:shd w:val="clear" w:color="auto" w:fill="auto"/>
          </w:tcPr>
          <w:p w14:paraId="28D6CC48" w14:textId="00B00334" w:rsidR="00F17B51" w:rsidRDefault="00F17B51" w:rsidP="00F17B5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227</w:t>
            </w:r>
          </w:p>
        </w:tc>
        <w:tc>
          <w:tcPr>
            <w:tcW w:w="270" w:type="dxa"/>
            <w:shd w:val="clear" w:color="auto" w:fill="auto"/>
          </w:tcPr>
          <w:p w14:paraId="5367BCFF" w14:textId="77777777" w:rsidR="00F17B51" w:rsidRDefault="00F17B51" w:rsidP="00F17B5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DCA707B" w14:textId="441F434E" w:rsidR="00F17B51" w:rsidRPr="0050060F" w:rsidRDefault="00F17B51" w:rsidP="00F17B5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</w:p>
        </w:tc>
        <w:tc>
          <w:tcPr>
            <w:tcW w:w="270" w:type="dxa"/>
            <w:shd w:val="clear" w:color="auto" w:fill="auto"/>
          </w:tcPr>
          <w:p w14:paraId="6A4A0376" w14:textId="77777777" w:rsidR="00F17B51" w:rsidRPr="00125D26" w:rsidRDefault="00F17B51" w:rsidP="00F17B51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3473AB79" w14:textId="6C2330EE" w:rsidR="00F17B51" w:rsidRDefault="00F17B51" w:rsidP="00F17B51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227</w:t>
            </w:r>
          </w:p>
        </w:tc>
        <w:tc>
          <w:tcPr>
            <w:tcW w:w="270" w:type="dxa"/>
            <w:shd w:val="clear" w:color="auto" w:fill="auto"/>
          </w:tcPr>
          <w:p w14:paraId="5486001F" w14:textId="77777777" w:rsidR="00F17B51" w:rsidRPr="00125D26" w:rsidRDefault="00F17B51" w:rsidP="00F17B51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33BF83D3" w14:textId="4D0AE9C9" w:rsidR="00F17B51" w:rsidRPr="0050060F" w:rsidRDefault="00F17B51" w:rsidP="00F17B5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</w:p>
        </w:tc>
      </w:tr>
      <w:tr w:rsidR="00F17B51" w:rsidRPr="00A27D1E" w14:paraId="781F7E96" w14:textId="77777777" w:rsidTr="00455790">
        <w:tc>
          <w:tcPr>
            <w:tcW w:w="4050" w:type="dxa"/>
            <w:shd w:val="clear" w:color="auto" w:fill="auto"/>
          </w:tcPr>
          <w:p w14:paraId="51D548E8" w14:textId="356CB15D" w:rsidR="00F17B51" w:rsidRDefault="00F17B51" w:rsidP="00F17B5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มาสเตอร์ อาชีพ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ประเทศไทย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080" w:type="dxa"/>
            <w:shd w:val="clear" w:color="auto" w:fill="auto"/>
          </w:tcPr>
          <w:p w14:paraId="7E5ABBED" w14:textId="7B778268" w:rsidR="00F17B51" w:rsidRDefault="00F17B51" w:rsidP="00F17B5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672</w:t>
            </w:r>
          </w:p>
        </w:tc>
        <w:tc>
          <w:tcPr>
            <w:tcW w:w="270" w:type="dxa"/>
            <w:shd w:val="clear" w:color="auto" w:fill="auto"/>
          </w:tcPr>
          <w:p w14:paraId="79E87685" w14:textId="77777777" w:rsidR="00F17B51" w:rsidRDefault="00F17B51" w:rsidP="00F17B5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617BD3B" w14:textId="7E65D243" w:rsidR="00F17B51" w:rsidRPr="0050060F" w:rsidRDefault="00F17B51" w:rsidP="00F17B5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37C37672" w14:textId="77777777" w:rsidR="00F17B51" w:rsidRPr="00125D26" w:rsidRDefault="00F17B51" w:rsidP="00F17B51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60A3D079" w14:textId="6100DBFC" w:rsidR="00F17B51" w:rsidRDefault="00F17B51" w:rsidP="00F17B51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672</w:t>
            </w:r>
          </w:p>
        </w:tc>
        <w:tc>
          <w:tcPr>
            <w:tcW w:w="270" w:type="dxa"/>
            <w:shd w:val="clear" w:color="auto" w:fill="auto"/>
          </w:tcPr>
          <w:p w14:paraId="0781A2BA" w14:textId="77777777" w:rsidR="00F17B51" w:rsidRPr="00125D26" w:rsidRDefault="00F17B51" w:rsidP="00F17B51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134C7B36" w14:textId="36B7B2EA" w:rsidR="00F17B51" w:rsidRPr="0050060F" w:rsidRDefault="00F17B51" w:rsidP="00F17B5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</w:tr>
      <w:tr w:rsidR="00F17B51" w:rsidRPr="00A27D1E" w14:paraId="24EB8B2F" w14:textId="77777777" w:rsidTr="001D34B4">
        <w:tc>
          <w:tcPr>
            <w:tcW w:w="4050" w:type="dxa"/>
            <w:shd w:val="clear" w:color="auto" w:fill="auto"/>
            <w:vAlign w:val="bottom"/>
          </w:tcPr>
          <w:p w14:paraId="7A148870" w14:textId="77777777" w:rsidR="00F17B51" w:rsidRPr="00AD37E5" w:rsidRDefault="00F17B51" w:rsidP="00F17B5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C33564" w14:textId="32D2C98B" w:rsidR="00F17B51" w:rsidRPr="00BD09F7" w:rsidRDefault="00F17B51" w:rsidP="00F17B5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126,335</w:t>
            </w:r>
          </w:p>
        </w:tc>
        <w:tc>
          <w:tcPr>
            <w:tcW w:w="270" w:type="dxa"/>
            <w:shd w:val="clear" w:color="auto" w:fill="auto"/>
          </w:tcPr>
          <w:p w14:paraId="5BE3E4D0" w14:textId="77777777" w:rsidR="00F17B51" w:rsidRPr="00BD09F7" w:rsidRDefault="00F17B51" w:rsidP="00F17B5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CDF533" w14:textId="234046C2" w:rsidR="00F17B51" w:rsidRPr="00BD09F7" w:rsidRDefault="00F17B51" w:rsidP="00F17B5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147,481</w:t>
            </w:r>
          </w:p>
        </w:tc>
        <w:tc>
          <w:tcPr>
            <w:tcW w:w="270" w:type="dxa"/>
            <w:shd w:val="clear" w:color="auto" w:fill="auto"/>
          </w:tcPr>
          <w:p w14:paraId="08449194" w14:textId="77777777" w:rsidR="00F17B51" w:rsidRPr="00BD09F7" w:rsidRDefault="00F17B51" w:rsidP="00F17B5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918B65" w14:textId="31381A82" w:rsidR="00F17B51" w:rsidRPr="00BD09F7" w:rsidRDefault="00F17B51" w:rsidP="00F17B51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126,335</w:t>
            </w:r>
          </w:p>
        </w:tc>
        <w:tc>
          <w:tcPr>
            <w:tcW w:w="270" w:type="dxa"/>
            <w:shd w:val="clear" w:color="auto" w:fill="auto"/>
          </w:tcPr>
          <w:p w14:paraId="6F9D771B" w14:textId="77777777" w:rsidR="00F17B51" w:rsidRPr="00BD09F7" w:rsidRDefault="00F17B51" w:rsidP="00F17B5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EF49B6" w14:textId="40578E41" w:rsidR="00F17B51" w:rsidRPr="00BD09F7" w:rsidRDefault="00F17B51" w:rsidP="00F17B51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147,481</w:t>
            </w:r>
          </w:p>
        </w:tc>
      </w:tr>
      <w:tr w:rsidR="00F17B51" w:rsidRPr="00A27D1E" w14:paraId="158BC4A9" w14:textId="77777777" w:rsidTr="00F46309">
        <w:tc>
          <w:tcPr>
            <w:tcW w:w="4050" w:type="dxa"/>
            <w:shd w:val="clear" w:color="auto" w:fill="auto"/>
            <w:vAlign w:val="bottom"/>
          </w:tcPr>
          <w:p w14:paraId="66CC96D2" w14:textId="77777777" w:rsidR="00F17B51" w:rsidRPr="00AD37E5" w:rsidRDefault="00F17B51" w:rsidP="00F17B5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1C2E123" w14:textId="77777777" w:rsidR="00F17B51" w:rsidRDefault="00F17B51" w:rsidP="00F17B5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C43D64E" w14:textId="77777777" w:rsidR="00F17B51" w:rsidRPr="00BD09F7" w:rsidRDefault="00F17B51" w:rsidP="00F17B5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18138F8" w14:textId="77777777" w:rsidR="00F17B51" w:rsidRDefault="00F17B51" w:rsidP="00F17B5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5733246" w14:textId="77777777" w:rsidR="00F17B51" w:rsidRPr="00BD09F7" w:rsidRDefault="00F17B51" w:rsidP="00F17B5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5C7967" w14:textId="77777777" w:rsidR="00F17B51" w:rsidRDefault="00F17B51" w:rsidP="00F17B51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9AA3352" w14:textId="77777777" w:rsidR="00F17B51" w:rsidRPr="00BD09F7" w:rsidRDefault="00F17B51" w:rsidP="00F17B5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7F8E89" w14:textId="77777777" w:rsidR="00F17B51" w:rsidRDefault="00F17B51" w:rsidP="00F17B51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582A7197" w14:textId="1AC0D400" w:rsidR="00717239" w:rsidRDefault="00717239">
      <w:bookmarkStart w:id="0" w:name="_Hlk133926928"/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620"/>
        <w:gridCol w:w="270"/>
        <w:gridCol w:w="900"/>
        <w:gridCol w:w="270"/>
        <w:gridCol w:w="900"/>
        <w:gridCol w:w="270"/>
        <w:gridCol w:w="900"/>
        <w:gridCol w:w="270"/>
        <w:gridCol w:w="990"/>
      </w:tblGrid>
      <w:tr w:rsidR="00316BDF" w:rsidRPr="00A87D47" w14:paraId="4E794A27" w14:textId="77777777" w:rsidTr="00A25255">
        <w:tc>
          <w:tcPr>
            <w:tcW w:w="2790" w:type="dxa"/>
            <w:vAlign w:val="bottom"/>
          </w:tcPr>
          <w:p w14:paraId="29CC7345" w14:textId="77777777" w:rsidR="00316BDF" w:rsidRPr="00A87D47" w:rsidRDefault="00316BDF" w:rsidP="00CA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D4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br w:type="page"/>
            </w:r>
          </w:p>
        </w:tc>
        <w:tc>
          <w:tcPr>
            <w:tcW w:w="1620" w:type="dxa"/>
          </w:tcPr>
          <w:p w14:paraId="236EE2DA" w14:textId="77777777" w:rsidR="00316BDF" w:rsidRPr="00A87D47" w:rsidRDefault="00316BDF" w:rsidP="00CA6A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D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7001954B" w14:textId="77777777" w:rsidR="00316BDF" w:rsidRPr="00A87D47" w:rsidRDefault="00316BDF" w:rsidP="00CA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00" w:type="dxa"/>
            <w:gridSpan w:val="7"/>
            <w:vAlign w:val="bottom"/>
          </w:tcPr>
          <w:p w14:paraId="07C93EC2" w14:textId="2A11697E" w:rsidR="00316BDF" w:rsidRPr="0024132B" w:rsidRDefault="00316BDF" w:rsidP="00CA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87D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316BDF" w:rsidRPr="00A87D47" w14:paraId="15C90A01" w14:textId="77777777" w:rsidTr="00A25255">
        <w:tc>
          <w:tcPr>
            <w:tcW w:w="2790" w:type="dxa"/>
            <w:shd w:val="clear" w:color="auto" w:fill="auto"/>
            <w:vAlign w:val="bottom"/>
          </w:tcPr>
          <w:p w14:paraId="1E1EA46B" w14:textId="77777777" w:rsidR="00316BDF" w:rsidRPr="00A87D47" w:rsidRDefault="00316BDF" w:rsidP="00CA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</w:p>
        </w:tc>
        <w:tc>
          <w:tcPr>
            <w:tcW w:w="1620" w:type="dxa"/>
            <w:vAlign w:val="bottom"/>
          </w:tcPr>
          <w:p w14:paraId="18966614" w14:textId="77777777" w:rsidR="00316BDF" w:rsidRPr="00A87D47" w:rsidRDefault="00316BDF" w:rsidP="00CA6A8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A87D4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87D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A87D4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กันยายน </w:t>
            </w:r>
            <w:r w:rsidRPr="00A87D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5CD6D27F" w14:textId="77777777" w:rsidR="00316BDF" w:rsidRPr="00A87D47" w:rsidRDefault="00316BDF" w:rsidP="00CA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8564C0C" w14:textId="77777777" w:rsidR="00316BDF" w:rsidRPr="00A87D47" w:rsidRDefault="00316BDF" w:rsidP="00CA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87D4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87D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87D4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มกราคม </w:t>
            </w:r>
            <w:r w:rsidRPr="00A87D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61B03024" w14:textId="77777777" w:rsidR="00316BDF" w:rsidRPr="00A87D47" w:rsidRDefault="00316BDF" w:rsidP="00CA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F33AF5E" w14:textId="77777777" w:rsidR="00316BDF" w:rsidRPr="00A87D47" w:rsidRDefault="00316BDF" w:rsidP="00CA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CDB7E44" w14:textId="77777777" w:rsidR="00316BDF" w:rsidRPr="00A87D47" w:rsidRDefault="00316BDF" w:rsidP="00CA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B87DDBB" w14:textId="77777777" w:rsidR="00316BDF" w:rsidRPr="00A87D47" w:rsidRDefault="00316BDF" w:rsidP="00CA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6521F68" w14:textId="77777777" w:rsidR="00316BDF" w:rsidRPr="00A87D47" w:rsidRDefault="00316BDF" w:rsidP="00CA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78BB5C5" w14:textId="77777777" w:rsidR="00316BDF" w:rsidRPr="00A87D47" w:rsidRDefault="00316BDF" w:rsidP="00CA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87D4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87D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A87D4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  <w:r w:rsidRPr="00A87D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A87D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87D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316BDF" w:rsidRPr="00A87D47" w14:paraId="1B9B3043" w14:textId="77777777" w:rsidTr="00A25255">
        <w:tc>
          <w:tcPr>
            <w:tcW w:w="2790" w:type="dxa"/>
          </w:tcPr>
          <w:p w14:paraId="5C918E1F" w14:textId="77777777" w:rsidR="00316BDF" w:rsidRPr="00A87D47" w:rsidRDefault="00316BDF" w:rsidP="00CA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7061939" w14:textId="77777777" w:rsidR="00316BDF" w:rsidRPr="00A87D47" w:rsidRDefault="00316BDF" w:rsidP="00CA6A8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D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20027102" w14:textId="77777777" w:rsidR="00316BDF" w:rsidRPr="00A87D47" w:rsidRDefault="00316BDF" w:rsidP="00CA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0" w:type="dxa"/>
            <w:gridSpan w:val="7"/>
          </w:tcPr>
          <w:p w14:paraId="18B61047" w14:textId="77777777" w:rsidR="00316BDF" w:rsidRPr="00A87D47" w:rsidRDefault="00316BDF" w:rsidP="00CA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7D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6BDF" w:rsidRPr="00A87D47" w14:paraId="02AB58A9" w14:textId="77777777" w:rsidTr="00A25255">
        <w:tc>
          <w:tcPr>
            <w:tcW w:w="2790" w:type="dxa"/>
            <w:vAlign w:val="bottom"/>
          </w:tcPr>
          <w:p w14:paraId="2B974439" w14:textId="77777777" w:rsidR="00316BDF" w:rsidRPr="00A87D47" w:rsidRDefault="00316BDF" w:rsidP="00CA6A8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87D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</w:t>
            </w:r>
          </w:p>
        </w:tc>
        <w:tc>
          <w:tcPr>
            <w:tcW w:w="1620" w:type="dxa"/>
          </w:tcPr>
          <w:p w14:paraId="6520F5ED" w14:textId="77777777" w:rsidR="00316BDF" w:rsidRPr="00A87D47" w:rsidRDefault="00316BDF" w:rsidP="00CA6A8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878048" w14:textId="77777777" w:rsidR="00316BDF" w:rsidRPr="00A87D47" w:rsidRDefault="00316BDF" w:rsidP="00CA6A8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0" w:type="dxa"/>
            <w:gridSpan w:val="7"/>
          </w:tcPr>
          <w:p w14:paraId="3551154F" w14:textId="77777777" w:rsidR="00316BDF" w:rsidRPr="00A87D47" w:rsidRDefault="00316BDF" w:rsidP="00CA6A81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16BDF" w:rsidRPr="00A87D47" w14:paraId="382DFC96" w14:textId="77777777" w:rsidTr="00A25255">
        <w:tc>
          <w:tcPr>
            <w:tcW w:w="2790" w:type="dxa"/>
            <w:vAlign w:val="bottom"/>
          </w:tcPr>
          <w:p w14:paraId="02750086" w14:textId="77777777" w:rsidR="00316BDF" w:rsidRPr="00A87D47" w:rsidRDefault="00316BDF" w:rsidP="00CA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257"/>
              <w:rPr>
                <w:rFonts w:asciiTheme="majorBidi" w:hAnsiTheme="majorBidi" w:cstheme="majorBidi"/>
                <w:sz w:val="30"/>
                <w:szCs w:val="30"/>
              </w:rPr>
            </w:pPr>
            <w:r w:rsidRPr="00A87D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</w:tcPr>
          <w:p w14:paraId="5DA1BFD7" w14:textId="77777777" w:rsidR="00316BDF" w:rsidRPr="00A87D47" w:rsidRDefault="00316BDF" w:rsidP="00CA6A8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497D8F" w14:textId="77777777" w:rsidR="00316BDF" w:rsidRPr="00A87D47" w:rsidRDefault="00316BDF" w:rsidP="00CA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B629CB6" w14:textId="77777777" w:rsidR="00316BDF" w:rsidRPr="00A87D47" w:rsidRDefault="00316BDF" w:rsidP="00CA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22A9B7" w14:textId="77777777" w:rsidR="00316BDF" w:rsidRPr="00A87D47" w:rsidRDefault="00316BDF" w:rsidP="00CA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9D5A2C8" w14:textId="77777777" w:rsidR="00316BDF" w:rsidRPr="00A87D47" w:rsidRDefault="00316BDF" w:rsidP="00CA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D28935" w14:textId="77777777" w:rsidR="00316BDF" w:rsidRPr="00A87D47" w:rsidRDefault="00316BDF" w:rsidP="00CA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EE672B9" w14:textId="77777777" w:rsidR="00316BDF" w:rsidRPr="00A87D47" w:rsidRDefault="00316BDF" w:rsidP="00CA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CBED16" w14:textId="77777777" w:rsidR="00316BDF" w:rsidRPr="00A87D47" w:rsidRDefault="00316BDF" w:rsidP="00CA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534293" w14:textId="77777777" w:rsidR="00316BDF" w:rsidRPr="00A87D47" w:rsidRDefault="00316BDF" w:rsidP="00CA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6BDF" w:rsidRPr="00A87D47" w14:paraId="093005E9" w14:textId="77777777" w:rsidTr="00A25255">
        <w:tc>
          <w:tcPr>
            <w:tcW w:w="2790" w:type="dxa"/>
          </w:tcPr>
          <w:p w14:paraId="4D974479" w14:textId="77777777" w:rsidR="00316BDF" w:rsidRPr="00A87D47" w:rsidRDefault="00316BDF" w:rsidP="00CA6A81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87D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620" w:type="dxa"/>
            <w:vAlign w:val="bottom"/>
          </w:tcPr>
          <w:p w14:paraId="3F2AB3FE" w14:textId="77777777" w:rsidR="00316BDF" w:rsidRPr="00A87D47" w:rsidRDefault="00316BDF" w:rsidP="00CA6A8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47EF89" w14:textId="77777777" w:rsidR="00316BDF" w:rsidRPr="00A87D47" w:rsidRDefault="00316BDF" w:rsidP="00CA6A8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6BD59EC" w14:textId="77777777" w:rsidR="00316BDF" w:rsidRPr="00A87D47" w:rsidRDefault="00316BDF" w:rsidP="00CA6A81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2F95F1" w14:textId="77777777" w:rsidR="00316BDF" w:rsidRPr="00A87D47" w:rsidRDefault="00316BDF" w:rsidP="00CA6A8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19804E8" w14:textId="77777777" w:rsidR="00316BDF" w:rsidRPr="00A87D47" w:rsidRDefault="00316BDF" w:rsidP="00CA6A81">
            <w:pPr>
              <w:tabs>
                <w:tab w:val="decimal" w:pos="522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00127A0" w14:textId="77777777" w:rsidR="00316BDF" w:rsidRPr="00A87D47" w:rsidRDefault="00316BDF" w:rsidP="00CA6A8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759FBD1" w14:textId="77777777" w:rsidR="00316BDF" w:rsidRPr="00A87D47" w:rsidRDefault="00316BDF" w:rsidP="00CA6A8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1E60D6" w14:textId="77777777" w:rsidR="00316BDF" w:rsidRPr="00A87D47" w:rsidRDefault="00316BDF" w:rsidP="00CA6A8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275B866" w14:textId="77777777" w:rsidR="00316BDF" w:rsidRPr="00A87D47" w:rsidRDefault="00316BDF" w:rsidP="00CA6A81">
            <w:pPr>
              <w:tabs>
                <w:tab w:val="left" w:pos="544"/>
                <w:tab w:val="decimal" w:pos="793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16BDF" w:rsidRPr="00A87D47" w14:paraId="313FF471" w14:textId="77777777" w:rsidTr="00A25255">
        <w:tc>
          <w:tcPr>
            <w:tcW w:w="2790" w:type="dxa"/>
          </w:tcPr>
          <w:p w14:paraId="125F81DB" w14:textId="77777777" w:rsidR="00316BDF" w:rsidRPr="00A87D47" w:rsidRDefault="00316BDF" w:rsidP="00CA6A81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เลียวไพรัตนวิสาหกิจ จำกัด</w:t>
            </w:r>
          </w:p>
        </w:tc>
        <w:tc>
          <w:tcPr>
            <w:tcW w:w="1620" w:type="dxa"/>
            <w:vAlign w:val="bottom"/>
          </w:tcPr>
          <w:p w14:paraId="75056999" w14:textId="77777777" w:rsidR="00316BDF" w:rsidRPr="00A87D47" w:rsidRDefault="00316BDF" w:rsidP="00CA6A8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</w:rPr>
              <w:t>2.800</w:t>
            </w:r>
          </w:p>
        </w:tc>
        <w:tc>
          <w:tcPr>
            <w:tcW w:w="270" w:type="dxa"/>
          </w:tcPr>
          <w:p w14:paraId="6BB117E1" w14:textId="77777777" w:rsidR="00316BDF" w:rsidRPr="00A87D47" w:rsidRDefault="00316BDF" w:rsidP="00CA6A8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3EDF1FA" w14:textId="77777777" w:rsidR="00316BDF" w:rsidRPr="00A87D47" w:rsidRDefault="00316BDF" w:rsidP="00CA6A81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68B233" w14:textId="77777777" w:rsidR="00316BDF" w:rsidRPr="00A87D47" w:rsidRDefault="00316BDF" w:rsidP="00CA6A8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D893912" w14:textId="77777777" w:rsidR="00316BDF" w:rsidRPr="00A87D47" w:rsidRDefault="00316BDF" w:rsidP="00CA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100,000</w:t>
            </w:r>
          </w:p>
        </w:tc>
        <w:tc>
          <w:tcPr>
            <w:tcW w:w="270" w:type="dxa"/>
          </w:tcPr>
          <w:p w14:paraId="145F72FC" w14:textId="77777777" w:rsidR="00316BDF" w:rsidRPr="00A87D47" w:rsidRDefault="00316BDF" w:rsidP="00CA6A8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CCAE25F" w14:textId="77777777" w:rsidR="00316BDF" w:rsidRPr="00A87D47" w:rsidRDefault="00316BDF" w:rsidP="00CA6A81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5B3285" w14:textId="77777777" w:rsidR="00316BDF" w:rsidRPr="00A87D47" w:rsidRDefault="00316BDF" w:rsidP="00CA6A8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BAE1A9F" w14:textId="77777777" w:rsidR="00316BDF" w:rsidRPr="00A87D47" w:rsidRDefault="00316BDF" w:rsidP="00CA6A8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100,000</w:t>
            </w:r>
          </w:p>
        </w:tc>
      </w:tr>
      <w:tr w:rsidR="00316BDF" w:rsidRPr="00A87D47" w14:paraId="590821CF" w14:textId="77777777" w:rsidTr="00A25255">
        <w:tc>
          <w:tcPr>
            <w:tcW w:w="2790" w:type="dxa"/>
          </w:tcPr>
          <w:p w14:paraId="7D91731B" w14:textId="77777777" w:rsidR="00316BDF" w:rsidRPr="00A87D47" w:rsidRDefault="00316BDF" w:rsidP="00CA6A81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พรชัยวิสาหกิจ จำกัด</w:t>
            </w:r>
          </w:p>
        </w:tc>
        <w:tc>
          <w:tcPr>
            <w:tcW w:w="1620" w:type="dxa"/>
            <w:vAlign w:val="bottom"/>
          </w:tcPr>
          <w:p w14:paraId="4FF9CDC4" w14:textId="77777777" w:rsidR="00316BDF" w:rsidRPr="00A87D47" w:rsidRDefault="00316BDF" w:rsidP="00CA6A8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</w:rPr>
              <w:t>2.800</w:t>
            </w:r>
          </w:p>
        </w:tc>
        <w:tc>
          <w:tcPr>
            <w:tcW w:w="270" w:type="dxa"/>
          </w:tcPr>
          <w:p w14:paraId="3D57B4E4" w14:textId="77777777" w:rsidR="00316BDF" w:rsidRPr="00A87D47" w:rsidRDefault="00316BDF" w:rsidP="00CA6A8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8C35CC0" w14:textId="77777777" w:rsidR="00316BDF" w:rsidRPr="00A87D47" w:rsidRDefault="00316BDF" w:rsidP="00CA6A81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CA2E5C" w14:textId="77777777" w:rsidR="00316BDF" w:rsidRPr="00A87D47" w:rsidRDefault="00316BDF" w:rsidP="00CA6A8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C613585" w14:textId="77777777" w:rsidR="00316BDF" w:rsidRPr="00A87D47" w:rsidRDefault="00316BDF" w:rsidP="00CA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55,000</w:t>
            </w:r>
          </w:p>
        </w:tc>
        <w:tc>
          <w:tcPr>
            <w:tcW w:w="270" w:type="dxa"/>
          </w:tcPr>
          <w:p w14:paraId="484F0EB3" w14:textId="77777777" w:rsidR="00316BDF" w:rsidRPr="00A87D47" w:rsidRDefault="00316BDF" w:rsidP="00CA6A8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BF3CBA3" w14:textId="77777777" w:rsidR="00316BDF" w:rsidRPr="00A87D47" w:rsidRDefault="00316BDF" w:rsidP="00CA6A81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D7E130" w14:textId="77777777" w:rsidR="00316BDF" w:rsidRPr="00A87D47" w:rsidRDefault="00316BDF" w:rsidP="00CA6A8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E6D862" w14:textId="77777777" w:rsidR="00316BDF" w:rsidRPr="00A87D47" w:rsidRDefault="00316BDF" w:rsidP="00CA6A8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55,000</w:t>
            </w:r>
          </w:p>
        </w:tc>
      </w:tr>
      <w:tr w:rsidR="00316BDF" w:rsidRPr="00A87D47" w14:paraId="67073892" w14:textId="77777777" w:rsidTr="00A25255">
        <w:tc>
          <w:tcPr>
            <w:tcW w:w="2790" w:type="dxa"/>
          </w:tcPr>
          <w:p w14:paraId="034D0436" w14:textId="77777777" w:rsidR="00316BDF" w:rsidRPr="00A87D47" w:rsidRDefault="00316BDF" w:rsidP="00CA6A81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อุตสาหกรรมสหธัญญพืช จำกัด</w:t>
            </w:r>
          </w:p>
        </w:tc>
        <w:tc>
          <w:tcPr>
            <w:tcW w:w="1620" w:type="dxa"/>
            <w:vAlign w:val="bottom"/>
          </w:tcPr>
          <w:p w14:paraId="3CA73F51" w14:textId="77777777" w:rsidR="00316BDF" w:rsidRPr="00A87D47" w:rsidRDefault="00316BDF" w:rsidP="00CA6A8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</w:rPr>
              <w:t>2.800</w:t>
            </w:r>
          </w:p>
        </w:tc>
        <w:tc>
          <w:tcPr>
            <w:tcW w:w="270" w:type="dxa"/>
          </w:tcPr>
          <w:p w14:paraId="7734ED00" w14:textId="77777777" w:rsidR="00316BDF" w:rsidRPr="00A87D47" w:rsidRDefault="00316BDF" w:rsidP="00CA6A8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4752365" w14:textId="77777777" w:rsidR="00316BDF" w:rsidRPr="00A87D47" w:rsidRDefault="00316BDF" w:rsidP="00CA6A81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DBA00C" w14:textId="77777777" w:rsidR="00316BDF" w:rsidRPr="00A87D47" w:rsidRDefault="00316BDF" w:rsidP="00CA6A8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097DBB3" w14:textId="77777777" w:rsidR="00316BDF" w:rsidRPr="00A87D47" w:rsidRDefault="00316BDF" w:rsidP="00CA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16,000</w:t>
            </w:r>
          </w:p>
        </w:tc>
        <w:tc>
          <w:tcPr>
            <w:tcW w:w="270" w:type="dxa"/>
          </w:tcPr>
          <w:p w14:paraId="0CD45F16" w14:textId="77777777" w:rsidR="00316BDF" w:rsidRPr="00A87D47" w:rsidRDefault="00316BDF" w:rsidP="00CA6A8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A50889D" w14:textId="77777777" w:rsidR="00316BDF" w:rsidRPr="00A87D47" w:rsidRDefault="00316BDF" w:rsidP="00CA6A81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95BCAA" w14:textId="77777777" w:rsidR="00316BDF" w:rsidRPr="00A87D47" w:rsidRDefault="00316BDF" w:rsidP="00CA6A8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1738021" w14:textId="77777777" w:rsidR="00316BDF" w:rsidRPr="00A87D47" w:rsidRDefault="00316BDF" w:rsidP="00CA6A8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16,000</w:t>
            </w:r>
          </w:p>
        </w:tc>
      </w:tr>
      <w:tr w:rsidR="00316BDF" w:rsidRPr="00A87D47" w14:paraId="73B77265" w14:textId="77777777" w:rsidTr="00A25255">
        <w:tc>
          <w:tcPr>
            <w:tcW w:w="2790" w:type="dxa"/>
          </w:tcPr>
          <w:p w14:paraId="1B1216ED" w14:textId="77777777" w:rsidR="00316BDF" w:rsidRPr="00A87D47" w:rsidRDefault="00316BDF" w:rsidP="00CA6A81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ไทยปิโตเคมีกัล อุตสาหกรรม จำกัด</w:t>
            </w:r>
          </w:p>
        </w:tc>
        <w:tc>
          <w:tcPr>
            <w:tcW w:w="1620" w:type="dxa"/>
            <w:vAlign w:val="bottom"/>
          </w:tcPr>
          <w:p w14:paraId="20064C6E" w14:textId="77777777" w:rsidR="00316BDF" w:rsidRPr="00A87D47" w:rsidRDefault="00316BDF" w:rsidP="00CA6A8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</w:rPr>
              <w:t>2.800</w:t>
            </w:r>
          </w:p>
        </w:tc>
        <w:tc>
          <w:tcPr>
            <w:tcW w:w="270" w:type="dxa"/>
          </w:tcPr>
          <w:p w14:paraId="2CAED2A2" w14:textId="77777777" w:rsidR="00316BDF" w:rsidRPr="00A87D47" w:rsidRDefault="00316BDF" w:rsidP="00CA6A8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9D34CF2" w14:textId="77777777" w:rsidR="00316BDF" w:rsidRPr="00A87D47" w:rsidRDefault="00316BDF" w:rsidP="00CA6A81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3BAD51" w14:textId="77777777" w:rsidR="00316BDF" w:rsidRPr="00A87D47" w:rsidRDefault="00316BDF" w:rsidP="00CA6A8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E74C840" w14:textId="77777777" w:rsidR="00316BDF" w:rsidRPr="00A87D47" w:rsidRDefault="00316BDF" w:rsidP="00CA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49,000</w:t>
            </w:r>
          </w:p>
        </w:tc>
        <w:tc>
          <w:tcPr>
            <w:tcW w:w="270" w:type="dxa"/>
          </w:tcPr>
          <w:p w14:paraId="11333890" w14:textId="77777777" w:rsidR="00316BDF" w:rsidRPr="00A87D47" w:rsidRDefault="00316BDF" w:rsidP="00CA6A8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50DA2C8" w14:textId="77777777" w:rsidR="00316BDF" w:rsidRPr="00A87D47" w:rsidRDefault="00316BDF" w:rsidP="00CA6A81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2AD4E2" w14:textId="77777777" w:rsidR="00316BDF" w:rsidRPr="00A87D47" w:rsidRDefault="00316BDF" w:rsidP="00CA6A8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135B041" w14:textId="77777777" w:rsidR="00316BDF" w:rsidRPr="00A87D47" w:rsidRDefault="00316BDF" w:rsidP="00CA6A8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49,000</w:t>
            </w:r>
          </w:p>
        </w:tc>
      </w:tr>
      <w:tr w:rsidR="00316BDF" w:rsidRPr="00A87D47" w14:paraId="75FEAD76" w14:textId="77777777" w:rsidTr="00A25255">
        <w:tc>
          <w:tcPr>
            <w:tcW w:w="2790" w:type="dxa"/>
          </w:tcPr>
          <w:p w14:paraId="5FAC8327" w14:textId="77777777" w:rsidR="00316BDF" w:rsidRPr="00A87D47" w:rsidRDefault="00316BDF" w:rsidP="00CA6A81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</w:tcPr>
          <w:p w14:paraId="78304FBF" w14:textId="77777777" w:rsidR="00316BDF" w:rsidRPr="00A87D47" w:rsidRDefault="00316BDF" w:rsidP="00CA6A8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7057C2" w14:textId="77777777" w:rsidR="00316BDF" w:rsidRPr="00A87D47" w:rsidRDefault="00316BDF" w:rsidP="00CA6A8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0E3939B" w14:textId="77777777" w:rsidR="00316BDF" w:rsidRPr="00A87D47" w:rsidRDefault="00316BDF" w:rsidP="00CA6A81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A26AF6" w14:textId="77777777" w:rsidR="00316BDF" w:rsidRPr="00A87D47" w:rsidRDefault="00316BDF" w:rsidP="00CA6A8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2EE4E69" w14:textId="77777777" w:rsidR="00316BDF" w:rsidRPr="00A87D47" w:rsidRDefault="00316BDF" w:rsidP="00CA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220,000</w:t>
            </w:r>
          </w:p>
        </w:tc>
        <w:tc>
          <w:tcPr>
            <w:tcW w:w="270" w:type="dxa"/>
          </w:tcPr>
          <w:p w14:paraId="1B42F354" w14:textId="77777777" w:rsidR="00316BDF" w:rsidRPr="00A87D47" w:rsidRDefault="00316BDF" w:rsidP="00CA6A8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27DA78B" w14:textId="77777777" w:rsidR="00316BDF" w:rsidRPr="00A87D47" w:rsidRDefault="00316BDF" w:rsidP="00CA6A81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916B04" w14:textId="77777777" w:rsidR="00316BDF" w:rsidRPr="00A87D47" w:rsidRDefault="00316BDF" w:rsidP="00CA6A8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AC36B78" w14:textId="77777777" w:rsidR="00316BDF" w:rsidRPr="00A87D47" w:rsidRDefault="00316BDF" w:rsidP="00CA6A8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220,000</w:t>
            </w:r>
          </w:p>
        </w:tc>
      </w:tr>
      <w:tr w:rsidR="00316BDF" w:rsidRPr="00A87D47" w14:paraId="1FF4365E" w14:textId="77777777" w:rsidTr="00A25255">
        <w:trPr>
          <w:trHeight w:val="308"/>
        </w:trPr>
        <w:tc>
          <w:tcPr>
            <w:tcW w:w="2790" w:type="dxa"/>
          </w:tcPr>
          <w:p w14:paraId="46518406" w14:textId="77777777" w:rsidR="00316BDF" w:rsidRPr="00A87D47" w:rsidRDefault="00316BDF" w:rsidP="00CA6A81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ดอกเบี้ยค้างจ่าย</w:t>
            </w:r>
          </w:p>
        </w:tc>
        <w:tc>
          <w:tcPr>
            <w:tcW w:w="1620" w:type="dxa"/>
          </w:tcPr>
          <w:p w14:paraId="4042B345" w14:textId="77777777" w:rsidR="00316BDF" w:rsidRPr="00A87D47" w:rsidRDefault="00316BDF" w:rsidP="00CA6A8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E436C8" w14:textId="77777777" w:rsidR="00316BDF" w:rsidRPr="00A87D47" w:rsidRDefault="00316BDF" w:rsidP="00CA6A8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31672E5" w14:textId="77777777" w:rsidR="00316BDF" w:rsidRPr="00A87D47" w:rsidRDefault="00316BDF" w:rsidP="00CA6A81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4285AC" w14:textId="77777777" w:rsidR="00316BDF" w:rsidRPr="00A87D47" w:rsidRDefault="00316BDF" w:rsidP="00CA6A8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60EE018" w14:textId="5D52F072" w:rsidR="00316BDF" w:rsidRPr="00A87D47" w:rsidRDefault="00316BDF" w:rsidP="00CA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219</w:t>
            </w:r>
          </w:p>
        </w:tc>
        <w:tc>
          <w:tcPr>
            <w:tcW w:w="270" w:type="dxa"/>
          </w:tcPr>
          <w:p w14:paraId="23B7AC92" w14:textId="77777777" w:rsidR="00316BDF" w:rsidRPr="00A87D47" w:rsidRDefault="00316BDF" w:rsidP="00CA6A8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8642B30" w14:textId="77777777" w:rsidR="00316BDF" w:rsidRPr="00A87D47" w:rsidRDefault="00316BDF" w:rsidP="00CA6A81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D9BB96" w14:textId="77777777" w:rsidR="00316BDF" w:rsidRPr="00A87D47" w:rsidRDefault="00316BDF" w:rsidP="00CA6A8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CFE3997" w14:textId="2603723D" w:rsidR="00316BDF" w:rsidRPr="00A87D47" w:rsidRDefault="00316BDF" w:rsidP="00CA6A8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219</w:t>
            </w:r>
          </w:p>
        </w:tc>
      </w:tr>
      <w:tr w:rsidR="00316BDF" w:rsidRPr="00A87D47" w14:paraId="09DA1EEA" w14:textId="77777777" w:rsidTr="00A25255">
        <w:tc>
          <w:tcPr>
            <w:tcW w:w="2790" w:type="dxa"/>
          </w:tcPr>
          <w:p w14:paraId="76D665D3" w14:textId="77777777" w:rsidR="00316BDF" w:rsidRPr="00A87D47" w:rsidRDefault="00316BDF" w:rsidP="00CA6A81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87D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620" w:type="dxa"/>
          </w:tcPr>
          <w:p w14:paraId="1A0D39E7" w14:textId="77777777" w:rsidR="00316BDF" w:rsidRPr="00A87D47" w:rsidRDefault="00316BDF" w:rsidP="00CA6A81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731C47" w14:textId="77777777" w:rsidR="00316BDF" w:rsidRPr="00A87D47" w:rsidRDefault="00316BDF" w:rsidP="00CA6A81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107C9A" w14:textId="77777777" w:rsidR="00316BDF" w:rsidRPr="00A87D47" w:rsidRDefault="00316BDF" w:rsidP="00CA6A81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D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88EB3F" w14:textId="77777777" w:rsidR="00316BDF" w:rsidRPr="00A87D47" w:rsidRDefault="00316BDF" w:rsidP="00CA6A81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B5BEC8" w14:textId="499ED6B2" w:rsidR="00316BDF" w:rsidRPr="00A87D47" w:rsidRDefault="00316BDF" w:rsidP="00CA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87D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0247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</w:t>
            </w:r>
            <w:r w:rsidRPr="00A87D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,2</w:t>
            </w:r>
            <w:r w:rsidR="000247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</w:t>
            </w:r>
          </w:p>
        </w:tc>
        <w:tc>
          <w:tcPr>
            <w:tcW w:w="270" w:type="dxa"/>
          </w:tcPr>
          <w:p w14:paraId="5464D1E7" w14:textId="77777777" w:rsidR="00316BDF" w:rsidRPr="00A87D47" w:rsidRDefault="00316BDF" w:rsidP="00CA6A81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D55D31" w14:textId="77777777" w:rsidR="00316BDF" w:rsidRPr="00A87D47" w:rsidRDefault="00316BDF" w:rsidP="00CA6A81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D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64E536" w14:textId="77777777" w:rsidR="00316BDF" w:rsidRPr="00A87D47" w:rsidRDefault="00316BDF" w:rsidP="00CA6A81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BA1C3E" w14:textId="66020DAC" w:rsidR="00316BDF" w:rsidRPr="00A87D47" w:rsidRDefault="00316BDF" w:rsidP="00CA6A8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87D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0247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</w:t>
            </w:r>
            <w:r w:rsidRPr="00A87D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,2</w:t>
            </w:r>
            <w:r w:rsidR="000247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</w:t>
            </w:r>
          </w:p>
        </w:tc>
      </w:tr>
      <w:tr w:rsidR="005E546E" w:rsidRPr="00A87D47" w14:paraId="2E123999" w14:textId="77777777" w:rsidTr="00A25255">
        <w:tc>
          <w:tcPr>
            <w:tcW w:w="2790" w:type="dxa"/>
            <w:vAlign w:val="bottom"/>
          </w:tcPr>
          <w:p w14:paraId="7172956F" w14:textId="77777777" w:rsidR="005E546E" w:rsidRPr="00A87D47" w:rsidRDefault="005E546E" w:rsidP="00F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D4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620" w:type="dxa"/>
          </w:tcPr>
          <w:p w14:paraId="53DBAFBF" w14:textId="77777777" w:rsidR="005E546E" w:rsidRPr="00A87D47" w:rsidRDefault="005E546E" w:rsidP="00FD17F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D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2DF205EF" w14:textId="77777777" w:rsidR="005E546E" w:rsidRPr="00A87D47" w:rsidRDefault="005E546E" w:rsidP="00F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00" w:type="dxa"/>
            <w:gridSpan w:val="7"/>
            <w:vAlign w:val="bottom"/>
          </w:tcPr>
          <w:p w14:paraId="38DA699B" w14:textId="77777777" w:rsidR="005E546E" w:rsidRPr="00A87D47" w:rsidRDefault="005E546E" w:rsidP="00F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D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7D47" w:rsidRPr="00A87D47" w14:paraId="707C501A" w14:textId="77777777" w:rsidTr="00A25255">
        <w:tc>
          <w:tcPr>
            <w:tcW w:w="2790" w:type="dxa"/>
            <w:shd w:val="clear" w:color="auto" w:fill="auto"/>
            <w:vAlign w:val="bottom"/>
          </w:tcPr>
          <w:p w14:paraId="0C3877B4" w14:textId="77777777" w:rsidR="005E546E" w:rsidRPr="00A87D47" w:rsidRDefault="005E546E" w:rsidP="00F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</w:p>
        </w:tc>
        <w:tc>
          <w:tcPr>
            <w:tcW w:w="1620" w:type="dxa"/>
            <w:vAlign w:val="bottom"/>
          </w:tcPr>
          <w:p w14:paraId="6D54F50D" w14:textId="77777777" w:rsidR="005E546E" w:rsidRPr="00A87D47" w:rsidRDefault="005E546E" w:rsidP="00FD17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A87D4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87D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A87D4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กันยายน </w:t>
            </w:r>
            <w:r w:rsidRPr="00A87D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6F49EA8E" w14:textId="77777777" w:rsidR="005E546E" w:rsidRPr="00A87D47" w:rsidRDefault="005E546E" w:rsidP="00F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1B84D17" w14:textId="77777777" w:rsidR="005E546E" w:rsidRPr="00A87D47" w:rsidRDefault="005E546E" w:rsidP="00F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87D4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87D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87D4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มกราคม </w:t>
            </w:r>
            <w:r w:rsidRPr="00A87D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16721671" w14:textId="77777777" w:rsidR="005E546E" w:rsidRPr="00A87D47" w:rsidRDefault="005E546E" w:rsidP="00F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1D3B18A" w14:textId="77777777" w:rsidR="005E546E" w:rsidRPr="00A87D47" w:rsidRDefault="005E546E" w:rsidP="00F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214EC65D" w14:textId="77777777" w:rsidR="005E546E" w:rsidRPr="00A87D47" w:rsidRDefault="005E546E" w:rsidP="00F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61C9F58" w14:textId="77777777" w:rsidR="005E546E" w:rsidRPr="00A87D47" w:rsidRDefault="005E546E" w:rsidP="00F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7319F0B2" w14:textId="77777777" w:rsidR="005E546E" w:rsidRPr="00A87D47" w:rsidRDefault="005E546E" w:rsidP="00F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533D4ED" w14:textId="77777777" w:rsidR="005E546E" w:rsidRPr="00A87D47" w:rsidRDefault="005E546E" w:rsidP="00F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87D4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87D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A87D4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  <w:r w:rsidRPr="00A87D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A87D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87D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5E546E" w:rsidRPr="00A87D47" w14:paraId="78C31659" w14:textId="77777777" w:rsidTr="00A25255">
        <w:tc>
          <w:tcPr>
            <w:tcW w:w="2790" w:type="dxa"/>
          </w:tcPr>
          <w:p w14:paraId="6C19E4A3" w14:textId="77777777" w:rsidR="005E546E" w:rsidRPr="00A87D47" w:rsidRDefault="005E546E" w:rsidP="00F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8653056" w14:textId="77777777" w:rsidR="005E546E" w:rsidRPr="00A87D47" w:rsidRDefault="005E546E" w:rsidP="00FD17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D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1CFC151B" w14:textId="77777777" w:rsidR="005E546E" w:rsidRPr="00A87D47" w:rsidRDefault="005E546E" w:rsidP="00F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0" w:type="dxa"/>
            <w:gridSpan w:val="7"/>
          </w:tcPr>
          <w:p w14:paraId="0DC279B0" w14:textId="77777777" w:rsidR="005E546E" w:rsidRPr="00A87D47" w:rsidRDefault="005E546E" w:rsidP="00F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7D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546E" w:rsidRPr="00A87D47" w14:paraId="0EB79DA1" w14:textId="77777777" w:rsidTr="00A25255">
        <w:tc>
          <w:tcPr>
            <w:tcW w:w="2790" w:type="dxa"/>
            <w:vAlign w:val="bottom"/>
          </w:tcPr>
          <w:p w14:paraId="6F3D441F" w14:textId="77777777" w:rsidR="005E546E" w:rsidRPr="00A87D47" w:rsidRDefault="005E546E" w:rsidP="00FD17F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87D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</w:t>
            </w:r>
          </w:p>
        </w:tc>
        <w:tc>
          <w:tcPr>
            <w:tcW w:w="1620" w:type="dxa"/>
          </w:tcPr>
          <w:p w14:paraId="1C6B59C4" w14:textId="77777777" w:rsidR="005E546E" w:rsidRPr="00A87D47" w:rsidRDefault="005E546E" w:rsidP="00FD17F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5F7B75" w14:textId="77777777" w:rsidR="005E546E" w:rsidRPr="00A87D47" w:rsidRDefault="005E546E" w:rsidP="00FD17F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0" w:type="dxa"/>
            <w:gridSpan w:val="7"/>
          </w:tcPr>
          <w:p w14:paraId="33102DBE" w14:textId="77777777" w:rsidR="005E546E" w:rsidRPr="00A87D47" w:rsidRDefault="005E546E" w:rsidP="00FD17FF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87D47" w:rsidRPr="00A87D47" w14:paraId="68426702" w14:textId="77777777" w:rsidTr="00A25255">
        <w:tc>
          <w:tcPr>
            <w:tcW w:w="2790" w:type="dxa"/>
            <w:vAlign w:val="bottom"/>
          </w:tcPr>
          <w:p w14:paraId="3526E788" w14:textId="77777777" w:rsidR="005E546E" w:rsidRPr="00A87D47" w:rsidRDefault="005E546E" w:rsidP="00F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257"/>
              <w:rPr>
                <w:rFonts w:asciiTheme="majorBidi" w:hAnsiTheme="majorBidi" w:cstheme="majorBidi"/>
                <w:sz w:val="30"/>
                <w:szCs w:val="30"/>
              </w:rPr>
            </w:pPr>
            <w:r w:rsidRPr="00A87D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</w:tcPr>
          <w:p w14:paraId="308D0F2B" w14:textId="77777777" w:rsidR="005E546E" w:rsidRPr="00A87D47" w:rsidRDefault="005E546E" w:rsidP="00FD17F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8BB864" w14:textId="77777777" w:rsidR="005E546E" w:rsidRPr="00A87D47" w:rsidRDefault="005E546E" w:rsidP="00F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12DB104" w14:textId="77777777" w:rsidR="005E546E" w:rsidRPr="00A87D47" w:rsidRDefault="005E546E" w:rsidP="00F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ECB462" w14:textId="77777777" w:rsidR="005E546E" w:rsidRPr="00A87D47" w:rsidRDefault="005E546E" w:rsidP="00F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3D0C37B" w14:textId="77777777" w:rsidR="005E546E" w:rsidRPr="00A87D47" w:rsidRDefault="005E546E" w:rsidP="00F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E82225" w14:textId="77777777" w:rsidR="005E546E" w:rsidRPr="00A87D47" w:rsidRDefault="005E546E" w:rsidP="00F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672C4D4" w14:textId="77777777" w:rsidR="005E546E" w:rsidRPr="00A87D47" w:rsidRDefault="005E546E" w:rsidP="00F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F5B542" w14:textId="77777777" w:rsidR="005E546E" w:rsidRPr="00A87D47" w:rsidRDefault="005E546E" w:rsidP="00F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378051" w14:textId="77777777" w:rsidR="005E546E" w:rsidRPr="00A87D47" w:rsidRDefault="005E546E" w:rsidP="00F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7D47" w:rsidRPr="00A87D47" w14:paraId="0B58E62C" w14:textId="77777777" w:rsidTr="00A25255">
        <w:tc>
          <w:tcPr>
            <w:tcW w:w="2790" w:type="dxa"/>
            <w:vAlign w:val="bottom"/>
          </w:tcPr>
          <w:p w14:paraId="5676B1C9" w14:textId="77777777" w:rsidR="005E546E" w:rsidRPr="00A87D47" w:rsidRDefault="005E546E" w:rsidP="00FD17FF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87D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620" w:type="dxa"/>
          </w:tcPr>
          <w:p w14:paraId="228F41BD" w14:textId="77777777" w:rsidR="005E546E" w:rsidRPr="00A87D47" w:rsidRDefault="005E546E" w:rsidP="00FD17F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D9C1B4" w14:textId="77777777" w:rsidR="005E546E" w:rsidRPr="00A87D47" w:rsidRDefault="005E546E" w:rsidP="00FD17F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8E9129E" w14:textId="77777777" w:rsidR="005E546E" w:rsidRPr="00A87D47" w:rsidRDefault="005E546E" w:rsidP="00FD17FF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7C3DE6" w14:textId="77777777" w:rsidR="005E546E" w:rsidRPr="00A87D47" w:rsidRDefault="005E546E" w:rsidP="00FD17F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5F55D4" w14:textId="77777777" w:rsidR="005E546E" w:rsidRPr="00A87D47" w:rsidRDefault="005E546E" w:rsidP="00FD17FF">
            <w:pPr>
              <w:tabs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6C857A" w14:textId="77777777" w:rsidR="005E546E" w:rsidRPr="00A87D47" w:rsidRDefault="005E546E" w:rsidP="00FD17F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3495C89" w14:textId="77777777" w:rsidR="005E546E" w:rsidRPr="00A87D47" w:rsidRDefault="005E546E" w:rsidP="00FD17FF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6FA4A1" w14:textId="77777777" w:rsidR="005E546E" w:rsidRPr="00A87D47" w:rsidRDefault="005E546E" w:rsidP="00FD17F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0B5215" w14:textId="77777777" w:rsidR="005E546E" w:rsidRPr="00A87D47" w:rsidRDefault="005E546E" w:rsidP="00FD17FF">
            <w:pPr>
              <w:tabs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7D47" w:rsidRPr="00A87D47" w14:paraId="2B571ACE" w14:textId="77777777" w:rsidTr="0016740F">
        <w:tc>
          <w:tcPr>
            <w:tcW w:w="2790" w:type="dxa"/>
          </w:tcPr>
          <w:p w14:paraId="6C82CC32" w14:textId="77777777" w:rsidR="005E546E" w:rsidRPr="00A87D47" w:rsidRDefault="005E546E" w:rsidP="00FD17FF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พลังชีวมวล จำกัด</w:t>
            </w:r>
          </w:p>
        </w:tc>
        <w:tc>
          <w:tcPr>
            <w:tcW w:w="1620" w:type="dxa"/>
            <w:vAlign w:val="bottom"/>
          </w:tcPr>
          <w:p w14:paraId="70E08C6D" w14:textId="77777777" w:rsidR="005E546E" w:rsidRPr="00A87D47" w:rsidRDefault="005E546E" w:rsidP="00FD17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2.125</w:t>
            </w:r>
          </w:p>
        </w:tc>
        <w:tc>
          <w:tcPr>
            <w:tcW w:w="270" w:type="dxa"/>
          </w:tcPr>
          <w:p w14:paraId="717831F2" w14:textId="77777777" w:rsidR="005E546E" w:rsidRPr="00A87D47" w:rsidRDefault="005E546E" w:rsidP="00FD17F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B2116F6" w14:textId="77777777" w:rsidR="005E546E" w:rsidRPr="00A87D47" w:rsidRDefault="005E546E" w:rsidP="00FD17FF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7AB38F" w14:textId="77777777" w:rsidR="005E546E" w:rsidRPr="00A87D47" w:rsidRDefault="005E546E" w:rsidP="00FD17F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14746C6" w14:textId="77777777" w:rsidR="005E546E" w:rsidRPr="00A87D47" w:rsidRDefault="005E546E" w:rsidP="00F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12,000</w:t>
            </w:r>
          </w:p>
        </w:tc>
        <w:tc>
          <w:tcPr>
            <w:tcW w:w="270" w:type="dxa"/>
          </w:tcPr>
          <w:p w14:paraId="7672DAE4" w14:textId="77777777" w:rsidR="005E546E" w:rsidRPr="00A87D47" w:rsidRDefault="005E546E" w:rsidP="00FD17F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F44492D" w14:textId="77777777" w:rsidR="005E546E" w:rsidRPr="00A87D47" w:rsidRDefault="005E546E" w:rsidP="00FD17FF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B80FFF" w14:textId="77777777" w:rsidR="005E546E" w:rsidRPr="00A87D47" w:rsidRDefault="005E546E" w:rsidP="00FD17F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54AA2DF" w14:textId="77777777" w:rsidR="005E546E" w:rsidRPr="00A87D47" w:rsidRDefault="005E546E" w:rsidP="00FD17F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12,000</w:t>
            </w:r>
          </w:p>
        </w:tc>
      </w:tr>
      <w:tr w:rsidR="00A87D47" w:rsidRPr="00A87D47" w14:paraId="07DED023" w14:textId="77777777" w:rsidTr="0016740F">
        <w:tc>
          <w:tcPr>
            <w:tcW w:w="2790" w:type="dxa"/>
          </w:tcPr>
          <w:p w14:paraId="47AC29DA" w14:textId="77777777" w:rsidR="005E546E" w:rsidRPr="00A87D47" w:rsidRDefault="005E546E" w:rsidP="00FD17FF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ท่าเรือน้ำลึก ทีพีไอ จำกัด</w:t>
            </w:r>
          </w:p>
        </w:tc>
        <w:tc>
          <w:tcPr>
            <w:tcW w:w="1620" w:type="dxa"/>
            <w:vAlign w:val="bottom"/>
          </w:tcPr>
          <w:p w14:paraId="32CE61F1" w14:textId="77777777" w:rsidR="005E546E" w:rsidRPr="00A87D47" w:rsidRDefault="005E546E" w:rsidP="00FD17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</w:rPr>
              <w:t>2.125</w:t>
            </w:r>
          </w:p>
        </w:tc>
        <w:tc>
          <w:tcPr>
            <w:tcW w:w="270" w:type="dxa"/>
          </w:tcPr>
          <w:p w14:paraId="32903AE9" w14:textId="77777777" w:rsidR="005E546E" w:rsidRPr="00A87D47" w:rsidRDefault="005E546E" w:rsidP="00FD17F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230C6BF" w14:textId="77777777" w:rsidR="005E546E" w:rsidRPr="00A87D47" w:rsidRDefault="005E546E" w:rsidP="00FD17FF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457FE2" w14:textId="77777777" w:rsidR="005E546E" w:rsidRPr="00A87D47" w:rsidRDefault="005E546E" w:rsidP="00FD17F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947A331" w14:textId="77777777" w:rsidR="005E546E" w:rsidRPr="00A87D47" w:rsidRDefault="005E546E" w:rsidP="00F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22,000</w:t>
            </w:r>
          </w:p>
        </w:tc>
        <w:tc>
          <w:tcPr>
            <w:tcW w:w="270" w:type="dxa"/>
          </w:tcPr>
          <w:p w14:paraId="4C4C8171" w14:textId="77777777" w:rsidR="005E546E" w:rsidRPr="00A87D47" w:rsidRDefault="005E546E" w:rsidP="00FD17F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E0EA298" w14:textId="77777777" w:rsidR="005E546E" w:rsidRPr="00A87D47" w:rsidRDefault="005E546E" w:rsidP="00FD17FF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807332" w14:textId="77777777" w:rsidR="005E546E" w:rsidRPr="00A87D47" w:rsidRDefault="005E546E" w:rsidP="00FD17F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4CFEDB4" w14:textId="77777777" w:rsidR="005E546E" w:rsidRPr="00A87D47" w:rsidRDefault="005E546E" w:rsidP="00FD17F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22,000</w:t>
            </w:r>
          </w:p>
        </w:tc>
      </w:tr>
      <w:tr w:rsidR="00A87D47" w:rsidRPr="00A87D47" w14:paraId="7E3AC3EF" w14:textId="77777777" w:rsidTr="0016740F">
        <w:tc>
          <w:tcPr>
            <w:tcW w:w="2790" w:type="dxa"/>
          </w:tcPr>
          <w:p w14:paraId="09E38C9C" w14:textId="77777777" w:rsidR="005E546E" w:rsidRPr="00A87D47" w:rsidRDefault="005E546E" w:rsidP="00FD17FF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พลังงานแสงอาทิตย์ จำกัด</w:t>
            </w:r>
          </w:p>
        </w:tc>
        <w:tc>
          <w:tcPr>
            <w:tcW w:w="1620" w:type="dxa"/>
            <w:vAlign w:val="bottom"/>
          </w:tcPr>
          <w:p w14:paraId="7995F17E" w14:textId="77777777" w:rsidR="005E546E" w:rsidRPr="00A87D47" w:rsidRDefault="005E546E" w:rsidP="00FD17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</w:rPr>
              <w:t>2.125</w:t>
            </w:r>
          </w:p>
        </w:tc>
        <w:tc>
          <w:tcPr>
            <w:tcW w:w="270" w:type="dxa"/>
          </w:tcPr>
          <w:p w14:paraId="085E7127" w14:textId="77777777" w:rsidR="005E546E" w:rsidRPr="00A87D47" w:rsidRDefault="005E546E" w:rsidP="00FD17F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A279ABE" w14:textId="77777777" w:rsidR="005E546E" w:rsidRPr="00A87D47" w:rsidRDefault="005E546E" w:rsidP="00FD17FF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683FFE" w14:textId="77777777" w:rsidR="005E546E" w:rsidRPr="00A87D47" w:rsidRDefault="005E546E" w:rsidP="00FD17F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66BCC5D" w14:textId="77777777" w:rsidR="005E546E" w:rsidRPr="00A87D47" w:rsidRDefault="005E546E" w:rsidP="00F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10,000</w:t>
            </w:r>
          </w:p>
        </w:tc>
        <w:tc>
          <w:tcPr>
            <w:tcW w:w="270" w:type="dxa"/>
          </w:tcPr>
          <w:p w14:paraId="008BE481" w14:textId="77777777" w:rsidR="005E546E" w:rsidRPr="00A87D47" w:rsidRDefault="005E546E" w:rsidP="00FD17F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1C9DEBD" w14:textId="77777777" w:rsidR="005E546E" w:rsidRPr="00A87D47" w:rsidRDefault="005E546E" w:rsidP="00FD17FF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72C325" w14:textId="77777777" w:rsidR="005E546E" w:rsidRPr="00A87D47" w:rsidRDefault="005E546E" w:rsidP="00FD17F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5B51030" w14:textId="77777777" w:rsidR="005E546E" w:rsidRPr="00A87D47" w:rsidRDefault="005E546E" w:rsidP="00FD17F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10,000</w:t>
            </w:r>
          </w:p>
        </w:tc>
      </w:tr>
      <w:tr w:rsidR="00A87D47" w:rsidRPr="00A87D47" w14:paraId="5CB85AC7" w14:textId="77777777" w:rsidTr="00A25255">
        <w:tc>
          <w:tcPr>
            <w:tcW w:w="2790" w:type="dxa"/>
          </w:tcPr>
          <w:p w14:paraId="2F7B9CB7" w14:textId="77777777" w:rsidR="005E546E" w:rsidRPr="00A87D47" w:rsidRDefault="005E546E" w:rsidP="00FD17FF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3437D9BE" w14:textId="77777777" w:rsidR="005E546E" w:rsidRPr="00A87D47" w:rsidRDefault="005E546E" w:rsidP="00FD17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A92FE1" w14:textId="77777777" w:rsidR="005E546E" w:rsidRPr="00A87D47" w:rsidRDefault="005E546E" w:rsidP="00FD17F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E9EAD1F" w14:textId="77777777" w:rsidR="005E546E" w:rsidRPr="00A87D47" w:rsidRDefault="005E546E" w:rsidP="00FD17FF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6444B1" w14:textId="77777777" w:rsidR="005E546E" w:rsidRPr="00A87D47" w:rsidRDefault="005E546E" w:rsidP="00FD17F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9AC309C" w14:textId="77777777" w:rsidR="005E546E" w:rsidRPr="00A87D47" w:rsidRDefault="005E546E" w:rsidP="00F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44,000</w:t>
            </w:r>
          </w:p>
        </w:tc>
        <w:tc>
          <w:tcPr>
            <w:tcW w:w="270" w:type="dxa"/>
          </w:tcPr>
          <w:p w14:paraId="0DD1C99C" w14:textId="77777777" w:rsidR="005E546E" w:rsidRPr="00A87D47" w:rsidRDefault="005E546E" w:rsidP="00FD17F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4301F97" w14:textId="77777777" w:rsidR="005E546E" w:rsidRPr="00A87D47" w:rsidRDefault="005E546E" w:rsidP="00FD17FF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38CD5C" w14:textId="77777777" w:rsidR="005E546E" w:rsidRPr="00A87D47" w:rsidRDefault="005E546E" w:rsidP="00FD17F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F2AEC4E" w14:textId="77777777" w:rsidR="005E546E" w:rsidRPr="00A87D47" w:rsidRDefault="005E546E" w:rsidP="00FD17F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44,000</w:t>
            </w:r>
          </w:p>
        </w:tc>
      </w:tr>
      <w:tr w:rsidR="00A87D47" w:rsidRPr="00A87D47" w14:paraId="65E4F9DA" w14:textId="77777777" w:rsidTr="00A25255">
        <w:tc>
          <w:tcPr>
            <w:tcW w:w="2790" w:type="dxa"/>
          </w:tcPr>
          <w:p w14:paraId="277F7A9B" w14:textId="77777777" w:rsidR="005E546E" w:rsidRPr="00A87D47" w:rsidRDefault="005E546E" w:rsidP="00FD17FF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87D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620" w:type="dxa"/>
            <w:vAlign w:val="bottom"/>
          </w:tcPr>
          <w:p w14:paraId="608F5EE1" w14:textId="77777777" w:rsidR="005E546E" w:rsidRPr="00A87D47" w:rsidRDefault="005E546E" w:rsidP="00FD17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37BE05" w14:textId="77777777" w:rsidR="005E546E" w:rsidRPr="00A87D47" w:rsidRDefault="005E546E" w:rsidP="00FD17F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081AF51" w14:textId="77777777" w:rsidR="005E546E" w:rsidRPr="00A87D47" w:rsidRDefault="005E546E" w:rsidP="00FD17FF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2F86AC" w14:textId="77777777" w:rsidR="005E546E" w:rsidRPr="00A87D47" w:rsidRDefault="005E546E" w:rsidP="00FD17F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C4E62EF" w14:textId="77777777" w:rsidR="005E546E" w:rsidRPr="00A87D47" w:rsidRDefault="005E546E" w:rsidP="00FD17FF">
            <w:pPr>
              <w:tabs>
                <w:tab w:val="decimal" w:pos="522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6361469" w14:textId="77777777" w:rsidR="005E546E" w:rsidRPr="00A87D47" w:rsidRDefault="005E546E" w:rsidP="00FD17F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3B9D2B7" w14:textId="77777777" w:rsidR="005E546E" w:rsidRPr="00A87D47" w:rsidRDefault="005E546E" w:rsidP="00FD17F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D596C4" w14:textId="77777777" w:rsidR="005E546E" w:rsidRPr="00A87D47" w:rsidRDefault="005E546E" w:rsidP="00FD17F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F05A058" w14:textId="77777777" w:rsidR="005E546E" w:rsidRPr="00A87D47" w:rsidRDefault="005E546E" w:rsidP="00FD17FF">
            <w:pPr>
              <w:tabs>
                <w:tab w:val="left" w:pos="544"/>
                <w:tab w:val="decimal" w:pos="793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87D47" w:rsidRPr="00A87D47" w14:paraId="628A3D45" w14:textId="77777777" w:rsidTr="00A25255">
        <w:tc>
          <w:tcPr>
            <w:tcW w:w="2790" w:type="dxa"/>
          </w:tcPr>
          <w:p w14:paraId="1C520EA4" w14:textId="77777777" w:rsidR="005E546E" w:rsidRPr="00A87D47" w:rsidRDefault="005E546E" w:rsidP="00FD17FF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เลียวไพรัตนวิสาหกิจ จำกัด</w:t>
            </w:r>
          </w:p>
        </w:tc>
        <w:tc>
          <w:tcPr>
            <w:tcW w:w="1620" w:type="dxa"/>
            <w:vAlign w:val="bottom"/>
          </w:tcPr>
          <w:p w14:paraId="13087961" w14:textId="77777777" w:rsidR="005E546E" w:rsidRPr="00A87D47" w:rsidRDefault="005E546E" w:rsidP="00FD17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</w:rPr>
              <w:t>2.800</w:t>
            </w:r>
          </w:p>
        </w:tc>
        <w:tc>
          <w:tcPr>
            <w:tcW w:w="270" w:type="dxa"/>
          </w:tcPr>
          <w:p w14:paraId="472542DF" w14:textId="77777777" w:rsidR="005E546E" w:rsidRPr="00A87D47" w:rsidRDefault="005E546E" w:rsidP="00FD17F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B834D89" w14:textId="77777777" w:rsidR="005E546E" w:rsidRPr="00A87D47" w:rsidRDefault="005E546E" w:rsidP="00FD17FF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426984" w14:textId="77777777" w:rsidR="005E546E" w:rsidRPr="00A87D47" w:rsidRDefault="005E546E" w:rsidP="00FD17F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9D6EAC2" w14:textId="77777777" w:rsidR="005E546E" w:rsidRPr="00A87D47" w:rsidRDefault="005E546E" w:rsidP="00F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100,000</w:t>
            </w:r>
          </w:p>
        </w:tc>
        <w:tc>
          <w:tcPr>
            <w:tcW w:w="270" w:type="dxa"/>
          </w:tcPr>
          <w:p w14:paraId="54F8ED6A" w14:textId="77777777" w:rsidR="005E546E" w:rsidRPr="00A87D47" w:rsidRDefault="005E546E" w:rsidP="00FD17F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CB8ECA6" w14:textId="77777777" w:rsidR="005E546E" w:rsidRPr="00A87D47" w:rsidRDefault="005E546E" w:rsidP="00FD17FF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5B80C9" w14:textId="77777777" w:rsidR="005E546E" w:rsidRPr="00A87D47" w:rsidRDefault="005E546E" w:rsidP="00FD17F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A6868D4" w14:textId="77777777" w:rsidR="005E546E" w:rsidRPr="00A87D47" w:rsidRDefault="005E546E" w:rsidP="00FD17F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100,000</w:t>
            </w:r>
          </w:p>
        </w:tc>
      </w:tr>
      <w:tr w:rsidR="00A87D47" w:rsidRPr="00A87D47" w14:paraId="5BE2D64B" w14:textId="77777777" w:rsidTr="00A25255">
        <w:tc>
          <w:tcPr>
            <w:tcW w:w="2790" w:type="dxa"/>
          </w:tcPr>
          <w:p w14:paraId="6C5D5901" w14:textId="77777777" w:rsidR="005E546E" w:rsidRPr="00A87D47" w:rsidRDefault="005E546E" w:rsidP="00FD17FF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พรชัยวิสาหกิจ จำกัด</w:t>
            </w:r>
          </w:p>
        </w:tc>
        <w:tc>
          <w:tcPr>
            <w:tcW w:w="1620" w:type="dxa"/>
            <w:vAlign w:val="bottom"/>
          </w:tcPr>
          <w:p w14:paraId="542C6C81" w14:textId="77777777" w:rsidR="005E546E" w:rsidRPr="00A87D47" w:rsidRDefault="005E546E" w:rsidP="00FD17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</w:rPr>
              <w:t>2.800</w:t>
            </w:r>
          </w:p>
        </w:tc>
        <w:tc>
          <w:tcPr>
            <w:tcW w:w="270" w:type="dxa"/>
          </w:tcPr>
          <w:p w14:paraId="474B757E" w14:textId="77777777" w:rsidR="005E546E" w:rsidRPr="00A87D47" w:rsidRDefault="005E546E" w:rsidP="00FD17F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4E73A71" w14:textId="77777777" w:rsidR="005E546E" w:rsidRPr="00A87D47" w:rsidRDefault="005E546E" w:rsidP="00FD17FF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B9C876" w14:textId="77777777" w:rsidR="005E546E" w:rsidRPr="00A87D47" w:rsidRDefault="005E546E" w:rsidP="00FD17F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34C0E50" w14:textId="77777777" w:rsidR="005E546E" w:rsidRPr="00A87D47" w:rsidRDefault="005E546E" w:rsidP="00F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55,000</w:t>
            </w:r>
          </w:p>
        </w:tc>
        <w:tc>
          <w:tcPr>
            <w:tcW w:w="270" w:type="dxa"/>
          </w:tcPr>
          <w:p w14:paraId="77CDFCC9" w14:textId="77777777" w:rsidR="005E546E" w:rsidRPr="00A87D47" w:rsidRDefault="005E546E" w:rsidP="00FD17F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467902C" w14:textId="77777777" w:rsidR="005E546E" w:rsidRPr="00A87D47" w:rsidRDefault="005E546E" w:rsidP="00FD17FF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12CA38" w14:textId="77777777" w:rsidR="005E546E" w:rsidRPr="00A87D47" w:rsidRDefault="005E546E" w:rsidP="00FD17F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FE47ED7" w14:textId="77777777" w:rsidR="005E546E" w:rsidRPr="00A87D47" w:rsidRDefault="005E546E" w:rsidP="00FD17F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55,000</w:t>
            </w:r>
          </w:p>
        </w:tc>
      </w:tr>
      <w:tr w:rsidR="00A87D47" w:rsidRPr="00A87D47" w14:paraId="0705625A" w14:textId="77777777" w:rsidTr="00A25255">
        <w:tc>
          <w:tcPr>
            <w:tcW w:w="2790" w:type="dxa"/>
          </w:tcPr>
          <w:p w14:paraId="2843F36F" w14:textId="77777777" w:rsidR="005E546E" w:rsidRPr="00A87D47" w:rsidRDefault="005E546E" w:rsidP="00FD17FF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อุตสาหกรรมสหธัญญพืช จำกัด</w:t>
            </w:r>
          </w:p>
        </w:tc>
        <w:tc>
          <w:tcPr>
            <w:tcW w:w="1620" w:type="dxa"/>
            <w:vAlign w:val="bottom"/>
          </w:tcPr>
          <w:p w14:paraId="51DEAA49" w14:textId="77777777" w:rsidR="005E546E" w:rsidRPr="00A87D47" w:rsidRDefault="005E546E" w:rsidP="00FD17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</w:rPr>
              <w:t>2.800</w:t>
            </w:r>
          </w:p>
        </w:tc>
        <w:tc>
          <w:tcPr>
            <w:tcW w:w="270" w:type="dxa"/>
          </w:tcPr>
          <w:p w14:paraId="66379EDD" w14:textId="77777777" w:rsidR="005E546E" w:rsidRPr="00A87D47" w:rsidRDefault="005E546E" w:rsidP="00FD17F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ED67726" w14:textId="77777777" w:rsidR="005E546E" w:rsidRPr="00A87D47" w:rsidRDefault="005E546E" w:rsidP="00FD17FF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A5D81B" w14:textId="77777777" w:rsidR="005E546E" w:rsidRPr="00A87D47" w:rsidRDefault="005E546E" w:rsidP="00FD17F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9603B7A" w14:textId="77777777" w:rsidR="005E546E" w:rsidRPr="00A87D47" w:rsidRDefault="005E546E" w:rsidP="00F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16,000</w:t>
            </w:r>
          </w:p>
        </w:tc>
        <w:tc>
          <w:tcPr>
            <w:tcW w:w="270" w:type="dxa"/>
          </w:tcPr>
          <w:p w14:paraId="2BD6B5F3" w14:textId="77777777" w:rsidR="005E546E" w:rsidRPr="00A87D47" w:rsidRDefault="005E546E" w:rsidP="00FD17F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70F0411" w14:textId="77777777" w:rsidR="005E546E" w:rsidRPr="00A87D47" w:rsidRDefault="005E546E" w:rsidP="00FD17FF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1BE361" w14:textId="77777777" w:rsidR="005E546E" w:rsidRPr="00A87D47" w:rsidRDefault="005E546E" w:rsidP="00FD17F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6EEECF6" w14:textId="77777777" w:rsidR="005E546E" w:rsidRPr="00A87D47" w:rsidRDefault="005E546E" w:rsidP="00FD17F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16,000</w:t>
            </w:r>
          </w:p>
        </w:tc>
      </w:tr>
      <w:tr w:rsidR="00A87D47" w:rsidRPr="00A87D47" w14:paraId="7F6BE4EA" w14:textId="77777777" w:rsidTr="00A25255">
        <w:tc>
          <w:tcPr>
            <w:tcW w:w="2790" w:type="dxa"/>
          </w:tcPr>
          <w:p w14:paraId="749AC705" w14:textId="77777777" w:rsidR="005E546E" w:rsidRPr="00A87D47" w:rsidRDefault="005E546E" w:rsidP="00FD17FF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ไทยปิโตเคมีกัล อุตสาหกรรม จำกัด</w:t>
            </w:r>
          </w:p>
        </w:tc>
        <w:tc>
          <w:tcPr>
            <w:tcW w:w="1620" w:type="dxa"/>
            <w:vAlign w:val="bottom"/>
          </w:tcPr>
          <w:p w14:paraId="70D21116" w14:textId="77777777" w:rsidR="005E546E" w:rsidRPr="00A87D47" w:rsidRDefault="005E546E" w:rsidP="00FD17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</w:rPr>
              <w:t>2.800</w:t>
            </w:r>
          </w:p>
        </w:tc>
        <w:tc>
          <w:tcPr>
            <w:tcW w:w="270" w:type="dxa"/>
          </w:tcPr>
          <w:p w14:paraId="45E66603" w14:textId="77777777" w:rsidR="005E546E" w:rsidRPr="00A87D47" w:rsidRDefault="005E546E" w:rsidP="00FD17F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2E46605" w14:textId="77777777" w:rsidR="005E546E" w:rsidRPr="00A87D47" w:rsidRDefault="005E546E" w:rsidP="00FD17FF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2A9AFD" w14:textId="77777777" w:rsidR="005E546E" w:rsidRPr="00A87D47" w:rsidRDefault="005E546E" w:rsidP="00FD17F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088DF90" w14:textId="77777777" w:rsidR="005E546E" w:rsidRPr="00A87D47" w:rsidRDefault="005E546E" w:rsidP="00F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49,000</w:t>
            </w:r>
          </w:p>
        </w:tc>
        <w:tc>
          <w:tcPr>
            <w:tcW w:w="270" w:type="dxa"/>
          </w:tcPr>
          <w:p w14:paraId="3DF55055" w14:textId="77777777" w:rsidR="005E546E" w:rsidRPr="00A87D47" w:rsidRDefault="005E546E" w:rsidP="00FD17F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717AF7D" w14:textId="77777777" w:rsidR="005E546E" w:rsidRPr="00A87D47" w:rsidRDefault="005E546E" w:rsidP="00FD17FF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B40363" w14:textId="77777777" w:rsidR="005E546E" w:rsidRPr="00A87D47" w:rsidRDefault="005E546E" w:rsidP="00FD17F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EF2B08D" w14:textId="77777777" w:rsidR="005E546E" w:rsidRPr="00A87D47" w:rsidRDefault="005E546E" w:rsidP="00FD17F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49,000</w:t>
            </w:r>
          </w:p>
        </w:tc>
      </w:tr>
      <w:tr w:rsidR="00A87D47" w:rsidRPr="00A87D47" w14:paraId="561BCA7E" w14:textId="77777777" w:rsidTr="00A25255">
        <w:tc>
          <w:tcPr>
            <w:tcW w:w="2790" w:type="dxa"/>
          </w:tcPr>
          <w:p w14:paraId="6939E116" w14:textId="77777777" w:rsidR="005E546E" w:rsidRPr="00A87D47" w:rsidRDefault="005E546E" w:rsidP="00FD17FF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</w:tcPr>
          <w:p w14:paraId="6C7D0166" w14:textId="77777777" w:rsidR="005E546E" w:rsidRPr="00A87D47" w:rsidRDefault="005E546E" w:rsidP="00FD17F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ABA24A" w14:textId="77777777" w:rsidR="005E546E" w:rsidRPr="00A87D47" w:rsidRDefault="005E546E" w:rsidP="00FD17F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D7DAAA7" w14:textId="77777777" w:rsidR="005E546E" w:rsidRPr="00A87D47" w:rsidRDefault="005E546E" w:rsidP="00FD17FF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08A43B" w14:textId="77777777" w:rsidR="005E546E" w:rsidRPr="00A87D47" w:rsidRDefault="005E546E" w:rsidP="00FD17F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B9143ED" w14:textId="77777777" w:rsidR="005E546E" w:rsidRPr="00A87D47" w:rsidRDefault="005E546E" w:rsidP="00F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220,000</w:t>
            </w:r>
          </w:p>
        </w:tc>
        <w:tc>
          <w:tcPr>
            <w:tcW w:w="270" w:type="dxa"/>
          </w:tcPr>
          <w:p w14:paraId="2EE7A26E" w14:textId="77777777" w:rsidR="005E546E" w:rsidRPr="00A87D47" w:rsidRDefault="005E546E" w:rsidP="00FD17F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74F2CCE" w14:textId="77777777" w:rsidR="005E546E" w:rsidRPr="00A87D47" w:rsidRDefault="005E546E" w:rsidP="00FD17FF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76A252" w14:textId="77777777" w:rsidR="005E546E" w:rsidRPr="00A87D47" w:rsidRDefault="005E546E" w:rsidP="00FD17F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93DE233" w14:textId="77777777" w:rsidR="005E546E" w:rsidRPr="00A87D47" w:rsidRDefault="005E546E" w:rsidP="00FD17F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220,000</w:t>
            </w:r>
          </w:p>
        </w:tc>
      </w:tr>
      <w:tr w:rsidR="00A87D47" w:rsidRPr="00A87D47" w14:paraId="329C1C22" w14:textId="77777777" w:rsidTr="00A25255">
        <w:trPr>
          <w:trHeight w:val="308"/>
        </w:trPr>
        <w:tc>
          <w:tcPr>
            <w:tcW w:w="2790" w:type="dxa"/>
          </w:tcPr>
          <w:p w14:paraId="0334294E" w14:textId="77777777" w:rsidR="005E546E" w:rsidRPr="00A87D47" w:rsidRDefault="005E546E" w:rsidP="00FD17FF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ดอกเบี้ยค้างจ่าย</w:t>
            </w:r>
          </w:p>
        </w:tc>
        <w:tc>
          <w:tcPr>
            <w:tcW w:w="1620" w:type="dxa"/>
          </w:tcPr>
          <w:p w14:paraId="03214D89" w14:textId="77777777" w:rsidR="005E546E" w:rsidRPr="00A87D47" w:rsidRDefault="005E546E" w:rsidP="00FD17F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A83D17" w14:textId="77777777" w:rsidR="005E546E" w:rsidRPr="00A87D47" w:rsidRDefault="005E546E" w:rsidP="00FD17F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43C6E4B" w14:textId="77777777" w:rsidR="005E546E" w:rsidRPr="00A87D47" w:rsidRDefault="005E546E" w:rsidP="00FD17FF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602EB9" w14:textId="77777777" w:rsidR="005E546E" w:rsidRPr="00A87D47" w:rsidRDefault="005E546E" w:rsidP="00FD17F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DED7C98" w14:textId="77777777" w:rsidR="005E546E" w:rsidRPr="00A87D47" w:rsidRDefault="005E546E" w:rsidP="00F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253</w:t>
            </w:r>
          </w:p>
        </w:tc>
        <w:tc>
          <w:tcPr>
            <w:tcW w:w="270" w:type="dxa"/>
          </w:tcPr>
          <w:p w14:paraId="4AD1CA21" w14:textId="77777777" w:rsidR="005E546E" w:rsidRPr="00A87D47" w:rsidRDefault="005E546E" w:rsidP="00FD17F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D443804" w14:textId="77777777" w:rsidR="005E546E" w:rsidRPr="00A87D47" w:rsidRDefault="005E546E" w:rsidP="00FD17FF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25DE19" w14:textId="77777777" w:rsidR="005E546E" w:rsidRPr="00A87D47" w:rsidRDefault="005E546E" w:rsidP="00FD17F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0C64D9B" w14:textId="77777777" w:rsidR="005E546E" w:rsidRPr="00A87D47" w:rsidRDefault="005E546E" w:rsidP="00FD17F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253</w:t>
            </w:r>
          </w:p>
        </w:tc>
      </w:tr>
      <w:tr w:rsidR="00A87D47" w:rsidRPr="00A87D47" w14:paraId="020C2231" w14:textId="77777777" w:rsidTr="00A25255">
        <w:tc>
          <w:tcPr>
            <w:tcW w:w="2790" w:type="dxa"/>
          </w:tcPr>
          <w:p w14:paraId="29F0229D" w14:textId="77777777" w:rsidR="005E546E" w:rsidRPr="00A87D47" w:rsidRDefault="005E546E" w:rsidP="00FD17FF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87D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620" w:type="dxa"/>
          </w:tcPr>
          <w:p w14:paraId="7C6CA7D7" w14:textId="77777777" w:rsidR="005E546E" w:rsidRPr="00A87D47" w:rsidRDefault="005E546E" w:rsidP="00FD17F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6FD5E5" w14:textId="77777777" w:rsidR="005E546E" w:rsidRPr="00A87D47" w:rsidRDefault="005E546E" w:rsidP="00FD17F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6D9686" w14:textId="77777777" w:rsidR="005E546E" w:rsidRPr="00A87D47" w:rsidRDefault="005E546E" w:rsidP="00FD17FF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D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344E8B" w14:textId="77777777" w:rsidR="005E546E" w:rsidRPr="00A87D47" w:rsidRDefault="005E546E" w:rsidP="00FD17F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B62FB8" w14:textId="77777777" w:rsidR="005E546E" w:rsidRPr="00A87D47" w:rsidRDefault="005E546E" w:rsidP="00FD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87D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264,253</w:t>
            </w:r>
          </w:p>
        </w:tc>
        <w:tc>
          <w:tcPr>
            <w:tcW w:w="270" w:type="dxa"/>
          </w:tcPr>
          <w:p w14:paraId="64517E2F" w14:textId="77777777" w:rsidR="005E546E" w:rsidRPr="00A87D47" w:rsidRDefault="005E546E" w:rsidP="00FD17F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62B0D6" w14:textId="77777777" w:rsidR="005E546E" w:rsidRPr="00A87D47" w:rsidRDefault="005E546E" w:rsidP="00FD17FF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D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26BA76" w14:textId="77777777" w:rsidR="005E546E" w:rsidRPr="00A87D47" w:rsidRDefault="005E546E" w:rsidP="00FD17F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CC2DF7" w14:textId="77777777" w:rsidR="005E546E" w:rsidRPr="00A87D47" w:rsidRDefault="005E546E" w:rsidP="00FD17F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87D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264,253</w:t>
            </w:r>
          </w:p>
        </w:tc>
      </w:tr>
    </w:tbl>
    <w:p w14:paraId="3463BDBC" w14:textId="48EE9DD4" w:rsidR="00AB2D13" w:rsidRDefault="00AB2D13"/>
    <w:p w14:paraId="0529A649" w14:textId="77777777" w:rsidR="00AB2D13" w:rsidRDefault="00AB2D13">
      <w:pPr>
        <w:spacing w:line="240" w:lineRule="auto"/>
      </w:pPr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0276FB" w:rsidRPr="000E72B7" w14:paraId="76DEDCDD" w14:textId="77777777">
        <w:tc>
          <w:tcPr>
            <w:tcW w:w="4050" w:type="dxa"/>
          </w:tcPr>
          <w:p w14:paraId="00B1E17A" w14:textId="3462D32C" w:rsidR="000276FB" w:rsidRPr="00255AC3" w:rsidRDefault="000276FB" w:rsidP="000276FB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4323AA69" w14:textId="77777777" w:rsidR="000276FB" w:rsidRPr="000E72B7" w:rsidRDefault="000276FB" w:rsidP="000276F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A4D549D" w14:textId="77777777" w:rsidR="000276FB" w:rsidRPr="000E72B7" w:rsidRDefault="000276FB" w:rsidP="000276F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3B3E181" w14:textId="77777777" w:rsidR="000276FB" w:rsidRPr="000E72B7" w:rsidRDefault="000276FB" w:rsidP="000276F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0"/>
      <w:tr w:rsidR="000276FB" w:rsidRPr="000E72B7" w14:paraId="5E934D15" w14:textId="77777777">
        <w:tc>
          <w:tcPr>
            <w:tcW w:w="4050" w:type="dxa"/>
          </w:tcPr>
          <w:p w14:paraId="5ECC03AB" w14:textId="77777777" w:rsidR="000276FB" w:rsidRPr="004F5468" w:rsidRDefault="000276FB" w:rsidP="000276FB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3B59ADA" w14:textId="1688F78E" w:rsidR="000276FB" w:rsidRPr="006145CD" w:rsidRDefault="000276FB" w:rsidP="000276FB">
            <w:pPr>
              <w:pStyle w:val="Bo-Blankline"/>
              <w:ind w:left="-110" w:right="-11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C85FC4" w:rsidRPr="00C85FC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79026DF7" w14:textId="77777777" w:rsidR="000276FB" w:rsidRPr="000E72B7" w:rsidRDefault="000276FB" w:rsidP="000276F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419596" w14:textId="5CA23158" w:rsidR="000276FB" w:rsidRPr="006145CD" w:rsidRDefault="000276FB" w:rsidP="000276FB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08149B40" w14:textId="77777777" w:rsidR="000276FB" w:rsidRPr="000E72B7" w:rsidRDefault="000276FB" w:rsidP="000276F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948E31" w14:textId="4F666FB6" w:rsidR="000276FB" w:rsidRPr="006145CD" w:rsidRDefault="000276FB" w:rsidP="000276FB">
            <w:pPr>
              <w:pStyle w:val="Bo-Blankline"/>
              <w:ind w:left="-110" w:right="-11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C85FC4" w:rsidRPr="00C85FC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731F9A28" w14:textId="77777777" w:rsidR="000276FB" w:rsidRPr="000E72B7" w:rsidRDefault="000276FB" w:rsidP="000276F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69DEC1" w14:textId="619DE11E" w:rsidR="000276FB" w:rsidRPr="006145CD" w:rsidRDefault="000276FB" w:rsidP="000276FB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276FB" w:rsidRPr="000E72B7" w14:paraId="001F821A" w14:textId="77777777">
        <w:tc>
          <w:tcPr>
            <w:tcW w:w="4050" w:type="dxa"/>
          </w:tcPr>
          <w:p w14:paraId="5400F698" w14:textId="77777777" w:rsidR="000276FB" w:rsidRPr="00255AC3" w:rsidRDefault="000276FB" w:rsidP="000276FB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010880" w14:textId="5A290D1C" w:rsidR="000276FB" w:rsidRPr="000E72B7" w:rsidRDefault="000276FB" w:rsidP="000276FB">
            <w:pPr>
              <w:pStyle w:val="Bo-Blankline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76AFE3D3" w14:textId="77777777" w:rsidR="000276FB" w:rsidRPr="000E72B7" w:rsidRDefault="000276FB" w:rsidP="000276F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C400E0" w14:textId="46F9F1CF" w:rsidR="000276FB" w:rsidRPr="000E72B7" w:rsidRDefault="000276FB" w:rsidP="000276F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7E626883" w14:textId="77777777" w:rsidR="000276FB" w:rsidRPr="000E72B7" w:rsidRDefault="000276FB" w:rsidP="000276F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50734F" w14:textId="173F7DD5" w:rsidR="000276FB" w:rsidRPr="000E72B7" w:rsidRDefault="000276FB" w:rsidP="000276FB">
            <w:pPr>
              <w:pStyle w:val="Bo-Blankline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49647225" w14:textId="77777777" w:rsidR="000276FB" w:rsidRPr="000E72B7" w:rsidRDefault="000276FB" w:rsidP="000276F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7BC41E" w14:textId="0154878F" w:rsidR="000276FB" w:rsidRPr="000E72B7" w:rsidRDefault="000276FB" w:rsidP="000276F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0276FB" w:rsidRPr="000E72B7" w14:paraId="043134E4" w14:textId="77777777">
        <w:tc>
          <w:tcPr>
            <w:tcW w:w="4050" w:type="dxa"/>
          </w:tcPr>
          <w:p w14:paraId="53CED2B2" w14:textId="77777777" w:rsidR="000276FB" w:rsidRPr="000E72B7" w:rsidRDefault="000276FB" w:rsidP="000276F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4075D9CC" w14:textId="77777777" w:rsidR="000276FB" w:rsidRPr="000E72B7" w:rsidRDefault="000276FB" w:rsidP="000276F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276FB" w:rsidRPr="000E72B7" w14:paraId="0730BACA" w14:textId="77777777">
        <w:tc>
          <w:tcPr>
            <w:tcW w:w="4050" w:type="dxa"/>
          </w:tcPr>
          <w:p w14:paraId="6EC6B0C5" w14:textId="77777777" w:rsidR="000276FB" w:rsidRPr="000E72B7" w:rsidRDefault="000276FB" w:rsidP="000276F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1080" w:type="dxa"/>
            <w:shd w:val="clear" w:color="auto" w:fill="auto"/>
          </w:tcPr>
          <w:p w14:paraId="57785A45" w14:textId="77777777" w:rsidR="000276FB" w:rsidRDefault="000276FB" w:rsidP="000276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F2BE7B4" w14:textId="77777777" w:rsidR="000276FB" w:rsidRPr="000E72B7" w:rsidRDefault="000276FB" w:rsidP="000276FB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264A7AE" w14:textId="77777777" w:rsidR="000276FB" w:rsidRPr="000E72B7" w:rsidRDefault="000276FB" w:rsidP="000276FB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A817608" w14:textId="77777777" w:rsidR="000276FB" w:rsidRPr="000E72B7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99F71D" w14:textId="77777777" w:rsidR="000276FB" w:rsidRDefault="000276FB" w:rsidP="000276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4A9BDB9" w14:textId="77777777" w:rsidR="000276FB" w:rsidRPr="000E72B7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E01FCC" w14:textId="77777777" w:rsidR="000276FB" w:rsidRPr="000E72B7" w:rsidRDefault="000276FB" w:rsidP="000276FB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276FB" w:rsidRPr="000E72B7" w14:paraId="0B34DC79" w14:textId="77777777">
        <w:tc>
          <w:tcPr>
            <w:tcW w:w="4050" w:type="dxa"/>
          </w:tcPr>
          <w:p w14:paraId="737A9D83" w14:textId="77777777" w:rsidR="000276FB" w:rsidRPr="000E72B7" w:rsidRDefault="000276FB" w:rsidP="000276FB">
            <w:pPr>
              <w:spacing w:line="240" w:lineRule="atLeast"/>
              <w:ind w:left="156"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ภายใน</w:t>
            </w: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หนึ่ง</w:t>
            </w: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41F9AB64" w14:textId="77777777" w:rsidR="000276FB" w:rsidRDefault="000276FB" w:rsidP="000276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230FE76" w14:textId="77777777" w:rsidR="000276FB" w:rsidRPr="000E72B7" w:rsidRDefault="000276FB" w:rsidP="000276FB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C9EB442" w14:textId="77777777" w:rsidR="000276FB" w:rsidRPr="000E72B7" w:rsidRDefault="000276FB" w:rsidP="000276FB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F761513" w14:textId="77777777" w:rsidR="000276FB" w:rsidRPr="000E72B7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137695" w14:textId="77777777" w:rsidR="000276FB" w:rsidRDefault="000276FB" w:rsidP="000276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B9158F" w14:textId="77777777" w:rsidR="000276FB" w:rsidRPr="000E72B7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7CEA4A" w14:textId="77777777" w:rsidR="000276FB" w:rsidRPr="000E72B7" w:rsidRDefault="000276FB" w:rsidP="000276FB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276FB" w:rsidRPr="000E72B7" w14:paraId="75CE1ADC" w14:textId="77777777" w:rsidTr="00995666">
        <w:tc>
          <w:tcPr>
            <w:tcW w:w="4050" w:type="dxa"/>
          </w:tcPr>
          <w:p w14:paraId="05FABB4B" w14:textId="71696C3C" w:rsidR="000276FB" w:rsidRPr="000E72B7" w:rsidRDefault="000276FB" w:rsidP="000276F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="00C85F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  <w:shd w:val="clear" w:color="auto" w:fill="auto"/>
          </w:tcPr>
          <w:p w14:paraId="7EEFDB99" w14:textId="229B03F5" w:rsidR="000276FB" w:rsidRPr="000E72B7" w:rsidRDefault="009C782C" w:rsidP="000276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25,877</w:t>
            </w:r>
          </w:p>
        </w:tc>
        <w:tc>
          <w:tcPr>
            <w:tcW w:w="270" w:type="dxa"/>
            <w:shd w:val="clear" w:color="auto" w:fill="auto"/>
          </w:tcPr>
          <w:p w14:paraId="52C874FE" w14:textId="77777777" w:rsidR="000276FB" w:rsidRPr="000E72B7" w:rsidRDefault="000276FB" w:rsidP="000276FB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F3D0A37" w14:textId="0816F708" w:rsidR="000276FB" w:rsidRPr="000E72B7" w:rsidRDefault="000276FB" w:rsidP="000276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21,935</w:t>
            </w:r>
          </w:p>
        </w:tc>
        <w:tc>
          <w:tcPr>
            <w:tcW w:w="270" w:type="dxa"/>
            <w:shd w:val="clear" w:color="auto" w:fill="auto"/>
          </w:tcPr>
          <w:p w14:paraId="13BDC6EF" w14:textId="77777777" w:rsidR="000276FB" w:rsidRPr="000E72B7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85887A" w14:textId="43B83D04" w:rsidR="000276FB" w:rsidRPr="001059AC" w:rsidRDefault="00EC1723" w:rsidP="000276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25,8</w:t>
            </w:r>
            <w:r w:rsidR="005A3C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07D19F5E" w14:textId="77777777" w:rsidR="000276FB" w:rsidRPr="000E72B7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DB941F" w14:textId="1B8E9776" w:rsidR="000276FB" w:rsidRPr="000E72B7" w:rsidRDefault="000276FB" w:rsidP="000276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21,935</w:t>
            </w:r>
          </w:p>
        </w:tc>
      </w:tr>
      <w:tr w:rsidR="000276FB" w:rsidRPr="000E72B7" w14:paraId="395F0A27" w14:textId="77777777" w:rsidTr="00995666">
        <w:tc>
          <w:tcPr>
            <w:tcW w:w="4050" w:type="dxa"/>
          </w:tcPr>
          <w:p w14:paraId="7EE97390" w14:textId="77777777" w:rsidR="000276FB" w:rsidRPr="000E72B7" w:rsidRDefault="000276FB" w:rsidP="000276F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5D034F13" w14:textId="77777777" w:rsidR="000276FB" w:rsidRPr="000E72B7" w:rsidRDefault="000276FB" w:rsidP="000276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2FD7E2B" w14:textId="77777777" w:rsidR="000276FB" w:rsidRPr="000E72B7" w:rsidRDefault="000276FB" w:rsidP="000276FB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1DE1189" w14:textId="77777777" w:rsidR="000276FB" w:rsidRPr="000E72B7" w:rsidRDefault="000276FB" w:rsidP="000276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F538D69" w14:textId="77777777" w:rsidR="000276FB" w:rsidRPr="000E72B7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64CA6A" w14:textId="77777777" w:rsidR="000276FB" w:rsidRPr="001059AC" w:rsidRDefault="000276FB" w:rsidP="000276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B6131C" w14:textId="77777777" w:rsidR="000276FB" w:rsidRPr="000056FC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07E167" w14:textId="77777777" w:rsidR="000276FB" w:rsidRPr="000056FC" w:rsidRDefault="000276FB" w:rsidP="000276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C1723" w:rsidRPr="000E72B7" w14:paraId="7C7D8583" w14:textId="77777777" w:rsidTr="00995666">
        <w:tc>
          <w:tcPr>
            <w:tcW w:w="4050" w:type="dxa"/>
          </w:tcPr>
          <w:p w14:paraId="0E155CED" w14:textId="77777777" w:rsidR="00EC1723" w:rsidRPr="000E72B7" w:rsidRDefault="00EC1723" w:rsidP="00EC172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  <w:shd w:val="clear" w:color="auto" w:fill="auto"/>
          </w:tcPr>
          <w:p w14:paraId="649AB302" w14:textId="1A77BA73" w:rsidR="00EC1723" w:rsidRPr="000E72B7" w:rsidRDefault="00EC1723" w:rsidP="00EC1723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2,607</w:t>
            </w:r>
          </w:p>
        </w:tc>
        <w:tc>
          <w:tcPr>
            <w:tcW w:w="270" w:type="dxa"/>
            <w:shd w:val="clear" w:color="auto" w:fill="auto"/>
          </w:tcPr>
          <w:p w14:paraId="1DD2356F" w14:textId="77777777" w:rsidR="00EC1723" w:rsidRPr="000E72B7" w:rsidRDefault="00EC1723" w:rsidP="00EC1723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58B7C5" w14:textId="740FA354" w:rsidR="00EC1723" w:rsidRPr="000E72B7" w:rsidRDefault="00EC1723" w:rsidP="00EC1723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2,738</w:t>
            </w:r>
          </w:p>
        </w:tc>
        <w:tc>
          <w:tcPr>
            <w:tcW w:w="270" w:type="dxa"/>
            <w:shd w:val="clear" w:color="auto" w:fill="auto"/>
          </w:tcPr>
          <w:p w14:paraId="7A8ECF3D" w14:textId="77777777" w:rsidR="00EC1723" w:rsidRPr="000E72B7" w:rsidRDefault="00EC1723" w:rsidP="00EC172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14CB9" w14:textId="25B5BB9A" w:rsidR="00EC1723" w:rsidRPr="001059AC" w:rsidRDefault="00EC1723" w:rsidP="00EC1723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2,607</w:t>
            </w:r>
          </w:p>
        </w:tc>
        <w:tc>
          <w:tcPr>
            <w:tcW w:w="270" w:type="dxa"/>
          </w:tcPr>
          <w:p w14:paraId="53D92EE5" w14:textId="77777777" w:rsidR="00EC1723" w:rsidRPr="000E72B7" w:rsidRDefault="00EC1723" w:rsidP="00EC172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E8F14A" w14:textId="48554882" w:rsidR="00EC1723" w:rsidRPr="000E72B7" w:rsidRDefault="00EC1723" w:rsidP="00EC1723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2,738</w:t>
            </w:r>
          </w:p>
        </w:tc>
      </w:tr>
      <w:tr w:rsidR="00EC1723" w:rsidRPr="000E72B7" w14:paraId="4E43D5BA" w14:textId="77777777" w:rsidTr="00995666">
        <w:tc>
          <w:tcPr>
            <w:tcW w:w="4050" w:type="dxa"/>
          </w:tcPr>
          <w:p w14:paraId="7677E66D" w14:textId="77777777" w:rsidR="00EC1723" w:rsidRPr="000E72B7" w:rsidRDefault="00EC1723" w:rsidP="00EC172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70CFDCE7" w14:textId="5F7A5169" w:rsidR="00EC1723" w:rsidRPr="000E72B7" w:rsidRDefault="00EC1723" w:rsidP="00EC1723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3,067</w:t>
            </w:r>
          </w:p>
        </w:tc>
        <w:tc>
          <w:tcPr>
            <w:tcW w:w="270" w:type="dxa"/>
            <w:shd w:val="clear" w:color="auto" w:fill="auto"/>
          </w:tcPr>
          <w:p w14:paraId="715A8D1D" w14:textId="77777777" w:rsidR="00EC1723" w:rsidRPr="000E72B7" w:rsidRDefault="00EC1723" w:rsidP="00EC1723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E493D6" w14:textId="16F9BAEA" w:rsidR="00EC1723" w:rsidRPr="000E72B7" w:rsidRDefault="00EC1723" w:rsidP="00EC1723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3,444</w:t>
            </w:r>
          </w:p>
        </w:tc>
        <w:tc>
          <w:tcPr>
            <w:tcW w:w="270" w:type="dxa"/>
            <w:shd w:val="clear" w:color="auto" w:fill="auto"/>
          </w:tcPr>
          <w:p w14:paraId="11084DCA" w14:textId="77777777" w:rsidR="00EC1723" w:rsidRPr="000E72B7" w:rsidRDefault="00EC1723" w:rsidP="00EC172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CF815" w14:textId="47EABD9D" w:rsidR="00EC1723" w:rsidRPr="001059AC" w:rsidRDefault="00EC1723" w:rsidP="00EC1723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3,067</w:t>
            </w:r>
          </w:p>
        </w:tc>
        <w:tc>
          <w:tcPr>
            <w:tcW w:w="270" w:type="dxa"/>
          </w:tcPr>
          <w:p w14:paraId="4EE5EBDC" w14:textId="77777777" w:rsidR="00EC1723" w:rsidRPr="000E72B7" w:rsidRDefault="00EC1723" w:rsidP="00EC172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963388" w14:textId="0ACB7760" w:rsidR="00EC1723" w:rsidRPr="000E72B7" w:rsidRDefault="00EC1723" w:rsidP="00EC1723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3,444</w:t>
            </w:r>
          </w:p>
        </w:tc>
      </w:tr>
      <w:tr w:rsidR="00EC1723" w:rsidRPr="000E72B7" w14:paraId="1ABA410C" w14:textId="77777777" w:rsidTr="00995666">
        <w:tc>
          <w:tcPr>
            <w:tcW w:w="4050" w:type="dxa"/>
          </w:tcPr>
          <w:p w14:paraId="1B6B1AF0" w14:textId="77777777" w:rsidR="00EC1723" w:rsidRPr="000E72B7" w:rsidRDefault="00EC1723" w:rsidP="00EC172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76F51EE8" w14:textId="0520D5FE" w:rsidR="00EC1723" w:rsidRPr="000E72B7" w:rsidRDefault="00EC1723" w:rsidP="00EC1723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974</w:t>
            </w:r>
          </w:p>
        </w:tc>
        <w:tc>
          <w:tcPr>
            <w:tcW w:w="270" w:type="dxa"/>
            <w:shd w:val="clear" w:color="auto" w:fill="auto"/>
          </w:tcPr>
          <w:p w14:paraId="34AFB38D" w14:textId="77777777" w:rsidR="00EC1723" w:rsidRPr="000E72B7" w:rsidRDefault="00EC1723" w:rsidP="00EC1723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87F912" w14:textId="05845DFB" w:rsidR="00EC1723" w:rsidRPr="000E72B7" w:rsidRDefault="00EC1723" w:rsidP="00EC1723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1,268</w:t>
            </w:r>
          </w:p>
        </w:tc>
        <w:tc>
          <w:tcPr>
            <w:tcW w:w="270" w:type="dxa"/>
            <w:shd w:val="clear" w:color="auto" w:fill="auto"/>
          </w:tcPr>
          <w:p w14:paraId="226B0101" w14:textId="77777777" w:rsidR="00EC1723" w:rsidRPr="000E72B7" w:rsidRDefault="00EC1723" w:rsidP="00EC172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2588E" w14:textId="1379127E" w:rsidR="00EC1723" w:rsidRPr="001059AC" w:rsidRDefault="00EC1723" w:rsidP="00EC1723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974</w:t>
            </w:r>
          </w:p>
        </w:tc>
        <w:tc>
          <w:tcPr>
            <w:tcW w:w="270" w:type="dxa"/>
          </w:tcPr>
          <w:p w14:paraId="20DC2D95" w14:textId="77777777" w:rsidR="00EC1723" w:rsidRPr="000E72B7" w:rsidRDefault="00EC1723" w:rsidP="00EC172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CD797B" w14:textId="3AAF50AD" w:rsidR="00EC1723" w:rsidRPr="000E72B7" w:rsidRDefault="00EC1723" w:rsidP="00EC1723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1,268</w:t>
            </w:r>
          </w:p>
        </w:tc>
      </w:tr>
      <w:tr w:rsidR="00EC1723" w:rsidRPr="000E72B7" w14:paraId="14E6A07D" w14:textId="77777777" w:rsidTr="00995666">
        <w:tc>
          <w:tcPr>
            <w:tcW w:w="4050" w:type="dxa"/>
          </w:tcPr>
          <w:p w14:paraId="765E2945" w14:textId="77777777" w:rsidR="00EC1723" w:rsidRPr="000E72B7" w:rsidRDefault="00EC1723" w:rsidP="00EC172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080" w:type="dxa"/>
            <w:shd w:val="clear" w:color="auto" w:fill="auto"/>
          </w:tcPr>
          <w:p w14:paraId="156239F3" w14:textId="61FB6C44" w:rsidR="00EC1723" w:rsidRPr="000E72B7" w:rsidRDefault="00EC1723" w:rsidP="00EC1723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974</w:t>
            </w:r>
          </w:p>
        </w:tc>
        <w:tc>
          <w:tcPr>
            <w:tcW w:w="270" w:type="dxa"/>
            <w:shd w:val="clear" w:color="auto" w:fill="auto"/>
          </w:tcPr>
          <w:p w14:paraId="7455D8BF" w14:textId="77777777" w:rsidR="00EC1723" w:rsidRPr="000E72B7" w:rsidRDefault="00EC1723" w:rsidP="00EC1723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68FD71" w14:textId="421617C9" w:rsidR="00EC1723" w:rsidRPr="000E72B7" w:rsidRDefault="00EC1723" w:rsidP="00EC1723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1,268</w:t>
            </w:r>
          </w:p>
        </w:tc>
        <w:tc>
          <w:tcPr>
            <w:tcW w:w="270" w:type="dxa"/>
            <w:shd w:val="clear" w:color="auto" w:fill="auto"/>
          </w:tcPr>
          <w:p w14:paraId="02CF9AD1" w14:textId="77777777" w:rsidR="00EC1723" w:rsidRPr="000E72B7" w:rsidRDefault="00EC1723" w:rsidP="00EC172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2F154" w14:textId="26C7392D" w:rsidR="00EC1723" w:rsidRPr="001059AC" w:rsidRDefault="00EC1723" w:rsidP="00EC1723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974</w:t>
            </w:r>
          </w:p>
        </w:tc>
        <w:tc>
          <w:tcPr>
            <w:tcW w:w="270" w:type="dxa"/>
          </w:tcPr>
          <w:p w14:paraId="61A12691" w14:textId="77777777" w:rsidR="00EC1723" w:rsidRPr="000E72B7" w:rsidRDefault="00EC1723" w:rsidP="00EC172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516D9A" w14:textId="72B6DC87" w:rsidR="00EC1723" w:rsidRPr="000E72B7" w:rsidRDefault="00EC1723" w:rsidP="00EC1723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1,268</w:t>
            </w:r>
          </w:p>
        </w:tc>
      </w:tr>
      <w:tr w:rsidR="00EC1723" w:rsidRPr="000E72B7" w14:paraId="1AC70FFF" w14:textId="77777777" w:rsidTr="00995666">
        <w:tc>
          <w:tcPr>
            <w:tcW w:w="4050" w:type="dxa"/>
          </w:tcPr>
          <w:p w14:paraId="6EA7927B" w14:textId="77777777" w:rsidR="00EC1723" w:rsidRPr="000E72B7" w:rsidRDefault="00EC1723" w:rsidP="00EC172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2DAB65EE" w14:textId="37E098C6" w:rsidR="00EC1723" w:rsidRPr="000E72B7" w:rsidRDefault="00EC1723" w:rsidP="00EC1723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2,922</w:t>
            </w:r>
          </w:p>
        </w:tc>
        <w:tc>
          <w:tcPr>
            <w:tcW w:w="270" w:type="dxa"/>
            <w:shd w:val="clear" w:color="auto" w:fill="auto"/>
          </w:tcPr>
          <w:p w14:paraId="23722F02" w14:textId="77777777" w:rsidR="00EC1723" w:rsidRPr="000E72B7" w:rsidRDefault="00EC1723" w:rsidP="00EC1723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822781" w14:textId="649B5D4C" w:rsidR="00EC1723" w:rsidRPr="000E72B7" w:rsidRDefault="00EC1723" w:rsidP="00EC1723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3,803</w:t>
            </w:r>
          </w:p>
        </w:tc>
        <w:tc>
          <w:tcPr>
            <w:tcW w:w="270" w:type="dxa"/>
            <w:shd w:val="clear" w:color="auto" w:fill="auto"/>
          </w:tcPr>
          <w:p w14:paraId="12328085" w14:textId="77777777" w:rsidR="00EC1723" w:rsidRPr="000E72B7" w:rsidRDefault="00EC1723" w:rsidP="00EC172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91D26" w14:textId="43E93F2D" w:rsidR="00EC1723" w:rsidRPr="001059AC" w:rsidRDefault="00EC1723" w:rsidP="00EC1723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2,922</w:t>
            </w:r>
          </w:p>
        </w:tc>
        <w:tc>
          <w:tcPr>
            <w:tcW w:w="270" w:type="dxa"/>
          </w:tcPr>
          <w:p w14:paraId="5F60026F" w14:textId="77777777" w:rsidR="00EC1723" w:rsidRPr="000E72B7" w:rsidRDefault="00EC1723" w:rsidP="00EC172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4A4F0B" w14:textId="6C372585" w:rsidR="00EC1723" w:rsidRPr="000E72B7" w:rsidRDefault="00EC1723" w:rsidP="00EC1723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3,803</w:t>
            </w:r>
          </w:p>
        </w:tc>
      </w:tr>
      <w:tr w:rsidR="00EC1723" w:rsidRPr="000E72B7" w14:paraId="66017517" w14:textId="77777777" w:rsidTr="00995666">
        <w:tc>
          <w:tcPr>
            <w:tcW w:w="4050" w:type="dxa"/>
            <w:vAlign w:val="bottom"/>
          </w:tcPr>
          <w:p w14:paraId="61BD698D" w14:textId="77777777" w:rsidR="00EC1723" w:rsidRPr="000E72B7" w:rsidRDefault="00EC1723" w:rsidP="00EC172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87293E" w14:textId="227209EF" w:rsidR="00EC1723" w:rsidRPr="000056FC" w:rsidRDefault="00EC1723" w:rsidP="00EC1723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36,421</w:t>
            </w:r>
          </w:p>
        </w:tc>
        <w:tc>
          <w:tcPr>
            <w:tcW w:w="270" w:type="dxa"/>
            <w:shd w:val="clear" w:color="auto" w:fill="auto"/>
          </w:tcPr>
          <w:p w14:paraId="6E45F79A" w14:textId="77777777" w:rsidR="00EC1723" w:rsidRPr="000E72B7" w:rsidRDefault="00EC1723" w:rsidP="00EC1723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38C51C" w14:textId="3757204D" w:rsidR="00EC1723" w:rsidRPr="00125D26" w:rsidRDefault="00EC1723" w:rsidP="00EC1723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34,456</w:t>
            </w:r>
          </w:p>
        </w:tc>
        <w:tc>
          <w:tcPr>
            <w:tcW w:w="270" w:type="dxa"/>
            <w:shd w:val="clear" w:color="auto" w:fill="auto"/>
          </w:tcPr>
          <w:p w14:paraId="55EE87E1" w14:textId="77777777" w:rsidR="00EC1723" w:rsidRPr="00125D26" w:rsidRDefault="00EC1723" w:rsidP="00EC172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DFB23B" w14:textId="1FF1CF9D" w:rsidR="00EC1723" w:rsidRPr="001059AC" w:rsidRDefault="00EC1723" w:rsidP="00EC1723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36,4</w:t>
            </w:r>
            <w:r w:rsidR="005A3C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32C56610" w14:textId="77777777" w:rsidR="00EC1723" w:rsidRPr="000E72B7" w:rsidRDefault="00EC1723" w:rsidP="00EC172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E94B7A" w14:textId="1AA75089" w:rsidR="00EC1723" w:rsidRPr="00125D26" w:rsidRDefault="00EC1723" w:rsidP="00EC1723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34,456</w:t>
            </w:r>
          </w:p>
        </w:tc>
      </w:tr>
    </w:tbl>
    <w:p w14:paraId="3EC4AEA8" w14:textId="29DCF0F3" w:rsidR="001059AC" w:rsidRDefault="001059AC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B30BC4" w:rsidRPr="000E72B7" w14:paraId="23BC8422" w14:textId="77777777">
        <w:tc>
          <w:tcPr>
            <w:tcW w:w="4050" w:type="dxa"/>
          </w:tcPr>
          <w:p w14:paraId="7865D514" w14:textId="676ABFAD" w:rsidR="00B30BC4" w:rsidRPr="00255AC3" w:rsidRDefault="00455790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br w:type="page"/>
            </w:r>
            <w:r w:rsidR="00B30BC4"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75AC5F1E" w14:textId="77777777" w:rsidR="00B30BC4" w:rsidRPr="000E72B7" w:rsidRDefault="00B30BC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0C9EFAA" w14:textId="77777777" w:rsidR="00B30BC4" w:rsidRPr="000E72B7" w:rsidRDefault="00B30BC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DFC5102" w14:textId="77777777" w:rsidR="00B30BC4" w:rsidRPr="000E72B7" w:rsidRDefault="00B30BC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C0E" w:rsidRPr="006145CD" w14:paraId="0AECF08C" w14:textId="77777777">
        <w:tc>
          <w:tcPr>
            <w:tcW w:w="4050" w:type="dxa"/>
          </w:tcPr>
          <w:p w14:paraId="1225CDFE" w14:textId="77777777" w:rsidR="00457C0E" w:rsidRPr="004F5468" w:rsidRDefault="00457C0E" w:rsidP="001C2D49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F5C413F" w14:textId="3092BF3C" w:rsidR="00457C0E" w:rsidRPr="006145CD" w:rsidRDefault="001C2D49" w:rsidP="001C2D49">
            <w:pPr>
              <w:pStyle w:val="Bo-Blankline"/>
              <w:ind w:left="-110" w:right="-11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C85FC4" w:rsidRPr="00C85FC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213FDBAA" w14:textId="77777777" w:rsidR="00457C0E" w:rsidRPr="000E72B7" w:rsidRDefault="00457C0E" w:rsidP="001C2D49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DAD111" w14:textId="4FF8E47F" w:rsidR="00457C0E" w:rsidRPr="006145CD" w:rsidRDefault="00457C0E" w:rsidP="001C2D49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4A933784" w14:textId="77777777" w:rsidR="00457C0E" w:rsidRPr="000E72B7" w:rsidRDefault="00457C0E" w:rsidP="001C2D49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C5A197" w14:textId="27CAB484" w:rsidR="00457C0E" w:rsidRPr="006145CD" w:rsidRDefault="001C2D49" w:rsidP="001C2D49">
            <w:pPr>
              <w:pStyle w:val="Bo-Blankline"/>
              <w:ind w:left="-110" w:right="-11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C85FC4" w:rsidRPr="00C85FC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14D4E125" w14:textId="77777777" w:rsidR="00457C0E" w:rsidRPr="000E72B7" w:rsidRDefault="00457C0E" w:rsidP="001C2D49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CE0043" w14:textId="0A14BD6D" w:rsidR="00457C0E" w:rsidRPr="006145CD" w:rsidRDefault="00457C0E" w:rsidP="001C2D49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57C0E" w:rsidRPr="000E72B7" w14:paraId="7669D994" w14:textId="77777777">
        <w:tc>
          <w:tcPr>
            <w:tcW w:w="4050" w:type="dxa"/>
          </w:tcPr>
          <w:p w14:paraId="3ED4D50B" w14:textId="77777777" w:rsidR="00457C0E" w:rsidRPr="00255AC3" w:rsidRDefault="00457C0E" w:rsidP="001C2D49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FDEAF4" w14:textId="57A42CB9" w:rsidR="00457C0E" w:rsidRPr="000E72B7" w:rsidRDefault="00457C0E" w:rsidP="00457C0E">
            <w:pPr>
              <w:pStyle w:val="Bo-Blankline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792B51F4" w14:textId="77777777" w:rsidR="00457C0E" w:rsidRPr="000E72B7" w:rsidRDefault="00457C0E" w:rsidP="00457C0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F3EA24" w14:textId="5AE0446A" w:rsidR="00457C0E" w:rsidRPr="000E72B7" w:rsidRDefault="00457C0E" w:rsidP="00457C0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616A1B27" w14:textId="77777777" w:rsidR="00457C0E" w:rsidRPr="000E72B7" w:rsidRDefault="00457C0E" w:rsidP="00457C0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A08A39" w14:textId="019DCAC0" w:rsidR="00457C0E" w:rsidRPr="000E72B7" w:rsidRDefault="00457C0E" w:rsidP="00457C0E">
            <w:pPr>
              <w:pStyle w:val="Bo-Blankline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2FE38B7E" w14:textId="77777777" w:rsidR="00457C0E" w:rsidRPr="000E72B7" w:rsidRDefault="00457C0E" w:rsidP="00457C0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6B31FF" w14:textId="191F5D63" w:rsidR="00457C0E" w:rsidRPr="000E72B7" w:rsidRDefault="00457C0E" w:rsidP="00457C0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E376D0" w:rsidRPr="000E72B7" w14:paraId="7359542D" w14:textId="77777777">
        <w:tc>
          <w:tcPr>
            <w:tcW w:w="4050" w:type="dxa"/>
          </w:tcPr>
          <w:p w14:paraId="55CCE9B7" w14:textId="77777777" w:rsidR="00E376D0" w:rsidRPr="000E72B7" w:rsidRDefault="00E376D0" w:rsidP="00E376D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312F0180" w14:textId="77777777" w:rsidR="00E376D0" w:rsidRPr="000E72B7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376D0" w:rsidRPr="000E72B7" w14:paraId="075F3C37" w14:textId="77777777">
        <w:tc>
          <w:tcPr>
            <w:tcW w:w="4050" w:type="dxa"/>
          </w:tcPr>
          <w:p w14:paraId="44FF49E5" w14:textId="77777777" w:rsidR="00E376D0" w:rsidRPr="000E72B7" w:rsidRDefault="00E376D0" w:rsidP="00E376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10C2A04C" w14:textId="77777777" w:rsidR="00E376D0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58C4FBD" w14:textId="77777777" w:rsidR="00E376D0" w:rsidRPr="000E72B7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2DBCE1E" w14:textId="77777777" w:rsidR="00E376D0" w:rsidRPr="000E72B7" w:rsidRDefault="00E376D0" w:rsidP="00E376D0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57F212E" w14:textId="77777777" w:rsidR="00E376D0" w:rsidRPr="000E72B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2891BD" w14:textId="77777777" w:rsidR="00E376D0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6BEA0F" w14:textId="77777777" w:rsidR="00E376D0" w:rsidRPr="000E72B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FF1897" w14:textId="77777777" w:rsidR="00E376D0" w:rsidRPr="000E72B7" w:rsidRDefault="00E376D0" w:rsidP="00E376D0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F2A4E" w:rsidRPr="000E72B7" w14:paraId="6CE715E9" w14:textId="77777777">
        <w:tc>
          <w:tcPr>
            <w:tcW w:w="4050" w:type="dxa"/>
          </w:tcPr>
          <w:p w14:paraId="6B95B7E9" w14:textId="7EA82227" w:rsidR="002F2A4E" w:rsidRPr="000E72B7" w:rsidRDefault="002F2A4E" w:rsidP="002F2A4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  <w:shd w:val="clear" w:color="auto" w:fill="auto"/>
          </w:tcPr>
          <w:p w14:paraId="69BD4CBE" w14:textId="23E245BF" w:rsidR="002F2A4E" w:rsidRPr="000E72B7" w:rsidRDefault="002F2A4E" w:rsidP="002F2A4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1,529,328</w:t>
            </w:r>
          </w:p>
        </w:tc>
        <w:tc>
          <w:tcPr>
            <w:tcW w:w="270" w:type="dxa"/>
            <w:shd w:val="clear" w:color="auto" w:fill="auto"/>
          </w:tcPr>
          <w:p w14:paraId="1E3612D5" w14:textId="77777777" w:rsidR="002F2A4E" w:rsidRPr="000E72B7" w:rsidRDefault="002F2A4E" w:rsidP="002F2A4E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B7D27E2" w14:textId="1830D848" w:rsidR="002F2A4E" w:rsidRPr="000E72B7" w:rsidRDefault="002F2A4E" w:rsidP="002F2A4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1,606,751</w:t>
            </w:r>
          </w:p>
        </w:tc>
        <w:tc>
          <w:tcPr>
            <w:tcW w:w="270" w:type="dxa"/>
            <w:shd w:val="clear" w:color="auto" w:fill="auto"/>
          </w:tcPr>
          <w:p w14:paraId="2B6FCCEA" w14:textId="77777777" w:rsidR="002F2A4E" w:rsidRPr="000E72B7" w:rsidRDefault="002F2A4E" w:rsidP="002F2A4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14EF3E" w14:textId="2A0C3544" w:rsidR="002F2A4E" w:rsidRPr="000E72B7" w:rsidRDefault="002F2A4E" w:rsidP="002F2A4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1,529,3</w:t>
            </w:r>
            <w:r w:rsidR="00B931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6D2B0D3D" w14:textId="77777777" w:rsidR="002F2A4E" w:rsidRPr="000E72B7" w:rsidRDefault="002F2A4E" w:rsidP="002F2A4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A7D6C5" w14:textId="7403BF9F" w:rsidR="002F2A4E" w:rsidRPr="000E72B7" w:rsidRDefault="002F2A4E" w:rsidP="002F2A4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1,606,751</w:t>
            </w:r>
          </w:p>
        </w:tc>
      </w:tr>
      <w:tr w:rsidR="002F2A4E" w:rsidRPr="000056FC" w14:paraId="0ED06503" w14:textId="77777777">
        <w:tc>
          <w:tcPr>
            <w:tcW w:w="4050" w:type="dxa"/>
          </w:tcPr>
          <w:p w14:paraId="78407D62" w14:textId="77777777" w:rsidR="002F2A4E" w:rsidRPr="000E72B7" w:rsidRDefault="002F2A4E" w:rsidP="002F2A4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5D170E9D" w14:textId="77777777" w:rsidR="002F2A4E" w:rsidRPr="000E72B7" w:rsidRDefault="002F2A4E" w:rsidP="002F2A4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8987A2B" w14:textId="77777777" w:rsidR="002F2A4E" w:rsidRPr="000E72B7" w:rsidRDefault="002F2A4E" w:rsidP="002F2A4E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C93BB5B" w14:textId="77777777" w:rsidR="002F2A4E" w:rsidRPr="000E72B7" w:rsidRDefault="002F2A4E" w:rsidP="002F2A4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A8775EF" w14:textId="77777777" w:rsidR="002F2A4E" w:rsidRPr="000E72B7" w:rsidRDefault="002F2A4E" w:rsidP="002F2A4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C456F9" w14:textId="77777777" w:rsidR="002F2A4E" w:rsidRPr="000E72B7" w:rsidRDefault="002F2A4E" w:rsidP="002F2A4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495FC1" w14:textId="77777777" w:rsidR="002F2A4E" w:rsidRPr="000056FC" w:rsidRDefault="002F2A4E" w:rsidP="002F2A4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EB4C06" w14:textId="77777777" w:rsidR="002F2A4E" w:rsidRPr="000056FC" w:rsidRDefault="002F2A4E" w:rsidP="002F2A4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F2A4E" w:rsidRPr="000E72B7" w14:paraId="7F91D451" w14:textId="77777777" w:rsidTr="000E702F">
        <w:tc>
          <w:tcPr>
            <w:tcW w:w="4050" w:type="dxa"/>
          </w:tcPr>
          <w:p w14:paraId="6BBFEDF8" w14:textId="77777777" w:rsidR="002F2A4E" w:rsidRPr="000E72B7" w:rsidRDefault="002F2A4E" w:rsidP="002F2A4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  <w:shd w:val="clear" w:color="auto" w:fill="auto"/>
          </w:tcPr>
          <w:p w14:paraId="3D1920AE" w14:textId="4665E2D3" w:rsidR="002F2A4E" w:rsidRPr="000E72B7" w:rsidRDefault="002F2A4E" w:rsidP="002F2A4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75,0</w:t>
            </w:r>
            <w:r w:rsidR="00F363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807881C" w14:textId="77777777" w:rsidR="002F2A4E" w:rsidRPr="000E72B7" w:rsidRDefault="002F2A4E" w:rsidP="002F2A4E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FD45EF" w14:textId="24E5F9AE" w:rsidR="002F2A4E" w:rsidRPr="000E72B7" w:rsidRDefault="002F2A4E" w:rsidP="002F2A4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78,527</w:t>
            </w:r>
          </w:p>
        </w:tc>
        <w:tc>
          <w:tcPr>
            <w:tcW w:w="270" w:type="dxa"/>
            <w:shd w:val="clear" w:color="auto" w:fill="auto"/>
          </w:tcPr>
          <w:p w14:paraId="4670984C" w14:textId="77777777" w:rsidR="002F2A4E" w:rsidRPr="000E72B7" w:rsidRDefault="002F2A4E" w:rsidP="002F2A4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F7778" w14:textId="76494052" w:rsidR="002F2A4E" w:rsidRPr="000E72B7" w:rsidRDefault="00F3636F" w:rsidP="002F2A4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75,013</w:t>
            </w:r>
          </w:p>
        </w:tc>
        <w:tc>
          <w:tcPr>
            <w:tcW w:w="270" w:type="dxa"/>
          </w:tcPr>
          <w:p w14:paraId="62E72AF5" w14:textId="77777777" w:rsidR="002F2A4E" w:rsidRPr="000E72B7" w:rsidRDefault="002F2A4E" w:rsidP="002F2A4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67D637" w14:textId="4EDB28E0" w:rsidR="002F2A4E" w:rsidRPr="000E72B7" w:rsidRDefault="002F2A4E" w:rsidP="002F2A4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78,527</w:t>
            </w:r>
          </w:p>
        </w:tc>
      </w:tr>
      <w:tr w:rsidR="002F2A4E" w:rsidRPr="000E72B7" w14:paraId="27C78C4C" w14:textId="77777777" w:rsidTr="000E702F">
        <w:tc>
          <w:tcPr>
            <w:tcW w:w="4050" w:type="dxa"/>
          </w:tcPr>
          <w:p w14:paraId="188B2D8D" w14:textId="77777777" w:rsidR="002F2A4E" w:rsidRPr="000E72B7" w:rsidRDefault="002F2A4E" w:rsidP="002F2A4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2E5F3318" w14:textId="73650EA6" w:rsidR="002F2A4E" w:rsidRPr="000E72B7" w:rsidRDefault="002F2A4E" w:rsidP="002F2A4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3,942</w:t>
            </w:r>
          </w:p>
        </w:tc>
        <w:tc>
          <w:tcPr>
            <w:tcW w:w="270" w:type="dxa"/>
            <w:shd w:val="clear" w:color="auto" w:fill="auto"/>
          </w:tcPr>
          <w:p w14:paraId="1537F464" w14:textId="77777777" w:rsidR="002F2A4E" w:rsidRPr="000E72B7" w:rsidRDefault="002F2A4E" w:rsidP="002F2A4E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A75D8C" w14:textId="25A8528B" w:rsidR="002F2A4E" w:rsidRPr="000E72B7" w:rsidRDefault="002F2A4E" w:rsidP="002F2A4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641</w:t>
            </w:r>
          </w:p>
        </w:tc>
        <w:tc>
          <w:tcPr>
            <w:tcW w:w="270" w:type="dxa"/>
            <w:shd w:val="clear" w:color="auto" w:fill="auto"/>
          </w:tcPr>
          <w:p w14:paraId="15BC86B3" w14:textId="77777777" w:rsidR="002F2A4E" w:rsidRPr="000E72B7" w:rsidRDefault="002F2A4E" w:rsidP="002F2A4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83566" w14:textId="690112DE" w:rsidR="002F2A4E" w:rsidRPr="000E72B7" w:rsidRDefault="002F2A4E" w:rsidP="002F2A4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3,942</w:t>
            </w:r>
          </w:p>
        </w:tc>
        <w:tc>
          <w:tcPr>
            <w:tcW w:w="270" w:type="dxa"/>
          </w:tcPr>
          <w:p w14:paraId="107588FD" w14:textId="77777777" w:rsidR="002F2A4E" w:rsidRPr="000E72B7" w:rsidRDefault="002F2A4E" w:rsidP="002F2A4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14FA00" w14:textId="48BC0BCA" w:rsidR="002F2A4E" w:rsidRPr="000E72B7" w:rsidRDefault="002F2A4E" w:rsidP="002F2A4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641</w:t>
            </w:r>
          </w:p>
        </w:tc>
      </w:tr>
      <w:tr w:rsidR="002F2A4E" w:rsidRPr="000E72B7" w14:paraId="52AD8061" w14:textId="77777777" w:rsidTr="000E702F">
        <w:tc>
          <w:tcPr>
            <w:tcW w:w="4050" w:type="dxa"/>
          </w:tcPr>
          <w:p w14:paraId="2D5DFF3A" w14:textId="77777777" w:rsidR="002F2A4E" w:rsidRPr="000E72B7" w:rsidRDefault="002F2A4E" w:rsidP="002F2A4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0A150FB8" w14:textId="06EFEA26" w:rsidR="002F2A4E" w:rsidRPr="000E72B7" w:rsidRDefault="002F2A4E" w:rsidP="00164936">
            <w:pPr>
              <w:spacing w:line="240" w:lineRule="auto"/>
              <w:ind w:left="-103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08A96F" w14:textId="77777777" w:rsidR="002F2A4E" w:rsidRPr="000E72B7" w:rsidRDefault="002F2A4E" w:rsidP="002F2A4E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58EBE1" w14:textId="4573592A" w:rsidR="002F2A4E" w:rsidRPr="000E72B7" w:rsidRDefault="002F2A4E" w:rsidP="002F2A4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  <w:shd w:val="clear" w:color="auto" w:fill="auto"/>
          </w:tcPr>
          <w:p w14:paraId="265DE770" w14:textId="77777777" w:rsidR="002F2A4E" w:rsidRPr="000E72B7" w:rsidRDefault="002F2A4E" w:rsidP="002F2A4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47F36" w14:textId="693DCA34" w:rsidR="002F2A4E" w:rsidRPr="000E72B7" w:rsidRDefault="002F2A4E" w:rsidP="002F2A4E">
            <w:pPr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5113E6B" w14:textId="77777777" w:rsidR="002F2A4E" w:rsidRPr="000E72B7" w:rsidRDefault="002F2A4E" w:rsidP="002F2A4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9455D5" w14:textId="711D2C3B" w:rsidR="002F2A4E" w:rsidRPr="000E72B7" w:rsidRDefault="002F2A4E" w:rsidP="002F2A4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</w:tr>
      <w:tr w:rsidR="002F2A4E" w:rsidRPr="000E72B7" w14:paraId="316B61F0" w14:textId="77777777" w:rsidTr="000E702F">
        <w:tc>
          <w:tcPr>
            <w:tcW w:w="4050" w:type="dxa"/>
          </w:tcPr>
          <w:p w14:paraId="6522E553" w14:textId="77777777" w:rsidR="002F2A4E" w:rsidRPr="000E72B7" w:rsidRDefault="002F2A4E" w:rsidP="002F2A4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080" w:type="dxa"/>
            <w:shd w:val="clear" w:color="auto" w:fill="auto"/>
          </w:tcPr>
          <w:p w14:paraId="06C48410" w14:textId="3CF66063" w:rsidR="002F2A4E" w:rsidRPr="000E72B7" w:rsidRDefault="002F2A4E" w:rsidP="00164936">
            <w:pPr>
              <w:spacing w:line="240" w:lineRule="auto"/>
              <w:ind w:left="-103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0B044C" w14:textId="77777777" w:rsidR="002F2A4E" w:rsidRPr="000E72B7" w:rsidRDefault="002F2A4E" w:rsidP="002F2A4E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B0B114" w14:textId="753082B6" w:rsidR="002F2A4E" w:rsidRPr="000E72B7" w:rsidRDefault="002F2A4E" w:rsidP="002F2A4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  <w:shd w:val="clear" w:color="auto" w:fill="auto"/>
          </w:tcPr>
          <w:p w14:paraId="4E85FB18" w14:textId="77777777" w:rsidR="002F2A4E" w:rsidRPr="000E72B7" w:rsidRDefault="002F2A4E" w:rsidP="002F2A4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EB5B8" w14:textId="02831AE4" w:rsidR="002F2A4E" w:rsidRPr="000E72B7" w:rsidRDefault="002F2A4E" w:rsidP="002F2A4E">
            <w:pPr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A8DF9D5" w14:textId="77777777" w:rsidR="002F2A4E" w:rsidRPr="000E72B7" w:rsidRDefault="002F2A4E" w:rsidP="002F2A4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B63DBD" w14:textId="0736CA33" w:rsidR="002F2A4E" w:rsidRPr="000E72B7" w:rsidRDefault="002F2A4E" w:rsidP="002F2A4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</w:tr>
      <w:tr w:rsidR="002F2A4E" w:rsidRPr="000E72B7" w14:paraId="2FAE910B" w14:textId="77777777" w:rsidTr="000E702F">
        <w:tc>
          <w:tcPr>
            <w:tcW w:w="4050" w:type="dxa"/>
          </w:tcPr>
          <w:p w14:paraId="7F990BC6" w14:textId="77777777" w:rsidR="002F2A4E" w:rsidRPr="000E72B7" w:rsidRDefault="002F2A4E" w:rsidP="002F2A4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2D65B819" w14:textId="52DC92BA" w:rsidR="002F2A4E" w:rsidRPr="000E72B7" w:rsidRDefault="002F2A4E" w:rsidP="00164936">
            <w:pPr>
              <w:spacing w:line="240" w:lineRule="auto"/>
              <w:ind w:left="-103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5452A7" w14:textId="77777777" w:rsidR="002F2A4E" w:rsidRPr="000E72B7" w:rsidRDefault="002F2A4E" w:rsidP="002F2A4E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F393A7" w14:textId="611373E1" w:rsidR="002F2A4E" w:rsidRPr="000E72B7" w:rsidRDefault="002F2A4E" w:rsidP="002F2A4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1,958</w:t>
            </w:r>
          </w:p>
        </w:tc>
        <w:tc>
          <w:tcPr>
            <w:tcW w:w="270" w:type="dxa"/>
            <w:shd w:val="clear" w:color="auto" w:fill="auto"/>
          </w:tcPr>
          <w:p w14:paraId="06745659" w14:textId="77777777" w:rsidR="002F2A4E" w:rsidRPr="000E72B7" w:rsidRDefault="002F2A4E" w:rsidP="002F2A4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13E4B" w14:textId="7AAB42D0" w:rsidR="002F2A4E" w:rsidRPr="000E72B7" w:rsidRDefault="002F2A4E" w:rsidP="002F2A4E">
            <w:pPr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E5F924B" w14:textId="77777777" w:rsidR="002F2A4E" w:rsidRPr="000E72B7" w:rsidRDefault="002F2A4E" w:rsidP="002F2A4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7C3949" w14:textId="5BF7B641" w:rsidR="002F2A4E" w:rsidRPr="000E72B7" w:rsidRDefault="002F2A4E" w:rsidP="002F2A4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1,958</w:t>
            </w:r>
          </w:p>
        </w:tc>
      </w:tr>
      <w:tr w:rsidR="002F2A4E" w:rsidRPr="00125D26" w14:paraId="21267C2A" w14:textId="77777777">
        <w:tc>
          <w:tcPr>
            <w:tcW w:w="4050" w:type="dxa"/>
            <w:vAlign w:val="bottom"/>
          </w:tcPr>
          <w:p w14:paraId="56FF1F92" w14:textId="77777777" w:rsidR="002F2A4E" w:rsidRPr="000E72B7" w:rsidRDefault="002F2A4E" w:rsidP="002F2A4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6B164F" w14:textId="1A9A664A" w:rsidR="002F2A4E" w:rsidRPr="000056FC" w:rsidRDefault="002F2A4E" w:rsidP="002F2A4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1,608,283</w:t>
            </w:r>
          </w:p>
        </w:tc>
        <w:tc>
          <w:tcPr>
            <w:tcW w:w="270" w:type="dxa"/>
            <w:shd w:val="clear" w:color="auto" w:fill="auto"/>
          </w:tcPr>
          <w:p w14:paraId="6B43883F" w14:textId="77777777" w:rsidR="002F2A4E" w:rsidRPr="000E72B7" w:rsidRDefault="002F2A4E" w:rsidP="002F2A4E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CED7E5" w14:textId="42517101" w:rsidR="002F2A4E" w:rsidRPr="00125D26" w:rsidRDefault="002F2A4E" w:rsidP="002F2A4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1,689,183</w:t>
            </w:r>
          </w:p>
        </w:tc>
        <w:tc>
          <w:tcPr>
            <w:tcW w:w="270" w:type="dxa"/>
            <w:shd w:val="clear" w:color="auto" w:fill="auto"/>
          </w:tcPr>
          <w:p w14:paraId="523D1B2C" w14:textId="77777777" w:rsidR="002F2A4E" w:rsidRPr="00125D26" w:rsidRDefault="002F2A4E" w:rsidP="002F2A4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483C8E" w14:textId="6E937219" w:rsidR="002F2A4E" w:rsidRPr="00125D26" w:rsidRDefault="002F2A4E" w:rsidP="002F2A4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1,608,2</w:t>
            </w:r>
            <w:r w:rsidR="00B931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2747D7B3" w14:textId="77777777" w:rsidR="002F2A4E" w:rsidRPr="000E72B7" w:rsidRDefault="002F2A4E" w:rsidP="002F2A4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2AA5C7" w14:textId="4917D080" w:rsidR="002F2A4E" w:rsidRPr="00125D26" w:rsidRDefault="002F2A4E" w:rsidP="002F2A4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1,689,183</w:t>
            </w:r>
          </w:p>
        </w:tc>
      </w:tr>
    </w:tbl>
    <w:p w14:paraId="3CCD6D45" w14:textId="7F8DCABD" w:rsidR="00AB2D13" w:rsidRDefault="00AB2D13"/>
    <w:p w14:paraId="7DA7B1B6" w14:textId="77777777" w:rsidR="00AB2D13" w:rsidRDefault="00AB2D13">
      <w:pPr>
        <w:spacing w:line="240" w:lineRule="auto"/>
      </w:pPr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CD2B3E" w:rsidRPr="00CD2B3E" w14:paraId="22F77D8C" w14:textId="77777777">
        <w:tc>
          <w:tcPr>
            <w:tcW w:w="4050" w:type="dxa"/>
          </w:tcPr>
          <w:p w14:paraId="46EE6FEF" w14:textId="612F1A0A" w:rsidR="00CD2B3E" w:rsidRPr="00CD2B3E" w:rsidRDefault="00400CA7" w:rsidP="00CD2B3E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br w:type="page"/>
            </w:r>
            <w:r w:rsidR="00CD2B3E" w:rsidRPr="00CD2B3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44490E86" w14:textId="77777777" w:rsidR="00CD2B3E" w:rsidRPr="00CD2B3E" w:rsidRDefault="00CD2B3E" w:rsidP="00CD2B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D2B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1BEF755" w14:textId="77777777" w:rsidR="00CD2B3E" w:rsidRPr="00CD2B3E" w:rsidRDefault="00CD2B3E" w:rsidP="00CD2B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56234AC0" w14:textId="77777777" w:rsidR="00CD2B3E" w:rsidRPr="00CD2B3E" w:rsidRDefault="00CD2B3E" w:rsidP="00CD2B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D2B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C0E" w:rsidRPr="00CD2B3E" w14:paraId="45BB1E2B" w14:textId="77777777">
        <w:tc>
          <w:tcPr>
            <w:tcW w:w="4050" w:type="dxa"/>
          </w:tcPr>
          <w:p w14:paraId="0B981684" w14:textId="77777777" w:rsidR="00457C0E" w:rsidRPr="00CD2B3E" w:rsidRDefault="00457C0E" w:rsidP="001C2D49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4A47156" w14:textId="1E0EF1ED" w:rsidR="00457C0E" w:rsidRPr="00CD2B3E" w:rsidRDefault="001C2D49" w:rsidP="001C2D49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eastAsia="x-non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C85FC4" w:rsidRPr="00C85FC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139CD09A" w14:textId="77777777" w:rsidR="00457C0E" w:rsidRPr="00CD2B3E" w:rsidRDefault="00457C0E" w:rsidP="001C2D49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FB6E0E" w14:textId="1F32CD50" w:rsidR="00457C0E" w:rsidRPr="00CD2B3E" w:rsidRDefault="00457C0E" w:rsidP="001C2D49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25B9B4DA" w14:textId="77777777" w:rsidR="00457C0E" w:rsidRPr="00CD2B3E" w:rsidRDefault="00457C0E" w:rsidP="001C2D49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5BD7A7" w14:textId="5FD5BC20" w:rsidR="00457C0E" w:rsidRPr="00457C0E" w:rsidRDefault="001C2D49" w:rsidP="001C2D49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eastAsia="x-non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C85FC4" w:rsidRPr="00C85FC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3E6D04F3" w14:textId="77777777" w:rsidR="00457C0E" w:rsidRPr="00457C0E" w:rsidRDefault="00457C0E" w:rsidP="001C2D49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63AB9A" w14:textId="11EB7441" w:rsidR="00457C0E" w:rsidRPr="00457C0E" w:rsidRDefault="00457C0E" w:rsidP="001C2D49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57C0E" w:rsidRPr="00CD2B3E" w14:paraId="45FC1EEA" w14:textId="77777777">
        <w:tc>
          <w:tcPr>
            <w:tcW w:w="4050" w:type="dxa"/>
          </w:tcPr>
          <w:p w14:paraId="36812EC3" w14:textId="77777777" w:rsidR="00457C0E" w:rsidRPr="00CD2B3E" w:rsidRDefault="00457C0E" w:rsidP="001C2D49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EBD233" w14:textId="14973537" w:rsidR="00457C0E" w:rsidRPr="00CD2B3E" w:rsidRDefault="00457C0E" w:rsidP="00457C0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35EB9C76" w14:textId="77777777" w:rsidR="00457C0E" w:rsidRPr="00CD2B3E" w:rsidRDefault="00457C0E" w:rsidP="00457C0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DE1B9B" w14:textId="67FFE5A7" w:rsidR="00457C0E" w:rsidRPr="00CD2B3E" w:rsidRDefault="00457C0E" w:rsidP="00457C0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25D5E0C0" w14:textId="77777777" w:rsidR="00457C0E" w:rsidRPr="00CD2B3E" w:rsidRDefault="00457C0E" w:rsidP="00457C0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1BFE9E" w14:textId="3A0C3EB1" w:rsidR="00457C0E" w:rsidRPr="00457C0E" w:rsidRDefault="00457C0E" w:rsidP="00457C0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x-none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6203B735" w14:textId="77777777" w:rsidR="00457C0E" w:rsidRPr="00457C0E" w:rsidRDefault="00457C0E" w:rsidP="00457C0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9854DB" w14:textId="2E6D76FC" w:rsidR="00457C0E" w:rsidRPr="00457C0E" w:rsidRDefault="00457C0E" w:rsidP="00457C0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E376D0" w:rsidRPr="00CD2B3E" w14:paraId="3C9EEC0F" w14:textId="77777777">
        <w:tc>
          <w:tcPr>
            <w:tcW w:w="4050" w:type="dxa"/>
          </w:tcPr>
          <w:p w14:paraId="743ACA2D" w14:textId="77777777" w:rsidR="00E376D0" w:rsidRPr="00CD2B3E" w:rsidRDefault="00E376D0" w:rsidP="00E376D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0E6B1204" w14:textId="77777777" w:rsidR="00E376D0" w:rsidRPr="00CD2B3E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B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D2B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D2B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376D0" w:rsidRPr="00CD2B3E" w14:paraId="0423D4F5" w14:textId="77777777">
        <w:tc>
          <w:tcPr>
            <w:tcW w:w="4050" w:type="dxa"/>
          </w:tcPr>
          <w:p w14:paraId="37D2D5AA" w14:textId="3876F29F" w:rsidR="00E376D0" w:rsidRPr="00784A86" w:rsidRDefault="00E376D0" w:rsidP="00E376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4A86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</w:tcPr>
          <w:p w14:paraId="2E5BA8E9" w14:textId="77777777" w:rsidR="00E376D0" w:rsidRPr="00784A86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D6BB76F" w14:textId="77777777" w:rsidR="00E376D0" w:rsidRPr="00784A86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68C70E" w14:textId="77777777" w:rsidR="00E376D0" w:rsidRPr="00784A86" w:rsidRDefault="00E376D0" w:rsidP="00E376D0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6A96AF4" w14:textId="77777777" w:rsidR="00E376D0" w:rsidRPr="00784A86" w:rsidRDefault="00E376D0" w:rsidP="00E376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0C79110C" w14:textId="77777777" w:rsidR="00E376D0" w:rsidRPr="00784A86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B8FBD3F" w14:textId="77777777" w:rsidR="00E376D0" w:rsidRPr="00784A86" w:rsidRDefault="00E376D0" w:rsidP="00E376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45BE317" w14:textId="77777777" w:rsidR="00E376D0" w:rsidRPr="00784A86" w:rsidRDefault="00E376D0" w:rsidP="00E376D0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376D0" w:rsidRPr="00CD2B3E" w14:paraId="5398CF3D" w14:textId="77777777">
        <w:tc>
          <w:tcPr>
            <w:tcW w:w="4050" w:type="dxa"/>
          </w:tcPr>
          <w:p w14:paraId="05EF90A6" w14:textId="71422E3C" w:rsidR="00E376D0" w:rsidRPr="00784A86" w:rsidRDefault="00E376D0" w:rsidP="00E376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4A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  <w:r w:rsidRPr="00784A8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080" w:type="dxa"/>
            <w:shd w:val="clear" w:color="auto" w:fill="auto"/>
          </w:tcPr>
          <w:p w14:paraId="528CF35E" w14:textId="5C5B0DC1" w:rsidR="00E376D0" w:rsidRPr="00784A86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4613D6D" w14:textId="77777777" w:rsidR="00E376D0" w:rsidRPr="00784A86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17E3273" w14:textId="08310A0B" w:rsidR="00E376D0" w:rsidRPr="00784A86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16233EF" w14:textId="77777777" w:rsidR="00E376D0" w:rsidRPr="00784A86" w:rsidRDefault="00E376D0" w:rsidP="00E376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2F6EF63F" w14:textId="70BC7067" w:rsidR="00E376D0" w:rsidRPr="00784A86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EE99EFC" w14:textId="77777777" w:rsidR="00E376D0" w:rsidRPr="00784A86" w:rsidRDefault="00E376D0" w:rsidP="00E376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385158E" w14:textId="5823CEAC" w:rsidR="00E376D0" w:rsidRPr="00784A86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0060F" w:rsidRPr="00CD2B3E" w14:paraId="40E6B4BA" w14:textId="77777777" w:rsidTr="00E60DF6">
        <w:tc>
          <w:tcPr>
            <w:tcW w:w="4050" w:type="dxa"/>
          </w:tcPr>
          <w:p w14:paraId="72C06CEC" w14:textId="673B49C4" w:rsidR="0050060F" w:rsidRPr="00784A86" w:rsidRDefault="0050060F" w:rsidP="005006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A8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ศูนย์กระจายสินค้า ทีพีไอ จำกัด</w:t>
            </w:r>
          </w:p>
        </w:tc>
        <w:tc>
          <w:tcPr>
            <w:tcW w:w="1080" w:type="dxa"/>
            <w:shd w:val="clear" w:color="auto" w:fill="auto"/>
          </w:tcPr>
          <w:p w14:paraId="5B1F88A0" w14:textId="21BB3F95" w:rsidR="0050060F" w:rsidRPr="00784A86" w:rsidRDefault="007206BD" w:rsidP="000B6F55">
            <w:pPr>
              <w:spacing w:line="240" w:lineRule="auto"/>
              <w:ind w:left="-103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4A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C95BBB" w14:textId="77777777" w:rsidR="0050060F" w:rsidRPr="00784A86" w:rsidRDefault="0050060F" w:rsidP="0050060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ED10D92" w14:textId="376AAA54" w:rsidR="0050060F" w:rsidRPr="00784A86" w:rsidRDefault="0050060F" w:rsidP="003D2F09">
            <w:pPr>
              <w:spacing w:line="240" w:lineRule="auto"/>
              <w:ind w:left="-106" w:right="-108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4A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025E72" w14:textId="77777777" w:rsidR="0050060F" w:rsidRPr="00784A86" w:rsidRDefault="0050060F" w:rsidP="00500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EE3565" w14:textId="7FE387FE" w:rsidR="0050060F" w:rsidRPr="00784A86" w:rsidRDefault="007206BD" w:rsidP="00E60DF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4A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70" w:type="dxa"/>
          </w:tcPr>
          <w:p w14:paraId="2B8358CE" w14:textId="77777777" w:rsidR="0050060F" w:rsidRPr="00784A86" w:rsidRDefault="0050060F" w:rsidP="00500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vAlign w:val="bottom"/>
          </w:tcPr>
          <w:p w14:paraId="68F2AD14" w14:textId="4FADF6FA" w:rsidR="0050060F" w:rsidRPr="00784A86" w:rsidRDefault="0050060F" w:rsidP="00E60DF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4A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2,000</w:t>
            </w:r>
          </w:p>
        </w:tc>
      </w:tr>
      <w:tr w:rsidR="0050060F" w:rsidRPr="00CD2B3E" w14:paraId="1F96FB23" w14:textId="77777777" w:rsidTr="00EF36FD">
        <w:tc>
          <w:tcPr>
            <w:tcW w:w="4050" w:type="dxa"/>
          </w:tcPr>
          <w:p w14:paraId="01C1CDE0" w14:textId="529BB4B9" w:rsidR="0050060F" w:rsidRPr="00784A86" w:rsidRDefault="0050060F" w:rsidP="0050060F">
            <w:pPr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4A8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โพลีน เพาเวอร์</w:t>
            </w:r>
            <w:r w:rsidRPr="00784A8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84A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784A8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อินเตอร์เนชั่นแนล</w:t>
            </w:r>
            <w:r w:rsidRPr="00784A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  <w:r w:rsidRPr="00784A8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จำกัด</w:t>
            </w:r>
            <w:r w:rsidRPr="00784A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03CE7D" w14:textId="1088335C" w:rsidR="00391C5F" w:rsidRPr="00784A86" w:rsidRDefault="007206BD" w:rsidP="000B6F55">
            <w:pPr>
              <w:spacing w:line="240" w:lineRule="auto"/>
              <w:ind w:left="-103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4A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154929" w14:textId="77777777" w:rsidR="0050060F" w:rsidRPr="00784A86" w:rsidRDefault="0050060F" w:rsidP="0050060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A479C3" w14:textId="121524F2" w:rsidR="0050060F" w:rsidRPr="00784A86" w:rsidRDefault="0050060F" w:rsidP="003D2F09">
            <w:pPr>
              <w:spacing w:line="240" w:lineRule="auto"/>
              <w:ind w:left="-106" w:right="-108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4A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E01829" w14:textId="77777777" w:rsidR="0050060F" w:rsidRPr="00784A86" w:rsidRDefault="0050060F" w:rsidP="00500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0BD382" w14:textId="77B66142" w:rsidR="00201437" w:rsidRPr="00784A86" w:rsidRDefault="007206BD" w:rsidP="00EF36F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4A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100,000</w:t>
            </w:r>
          </w:p>
        </w:tc>
        <w:tc>
          <w:tcPr>
            <w:tcW w:w="270" w:type="dxa"/>
          </w:tcPr>
          <w:p w14:paraId="0BBDEA50" w14:textId="77777777" w:rsidR="0050060F" w:rsidRPr="00784A86" w:rsidRDefault="0050060F" w:rsidP="00500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vAlign w:val="bottom"/>
          </w:tcPr>
          <w:p w14:paraId="0FD2A880" w14:textId="5FE8AD4F" w:rsidR="0050060F" w:rsidRPr="00784A86" w:rsidRDefault="0050060F" w:rsidP="005006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4A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100,000</w:t>
            </w:r>
          </w:p>
        </w:tc>
      </w:tr>
      <w:tr w:rsidR="0050060F" w:rsidRPr="00CD2B3E" w14:paraId="427B8C2C" w14:textId="77777777">
        <w:tc>
          <w:tcPr>
            <w:tcW w:w="4050" w:type="dxa"/>
          </w:tcPr>
          <w:p w14:paraId="128C4AC6" w14:textId="400CA4DD" w:rsidR="0050060F" w:rsidRPr="00784A86" w:rsidRDefault="0050060F" w:rsidP="005006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A8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พลังชีวมวล จำกัด</w:t>
            </w:r>
          </w:p>
        </w:tc>
        <w:tc>
          <w:tcPr>
            <w:tcW w:w="1080" w:type="dxa"/>
            <w:shd w:val="clear" w:color="auto" w:fill="auto"/>
          </w:tcPr>
          <w:p w14:paraId="2B1D4ED2" w14:textId="699392BF" w:rsidR="0050060F" w:rsidRPr="00784A86" w:rsidRDefault="007206BD" w:rsidP="000B6F55">
            <w:pPr>
              <w:spacing w:line="240" w:lineRule="auto"/>
              <w:ind w:left="-103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4A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658D4E" w14:textId="77777777" w:rsidR="0050060F" w:rsidRPr="00784A86" w:rsidRDefault="0050060F" w:rsidP="0050060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8EAB9F6" w14:textId="503715E1" w:rsidR="0050060F" w:rsidRPr="00784A86" w:rsidRDefault="0050060F" w:rsidP="003D2F09">
            <w:pPr>
              <w:spacing w:line="240" w:lineRule="auto"/>
              <w:ind w:left="-106" w:right="-108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4A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ECD6EE" w14:textId="77777777" w:rsidR="0050060F" w:rsidRPr="00784A86" w:rsidRDefault="0050060F" w:rsidP="00500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5BFE23A7" w14:textId="694595D8" w:rsidR="0050060F" w:rsidRPr="00784A86" w:rsidRDefault="007206BD" w:rsidP="005006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4A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180,000</w:t>
            </w:r>
          </w:p>
        </w:tc>
        <w:tc>
          <w:tcPr>
            <w:tcW w:w="270" w:type="dxa"/>
          </w:tcPr>
          <w:p w14:paraId="3FAAAA8A" w14:textId="77777777" w:rsidR="0050060F" w:rsidRPr="00784A86" w:rsidRDefault="0050060F" w:rsidP="00500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115D470E" w14:textId="7C4D9D64" w:rsidR="0050060F" w:rsidRPr="00784A86" w:rsidRDefault="0050060F" w:rsidP="005006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4A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180,000</w:t>
            </w:r>
          </w:p>
        </w:tc>
      </w:tr>
      <w:tr w:rsidR="0050060F" w:rsidRPr="00CD2B3E" w14:paraId="6C6BC40F" w14:textId="77777777" w:rsidTr="007508C5">
        <w:tc>
          <w:tcPr>
            <w:tcW w:w="4050" w:type="dxa"/>
          </w:tcPr>
          <w:p w14:paraId="02BA4127" w14:textId="747A8F36" w:rsidR="0050060F" w:rsidRPr="00784A86" w:rsidRDefault="0050060F" w:rsidP="0050060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84A8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3E622100" w14:textId="1DE2EA0E" w:rsidR="0050060F" w:rsidRPr="00784A86" w:rsidRDefault="0050060F" w:rsidP="005006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598E0CE" w14:textId="77777777" w:rsidR="0050060F" w:rsidRPr="00784A86" w:rsidRDefault="0050060F" w:rsidP="0050060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4F52D94" w14:textId="77777777" w:rsidR="0050060F" w:rsidRPr="00784A86" w:rsidRDefault="0050060F" w:rsidP="005006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CE27270" w14:textId="77777777" w:rsidR="0050060F" w:rsidRPr="00784A86" w:rsidRDefault="0050060F" w:rsidP="00500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064D0D34" w14:textId="77777777" w:rsidR="0050060F" w:rsidRPr="00784A86" w:rsidRDefault="0050060F" w:rsidP="005006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00478D" w14:textId="77777777" w:rsidR="0050060F" w:rsidRPr="00784A86" w:rsidRDefault="0050060F" w:rsidP="00500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06C5C6E4" w14:textId="77777777" w:rsidR="0050060F" w:rsidRPr="00784A86" w:rsidRDefault="0050060F" w:rsidP="005006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0060F" w:rsidRPr="00CD2B3E" w14:paraId="0AE31002" w14:textId="77777777" w:rsidTr="00756DA7">
        <w:tc>
          <w:tcPr>
            <w:tcW w:w="4050" w:type="dxa"/>
          </w:tcPr>
          <w:p w14:paraId="0D5325DA" w14:textId="01DEE68B" w:rsidR="0050060F" w:rsidRPr="00784A86" w:rsidRDefault="0050060F" w:rsidP="005006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4A8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ไนเตรทไทย จำกัด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9DFE2A1" w14:textId="3C1188BF" w:rsidR="0050060F" w:rsidRPr="00784A86" w:rsidRDefault="00756DA7" w:rsidP="00692788">
            <w:pPr>
              <w:tabs>
                <w:tab w:val="decimal" w:pos="88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4A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100,000</w:t>
            </w:r>
          </w:p>
        </w:tc>
        <w:tc>
          <w:tcPr>
            <w:tcW w:w="270" w:type="dxa"/>
            <w:shd w:val="clear" w:color="auto" w:fill="auto"/>
          </w:tcPr>
          <w:p w14:paraId="2D060A70" w14:textId="77777777" w:rsidR="0050060F" w:rsidRPr="00784A86" w:rsidRDefault="0050060F" w:rsidP="0050060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BCB3D42" w14:textId="6C4F3AE4" w:rsidR="0050060F" w:rsidRPr="00784A86" w:rsidRDefault="0050060F" w:rsidP="005006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4A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310,400</w:t>
            </w:r>
          </w:p>
        </w:tc>
        <w:tc>
          <w:tcPr>
            <w:tcW w:w="270" w:type="dxa"/>
            <w:shd w:val="clear" w:color="auto" w:fill="auto"/>
          </w:tcPr>
          <w:p w14:paraId="1EF9ED43" w14:textId="77777777" w:rsidR="0050060F" w:rsidRPr="00784A86" w:rsidRDefault="0050060F" w:rsidP="00500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50FE679" w14:textId="60699065" w:rsidR="0050060F" w:rsidRPr="00784A86" w:rsidRDefault="00756DA7" w:rsidP="005006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4A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100,000</w:t>
            </w:r>
          </w:p>
        </w:tc>
        <w:tc>
          <w:tcPr>
            <w:tcW w:w="270" w:type="dxa"/>
          </w:tcPr>
          <w:p w14:paraId="7E09A691" w14:textId="77777777" w:rsidR="0050060F" w:rsidRPr="00784A86" w:rsidRDefault="0050060F" w:rsidP="00500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47F732" w14:textId="489C0288" w:rsidR="0050060F" w:rsidRPr="00784A86" w:rsidRDefault="0050060F" w:rsidP="005006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4A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310,400</w:t>
            </w:r>
          </w:p>
        </w:tc>
      </w:tr>
      <w:tr w:rsidR="0050060F" w:rsidRPr="00CD2B3E" w14:paraId="4A7F8402" w14:textId="77777777" w:rsidTr="00756DA7">
        <w:tc>
          <w:tcPr>
            <w:tcW w:w="4050" w:type="dxa"/>
          </w:tcPr>
          <w:p w14:paraId="58057C36" w14:textId="5C73F3FD" w:rsidR="0050060F" w:rsidRPr="00784A86" w:rsidRDefault="0050060F" w:rsidP="0050060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4A8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7B00D3" w14:textId="1DC66A77" w:rsidR="0050060F" w:rsidRPr="00784A86" w:rsidRDefault="00756DA7" w:rsidP="00692788">
            <w:pPr>
              <w:tabs>
                <w:tab w:val="decimal" w:pos="880"/>
              </w:tabs>
              <w:spacing w:line="240" w:lineRule="auto"/>
              <w:ind w:left="-10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4A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100,000</w:t>
            </w:r>
          </w:p>
        </w:tc>
        <w:tc>
          <w:tcPr>
            <w:tcW w:w="270" w:type="dxa"/>
            <w:shd w:val="clear" w:color="auto" w:fill="auto"/>
          </w:tcPr>
          <w:p w14:paraId="3ADB9D5B" w14:textId="77777777" w:rsidR="0050060F" w:rsidRPr="00784A86" w:rsidRDefault="0050060F" w:rsidP="0050060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308BD2" w14:textId="36933B15" w:rsidR="0050060F" w:rsidRPr="00784A86" w:rsidRDefault="0050060F" w:rsidP="005006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4A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310,400</w:t>
            </w:r>
          </w:p>
        </w:tc>
        <w:tc>
          <w:tcPr>
            <w:tcW w:w="270" w:type="dxa"/>
            <w:shd w:val="clear" w:color="auto" w:fill="auto"/>
          </w:tcPr>
          <w:p w14:paraId="5F70B002" w14:textId="77777777" w:rsidR="0050060F" w:rsidRPr="00784A86" w:rsidRDefault="0050060F" w:rsidP="00500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1D29D4" w14:textId="12D88C39" w:rsidR="0050060F" w:rsidRPr="00784A86" w:rsidRDefault="00756DA7" w:rsidP="005006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4A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382,000</w:t>
            </w:r>
          </w:p>
        </w:tc>
        <w:tc>
          <w:tcPr>
            <w:tcW w:w="270" w:type="dxa"/>
          </w:tcPr>
          <w:p w14:paraId="56DA491C" w14:textId="77777777" w:rsidR="0050060F" w:rsidRPr="00784A86" w:rsidRDefault="0050060F" w:rsidP="00500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339FA0" w14:textId="241A0954" w:rsidR="0050060F" w:rsidRPr="00784A86" w:rsidRDefault="0050060F" w:rsidP="005006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4A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592,400</w:t>
            </w:r>
          </w:p>
        </w:tc>
      </w:tr>
    </w:tbl>
    <w:p w14:paraId="1DD01756" w14:textId="25599977" w:rsidR="00216183" w:rsidRDefault="00216183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487B1196" w14:textId="2FE5CC01" w:rsidR="001229FB" w:rsidRPr="00455790" w:rsidRDefault="001229FB" w:rsidP="00BD376E">
      <w:pPr>
        <w:spacing w:line="240" w:lineRule="auto"/>
        <w:ind w:left="540" w:right="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55790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345E8707" w14:textId="77777777" w:rsidR="001229FB" w:rsidRPr="00455790" w:rsidRDefault="001229FB" w:rsidP="004827CC">
      <w:pPr>
        <w:pStyle w:val="Ang15"/>
      </w:pPr>
    </w:p>
    <w:p w14:paraId="296EE1B9" w14:textId="455CDCB6" w:rsidR="001229FB" w:rsidRPr="00455790" w:rsidRDefault="0051745E" w:rsidP="009B739D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455790">
        <w:rPr>
          <w:rFonts w:ascii="Angsana New" w:hAnsi="Angsana New"/>
          <w:spacing w:val="-2"/>
          <w:sz w:val="30"/>
          <w:szCs w:val="30"/>
          <w:cs/>
        </w:rPr>
        <w:t>บริษัททำสัญญา</w:t>
      </w:r>
      <w:r w:rsidR="00BB78B5" w:rsidRPr="00455790">
        <w:rPr>
          <w:rFonts w:ascii="Angsana New" w:hAnsi="Angsana New" w:hint="cs"/>
          <w:spacing w:val="-2"/>
          <w:sz w:val="30"/>
          <w:szCs w:val="30"/>
          <w:cs/>
        </w:rPr>
        <w:t>บริการ</w:t>
      </w:r>
      <w:r w:rsidR="0069234A" w:rsidRPr="00455790">
        <w:rPr>
          <w:rFonts w:ascii="Angsana New" w:hAnsi="Angsana New"/>
          <w:spacing w:val="-2"/>
          <w:sz w:val="30"/>
          <w:szCs w:val="30"/>
          <w:cs/>
        </w:rPr>
        <w:t>ที่เกี่ยวข้อง</w:t>
      </w:r>
      <w:r w:rsidR="00BB78B5" w:rsidRPr="00455790">
        <w:rPr>
          <w:rFonts w:ascii="Angsana New" w:hAnsi="Angsana New" w:hint="cs"/>
          <w:spacing w:val="-2"/>
          <w:sz w:val="30"/>
          <w:szCs w:val="30"/>
          <w:cs/>
        </w:rPr>
        <w:t>กับการใช้พื้นที่อาคารสำนักงานกับกิจการที่เกี่ยวข้องกัน</w:t>
      </w:r>
      <w:r w:rsidR="0069234A" w:rsidRPr="0045579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F2F8E" w:rsidRPr="00455790">
        <w:rPr>
          <w:rFonts w:ascii="Angsana New" w:hAnsi="Angsana New" w:hint="cs"/>
          <w:spacing w:val="-2"/>
          <w:sz w:val="30"/>
          <w:szCs w:val="30"/>
          <w:cs/>
        </w:rPr>
        <w:t xml:space="preserve">กำหนดระยะเวลา </w:t>
      </w:r>
      <w:r w:rsidR="00E67AC8" w:rsidRPr="00FB5CFD"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="003F2F8E" w:rsidRPr="00455790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ปี </w:t>
      </w:r>
      <w:r w:rsidR="004132BB" w:rsidRPr="00455790">
        <w:rPr>
          <w:rFonts w:ascii="Angsana New" w:hAnsi="Angsana New"/>
          <w:sz w:val="30"/>
          <w:szCs w:val="30"/>
        </w:rPr>
        <w:br/>
      </w:r>
      <w:r w:rsidR="003F2F8E" w:rsidRPr="00455790">
        <w:rPr>
          <w:rFonts w:ascii="Angsana New" w:hAnsi="Angsana New" w:hint="cs"/>
          <w:spacing w:val="-2"/>
          <w:sz w:val="30"/>
          <w:szCs w:val="30"/>
          <w:cs/>
          <w:lang w:val="en-US"/>
        </w:rPr>
        <w:t>มีรายละเอียดดังนี้</w:t>
      </w:r>
    </w:p>
    <w:p w14:paraId="79B5C1FD" w14:textId="4E73C8D0" w:rsidR="00B32FF3" w:rsidRPr="00455790" w:rsidRDefault="00B32FF3" w:rsidP="009B739D">
      <w:pPr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tbl>
      <w:tblPr>
        <w:tblW w:w="873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600"/>
        <w:gridCol w:w="1080"/>
        <w:gridCol w:w="270"/>
        <w:gridCol w:w="1080"/>
        <w:gridCol w:w="270"/>
        <w:gridCol w:w="1080"/>
        <w:gridCol w:w="270"/>
        <w:gridCol w:w="1080"/>
      </w:tblGrid>
      <w:tr w:rsidR="00B30BC4" w:rsidRPr="00070CC6" w14:paraId="499644C6" w14:textId="77777777">
        <w:trPr>
          <w:tblHeader/>
        </w:trPr>
        <w:tc>
          <w:tcPr>
            <w:tcW w:w="3600" w:type="dxa"/>
            <w:shd w:val="clear" w:color="auto" w:fill="auto"/>
          </w:tcPr>
          <w:p w14:paraId="57D099D1" w14:textId="77777777" w:rsidR="00B30BC4" w:rsidRPr="00070CC6" w:rsidRDefault="00B30BC4">
            <w:pPr>
              <w:spacing w:line="240" w:lineRule="atLeast"/>
              <w:ind w:left="162" w:right="65" w:firstLine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78A9DA63" w14:textId="77777777" w:rsidR="00B30BC4" w:rsidRPr="00070CC6" w:rsidRDefault="00B30B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0C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72C04A6" w14:textId="77777777" w:rsidR="00B30BC4" w:rsidRPr="00070CC6" w:rsidRDefault="00B30B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EBB115F" w14:textId="77777777" w:rsidR="00B30BC4" w:rsidRPr="00070CC6" w:rsidRDefault="00B30B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0C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C0E" w:rsidRPr="006145CD" w14:paraId="7028D4CD" w14:textId="77777777">
        <w:trPr>
          <w:tblHeader/>
        </w:trPr>
        <w:tc>
          <w:tcPr>
            <w:tcW w:w="3600" w:type="dxa"/>
            <w:shd w:val="clear" w:color="auto" w:fill="auto"/>
          </w:tcPr>
          <w:p w14:paraId="24D942E9" w14:textId="77777777" w:rsidR="00457C0E" w:rsidRPr="00070CC6" w:rsidRDefault="00457C0E" w:rsidP="001C2D49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E8BC76" w14:textId="7E6F52FD" w:rsidR="00457C0E" w:rsidRPr="006145CD" w:rsidRDefault="001C2D49" w:rsidP="001C2D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C85FC4" w:rsidRPr="00C85FC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2492D036" w14:textId="77777777" w:rsidR="00457C0E" w:rsidRPr="00070CC6" w:rsidRDefault="00457C0E" w:rsidP="001C2D4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4A7D30" w14:textId="2637DB6F" w:rsidR="00457C0E" w:rsidRPr="006145CD" w:rsidRDefault="00457C0E" w:rsidP="001C2D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57B15E8C" w14:textId="77777777" w:rsidR="00457C0E" w:rsidRPr="00070CC6" w:rsidRDefault="00457C0E" w:rsidP="001C2D4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84FEF8" w14:textId="43608E75" w:rsidR="00457C0E" w:rsidRPr="006145CD" w:rsidRDefault="001C2D49" w:rsidP="001C2D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C85FC4" w:rsidRPr="00C85FC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6B364F53" w14:textId="77777777" w:rsidR="00457C0E" w:rsidRPr="00070CC6" w:rsidRDefault="00457C0E" w:rsidP="001C2D4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8E1E30" w14:textId="7C0F3CB0" w:rsidR="00457C0E" w:rsidRPr="006145CD" w:rsidRDefault="00457C0E" w:rsidP="001C2D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57C0E" w:rsidRPr="00070CC6" w14:paraId="3F872189" w14:textId="77777777">
        <w:trPr>
          <w:tblHeader/>
        </w:trPr>
        <w:tc>
          <w:tcPr>
            <w:tcW w:w="3600" w:type="dxa"/>
            <w:shd w:val="clear" w:color="auto" w:fill="auto"/>
          </w:tcPr>
          <w:p w14:paraId="6978B39B" w14:textId="77777777" w:rsidR="00457C0E" w:rsidRPr="00070CC6" w:rsidRDefault="00457C0E" w:rsidP="001C2D49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8F3A51" w14:textId="7579816E" w:rsidR="00457C0E" w:rsidRPr="00070CC6" w:rsidRDefault="00457C0E" w:rsidP="00457C0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4FBD1CAD" w14:textId="77777777" w:rsidR="00457C0E" w:rsidRPr="00070CC6" w:rsidRDefault="00457C0E" w:rsidP="00457C0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01FE3A" w14:textId="05A368B2" w:rsidR="00457C0E" w:rsidRPr="00070CC6" w:rsidRDefault="00457C0E" w:rsidP="00457C0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5882C7B1" w14:textId="77777777" w:rsidR="00457C0E" w:rsidRPr="00070CC6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C33BC3A" w14:textId="3D550211" w:rsidR="00457C0E" w:rsidRPr="00070CC6" w:rsidRDefault="00457C0E" w:rsidP="00457C0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7C8B843" w14:textId="77777777" w:rsidR="00457C0E" w:rsidRPr="00070CC6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51CF36" w14:textId="21C58255" w:rsidR="00457C0E" w:rsidRPr="00070CC6" w:rsidRDefault="00457C0E" w:rsidP="00457C0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E376D0" w:rsidRPr="00070CC6" w14:paraId="301B21FB" w14:textId="77777777">
        <w:trPr>
          <w:tblHeader/>
        </w:trPr>
        <w:tc>
          <w:tcPr>
            <w:tcW w:w="3600" w:type="dxa"/>
            <w:shd w:val="clear" w:color="auto" w:fill="auto"/>
          </w:tcPr>
          <w:p w14:paraId="3E1E5338" w14:textId="77777777" w:rsidR="00E376D0" w:rsidRPr="00070CC6" w:rsidRDefault="00E376D0" w:rsidP="00E376D0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2C6B6C01" w14:textId="77777777" w:rsidR="00E376D0" w:rsidRPr="00070CC6" w:rsidRDefault="00E376D0" w:rsidP="00E376D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0CC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70C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070CC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376D0" w:rsidRPr="00070CC6" w14:paraId="21E9CB6B" w14:textId="77777777">
        <w:tc>
          <w:tcPr>
            <w:tcW w:w="3600" w:type="dxa"/>
            <w:shd w:val="clear" w:color="auto" w:fill="auto"/>
          </w:tcPr>
          <w:p w14:paraId="1BF355D4" w14:textId="77777777" w:rsidR="00E376D0" w:rsidRPr="00070CC6" w:rsidRDefault="00E376D0" w:rsidP="00E376D0">
            <w:pPr>
              <w:spacing w:line="240" w:lineRule="atLeast"/>
              <w:ind w:left="270" w:right="-126" w:hanging="290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1080" w:type="dxa"/>
          </w:tcPr>
          <w:p w14:paraId="61306FF8" w14:textId="77777777" w:rsidR="00E376D0" w:rsidRPr="00070CC6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A4461A6" w14:textId="77777777" w:rsidR="00E376D0" w:rsidRPr="00070CC6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C62EE01" w14:textId="77777777" w:rsidR="00E376D0" w:rsidRPr="00070CC6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A5167E5" w14:textId="77777777" w:rsidR="00E376D0" w:rsidRPr="00070CC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0B7343" w14:textId="77777777" w:rsidR="00E376D0" w:rsidRPr="00070CC6" w:rsidRDefault="00E376D0" w:rsidP="00E376D0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251BE97" w14:textId="77777777" w:rsidR="00E376D0" w:rsidRPr="00070CC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09540A" w14:textId="77777777" w:rsidR="00E376D0" w:rsidRPr="00070CC6" w:rsidRDefault="00E376D0" w:rsidP="00E376D0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376D0" w:rsidRPr="00070CC6" w14:paraId="2F0AEBEE" w14:textId="77777777">
        <w:tc>
          <w:tcPr>
            <w:tcW w:w="3600" w:type="dxa"/>
            <w:shd w:val="clear" w:color="auto" w:fill="auto"/>
          </w:tcPr>
          <w:p w14:paraId="212D92CD" w14:textId="77777777" w:rsidR="00E376D0" w:rsidRPr="00070CC6" w:rsidRDefault="00E376D0" w:rsidP="00E376D0">
            <w:pPr>
              <w:spacing w:line="240" w:lineRule="atLeast"/>
              <w:ind w:left="270" w:right="-126" w:hanging="18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070CC6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ที่ยกเลิกไม่ได้</w:t>
            </w:r>
          </w:p>
        </w:tc>
        <w:tc>
          <w:tcPr>
            <w:tcW w:w="1080" w:type="dxa"/>
          </w:tcPr>
          <w:p w14:paraId="6C658E86" w14:textId="77777777" w:rsidR="00E376D0" w:rsidRPr="00070CC6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F199289" w14:textId="77777777" w:rsidR="00E376D0" w:rsidRPr="00070CC6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3173BF4" w14:textId="77777777" w:rsidR="00E376D0" w:rsidRPr="00070CC6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63E399" w14:textId="77777777" w:rsidR="00E376D0" w:rsidRPr="00070CC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1F23E5" w14:textId="77777777" w:rsidR="00E376D0" w:rsidRPr="00070CC6" w:rsidRDefault="00E376D0" w:rsidP="00E376D0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B0F4B0" w14:textId="77777777" w:rsidR="00E376D0" w:rsidRPr="00070CC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A7DE60" w14:textId="77777777" w:rsidR="00E376D0" w:rsidRPr="00070CC6" w:rsidRDefault="00E376D0" w:rsidP="00E376D0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81D17" w:rsidRPr="00070CC6" w14:paraId="61103EB5" w14:textId="77777777">
        <w:tc>
          <w:tcPr>
            <w:tcW w:w="3600" w:type="dxa"/>
            <w:shd w:val="clear" w:color="auto" w:fill="auto"/>
          </w:tcPr>
          <w:p w14:paraId="5109E83F" w14:textId="77777777" w:rsidR="00981D17" w:rsidRPr="00070CC6" w:rsidRDefault="00981D17" w:rsidP="00981D17">
            <w:pPr>
              <w:spacing w:line="240" w:lineRule="atLeast"/>
              <w:ind w:right="65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sz w:val="30"/>
                <w:szCs w:val="30"/>
                <w:cs/>
              </w:rPr>
              <w:t>ภายในหนึ่ง</w:t>
            </w:r>
            <w:r w:rsidRPr="00070CC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041F8A1D" w14:textId="4C6110A8" w:rsidR="00981D17" w:rsidRPr="00070CC6" w:rsidRDefault="00981D17" w:rsidP="00981D17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6,181</w:t>
            </w:r>
          </w:p>
        </w:tc>
        <w:tc>
          <w:tcPr>
            <w:tcW w:w="270" w:type="dxa"/>
            <w:shd w:val="clear" w:color="auto" w:fill="auto"/>
          </w:tcPr>
          <w:p w14:paraId="49022A1D" w14:textId="77777777" w:rsidR="00981D17" w:rsidRPr="00070CC6" w:rsidRDefault="00981D17" w:rsidP="00981D17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316817C" w14:textId="10485154" w:rsidR="00981D17" w:rsidRPr="00070CC6" w:rsidRDefault="00981D17" w:rsidP="00981D17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5,132</w:t>
            </w:r>
          </w:p>
        </w:tc>
        <w:tc>
          <w:tcPr>
            <w:tcW w:w="270" w:type="dxa"/>
            <w:shd w:val="clear" w:color="auto" w:fill="auto"/>
          </w:tcPr>
          <w:p w14:paraId="417261EA" w14:textId="77777777" w:rsidR="00981D17" w:rsidRPr="00070CC6" w:rsidRDefault="00981D17" w:rsidP="00981D1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232F30" w14:textId="780F58C2" w:rsidR="00981D17" w:rsidRPr="00070CC6" w:rsidRDefault="00981D17" w:rsidP="00981D17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6,181</w:t>
            </w:r>
          </w:p>
        </w:tc>
        <w:tc>
          <w:tcPr>
            <w:tcW w:w="270" w:type="dxa"/>
            <w:shd w:val="clear" w:color="auto" w:fill="auto"/>
          </w:tcPr>
          <w:p w14:paraId="4CD634D4" w14:textId="77777777" w:rsidR="00981D17" w:rsidRPr="00070CC6" w:rsidRDefault="00981D17" w:rsidP="00981D1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B59489" w14:textId="792BAA2B" w:rsidR="00981D17" w:rsidRPr="00070CC6" w:rsidRDefault="00981D17" w:rsidP="00981D17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5,132</w:t>
            </w:r>
          </w:p>
        </w:tc>
      </w:tr>
      <w:tr w:rsidR="00981D17" w:rsidRPr="00070CC6" w14:paraId="0E7867A2" w14:textId="77777777">
        <w:tc>
          <w:tcPr>
            <w:tcW w:w="3600" w:type="dxa"/>
            <w:shd w:val="clear" w:color="auto" w:fill="auto"/>
          </w:tcPr>
          <w:p w14:paraId="47429805" w14:textId="77777777" w:rsidR="00981D17" w:rsidRPr="00070CC6" w:rsidRDefault="00981D17" w:rsidP="00981D17">
            <w:pPr>
              <w:spacing w:line="240" w:lineRule="atLeast"/>
              <w:ind w:right="65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</w:t>
            </w:r>
            <w:r w:rsidRPr="00070CC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1080" w:type="dxa"/>
            <w:shd w:val="clear" w:color="auto" w:fill="auto"/>
          </w:tcPr>
          <w:p w14:paraId="60CED1BB" w14:textId="3FB13671" w:rsidR="00981D17" w:rsidRPr="00070CC6" w:rsidRDefault="00981D17" w:rsidP="00981D17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8,478</w:t>
            </w:r>
          </w:p>
        </w:tc>
        <w:tc>
          <w:tcPr>
            <w:tcW w:w="270" w:type="dxa"/>
            <w:shd w:val="clear" w:color="auto" w:fill="auto"/>
          </w:tcPr>
          <w:p w14:paraId="7950CB92" w14:textId="77777777" w:rsidR="00981D17" w:rsidRPr="00070CC6" w:rsidRDefault="00981D17" w:rsidP="00981D17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B9E9BAC" w14:textId="4164B977" w:rsidR="00981D17" w:rsidRPr="00070CC6" w:rsidRDefault="00981D17" w:rsidP="00981D17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744</w:t>
            </w:r>
          </w:p>
        </w:tc>
        <w:tc>
          <w:tcPr>
            <w:tcW w:w="270" w:type="dxa"/>
            <w:shd w:val="clear" w:color="auto" w:fill="auto"/>
          </w:tcPr>
          <w:p w14:paraId="7EC6E43B" w14:textId="77777777" w:rsidR="00981D17" w:rsidRPr="00070CC6" w:rsidRDefault="00981D17" w:rsidP="00981D1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2EA7F7" w14:textId="7FCD08BA" w:rsidR="00981D17" w:rsidRPr="00070CC6" w:rsidRDefault="00981D17" w:rsidP="00981D17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8,478</w:t>
            </w:r>
          </w:p>
        </w:tc>
        <w:tc>
          <w:tcPr>
            <w:tcW w:w="270" w:type="dxa"/>
            <w:shd w:val="clear" w:color="auto" w:fill="auto"/>
          </w:tcPr>
          <w:p w14:paraId="2BEE8460" w14:textId="77777777" w:rsidR="00981D17" w:rsidRPr="00070CC6" w:rsidRDefault="00981D17" w:rsidP="00981D1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5921F3" w14:textId="1B2C3D44" w:rsidR="00981D17" w:rsidRPr="00070CC6" w:rsidRDefault="00981D17" w:rsidP="00981D17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744</w:t>
            </w:r>
          </w:p>
        </w:tc>
      </w:tr>
      <w:tr w:rsidR="00981D17" w:rsidRPr="00070CC6" w14:paraId="0DFA425B" w14:textId="77777777">
        <w:tc>
          <w:tcPr>
            <w:tcW w:w="3600" w:type="dxa"/>
            <w:shd w:val="clear" w:color="auto" w:fill="auto"/>
          </w:tcPr>
          <w:p w14:paraId="3C2C6B2C" w14:textId="77777777" w:rsidR="00981D17" w:rsidRPr="00070CC6" w:rsidRDefault="00981D17" w:rsidP="00981D17">
            <w:pPr>
              <w:spacing w:line="240" w:lineRule="atLeast"/>
              <w:ind w:right="65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184F1A" w14:textId="13002DA0" w:rsidR="00981D17" w:rsidRPr="00070CC6" w:rsidRDefault="00981D17" w:rsidP="00981D17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14,659</w:t>
            </w:r>
          </w:p>
        </w:tc>
        <w:tc>
          <w:tcPr>
            <w:tcW w:w="270" w:type="dxa"/>
            <w:shd w:val="clear" w:color="auto" w:fill="auto"/>
          </w:tcPr>
          <w:p w14:paraId="329F634D" w14:textId="77777777" w:rsidR="00981D17" w:rsidRPr="00070CC6" w:rsidRDefault="00981D17" w:rsidP="00981D17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B1460F" w14:textId="502BDBAD" w:rsidR="00981D17" w:rsidRPr="00070CC6" w:rsidRDefault="00981D17" w:rsidP="00981D17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5,876</w:t>
            </w:r>
          </w:p>
        </w:tc>
        <w:tc>
          <w:tcPr>
            <w:tcW w:w="270" w:type="dxa"/>
            <w:shd w:val="clear" w:color="auto" w:fill="auto"/>
          </w:tcPr>
          <w:p w14:paraId="56D9730E" w14:textId="77777777" w:rsidR="00981D17" w:rsidRPr="00070CC6" w:rsidRDefault="00981D17" w:rsidP="00981D1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1FD678" w14:textId="77D4CA51" w:rsidR="00981D17" w:rsidRPr="00070CC6" w:rsidRDefault="00981D17" w:rsidP="00981D17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14,659</w:t>
            </w:r>
          </w:p>
        </w:tc>
        <w:tc>
          <w:tcPr>
            <w:tcW w:w="270" w:type="dxa"/>
            <w:shd w:val="clear" w:color="auto" w:fill="auto"/>
          </w:tcPr>
          <w:p w14:paraId="3373B97F" w14:textId="77777777" w:rsidR="00981D17" w:rsidRPr="00070CC6" w:rsidRDefault="00981D17" w:rsidP="00981D1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A0195F" w14:textId="0B37271C" w:rsidR="00981D17" w:rsidRPr="00070CC6" w:rsidRDefault="00981D17" w:rsidP="00981D17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5,876</w:t>
            </w:r>
          </w:p>
        </w:tc>
      </w:tr>
    </w:tbl>
    <w:p w14:paraId="7DE28AEF" w14:textId="4D5346B8" w:rsidR="00AB2D13" w:rsidRDefault="00AB2D13">
      <w:pPr>
        <w:spacing w:line="240" w:lineRule="auto"/>
        <w:rPr>
          <w:rFonts w:ascii="Angsana New" w:hAnsi="Angsana New"/>
          <w:spacing w:val="4"/>
          <w:sz w:val="30"/>
          <w:szCs w:val="30"/>
        </w:rPr>
      </w:pPr>
    </w:p>
    <w:p w14:paraId="0ECCDF1B" w14:textId="77777777" w:rsidR="00AB2D13" w:rsidRDefault="00AB2D13">
      <w:pPr>
        <w:spacing w:line="240" w:lineRule="auto"/>
        <w:rPr>
          <w:rFonts w:ascii="Angsana New" w:hAnsi="Angsana New"/>
          <w:spacing w:val="4"/>
          <w:sz w:val="30"/>
          <w:szCs w:val="30"/>
        </w:rPr>
      </w:pPr>
      <w:r>
        <w:rPr>
          <w:rFonts w:ascii="Angsana New" w:hAnsi="Angsana New"/>
          <w:spacing w:val="4"/>
          <w:sz w:val="30"/>
          <w:szCs w:val="30"/>
        </w:rPr>
        <w:br w:type="page"/>
      </w:r>
    </w:p>
    <w:p w14:paraId="411F6DB2" w14:textId="5D0039BB" w:rsidR="00234C45" w:rsidRPr="00455790" w:rsidRDefault="00234C45" w:rsidP="00C111CA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55790">
        <w:rPr>
          <w:rFonts w:ascii="Angsana New" w:hAnsi="Angsana New"/>
          <w:sz w:val="30"/>
          <w:szCs w:val="30"/>
          <w:cs/>
        </w:rPr>
        <w:lastRenderedPageBreak/>
        <w:t>บริษัทได้ทำสัญญาซื้อขายไฟฟ้าและบริการกับบริษัทใหญ่</w:t>
      </w:r>
      <w:r w:rsidRPr="00455790">
        <w:rPr>
          <w:rFonts w:ascii="Angsana New" w:hAnsi="Angsana New"/>
          <w:sz w:val="30"/>
          <w:szCs w:val="30"/>
        </w:rPr>
        <w:t xml:space="preserve"> </w:t>
      </w:r>
      <w:r w:rsidRPr="00455790">
        <w:rPr>
          <w:rFonts w:ascii="Angsana New" w:hAnsi="Angsana New"/>
          <w:sz w:val="30"/>
          <w:szCs w:val="30"/>
          <w:cs/>
        </w:rPr>
        <w:t>โดยบริษัทใหญ่จะขายก๊าซร้อนเพื่อให้บริษัทนำไปใช้ผลิตไฟฟ้า บริษัทใหญ่จะเรียกเก็บค่าบริการกับบริษัทในอัตราร้อยละตามที่ระบุในสัญญา นอกจากนี้บริษัทจะขายไฟฟ้าให้แก่บริษัทใหญ่แต่เพียงผู้เดียวในอัตราตามที่ระบุในสัญญา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14:paraId="6DC012C3" w14:textId="77777777" w:rsidR="006554A2" w:rsidRPr="00A7591E" w:rsidRDefault="006554A2" w:rsidP="00772053">
      <w:pPr>
        <w:pStyle w:val="Ang15"/>
      </w:pPr>
    </w:p>
    <w:p w14:paraId="7C9CBF84" w14:textId="542F9EBC" w:rsidR="006554A2" w:rsidRPr="001D61BF" w:rsidRDefault="006554A2" w:rsidP="00A54401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5579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317C85" w:rsidRPr="00455790">
        <w:rPr>
          <w:rFonts w:ascii="Angsana New" w:hAnsi="Angsana New"/>
          <w:sz w:val="30"/>
          <w:szCs w:val="30"/>
          <w:lang w:val="en-US"/>
        </w:rPr>
        <w:t>1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="00317C85" w:rsidRPr="00455790">
        <w:rPr>
          <w:rFonts w:ascii="Angsana New" w:hAnsi="Angsana New"/>
          <w:sz w:val="30"/>
          <w:szCs w:val="30"/>
          <w:lang w:val="en-US"/>
        </w:rPr>
        <w:t>2</w:t>
      </w:r>
      <w:r w:rsidR="00E67AC8" w:rsidRPr="00455790">
        <w:rPr>
          <w:rFonts w:ascii="Angsana New" w:hAnsi="Angsana New"/>
          <w:sz w:val="30"/>
          <w:szCs w:val="30"/>
          <w:lang w:val="en-US"/>
        </w:rPr>
        <w:t>55</w:t>
      </w:r>
      <w:r w:rsidR="00816401" w:rsidRPr="00455790">
        <w:rPr>
          <w:rFonts w:ascii="Angsana New" w:hAnsi="Angsana New"/>
          <w:sz w:val="30"/>
          <w:szCs w:val="30"/>
          <w:lang w:val="en-US"/>
        </w:rPr>
        <w:t>9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บริษัทได้ทำสัญญาซื้อขายและบริการกับบริษัทใหญ่ โดยบริษัทใหญ่จะให้บริการเกี่ยวกับด้านสาธารณูปโภค ด้านบุคลากร การซื้อขายสินค้าและทรัพยากรและการบริการอื่น</w:t>
      </w:r>
      <w:r w:rsidR="00253B79"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>ๆ</w:t>
      </w:r>
      <w:r w:rsidR="001E192A"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แก่บริษัท </w:t>
      </w:r>
      <w:r w:rsidRPr="00455790">
        <w:rPr>
          <w:rFonts w:ascii="Angsana New" w:hAnsi="Angsana New"/>
          <w:sz w:val="30"/>
          <w:szCs w:val="30"/>
          <w:cs/>
          <w:lang w:val="en-US"/>
        </w:rPr>
        <w:br/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ซึ่งบริษัทตกลงที่จะจ่ายค่าธรรมเนียมให้กับบริษัทใหญ่ตามที่ระบุไว้ในสัญญา ระยะเวลา </w:t>
      </w:r>
      <w:r w:rsidR="00E67AC8" w:rsidRPr="00455790">
        <w:rPr>
          <w:rFonts w:ascii="Angsana New" w:hAnsi="Angsana New"/>
          <w:sz w:val="30"/>
          <w:szCs w:val="30"/>
          <w:lang w:val="en-US"/>
        </w:rPr>
        <w:t>3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ปี มีผลบังคับใช้ตั้งแต่วันที่ </w:t>
      </w:r>
      <w:r w:rsidR="00317C85" w:rsidRPr="00455790">
        <w:rPr>
          <w:rFonts w:ascii="Angsana New" w:hAnsi="Angsana New"/>
          <w:sz w:val="30"/>
          <w:szCs w:val="30"/>
          <w:lang w:val="en-US"/>
        </w:rPr>
        <w:t>1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="00317C85" w:rsidRPr="00455790">
        <w:rPr>
          <w:rFonts w:ascii="Angsana New" w:hAnsi="Angsana New"/>
          <w:sz w:val="30"/>
          <w:szCs w:val="30"/>
          <w:lang w:val="en-US"/>
        </w:rPr>
        <w:t>2</w:t>
      </w:r>
      <w:r w:rsidR="00E67AC8" w:rsidRPr="00455790">
        <w:rPr>
          <w:rFonts w:ascii="Angsana New" w:hAnsi="Angsana New"/>
          <w:sz w:val="30"/>
          <w:szCs w:val="30"/>
          <w:lang w:val="en-US"/>
        </w:rPr>
        <w:t>55</w:t>
      </w:r>
      <w:r w:rsidR="00816401" w:rsidRPr="00455790">
        <w:rPr>
          <w:rFonts w:ascii="Angsana New" w:hAnsi="Angsana New"/>
          <w:sz w:val="30"/>
          <w:szCs w:val="30"/>
          <w:lang w:val="en-US"/>
        </w:rPr>
        <w:t>9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หากไม่มีฝ่ายหนึ่งฝ่ายใดบอกเลิกสัญญา ให้สัญญามีอายุต่อไปอีกคราวละ </w:t>
      </w:r>
      <w:r w:rsidR="00E67AC8" w:rsidRPr="00455790">
        <w:rPr>
          <w:rFonts w:ascii="Angsana New" w:hAnsi="Angsana New"/>
          <w:sz w:val="30"/>
          <w:szCs w:val="30"/>
          <w:lang w:val="en-US"/>
        </w:rPr>
        <w:t>3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>ปี</w:t>
      </w:r>
    </w:p>
    <w:p w14:paraId="4A4FF565" w14:textId="77777777" w:rsidR="001D61BF" w:rsidRDefault="001D61BF" w:rsidP="001D61BF">
      <w:pPr>
        <w:pStyle w:val="ListParagraph"/>
        <w:rPr>
          <w:rFonts w:ascii="Angsana New" w:hAnsi="Angsana New"/>
          <w:sz w:val="30"/>
          <w:szCs w:val="30"/>
        </w:rPr>
      </w:pPr>
    </w:p>
    <w:p w14:paraId="3D142EB0" w14:textId="121F99E6" w:rsidR="001D61BF" w:rsidRDefault="001D61BF" w:rsidP="00A54401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D61BF">
        <w:rPr>
          <w:rFonts w:ascii="Angsana New" w:hAnsi="Angsana New"/>
          <w:sz w:val="30"/>
          <w:szCs w:val="30"/>
          <w:cs/>
        </w:rPr>
        <w:t>บริษัทได้</w:t>
      </w:r>
      <w:r w:rsidR="004764C4">
        <w:rPr>
          <w:rFonts w:ascii="Angsana New" w:hAnsi="Angsana New" w:hint="cs"/>
          <w:sz w:val="30"/>
          <w:szCs w:val="30"/>
          <w:cs/>
        </w:rPr>
        <w:t>ทำ</w:t>
      </w:r>
      <w:r w:rsidRPr="001D61BF">
        <w:rPr>
          <w:rFonts w:ascii="Angsana New" w:hAnsi="Angsana New"/>
          <w:sz w:val="30"/>
          <w:szCs w:val="30"/>
          <w:cs/>
        </w:rPr>
        <w:t xml:space="preserve">สัญญาซื้อขายไฟฟ้าและบริการโครงการพลังงานแสงอาทิตย์ เป็นระยะเวลา </w:t>
      </w:r>
      <w:r w:rsidRPr="001D61BF">
        <w:rPr>
          <w:rFonts w:ascii="Angsana New" w:hAnsi="Angsana New"/>
          <w:sz w:val="30"/>
          <w:szCs w:val="30"/>
        </w:rPr>
        <w:t xml:space="preserve">30 </w:t>
      </w:r>
      <w:r w:rsidRPr="001D61BF">
        <w:rPr>
          <w:rFonts w:ascii="Angsana New" w:hAnsi="Angsana New"/>
          <w:sz w:val="30"/>
          <w:szCs w:val="30"/>
          <w:cs/>
        </w:rPr>
        <w:t xml:space="preserve">ปี </w:t>
      </w:r>
      <w:r w:rsidR="003B3FDE">
        <w:rPr>
          <w:rFonts w:ascii="Angsana New" w:hAnsi="Angsana New" w:hint="cs"/>
          <w:sz w:val="30"/>
          <w:szCs w:val="30"/>
          <w:cs/>
        </w:rPr>
        <w:t xml:space="preserve">กับบริษัทใหญ่ </w:t>
      </w:r>
      <w:r w:rsidRPr="001D61BF">
        <w:rPr>
          <w:rFonts w:ascii="Angsana New" w:hAnsi="Angsana New"/>
          <w:sz w:val="30"/>
          <w:szCs w:val="30"/>
          <w:cs/>
        </w:rPr>
        <w:t>นับตั้งแต่วันที่เริ่มต้นซื้อขายไฟฟ้าต่อกัน</w:t>
      </w:r>
      <w:r w:rsidR="00DF1A27">
        <w:rPr>
          <w:rFonts w:ascii="Angsana New" w:hAnsi="Angsana New" w:hint="cs"/>
          <w:sz w:val="30"/>
          <w:szCs w:val="30"/>
          <w:cs/>
        </w:rPr>
        <w:t xml:space="preserve"> </w:t>
      </w:r>
      <w:r w:rsidRPr="001D61BF">
        <w:rPr>
          <w:rFonts w:ascii="Angsana New" w:hAnsi="Angsana New"/>
          <w:sz w:val="30"/>
          <w:szCs w:val="30"/>
          <w:cs/>
        </w:rPr>
        <w:t>(</w:t>
      </w:r>
      <w:r w:rsidRPr="001D61BF">
        <w:rPr>
          <w:rFonts w:ascii="Angsana New" w:hAnsi="Angsana New"/>
          <w:sz w:val="30"/>
          <w:szCs w:val="30"/>
        </w:rPr>
        <w:t xml:space="preserve">COD) </w:t>
      </w:r>
      <w:r w:rsidRPr="001D61BF">
        <w:rPr>
          <w:rFonts w:ascii="Angsana New" w:hAnsi="Angsana New"/>
          <w:sz w:val="30"/>
          <w:szCs w:val="30"/>
          <w:cs/>
        </w:rPr>
        <w:t>โดยอัตราค่าไฟฟ้าที่ซื้อขายกัน เป็นอัตราที่บริษัท</w:t>
      </w:r>
      <w:r w:rsidR="003B3FDE">
        <w:rPr>
          <w:rFonts w:ascii="Angsana New" w:hAnsi="Angsana New" w:hint="cs"/>
          <w:sz w:val="30"/>
          <w:szCs w:val="30"/>
          <w:cs/>
        </w:rPr>
        <w:t>ใหญ่</w:t>
      </w:r>
      <w:r w:rsidRPr="001D61BF">
        <w:rPr>
          <w:rFonts w:ascii="Angsana New" w:hAnsi="Angsana New"/>
          <w:sz w:val="30"/>
          <w:szCs w:val="30"/>
          <w:cs/>
        </w:rPr>
        <w:t xml:space="preserve"> ซื้อจากการไฟฟ้าส่วนภูมิภาคต่อหน่วยพลังงานไฟฟ้าในรอบเดือนนั้น</w:t>
      </w:r>
      <w:r w:rsidR="00DF1A27">
        <w:rPr>
          <w:rFonts w:ascii="Angsana New" w:hAnsi="Angsana New" w:hint="cs"/>
          <w:sz w:val="30"/>
          <w:szCs w:val="30"/>
          <w:cs/>
        </w:rPr>
        <w:t xml:space="preserve"> </w:t>
      </w:r>
      <w:r w:rsidRPr="001D61BF">
        <w:rPr>
          <w:rFonts w:ascii="Angsana New" w:hAnsi="Angsana New"/>
          <w:sz w:val="30"/>
          <w:szCs w:val="30"/>
          <w:cs/>
        </w:rPr>
        <w:t>ๆ ส่วนอัตราค่าบริการเป็นไปตามที่ทั้งสองฝ่ายตกลงกัน</w:t>
      </w:r>
    </w:p>
    <w:p w14:paraId="17555A8A" w14:textId="77777777" w:rsidR="001D61BF" w:rsidRDefault="001D61BF" w:rsidP="001D61BF">
      <w:pPr>
        <w:pStyle w:val="ListParagraph"/>
        <w:rPr>
          <w:rFonts w:ascii="Angsana New" w:hAnsi="Angsana New"/>
          <w:sz w:val="30"/>
          <w:szCs w:val="30"/>
        </w:rPr>
      </w:pPr>
    </w:p>
    <w:p w14:paraId="72B4A61B" w14:textId="538DA148" w:rsidR="001D61BF" w:rsidRPr="00455790" w:rsidRDefault="001D61BF" w:rsidP="00A54401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D61BF">
        <w:rPr>
          <w:rFonts w:ascii="Angsana New" w:hAnsi="Angsana New" w:hint="cs"/>
          <w:sz w:val="30"/>
          <w:szCs w:val="30"/>
          <w:cs/>
        </w:rPr>
        <w:t>บริษัท</w:t>
      </w:r>
      <w:r w:rsidR="004764C4">
        <w:rPr>
          <w:rFonts w:ascii="Angsana New" w:hAnsi="Angsana New" w:hint="cs"/>
          <w:sz w:val="30"/>
          <w:szCs w:val="30"/>
          <w:cs/>
        </w:rPr>
        <w:t>ทำ</w:t>
      </w:r>
      <w:r w:rsidRPr="001D61BF">
        <w:rPr>
          <w:rFonts w:ascii="Angsana New" w:hAnsi="Angsana New" w:hint="cs"/>
          <w:sz w:val="30"/>
          <w:szCs w:val="30"/>
          <w:cs/>
        </w:rPr>
        <w:t>สัญญาซื้อขายไฟฟ้าและบริการโครงการพลังงานแสงอาทิตย์บนหลังคาโรงงาน</w:t>
      </w:r>
      <w:r w:rsidR="003B3FDE">
        <w:rPr>
          <w:rFonts w:ascii="Angsana New" w:hAnsi="Angsana New" w:hint="cs"/>
          <w:sz w:val="30"/>
          <w:szCs w:val="30"/>
          <w:cs/>
        </w:rPr>
        <w:t>กับบริษัทใหญ่</w:t>
      </w:r>
      <w:r w:rsidRPr="001D61BF">
        <w:rPr>
          <w:rFonts w:ascii="Angsana New" w:hAnsi="Angsana New" w:hint="cs"/>
          <w:sz w:val="30"/>
          <w:szCs w:val="30"/>
          <w:cs/>
        </w:rPr>
        <w:t xml:space="preserve"> สัญญามีกำหนดระยะเวลา </w:t>
      </w:r>
      <w:r w:rsidR="003B3FDE">
        <w:rPr>
          <w:rFonts w:ascii="Angsana New" w:hAnsi="Angsana New"/>
          <w:sz w:val="30"/>
          <w:szCs w:val="30"/>
          <w:lang w:val="en-US"/>
        </w:rPr>
        <w:t>30</w:t>
      </w:r>
      <w:r w:rsidRPr="001D61BF">
        <w:rPr>
          <w:rFonts w:ascii="Angsana New" w:hAnsi="Angsana New" w:hint="cs"/>
          <w:sz w:val="30"/>
          <w:szCs w:val="30"/>
          <w:cs/>
        </w:rPr>
        <w:t xml:space="preserve"> ปี นับตั้งแต่วันเริ่มต้นซื้อขายไฟฟ้า</w:t>
      </w:r>
      <w:r w:rsidR="00DF1A27">
        <w:rPr>
          <w:rFonts w:ascii="Angsana New" w:hAnsi="Angsana New" w:hint="cs"/>
          <w:sz w:val="30"/>
          <w:szCs w:val="30"/>
          <w:cs/>
        </w:rPr>
        <w:t xml:space="preserve"> </w:t>
      </w:r>
      <w:r w:rsidRPr="001D61BF">
        <w:rPr>
          <w:rFonts w:ascii="Angsana New" w:hAnsi="Angsana New"/>
          <w:sz w:val="30"/>
          <w:szCs w:val="30"/>
        </w:rPr>
        <w:t xml:space="preserve">(COD) </w:t>
      </w:r>
      <w:r w:rsidRPr="001D61BF">
        <w:rPr>
          <w:rFonts w:ascii="Angsana New" w:hAnsi="Angsana New" w:hint="cs"/>
          <w:sz w:val="30"/>
          <w:szCs w:val="30"/>
          <w:cs/>
        </w:rPr>
        <w:t>โดยอัตราค่าไฟฟ้าเป็นราคาที่ซื้อจากการไฟฟ้าส่วนภูมิภาค</w:t>
      </w:r>
      <w:r w:rsidR="00806D78">
        <w:rPr>
          <w:rFonts w:ascii="Angsana New" w:hAnsi="Angsana New" w:hint="cs"/>
          <w:sz w:val="30"/>
          <w:szCs w:val="30"/>
          <w:cs/>
        </w:rPr>
        <w:t>ต่อหน่วยพลังงานไฟฟ้าในรอบเดือนนั้น ๆ</w:t>
      </w:r>
      <w:r w:rsidRPr="001D61BF">
        <w:rPr>
          <w:rFonts w:ascii="Angsana New" w:hAnsi="Angsana New" w:hint="cs"/>
          <w:sz w:val="30"/>
          <w:szCs w:val="30"/>
          <w:cs/>
        </w:rPr>
        <w:t xml:space="preserve"> ส่วนอัตราค่าบริการเป็นไปตามที่ทั้งสองฝ่ายตกลงกัน</w:t>
      </w:r>
    </w:p>
    <w:p w14:paraId="36D45F20" w14:textId="77777777" w:rsidR="00455790" w:rsidRPr="00A7591E" w:rsidRDefault="00455790" w:rsidP="00455790">
      <w:pPr>
        <w:pStyle w:val="ListParagraph"/>
        <w:rPr>
          <w:rFonts w:ascii="Angsana New" w:hAnsi="Angsana New"/>
          <w:sz w:val="30"/>
          <w:szCs w:val="30"/>
        </w:rPr>
      </w:pPr>
    </w:p>
    <w:p w14:paraId="0CC17A75" w14:textId="77777777" w:rsidR="00AF019D" w:rsidRDefault="00AF019D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cs/>
        </w:rPr>
        <w:br w:type="page"/>
      </w:r>
    </w:p>
    <w:p w14:paraId="0117E5F3" w14:textId="06D74D69" w:rsidR="00A70BB7" w:rsidRPr="00455790" w:rsidRDefault="00A70BB7" w:rsidP="007F201E">
      <w:pPr>
        <w:pStyle w:val="Caption"/>
      </w:pPr>
      <w:r w:rsidRPr="00455790">
        <w:rPr>
          <w:rFonts w:hint="cs"/>
          <w:cs/>
        </w:rPr>
        <w:lastRenderedPageBreak/>
        <w:t>ลูกหนี้การค้า</w:t>
      </w:r>
    </w:p>
    <w:p w14:paraId="097EFF6C" w14:textId="0ED18DE3" w:rsidR="006D39FA" w:rsidRPr="00A7591E" w:rsidRDefault="006D39FA" w:rsidP="00772053">
      <w:pPr>
        <w:pStyle w:val="Ang15"/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A80661" w:rsidRPr="004A7DFC" w14:paraId="41E2E763" w14:textId="77777777" w:rsidTr="00455790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402B4" w14:textId="77777777" w:rsidR="00A80661" w:rsidRPr="004A7DFC" w:rsidRDefault="00A80661" w:rsidP="0045579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89BEB" w14:textId="77777777" w:rsidR="00A80661" w:rsidRPr="004A7DFC" w:rsidRDefault="00A80661" w:rsidP="00455790">
            <w:pPr>
              <w:tabs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3248D6" w14:textId="77777777" w:rsidR="00A80661" w:rsidRPr="004A7DFC" w:rsidRDefault="00A80661" w:rsidP="00455790">
            <w:pPr>
              <w:tabs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0F1A4" w14:textId="77777777" w:rsidR="00A80661" w:rsidRPr="004A7DFC" w:rsidRDefault="00A80661" w:rsidP="00455790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C0E" w:rsidRPr="006145CD" w14:paraId="7066422A" w14:textId="77777777" w:rsidTr="004557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690" w:type="dxa"/>
            <w:shd w:val="clear" w:color="auto" w:fill="auto"/>
          </w:tcPr>
          <w:p w14:paraId="38D38D64" w14:textId="77777777" w:rsidR="00457C0E" w:rsidRPr="00B44C18" w:rsidRDefault="00457C0E" w:rsidP="00457C0E">
            <w:pPr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6E419A9" w14:textId="541671E3" w:rsidR="00457C0E" w:rsidRPr="006145CD" w:rsidRDefault="001C2D49" w:rsidP="001C2D4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C85FC4" w:rsidRPr="00C85FC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17B92431" w14:textId="77777777" w:rsidR="00457C0E" w:rsidRPr="004A7DFC" w:rsidRDefault="00457C0E" w:rsidP="00457C0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4AE1D54" w14:textId="443009DA" w:rsidR="00457C0E" w:rsidRPr="006145CD" w:rsidRDefault="00457C0E" w:rsidP="00457C0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16A7FBD5" w14:textId="77777777" w:rsidR="00457C0E" w:rsidRPr="004A7DFC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574C576" w14:textId="6B8F0702" w:rsidR="00457C0E" w:rsidRPr="00457C0E" w:rsidRDefault="001C2D49" w:rsidP="001C2D4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C85FC4" w:rsidRPr="00C85FC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2BC82AB7" w14:textId="77777777" w:rsidR="00457C0E" w:rsidRPr="00457C0E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1B8912" w14:textId="04AA95DC" w:rsidR="00457C0E" w:rsidRPr="00457C0E" w:rsidRDefault="00457C0E" w:rsidP="00457C0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57C0E" w:rsidRPr="004A7DFC" w14:paraId="53B608D2" w14:textId="77777777" w:rsidTr="004557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690" w:type="dxa"/>
            <w:shd w:val="clear" w:color="auto" w:fill="auto"/>
          </w:tcPr>
          <w:p w14:paraId="1E05422A" w14:textId="77777777" w:rsidR="00457C0E" w:rsidRPr="004A7DFC" w:rsidRDefault="00457C0E" w:rsidP="00457C0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C8174E" w14:textId="747DA3C2" w:rsidR="00457C0E" w:rsidRPr="004A7DFC" w:rsidRDefault="00457C0E" w:rsidP="00457C0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7932E133" w14:textId="77777777" w:rsidR="00457C0E" w:rsidRPr="004A7DFC" w:rsidRDefault="00457C0E" w:rsidP="00457C0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F667E0" w14:textId="096B8B41" w:rsidR="00457C0E" w:rsidRPr="004A7DFC" w:rsidRDefault="00457C0E" w:rsidP="00457C0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1AFBCA14" w14:textId="77777777" w:rsidR="00457C0E" w:rsidRPr="004A7DFC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84229A" w14:textId="075E52B9" w:rsidR="00457C0E" w:rsidRPr="00457C0E" w:rsidRDefault="00457C0E" w:rsidP="00457C0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03056C6" w14:textId="77777777" w:rsidR="00457C0E" w:rsidRPr="00457C0E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97DA1D4" w14:textId="107F9FE2" w:rsidR="00457C0E" w:rsidRPr="00457C0E" w:rsidRDefault="00457C0E" w:rsidP="00457C0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E376D0" w:rsidRPr="004A7DFC" w14:paraId="32484B60" w14:textId="77777777" w:rsidTr="00455790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97D5315" w14:textId="77777777" w:rsidR="00E376D0" w:rsidRPr="004A7DFC" w:rsidDel="00B75B12" w:rsidRDefault="00E376D0" w:rsidP="00E376D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7E90A99" w14:textId="77777777" w:rsidR="00E376D0" w:rsidRPr="004A7DFC" w:rsidRDefault="00E376D0" w:rsidP="00E376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76D0" w:rsidRPr="004A7DFC" w14:paraId="2D6E0967" w14:textId="77777777" w:rsidTr="00455790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A8079C5" w14:textId="77777777" w:rsidR="00E376D0" w:rsidRPr="004A7DFC" w:rsidRDefault="00E376D0" w:rsidP="00E376D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4A7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- </w:t>
            </w:r>
            <w:r w:rsidRPr="004A7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DCC3084" w14:textId="77777777" w:rsidR="00E376D0" w:rsidRPr="004A7DFC" w:rsidRDefault="00E376D0" w:rsidP="00E376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56F0D" w:rsidRPr="004A7DFC" w14:paraId="5151D7B4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B78E6" w14:textId="77777777" w:rsidR="00156F0D" w:rsidRPr="004A7DFC" w:rsidRDefault="00156F0D" w:rsidP="00156F0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0A1082" w14:textId="22FDEC02" w:rsidR="00156F0D" w:rsidRPr="007513D2" w:rsidRDefault="00175B1E" w:rsidP="00175B1E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718,016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2815ED" w14:textId="77777777" w:rsidR="00156F0D" w:rsidRPr="004A7DFC" w:rsidRDefault="00156F0D" w:rsidP="00156F0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DE28F9" w14:textId="689BFC41" w:rsidR="00156F0D" w:rsidRPr="007E1F31" w:rsidRDefault="00156F0D" w:rsidP="00156F0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493,356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D6A64F" w14:textId="77777777" w:rsidR="00156F0D" w:rsidRPr="004A7DFC" w:rsidRDefault="00156F0D" w:rsidP="00156F0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B6F3F9" w14:textId="456F56AE" w:rsidR="00156F0D" w:rsidRPr="004A7DFC" w:rsidRDefault="00175B1E" w:rsidP="00156F0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718,016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BA780B" w14:textId="77777777" w:rsidR="00156F0D" w:rsidRPr="004A7DFC" w:rsidRDefault="00156F0D" w:rsidP="00156F0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9BF6A4" w14:textId="31373C9A" w:rsidR="00156F0D" w:rsidRPr="004A7DFC" w:rsidRDefault="00156F0D" w:rsidP="00156F0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493,356</w:t>
            </w:r>
          </w:p>
        </w:tc>
      </w:tr>
      <w:tr w:rsidR="00156F0D" w:rsidRPr="004A7DFC" w14:paraId="0D7E2DE5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D0455" w14:textId="77777777" w:rsidR="00156F0D" w:rsidRPr="004A7DFC" w:rsidRDefault="00156F0D" w:rsidP="00156F0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2C18F5" w14:textId="7E91171D" w:rsidR="00156F0D" w:rsidRPr="004A7DFC" w:rsidRDefault="00156F0D" w:rsidP="00156F0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C62DF2" w14:textId="77777777" w:rsidR="00156F0D" w:rsidRPr="004A7DFC" w:rsidRDefault="00156F0D" w:rsidP="00156F0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DD6691" w14:textId="77777777" w:rsidR="00156F0D" w:rsidRPr="004A7DFC" w:rsidRDefault="00156F0D" w:rsidP="00156F0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B4B7B9" w14:textId="77777777" w:rsidR="00156F0D" w:rsidRPr="004A7DFC" w:rsidRDefault="00156F0D" w:rsidP="00156F0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F8EF06" w14:textId="77777777" w:rsidR="00156F0D" w:rsidRPr="004A7DFC" w:rsidRDefault="00156F0D" w:rsidP="00156F0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F6A993" w14:textId="77777777" w:rsidR="00156F0D" w:rsidRPr="004A7DFC" w:rsidRDefault="00156F0D" w:rsidP="00156F0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D4318F" w14:textId="77777777" w:rsidR="00156F0D" w:rsidRPr="004A7DFC" w:rsidRDefault="00156F0D" w:rsidP="00156F0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6F0D" w:rsidRPr="004A7DFC" w14:paraId="07214EC7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34FBB" w14:textId="77777777" w:rsidR="00156F0D" w:rsidRPr="004A7DFC" w:rsidRDefault="00156F0D" w:rsidP="00156F0D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1 - 30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0692D9" w14:textId="2F1C4222" w:rsidR="00156F0D" w:rsidRPr="004A7DFC" w:rsidRDefault="00175B1E" w:rsidP="00175B1E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270,248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3C677A" w14:textId="77777777" w:rsidR="00156F0D" w:rsidRPr="004A7DFC" w:rsidRDefault="00156F0D" w:rsidP="00156F0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5A6239" w14:textId="43294279" w:rsidR="00156F0D" w:rsidRPr="004A7DFC" w:rsidRDefault="00156F0D" w:rsidP="00156F0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7719AC" w14:textId="77777777" w:rsidR="00156F0D" w:rsidRPr="004A7DFC" w:rsidRDefault="00156F0D" w:rsidP="00156F0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20A3CA" w14:textId="527FA9EA" w:rsidR="00156F0D" w:rsidRPr="004A7DFC" w:rsidRDefault="00175B1E" w:rsidP="00067E7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270,248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386116" w14:textId="77777777" w:rsidR="00156F0D" w:rsidRPr="004A7DFC" w:rsidRDefault="00156F0D" w:rsidP="00156F0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F167A0" w14:textId="2F1CB028" w:rsidR="00156F0D" w:rsidRPr="004A7DFC" w:rsidRDefault="00156F0D" w:rsidP="00156F0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</w:tr>
      <w:tr w:rsidR="00175B1E" w:rsidRPr="004A7DFC" w14:paraId="5DE26362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E6758" w14:textId="6B24AB5E" w:rsidR="00175B1E" w:rsidRDefault="00175B1E" w:rsidP="00156F0D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="000F49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60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8F6D04" w14:textId="56EAE96F" w:rsidR="00175B1E" w:rsidRPr="00175B1E" w:rsidRDefault="00175B1E" w:rsidP="00175B1E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75B1E">
              <w:rPr>
                <w:rFonts w:asciiTheme="majorBidi" w:hAnsiTheme="majorBidi" w:cstheme="majorBidi"/>
                <w:sz w:val="30"/>
                <w:szCs w:val="30"/>
              </w:rPr>
              <w:t>115,426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560852" w14:textId="77777777" w:rsidR="00175B1E" w:rsidRPr="004A7DFC" w:rsidRDefault="00175B1E" w:rsidP="00156F0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8A11C5" w14:textId="0DCEDA8B" w:rsidR="00175B1E" w:rsidRDefault="00175B1E" w:rsidP="008574CF">
            <w:pPr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D8A68E" w14:textId="77777777" w:rsidR="00175B1E" w:rsidRPr="004A7DFC" w:rsidRDefault="00175B1E" w:rsidP="00156F0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7A7652" w14:textId="39A519BA" w:rsidR="00175B1E" w:rsidRPr="004A7DFC" w:rsidRDefault="00175B1E" w:rsidP="00067E7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115,426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19EE5F" w14:textId="77777777" w:rsidR="00175B1E" w:rsidRPr="004A7DFC" w:rsidRDefault="00175B1E" w:rsidP="00156F0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DA9065" w14:textId="126B5D45" w:rsidR="00175B1E" w:rsidRDefault="004C0CF5" w:rsidP="004C0CF5">
            <w:pPr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56F0D" w:rsidRPr="004A7DFC" w14:paraId="60A5C779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C6506" w14:textId="77777777" w:rsidR="00156F0D" w:rsidRPr="004A7DFC" w:rsidRDefault="00156F0D" w:rsidP="00156F0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3C427C" w14:textId="4E46862E" w:rsidR="00156F0D" w:rsidRPr="004A7DFC" w:rsidRDefault="00175B1E" w:rsidP="00156F0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1,103,690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CF8ECD" w14:textId="77777777" w:rsidR="00156F0D" w:rsidRPr="004A7DFC" w:rsidRDefault="00156F0D" w:rsidP="00156F0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A61CC6" w14:textId="20E7F546" w:rsidR="00156F0D" w:rsidRPr="007E1F31" w:rsidRDefault="00156F0D" w:rsidP="00156F0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493,388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AAAAA6" w14:textId="77777777" w:rsidR="00156F0D" w:rsidRPr="007E1F31" w:rsidRDefault="00156F0D" w:rsidP="00156F0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619087" w14:textId="4055C301" w:rsidR="00156F0D" w:rsidRPr="004A7DFC" w:rsidRDefault="00175B1E" w:rsidP="00156F0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1,103,690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F245F1" w14:textId="77777777" w:rsidR="00156F0D" w:rsidRPr="004A7DFC" w:rsidRDefault="00156F0D" w:rsidP="00156F0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71D930" w14:textId="7A9EC64E" w:rsidR="00156F0D" w:rsidRPr="004A7DFC" w:rsidRDefault="00156F0D" w:rsidP="00156F0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493,388</w:t>
            </w:r>
          </w:p>
        </w:tc>
      </w:tr>
      <w:tr w:rsidR="00156F0D" w:rsidRPr="004A7DFC" w14:paraId="29D5165B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26045" w14:textId="77777777" w:rsidR="00156F0D" w:rsidRPr="004A7DFC" w:rsidRDefault="00156F0D" w:rsidP="00156F0D">
            <w:pPr>
              <w:tabs>
                <w:tab w:val="left" w:pos="540"/>
              </w:tabs>
              <w:spacing w:line="240" w:lineRule="auto"/>
              <w:ind w:left="250" w:hanging="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A7D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9425CF" w14:textId="029667FC" w:rsidR="00156F0D" w:rsidRPr="00C615E3" w:rsidRDefault="00175B1E" w:rsidP="00C615E3">
            <w:pPr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7B61DF" w14:textId="77777777" w:rsidR="00156F0D" w:rsidRPr="004A7DFC" w:rsidRDefault="00156F0D" w:rsidP="00156F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668287" w14:textId="7DB945AF" w:rsidR="00156F0D" w:rsidRPr="004A7DFC" w:rsidRDefault="00156F0D" w:rsidP="003667EE">
            <w:pPr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5E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AA38B5" w14:textId="77777777" w:rsidR="00156F0D" w:rsidRPr="004A7DFC" w:rsidRDefault="00156F0D" w:rsidP="00156F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4E2C0E" w14:textId="3526C718" w:rsidR="00156F0D" w:rsidRPr="00C615E3" w:rsidRDefault="00175B1E" w:rsidP="00C615E3">
            <w:pPr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FCE6AF" w14:textId="77777777" w:rsidR="00156F0D" w:rsidRPr="004A7DFC" w:rsidRDefault="00156F0D" w:rsidP="00156F0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2AB100" w14:textId="382AA9BE" w:rsidR="00156F0D" w:rsidRPr="004A7DFC" w:rsidRDefault="00156F0D" w:rsidP="00232B3E">
            <w:pPr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5E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56F0D" w:rsidRPr="004A7DFC" w14:paraId="4EF7157F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7743A" w14:textId="77777777" w:rsidR="00156F0D" w:rsidRPr="004A7DFC" w:rsidRDefault="00156F0D" w:rsidP="00156F0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C2C6BC" w14:textId="4956C3F1" w:rsidR="00156F0D" w:rsidRPr="004A7DFC" w:rsidRDefault="00175B1E" w:rsidP="00156F0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1,103,690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4F0943" w14:textId="77777777" w:rsidR="00156F0D" w:rsidRPr="004A7DFC" w:rsidRDefault="00156F0D" w:rsidP="00156F0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234FFE" w14:textId="47B340D0" w:rsidR="00156F0D" w:rsidRPr="007E1F31" w:rsidRDefault="00156F0D" w:rsidP="00156F0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493,388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C09877" w14:textId="77777777" w:rsidR="00156F0D" w:rsidRPr="007E1F31" w:rsidRDefault="00156F0D" w:rsidP="00156F0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A5FB3A" w14:textId="4716C18F" w:rsidR="00156F0D" w:rsidRPr="004A7DFC" w:rsidRDefault="00175B1E" w:rsidP="00156F0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1,103,690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A3AC6C" w14:textId="77777777" w:rsidR="00156F0D" w:rsidRPr="004A7DFC" w:rsidRDefault="00156F0D" w:rsidP="00156F0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1A8899" w14:textId="57BEA295" w:rsidR="00156F0D" w:rsidRPr="004A7DFC" w:rsidRDefault="00156F0D" w:rsidP="00156F0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493,388</w:t>
            </w:r>
          </w:p>
        </w:tc>
      </w:tr>
      <w:tr w:rsidR="0020624B" w:rsidRPr="004A7DFC" w14:paraId="535590AC" w14:textId="77777777" w:rsidTr="0020624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97F45" w14:textId="77777777" w:rsidR="0020624B" w:rsidRPr="00F24B75" w:rsidRDefault="0020624B" w:rsidP="00156F0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746152" w14:textId="77777777" w:rsidR="0020624B" w:rsidRPr="00F24B75" w:rsidRDefault="0020624B" w:rsidP="00156F0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C645CE" w14:textId="77777777" w:rsidR="0020624B" w:rsidRPr="00F24B75" w:rsidRDefault="0020624B" w:rsidP="00156F0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70C075" w14:textId="77777777" w:rsidR="0020624B" w:rsidRPr="00F24B75" w:rsidRDefault="0020624B" w:rsidP="00156F0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94336D" w14:textId="77777777" w:rsidR="0020624B" w:rsidRPr="00F24B75" w:rsidRDefault="0020624B" w:rsidP="00156F0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85BE27" w14:textId="77777777" w:rsidR="0020624B" w:rsidRPr="00F24B75" w:rsidRDefault="0020624B" w:rsidP="00156F0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DCCB0A" w14:textId="77777777" w:rsidR="0020624B" w:rsidRPr="00F24B75" w:rsidRDefault="0020624B" w:rsidP="00156F0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66158C" w14:textId="77777777" w:rsidR="0020624B" w:rsidRPr="00F24B75" w:rsidRDefault="0020624B" w:rsidP="00156F0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376D0" w:rsidRPr="00F82619" w14:paraId="6E689D92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9E3DE" w14:textId="77777777" w:rsidR="00E376D0" w:rsidRPr="00435338" w:rsidRDefault="00E376D0" w:rsidP="00E376D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- </w:t>
            </w:r>
            <w:r w:rsidRPr="005C1E3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DB76B99" w14:textId="77777777" w:rsidR="00E376D0" w:rsidRPr="00F82619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A7D661" w14:textId="77777777" w:rsidR="00E376D0" w:rsidRPr="00F82619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D7FC36" w14:textId="77777777" w:rsidR="00E376D0" w:rsidRPr="00F82619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F38D92" w14:textId="77777777" w:rsidR="00E376D0" w:rsidRPr="00F82619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8AD2D6" w14:textId="77777777" w:rsidR="00E376D0" w:rsidRPr="00F82619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C72971" w14:textId="77777777" w:rsidR="00E376D0" w:rsidRPr="00F82619" w:rsidRDefault="00E376D0" w:rsidP="00E376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8DBBC1" w14:textId="77777777" w:rsidR="00E376D0" w:rsidRPr="00F82619" w:rsidRDefault="00E376D0" w:rsidP="00E376D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E5198" w:rsidRPr="00F82619" w14:paraId="7669B555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1EEAA" w14:textId="77777777" w:rsidR="006E5198" w:rsidRPr="00435338" w:rsidRDefault="006E5198" w:rsidP="006E519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DDB6B7" w14:textId="47B0B63E" w:rsidR="006E5198" w:rsidRPr="00AA18A5" w:rsidRDefault="00FE66A7" w:rsidP="006E519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1,343,067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B764D8" w14:textId="77777777" w:rsidR="006E5198" w:rsidRPr="00F82619" w:rsidRDefault="006E5198" w:rsidP="006E519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A48E8F" w14:textId="4133C323" w:rsidR="006E5198" w:rsidRPr="00F82619" w:rsidRDefault="006E5198" w:rsidP="006E5198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1,233,393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FDC07E" w14:textId="77777777" w:rsidR="006E5198" w:rsidRPr="00F82619" w:rsidRDefault="006E5198" w:rsidP="006E519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CE72A0" w14:textId="13874F42" w:rsidR="006E5198" w:rsidRPr="00F82619" w:rsidRDefault="00FE66A7" w:rsidP="006E519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1,343,067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10173A" w14:textId="77777777" w:rsidR="006E5198" w:rsidRPr="00F82619" w:rsidRDefault="006E5198" w:rsidP="006E519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057E143" w14:textId="6E4EDFEF" w:rsidR="006E5198" w:rsidRPr="00F82619" w:rsidRDefault="006E5198" w:rsidP="006E5198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1,233,393</w:t>
            </w:r>
          </w:p>
        </w:tc>
      </w:tr>
      <w:tr w:rsidR="006E5198" w:rsidRPr="00F82619" w14:paraId="3DE4E0F2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E7098" w14:textId="77777777" w:rsidR="006E5198" w:rsidRPr="00435338" w:rsidRDefault="006E5198" w:rsidP="006E519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1254A7" w14:textId="77777777" w:rsidR="006E5198" w:rsidRPr="00F82619" w:rsidRDefault="006E5198" w:rsidP="006E519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4677EA" w14:textId="77777777" w:rsidR="006E5198" w:rsidRPr="00F82619" w:rsidRDefault="006E5198" w:rsidP="006E519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731F67" w14:textId="77777777" w:rsidR="006E5198" w:rsidRPr="007E1F31" w:rsidRDefault="006E5198" w:rsidP="006E5198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8892A0" w14:textId="77777777" w:rsidR="006E5198" w:rsidRPr="00F82619" w:rsidRDefault="006E5198" w:rsidP="006E519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6DE6A8" w14:textId="77777777" w:rsidR="006E5198" w:rsidRPr="00F82619" w:rsidRDefault="006E5198" w:rsidP="006E519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368F67" w14:textId="77777777" w:rsidR="006E5198" w:rsidRPr="00F82619" w:rsidRDefault="006E5198" w:rsidP="006E519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282A20" w14:textId="77777777" w:rsidR="006E5198" w:rsidRPr="00F82619" w:rsidRDefault="006E5198" w:rsidP="006E5198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5198" w:rsidRPr="00F82619" w14:paraId="7362C753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67D28" w14:textId="77777777" w:rsidR="006E5198" w:rsidRPr="00435338" w:rsidRDefault="006E5198" w:rsidP="006E5198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1 - 30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84C27D1" w14:textId="2C60008B" w:rsidR="006E5198" w:rsidRPr="00F82619" w:rsidRDefault="00FE66A7" w:rsidP="006E519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A07749" w14:textId="77777777" w:rsidR="006E5198" w:rsidRPr="00F82619" w:rsidRDefault="006E5198" w:rsidP="006E519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0CF6D2" w14:textId="79D1EAAE" w:rsidR="006E5198" w:rsidRPr="007E1F31" w:rsidRDefault="006E5198" w:rsidP="006E5198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65C52F" w14:textId="77777777" w:rsidR="006E5198" w:rsidRPr="00F82619" w:rsidRDefault="006E5198" w:rsidP="006E519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4A6F51" w14:textId="57D6694A" w:rsidR="006E5198" w:rsidRPr="00F82619" w:rsidRDefault="00FE66A7" w:rsidP="006E519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9D6F0F" w14:textId="77777777" w:rsidR="006E5198" w:rsidRPr="00F82619" w:rsidRDefault="006E5198" w:rsidP="006E519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BA7D39" w14:textId="62F1BF58" w:rsidR="006E5198" w:rsidRPr="00F82619" w:rsidRDefault="006E5198" w:rsidP="006E5198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</w:tr>
      <w:tr w:rsidR="006E5198" w:rsidRPr="00435338" w14:paraId="5DB7EE59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F676A" w14:textId="77777777" w:rsidR="006E5198" w:rsidRPr="00435338" w:rsidRDefault="006E5198" w:rsidP="006E519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6E4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CF459D" w14:textId="5F65740D" w:rsidR="006E5198" w:rsidRPr="00AA18A5" w:rsidRDefault="00FE66A7" w:rsidP="006E5198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1,343,316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AE9ED4" w14:textId="77777777" w:rsidR="006E5198" w:rsidRPr="006145CD" w:rsidRDefault="006E5198" w:rsidP="006E519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102286" w14:textId="7A96968B" w:rsidR="006E5198" w:rsidRPr="007E1F31" w:rsidRDefault="006E5198" w:rsidP="006E5198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1,233,600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096417" w14:textId="77777777" w:rsidR="006E5198" w:rsidRPr="007E1F31" w:rsidRDefault="006E5198" w:rsidP="006E519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51B878" w14:textId="2EF09A8A" w:rsidR="006E5198" w:rsidRPr="00435338" w:rsidRDefault="00FE66A7" w:rsidP="006E5198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1,343,316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1EC5EE" w14:textId="77777777" w:rsidR="006E5198" w:rsidRPr="00435338" w:rsidRDefault="006E5198" w:rsidP="006E519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9C42B5" w14:textId="7F8EE76A" w:rsidR="006E5198" w:rsidRPr="00435338" w:rsidRDefault="006E5198" w:rsidP="006E5198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1,233,600</w:t>
            </w:r>
          </w:p>
        </w:tc>
      </w:tr>
      <w:tr w:rsidR="006E5198" w:rsidRPr="00435338" w14:paraId="5B87D524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FA8F1" w14:textId="77777777" w:rsidR="006E5198" w:rsidRPr="00D26E49" w:rsidRDefault="006E5198" w:rsidP="006E5198">
            <w:pPr>
              <w:tabs>
                <w:tab w:val="left" w:pos="540"/>
              </w:tabs>
              <w:spacing w:line="240" w:lineRule="auto"/>
              <w:ind w:left="250" w:hanging="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A7D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4112DF" w14:textId="52220158" w:rsidR="006E5198" w:rsidRPr="00435338" w:rsidRDefault="00FE66A7" w:rsidP="006E519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7DCF73" w14:textId="77777777" w:rsidR="006E5198" w:rsidRPr="00435338" w:rsidRDefault="006E5198" w:rsidP="006E519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8C51D5" w14:textId="7E1A5C10" w:rsidR="006E5198" w:rsidRPr="007E1F31" w:rsidRDefault="006E5198" w:rsidP="004B5945">
            <w:pPr>
              <w:tabs>
                <w:tab w:val="left" w:pos="481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72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2C372B" w14:textId="77777777" w:rsidR="006E5198" w:rsidRPr="00435338" w:rsidRDefault="006E5198" w:rsidP="006E519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4D177B" w14:textId="7D9A7903" w:rsidR="006E5198" w:rsidRPr="00435338" w:rsidRDefault="00FE66A7" w:rsidP="006E519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8A9FA0" w14:textId="77777777" w:rsidR="006E5198" w:rsidRPr="00435338" w:rsidRDefault="006E5198" w:rsidP="006E519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1ABB14" w14:textId="2850C9D1" w:rsidR="006E5198" w:rsidRPr="00435338" w:rsidRDefault="006E5198" w:rsidP="006E519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72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E5198" w:rsidRPr="00435338" w14:paraId="0E090C96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8AEFB" w14:textId="77777777" w:rsidR="006E5198" w:rsidRPr="00435338" w:rsidRDefault="006E5198" w:rsidP="006E519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2D920D" w14:textId="0FFBAFEA" w:rsidR="006E5198" w:rsidRPr="00AA18A5" w:rsidRDefault="00DC0479" w:rsidP="006E5198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1,343,316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48BF69" w14:textId="77777777" w:rsidR="006E5198" w:rsidRPr="006145CD" w:rsidRDefault="006E5198" w:rsidP="006E519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E3EBF3" w14:textId="544ABE88" w:rsidR="006E5198" w:rsidRPr="007E1F31" w:rsidRDefault="006E5198" w:rsidP="006E5198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1,233,600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DF83B8" w14:textId="77777777" w:rsidR="006E5198" w:rsidRPr="007E1F31" w:rsidRDefault="006E5198" w:rsidP="006E519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CD1DC3" w14:textId="6B68876F" w:rsidR="006E5198" w:rsidRPr="00435338" w:rsidRDefault="00DC0479" w:rsidP="006E5198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1,343,316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FB753E" w14:textId="77777777" w:rsidR="006E5198" w:rsidRPr="00435338" w:rsidRDefault="006E5198" w:rsidP="006E519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CD9639" w14:textId="3E5B1797" w:rsidR="006E5198" w:rsidRPr="00435338" w:rsidRDefault="006E5198" w:rsidP="006E5198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1,233,600</w:t>
            </w:r>
          </w:p>
        </w:tc>
      </w:tr>
      <w:tr w:rsidR="006E5198" w:rsidRPr="00925819" w14:paraId="34A729BE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47DFC" w14:textId="77777777" w:rsidR="006E5198" w:rsidRPr="00F24B75" w:rsidRDefault="006E5198" w:rsidP="006E519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4D1D575" w14:textId="6D6274A5" w:rsidR="006E5198" w:rsidRPr="00F24B75" w:rsidRDefault="006E5198" w:rsidP="006E519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F6CA17" w14:textId="77777777" w:rsidR="006E5198" w:rsidRPr="00F24B75" w:rsidRDefault="006E5198" w:rsidP="006E519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B38D00" w14:textId="77777777" w:rsidR="006E5198" w:rsidRPr="00F24B75" w:rsidRDefault="006E5198" w:rsidP="006E5198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351F21" w14:textId="77777777" w:rsidR="006E5198" w:rsidRPr="00F24B75" w:rsidRDefault="006E5198" w:rsidP="006E519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DF7FE91" w14:textId="77777777" w:rsidR="006E5198" w:rsidRPr="00F24B75" w:rsidRDefault="006E5198" w:rsidP="006E519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EDE8C0" w14:textId="77777777" w:rsidR="006E5198" w:rsidRPr="00F24B75" w:rsidRDefault="006E5198" w:rsidP="006E519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B06F30D" w14:textId="77777777" w:rsidR="006E5198" w:rsidRPr="00F24B75" w:rsidRDefault="006E5198" w:rsidP="006E519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E5198" w:rsidRPr="00435338" w14:paraId="20A4CEB6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926B5" w14:textId="77777777" w:rsidR="006E5198" w:rsidRPr="00F82619" w:rsidRDefault="006E5198" w:rsidP="006E519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4EA892" w14:textId="57914DC5" w:rsidR="006E5198" w:rsidRPr="00AA18A5" w:rsidRDefault="00DC0479" w:rsidP="006E5198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2,44</w:t>
            </w:r>
            <w:r w:rsidR="008C6A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A5D96F" w14:textId="77777777" w:rsidR="006E5198" w:rsidRPr="006145CD" w:rsidRDefault="006E5198" w:rsidP="006E519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9933C7C" w14:textId="527C56D3" w:rsidR="006E5198" w:rsidRPr="007E1F31" w:rsidRDefault="006E5198" w:rsidP="006E5198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1,726,988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842D9F" w14:textId="77777777" w:rsidR="006E5198" w:rsidRPr="007E1F31" w:rsidRDefault="006E5198" w:rsidP="006E519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9D71F07" w14:textId="2360E369" w:rsidR="006E5198" w:rsidRPr="00F237D6" w:rsidRDefault="00DC0479" w:rsidP="006E5198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2,447,006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CE2975" w14:textId="77777777" w:rsidR="006E5198" w:rsidRPr="00435338" w:rsidRDefault="006E5198" w:rsidP="006E519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C194624" w14:textId="47A4CC54" w:rsidR="006E5198" w:rsidRPr="00435338" w:rsidRDefault="006E5198" w:rsidP="006E5198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1,726,988</w:t>
            </w:r>
          </w:p>
        </w:tc>
      </w:tr>
    </w:tbl>
    <w:p w14:paraId="183CF60A" w14:textId="3192785B" w:rsidR="00E275DE" w:rsidRDefault="00E275DE" w:rsidP="00772053">
      <w:pPr>
        <w:pStyle w:val="Ang15"/>
      </w:pPr>
    </w:p>
    <w:p w14:paraId="67F35E18" w14:textId="77777777" w:rsidR="00216183" w:rsidRDefault="00216183">
      <w:pPr>
        <w:spacing w:line="240" w:lineRule="auto"/>
        <w:rPr>
          <w:rFonts w:ascii="Angsana New" w:hAnsi="Angsana New"/>
          <w:b/>
          <w:bCs/>
          <w:sz w:val="28"/>
          <w:szCs w:val="28"/>
          <w:cs/>
          <w:lang w:val="en-US"/>
        </w:rPr>
      </w:pPr>
      <w:r>
        <w:rPr>
          <w:sz w:val="28"/>
          <w:szCs w:val="28"/>
          <w:cs/>
        </w:rPr>
        <w:br w:type="page"/>
      </w:r>
    </w:p>
    <w:p w14:paraId="304FFD37" w14:textId="20F4BC95" w:rsidR="00C13355" w:rsidRDefault="00C13355" w:rsidP="00B51B97">
      <w:pPr>
        <w:pStyle w:val="Caption"/>
      </w:pPr>
      <w:r w:rsidRPr="00925819">
        <w:rPr>
          <w:cs/>
        </w:rPr>
        <w:lastRenderedPageBreak/>
        <w:t>เงินลงทุนในบริษัทย่อย</w:t>
      </w:r>
      <w:r w:rsidR="00B36294">
        <w:rPr>
          <w:rFonts w:hint="cs"/>
          <w:cs/>
        </w:rPr>
        <w:t>และการร่วมค้า</w:t>
      </w:r>
    </w:p>
    <w:p w14:paraId="33C868A3" w14:textId="77777777" w:rsidR="00DC2540" w:rsidRPr="00DC2540" w:rsidRDefault="00DC2540" w:rsidP="00DC2540">
      <w:pPr>
        <w:pStyle w:val="Ang15"/>
      </w:pPr>
    </w:p>
    <w:p w14:paraId="6EB7C047" w14:textId="2B99C23D" w:rsidR="00DC2540" w:rsidRPr="00916005" w:rsidRDefault="00DC2540" w:rsidP="00DC2540">
      <w:pPr>
        <w:pStyle w:val="Caption"/>
        <w:numPr>
          <w:ilvl w:val="0"/>
          <w:numId w:val="0"/>
        </w:numPr>
        <w:ind w:left="540"/>
        <w:rPr>
          <w:cs/>
        </w:rPr>
      </w:pPr>
      <w:r>
        <w:rPr>
          <w:rFonts w:hint="cs"/>
          <w:cs/>
        </w:rPr>
        <w:t>เงินลงทุนในบริษัทย่อย</w:t>
      </w:r>
    </w:p>
    <w:p w14:paraId="03CD324D" w14:textId="043C1465" w:rsidR="00E376D0" w:rsidRDefault="00E376D0" w:rsidP="00DC2540">
      <w:pPr>
        <w:pStyle w:val="Ang15"/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1"/>
        <w:gridCol w:w="272"/>
        <w:gridCol w:w="1615"/>
      </w:tblGrid>
      <w:tr w:rsidR="00B25820" w:rsidRPr="00D041CF" w14:paraId="3BF028A2" w14:textId="77777777" w:rsidTr="00170145">
        <w:trPr>
          <w:tblHeader/>
        </w:trPr>
        <w:tc>
          <w:tcPr>
            <w:tcW w:w="3089" w:type="pct"/>
          </w:tcPr>
          <w:p w14:paraId="517374E6" w14:textId="125DB723" w:rsidR="00B25820" w:rsidRPr="00B25820" w:rsidRDefault="00DC2DA1" w:rsidP="00DC2DA1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2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1911" w:type="pct"/>
            <w:gridSpan w:val="3"/>
          </w:tcPr>
          <w:p w14:paraId="55586A3A" w14:textId="77777777" w:rsidR="00B25820" w:rsidRPr="00B25820" w:rsidRDefault="00B25820" w:rsidP="00B25820">
            <w:pPr>
              <w:pStyle w:val="BodyText"/>
              <w:spacing w:after="0" w:line="240" w:lineRule="atLeast"/>
              <w:ind w:left="-109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58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5820" w:rsidRPr="00383FA0" w14:paraId="373DB818" w14:textId="77777777" w:rsidTr="00170145">
        <w:trPr>
          <w:trHeight w:val="299"/>
          <w:tblHeader/>
        </w:trPr>
        <w:tc>
          <w:tcPr>
            <w:tcW w:w="3089" w:type="pct"/>
          </w:tcPr>
          <w:p w14:paraId="0753A878" w14:textId="3AF2ED6B" w:rsidR="00B25820" w:rsidRPr="00B25820" w:rsidRDefault="00B25820" w:rsidP="00B25820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258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71E8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B258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B258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C2D49" w:rsidRPr="00F37E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71E8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1C2D49" w:rsidRPr="00F37E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883" w:type="pct"/>
          </w:tcPr>
          <w:p w14:paraId="2F72C05D" w14:textId="1A774236" w:rsidR="00B25820" w:rsidRPr="00B25820" w:rsidRDefault="00B25820" w:rsidP="00B25820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5820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604A6F2C" w14:textId="77777777" w:rsidR="00B25820" w:rsidRPr="00B25820" w:rsidRDefault="00B25820" w:rsidP="00B25820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" w:type="pct"/>
          </w:tcPr>
          <w:p w14:paraId="2297DE73" w14:textId="1A592D2B" w:rsidR="00B25820" w:rsidRPr="00B25820" w:rsidRDefault="00B25820" w:rsidP="00B25820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5820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B25820" w:rsidRPr="00D041CF" w14:paraId="152C9C29" w14:textId="77777777" w:rsidTr="00170145">
        <w:trPr>
          <w:trHeight w:val="299"/>
          <w:tblHeader/>
        </w:trPr>
        <w:tc>
          <w:tcPr>
            <w:tcW w:w="3089" w:type="pct"/>
          </w:tcPr>
          <w:p w14:paraId="55CC5426" w14:textId="77777777" w:rsidR="00B25820" w:rsidRPr="00B25820" w:rsidRDefault="00B25820" w:rsidP="00B25820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11" w:type="pct"/>
            <w:gridSpan w:val="3"/>
          </w:tcPr>
          <w:p w14:paraId="1AC51112" w14:textId="77777777" w:rsidR="00B25820" w:rsidRPr="00B25820" w:rsidRDefault="00B25820" w:rsidP="00B25820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258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5820" w:rsidRPr="00D041CF" w14:paraId="13514C30" w14:textId="77777777" w:rsidTr="00170145">
        <w:tc>
          <w:tcPr>
            <w:tcW w:w="3089" w:type="pct"/>
          </w:tcPr>
          <w:p w14:paraId="6B6F8258" w14:textId="77777777" w:rsidR="00B25820" w:rsidRPr="00B25820" w:rsidRDefault="00B25820" w:rsidP="00B25820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B258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83" w:type="pct"/>
          </w:tcPr>
          <w:p w14:paraId="2FE865AD" w14:textId="77777777" w:rsidR="00B25820" w:rsidRPr="00B25820" w:rsidRDefault="00B25820" w:rsidP="00B25820">
            <w:pPr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0191737F" w14:textId="77777777" w:rsidR="00B25820" w:rsidRPr="00B25820" w:rsidRDefault="00B25820" w:rsidP="00B25820">
            <w:pPr>
              <w:tabs>
                <w:tab w:val="decimal" w:pos="877"/>
              </w:tabs>
              <w:spacing w:line="240" w:lineRule="atLeast"/>
              <w:ind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" w:type="pct"/>
          </w:tcPr>
          <w:p w14:paraId="440873DA" w14:textId="77777777" w:rsidR="00B25820" w:rsidRPr="00B25820" w:rsidRDefault="00B25820" w:rsidP="00B25820">
            <w:pPr>
              <w:spacing w:line="240" w:lineRule="atLeast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6A0C" w:rsidRPr="00112B95" w14:paraId="7181329A" w14:textId="77777777" w:rsidTr="00170145">
        <w:tc>
          <w:tcPr>
            <w:tcW w:w="3089" w:type="pct"/>
          </w:tcPr>
          <w:p w14:paraId="30E49226" w14:textId="1BAB0640" w:rsidR="00DB6A0C" w:rsidRPr="00B25820" w:rsidRDefault="00DB6A0C" w:rsidP="00DB6A0C">
            <w:pPr>
              <w:tabs>
                <w:tab w:val="left" w:pos="424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58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2582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B258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883" w:type="pct"/>
          </w:tcPr>
          <w:p w14:paraId="4BC784EF" w14:textId="48165440" w:rsidR="00DB6A0C" w:rsidRPr="00B25820" w:rsidRDefault="00DB6A0C" w:rsidP="00DB6A0C">
            <w:pPr>
              <w:tabs>
                <w:tab w:val="decimal" w:pos="1403"/>
              </w:tabs>
              <w:spacing w:line="240" w:lineRule="atLeast"/>
              <w:ind w:right="-1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421,996</w:t>
            </w:r>
          </w:p>
        </w:tc>
        <w:tc>
          <w:tcPr>
            <w:tcW w:w="148" w:type="pct"/>
          </w:tcPr>
          <w:p w14:paraId="4043A974" w14:textId="77777777" w:rsidR="00DB6A0C" w:rsidRPr="00B25820" w:rsidRDefault="00DB6A0C" w:rsidP="00DB6A0C">
            <w:pPr>
              <w:pStyle w:val="1-Number"/>
              <w:tabs>
                <w:tab w:val="decimal" w:pos="877"/>
              </w:tabs>
              <w:ind w:right="-468"/>
              <w:rPr>
                <w:b/>
                <w:bCs/>
              </w:rPr>
            </w:pPr>
          </w:p>
        </w:tc>
        <w:tc>
          <w:tcPr>
            <w:tcW w:w="880" w:type="pct"/>
          </w:tcPr>
          <w:p w14:paraId="7EC89ECE" w14:textId="604AADE1" w:rsidR="00DB6A0C" w:rsidRPr="00B25820" w:rsidRDefault="00DB6A0C" w:rsidP="00DB6A0C">
            <w:pPr>
              <w:tabs>
                <w:tab w:val="decimal" w:pos="1403"/>
              </w:tabs>
              <w:spacing w:line="240" w:lineRule="atLeast"/>
              <w:ind w:right="-1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5820">
              <w:rPr>
                <w:rFonts w:ascii="Angsana New" w:hAnsi="Angsana New" w:hint="cs"/>
                <w:b/>
                <w:bCs/>
                <w:sz w:val="30"/>
                <w:szCs w:val="30"/>
              </w:rPr>
              <w:t>330,398</w:t>
            </w:r>
          </w:p>
        </w:tc>
      </w:tr>
      <w:tr w:rsidR="00DB6A0C" w:rsidRPr="003D6692" w14:paraId="4F3113D9" w14:textId="77777777" w:rsidTr="005A4D13">
        <w:tc>
          <w:tcPr>
            <w:tcW w:w="3089" w:type="pct"/>
          </w:tcPr>
          <w:p w14:paraId="047F4233" w14:textId="77777777" w:rsidR="00DB6A0C" w:rsidRPr="00B25820" w:rsidRDefault="00DB6A0C" w:rsidP="00DB6A0C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B25820">
              <w:rPr>
                <w:rFonts w:ascii="Angsana New" w:hAnsi="Angsana New" w:hint="cs"/>
                <w:sz w:val="30"/>
                <w:szCs w:val="30"/>
                <w:cs/>
              </w:rPr>
              <w:t>เพิ่มทุนในบริษัท ทีพีไอ พลังแสงอาทิตย์ จำกัด</w:t>
            </w:r>
          </w:p>
        </w:tc>
        <w:tc>
          <w:tcPr>
            <w:tcW w:w="883" w:type="pct"/>
          </w:tcPr>
          <w:p w14:paraId="211B4292" w14:textId="468511A0" w:rsidR="00DB6A0C" w:rsidRPr="001C2C85" w:rsidRDefault="00F86A61" w:rsidP="0040517B">
            <w:pPr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C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DD59CAD" w14:textId="77777777" w:rsidR="00DB6A0C" w:rsidRPr="00B25820" w:rsidRDefault="00DB6A0C" w:rsidP="00DB6A0C">
            <w:pPr>
              <w:pStyle w:val="1-Number"/>
              <w:tabs>
                <w:tab w:val="decimal" w:pos="877"/>
              </w:tabs>
              <w:ind w:right="-468"/>
              <w:rPr>
                <w:b/>
                <w:bCs/>
              </w:rPr>
            </w:pPr>
          </w:p>
        </w:tc>
        <w:tc>
          <w:tcPr>
            <w:tcW w:w="880" w:type="pct"/>
          </w:tcPr>
          <w:p w14:paraId="76E8772E" w14:textId="38890C6A" w:rsidR="00DB6A0C" w:rsidRPr="00B25820" w:rsidRDefault="00DB6A0C" w:rsidP="00DB6A0C">
            <w:pPr>
              <w:tabs>
                <w:tab w:val="decimal" w:pos="1403"/>
              </w:tabs>
              <w:spacing w:line="240" w:lineRule="atLeast"/>
              <w:ind w:right="-1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5820">
              <w:rPr>
                <w:rFonts w:ascii="Angsana New" w:hAnsi="Angsana New" w:hint="cs"/>
                <w:sz w:val="30"/>
                <w:szCs w:val="30"/>
                <w:lang w:val="en-US"/>
              </w:rPr>
              <w:t>99,000</w:t>
            </w:r>
          </w:p>
        </w:tc>
      </w:tr>
      <w:tr w:rsidR="00DB6A0C" w:rsidRPr="00112B95" w14:paraId="52711EC6" w14:textId="77777777" w:rsidTr="00170145">
        <w:tc>
          <w:tcPr>
            <w:tcW w:w="3089" w:type="pct"/>
          </w:tcPr>
          <w:p w14:paraId="06DEF30C" w14:textId="77777777" w:rsidR="00DB6A0C" w:rsidRPr="00B25820" w:rsidRDefault="00DB6A0C" w:rsidP="00DB6A0C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B25820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</w:t>
            </w:r>
            <w:r w:rsidRPr="00B25820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Pr="00B25820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B25820">
              <w:rPr>
                <w:rFonts w:ascii="Angsana New" w:hAnsi="Angsana New" w:hint="cs"/>
                <w:sz w:val="30"/>
                <w:szCs w:val="30"/>
              </w:rPr>
              <w:t xml:space="preserve">) </w:t>
            </w:r>
            <w:r w:rsidRPr="00B25820">
              <w:rPr>
                <w:rFonts w:ascii="Angsana New" w:hAnsi="Angsana New" w:hint="cs"/>
                <w:sz w:val="30"/>
                <w:szCs w:val="30"/>
                <w:cs/>
              </w:rPr>
              <w:t>สุทธิจากเงินลงทุนในบริษัทย่อย</w:t>
            </w:r>
          </w:p>
        </w:tc>
        <w:tc>
          <w:tcPr>
            <w:tcW w:w="883" w:type="pct"/>
          </w:tcPr>
          <w:p w14:paraId="321EC14B" w14:textId="1EE02525" w:rsidR="00DB6A0C" w:rsidRPr="00B25820" w:rsidRDefault="00F86A61" w:rsidP="00DB6A0C">
            <w:pPr>
              <w:tabs>
                <w:tab w:val="decimal" w:pos="1403"/>
              </w:tabs>
              <w:spacing w:line="240" w:lineRule="atLeast"/>
              <w:ind w:right="-19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(5,056)</w:t>
            </w:r>
          </w:p>
        </w:tc>
        <w:tc>
          <w:tcPr>
            <w:tcW w:w="148" w:type="pct"/>
          </w:tcPr>
          <w:p w14:paraId="60EA1AFC" w14:textId="77777777" w:rsidR="00DB6A0C" w:rsidRPr="00B25820" w:rsidRDefault="00DB6A0C" w:rsidP="00DB6A0C">
            <w:pPr>
              <w:pStyle w:val="1-Number"/>
              <w:tabs>
                <w:tab w:val="decimal" w:pos="877"/>
              </w:tabs>
              <w:ind w:right="-468"/>
            </w:pPr>
          </w:p>
        </w:tc>
        <w:tc>
          <w:tcPr>
            <w:tcW w:w="880" w:type="pct"/>
          </w:tcPr>
          <w:p w14:paraId="101A0CFE" w14:textId="32F743C3" w:rsidR="00DB6A0C" w:rsidRPr="00B25820" w:rsidRDefault="00571E8D" w:rsidP="00DB6A0C">
            <w:pPr>
              <w:tabs>
                <w:tab w:val="decimal" w:pos="1403"/>
              </w:tabs>
              <w:spacing w:line="240" w:lineRule="atLeast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571E8D">
              <w:rPr>
                <w:rFonts w:asciiTheme="majorBidi" w:hAnsiTheme="majorBidi" w:cstheme="majorBidi"/>
                <w:sz w:val="30"/>
                <w:szCs w:val="30"/>
              </w:rPr>
              <w:t>2,759</w:t>
            </w:r>
          </w:p>
        </w:tc>
      </w:tr>
      <w:tr w:rsidR="00DB6A0C" w:rsidRPr="00D041CF" w14:paraId="32E77A66" w14:textId="77777777" w:rsidTr="00170145">
        <w:tc>
          <w:tcPr>
            <w:tcW w:w="3089" w:type="pct"/>
          </w:tcPr>
          <w:p w14:paraId="4FA3CA07" w14:textId="79B49A46" w:rsidR="00DB6A0C" w:rsidRPr="00B25820" w:rsidRDefault="00DB6A0C" w:rsidP="00DB6A0C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B258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25820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B2582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8C73F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ยน</w:t>
            </w:r>
          </w:p>
        </w:tc>
        <w:tc>
          <w:tcPr>
            <w:tcW w:w="883" w:type="pct"/>
            <w:tcBorders>
              <w:top w:val="single" w:sz="4" w:space="0" w:color="auto"/>
              <w:bottom w:val="double" w:sz="4" w:space="0" w:color="auto"/>
            </w:tcBorders>
          </w:tcPr>
          <w:p w14:paraId="598A5019" w14:textId="17FDCB45" w:rsidR="00DB6A0C" w:rsidRPr="00B25820" w:rsidRDefault="00F86A61" w:rsidP="00DB6A0C">
            <w:pPr>
              <w:tabs>
                <w:tab w:val="decimal" w:pos="1403"/>
              </w:tabs>
              <w:spacing w:line="240" w:lineRule="atLeast"/>
              <w:ind w:right="-1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416,940</w:t>
            </w:r>
          </w:p>
        </w:tc>
        <w:tc>
          <w:tcPr>
            <w:tcW w:w="148" w:type="pct"/>
          </w:tcPr>
          <w:p w14:paraId="2A2FBBF4" w14:textId="77777777" w:rsidR="00DB6A0C" w:rsidRPr="00B25820" w:rsidRDefault="00DB6A0C" w:rsidP="00DB6A0C">
            <w:pPr>
              <w:pStyle w:val="1-Number"/>
              <w:tabs>
                <w:tab w:val="decimal" w:pos="877"/>
              </w:tabs>
              <w:ind w:right="-468"/>
            </w:pPr>
          </w:p>
        </w:tc>
        <w:tc>
          <w:tcPr>
            <w:tcW w:w="880" w:type="pct"/>
            <w:tcBorders>
              <w:top w:val="single" w:sz="4" w:space="0" w:color="auto"/>
              <w:bottom w:val="double" w:sz="4" w:space="0" w:color="auto"/>
            </w:tcBorders>
          </w:tcPr>
          <w:p w14:paraId="044A5690" w14:textId="35BFB305" w:rsidR="00DB6A0C" w:rsidRPr="00B25820" w:rsidRDefault="00571E8D" w:rsidP="00DB6A0C">
            <w:pPr>
              <w:tabs>
                <w:tab w:val="decimal" w:pos="1403"/>
              </w:tabs>
              <w:spacing w:line="240" w:lineRule="atLeast"/>
              <w:ind w:right="-1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71E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432,157</w:t>
            </w:r>
          </w:p>
        </w:tc>
      </w:tr>
    </w:tbl>
    <w:p w14:paraId="0E931DD3" w14:textId="77777777" w:rsidR="00925819" w:rsidRPr="00DC2540" w:rsidRDefault="00925819" w:rsidP="00DC2540">
      <w:pPr>
        <w:pStyle w:val="Ang15"/>
      </w:pPr>
    </w:p>
    <w:p w14:paraId="266B3C14" w14:textId="77777777" w:rsidR="0075511E" w:rsidRDefault="00D27B49" w:rsidP="00DC2540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left="540" w:right="-25"/>
        <w:jc w:val="thaiDistribute"/>
        <w:rPr>
          <w:rFonts w:asciiTheme="majorBidi" w:hAnsiTheme="majorBidi"/>
          <w:b w:val="0"/>
          <w:bCs w:val="0"/>
        </w:rPr>
      </w:pPr>
      <w:r w:rsidRPr="006E5198">
        <w:rPr>
          <w:rFonts w:asciiTheme="majorBidi" w:hAnsiTheme="majorBidi"/>
          <w:b w:val="0"/>
          <w:bCs w:val="0"/>
          <w:cs/>
        </w:rPr>
        <w:t xml:space="preserve">เมื่อวันที่ </w:t>
      </w:r>
      <w:r w:rsidRPr="006E5198">
        <w:rPr>
          <w:rFonts w:asciiTheme="majorBidi" w:hAnsiTheme="majorBidi" w:cstheme="majorBidi"/>
          <w:b w:val="0"/>
          <w:bCs w:val="0"/>
        </w:rPr>
        <w:t xml:space="preserve">9 </w:t>
      </w:r>
      <w:r w:rsidRPr="006E5198">
        <w:rPr>
          <w:rFonts w:asciiTheme="majorBidi" w:hAnsiTheme="majorBidi"/>
          <w:b w:val="0"/>
          <w:bCs w:val="0"/>
          <w:cs/>
        </w:rPr>
        <w:t>ก</w:t>
      </w:r>
      <w:r w:rsidRPr="006E5198">
        <w:rPr>
          <w:rFonts w:asciiTheme="majorBidi" w:hAnsiTheme="majorBidi" w:hint="cs"/>
          <w:b w:val="0"/>
          <w:bCs w:val="0"/>
          <w:cs/>
        </w:rPr>
        <w:t>ุมภาพันธ์</w:t>
      </w:r>
      <w:r w:rsidRPr="006E5198">
        <w:rPr>
          <w:rFonts w:asciiTheme="majorBidi" w:hAnsiTheme="majorBidi"/>
          <w:b w:val="0"/>
          <w:bCs w:val="0"/>
          <w:cs/>
        </w:rPr>
        <w:t xml:space="preserve"> </w:t>
      </w:r>
      <w:r w:rsidRPr="006E5198">
        <w:rPr>
          <w:rFonts w:asciiTheme="majorBidi" w:hAnsiTheme="majorBidi" w:cstheme="majorBidi"/>
          <w:b w:val="0"/>
          <w:bCs w:val="0"/>
        </w:rPr>
        <w:t xml:space="preserve">2566 </w:t>
      </w:r>
      <w:r w:rsidRPr="006E5198">
        <w:rPr>
          <w:rFonts w:asciiTheme="majorBidi" w:hAnsiTheme="majorBidi"/>
          <w:b w:val="0"/>
          <w:bCs w:val="0"/>
          <w:cs/>
        </w:rPr>
        <w:t>บริษัทได้ชำระเงินค่าหุ้นสามัญเพิ่มทุน ของบริษัท ทีพีไอ</w:t>
      </w:r>
      <w:r w:rsidRPr="006E5198">
        <w:rPr>
          <w:rFonts w:asciiTheme="majorBidi" w:hAnsiTheme="majorBidi"/>
          <w:b w:val="0"/>
          <w:bCs w:val="0"/>
        </w:rPr>
        <w:t xml:space="preserve"> </w:t>
      </w:r>
      <w:r w:rsidRPr="006E5198">
        <w:rPr>
          <w:rFonts w:asciiTheme="majorBidi" w:hAnsiTheme="majorBidi" w:hint="cs"/>
          <w:b w:val="0"/>
          <w:bCs w:val="0"/>
          <w:cs/>
        </w:rPr>
        <w:t>พลังแสงอาทิตย์</w:t>
      </w:r>
      <w:r w:rsidRPr="006E5198">
        <w:rPr>
          <w:rFonts w:asciiTheme="majorBidi" w:hAnsiTheme="majorBidi"/>
          <w:b w:val="0"/>
          <w:bCs w:val="0"/>
          <w:cs/>
        </w:rPr>
        <w:t xml:space="preserve"> จำกัด ซึ่งเป็น</w:t>
      </w:r>
    </w:p>
    <w:p w14:paraId="5241D4D7" w14:textId="7AECA3E7" w:rsidR="00FA685C" w:rsidRPr="00DC2540" w:rsidRDefault="00D27B49" w:rsidP="0075511E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left="540" w:right="-25"/>
        <w:jc w:val="left"/>
        <w:rPr>
          <w:rFonts w:asciiTheme="majorBidi" w:hAnsiTheme="majorBidi"/>
          <w:b w:val="0"/>
          <w:bCs w:val="0"/>
        </w:rPr>
        <w:sectPr w:rsidR="00FA685C" w:rsidRPr="00DC2540" w:rsidSect="00A94831">
          <w:headerReference w:type="default" r:id="rId12"/>
          <w:footerReference w:type="default" r:id="rId13"/>
          <w:pgSz w:w="11909" w:h="16834" w:code="9"/>
          <w:pgMar w:top="691" w:right="1152" w:bottom="1166" w:left="1166" w:header="706" w:footer="706" w:gutter="0"/>
          <w:pgNumType w:start="14"/>
          <w:cols w:space="737"/>
          <w:docGrid w:linePitch="360"/>
        </w:sectPr>
      </w:pPr>
      <w:r w:rsidRPr="006E5198">
        <w:rPr>
          <w:rFonts w:asciiTheme="majorBidi" w:hAnsiTheme="majorBidi"/>
          <w:b w:val="0"/>
          <w:bCs w:val="0"/>
          <w:cs/>
        </w:rPr>
        <w:t xml:space="preserve">บริษัทย่อย จำนวน </w:t>
      </w:r>
      <w:r w:rsidRPr="006E5198">
        <w:rPr>
          <w:rFonts w:asciiTheme="majorBidi" w:hAnsiTheme="majorBidi" w:cstheme="majorBidi"/>
          <w:b w:val="0"/>
          <w:bCs w:val="0"/>
        </w:rPr>
        <w:t xml:space="preserve">990,000 </w:t>
      </w:r>
      <w:r w:rsidRPr="006E5198">
        <w:rPr>
          <w:rFonts w:asciiTheme="majorBidi" w:hAnsiTheme="majorBidi"/>
          <w:b w:val="0"/>
          <w:bCs w:val="0"/>
          <w:cs/>
        </w:rPr>
        <w:t xml:space="preserve">หุ้น มูลค่าหุ้นละ </w:t>
      </w:r>
      <w:r w:rsidRPr="006E5198">
        <w:rPr>
          <w:rFonts w:asciiTheme="majorBidi" w:hAnsiTheme="majorBidi" w:cstheme="majorBidi"/>
          <w:b w:val="0"/>
          <w:bCs w:val="0"/>
        </w:rPr>
        <w:t xml:space="preserve">100 </w:t>
      </w:r>
      <w:r w:rsidRPr="006E5198">
        <w:rPr>
          <w:rFonts w:asciiTheme="majorBidi" w:hAnsiTheme="majorBidi"/>
          <w:b w:val="0"/>
          <w:bCs w:val="0"/>
          <w:cs/>
        </w:rPr>
        <w:t xml:space="preserve">บาท คิดเป็นมูลค่ารวม </w:t>
      </w:r>
      <w:r w:rsidRPr="006E5198">
        <w:rPr>
          <w:rFonts w:asciiTheme="majorBidi" w:hAnsiTheme="majorBidi" w:cstheme="majorBidi"/>
          <w:b w:val="0"/>
          <w:bCs w:val="0"/>
        </w:rPr>
        <w:t xml:space="preserve">99 </w:t>
      </w:r>
      <w:r w:rsidRPr="006E5198">
        <w:rPr>
          <w:rFonts w:asciiTheme="majorBidi" w:hAnsiTheme="majorBidi"/>
          <w:b w:val="0"/>
          <w:bCs w:val="0"/>
          <w:cs/>
        </w:rPr>
        <w:t>ล้านบาท</w:t>
      </w:r>
      <w:bookmarkStart w:id="1" w:name="_GoBack"/>
      <w:bookmarkEnd w:id="1"/>
    </w:p>
    <w:p w14:paraId="58A89ED9" w14:textId="69D68A7B" w:rsidR="00B005EB" w:rsidRPr="00282DB8" w:rsidRDefault="00B005EB" w:rsidP="00282DB8">
      <w:pPr>
        <w:ind w:left="45" w:hanging="18"/>
        <w:rPr>
          <w:rFonts w:asciiTheme="majorBidi" w:hAnsiTheme="majorBidi" w:cstheme="majorBidi"/>
          <w:sz w:val="30"/>
          <w:szCs w:val="30"/>
        </w:rPr>
      </w:pPr>
      <w:r w:rsidRPr="00962D9E">
        <w:rPr>
          <w:rFonts w:asciiTheme="majorBidi" w:hAnsiTheme="majorBidi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AE3601" w:rsidRPr="00962D9E">
        <w:rPr>
          <w:rFonts w:asciiTheme="majorBidi" w:hAnsiTheme="majorBidi"/>
          <w:sz w:val="30"/>
          <w:szCs w:val="30"/>
        </w:rPr>
        <w:t xml:space="preserve">30 </w:t>
      </w:r>
      <w:r w:rsidR="00571E8D" w:rsidRPr="00962D9E">
        <w:rPr>
          <w:rFonts w:asciiTheme="majorBidi" w:hAnsiTheme="majorBidi" w:hint="cs"/>
          <w:sz w:val="30"/>
          <w:szCs w:val="30"/>
          <w:cs/>
        </w:rPr>
        <w:t>กันย</w:t>
      </w:r>
      <w:r w:rsidR="00AE3601" w:rsidRPr="00962D9E">
        <w:rPr>
          <w:rFonts w:asciiTheme="majorBidi" w:hAnsiTheme="majorBidi" w:hint="cs"/>
          <w:sz w:val="30"/>
          <w:szCs w:val="30"/>
          <w:cs/>
        </w:rPr>
        <w:t xml:space="preserve">ายน </w:t>
      </w:r>
      <w:r w:rsidRPr="00962D9E">
        <w:rPr>
          <w:rFonts w:asciiTheme="majorBidi" w:hAnsiTheme="majorBidi"/>
          <w:sz w:val="30"/>
          <w:szCs w:val="30"/>
        </w:rPr>
        <w:t>256</w:t>
      </w:r>
      <w:r w:rsidR="00457C0E" w:rsidRPr="00962D9E">
        <w:rPr>
          <w:rFonts w:asciiTheme="majorBidi" w:hAnsiTheme="majorBidi"/>
          <w:sz w:val="30"/>
          <w:szCs w:val="30"/>
        </w:rPr>
        <w:t>7</w:t>
      </w:r>
      <w:r w:rsidRPr="00962D9E">
        <w:rPr>
          <w:rFonts w:asciiTheme="majorBidi" w:hAnsiTheme="majorBidi"/>
          <w:sz w:val="30"/>
          <w:szCs w:val="30"/>
        </w:rPr>
        <w:t xml:space="preserve"> </w:t>
      </w:r>
      <w:r w:rsidRPr="00962D9E">
        <w:rPr>
          <w:rFonts w:asciiTheme="majorBidi" w:hAnsiTheme="majorBidi"/>
          <w:sz w:val="30"/>
          <w:szCs w:val="30"/>
          <w:cs/>
        </w:rPr>
        <w:t xml:space="preserve">และ </w:t>
      </w:r>
      <w:r w:rsidRPr="00962D9E">
        <w:rPr>
          <w:rFonts w:asciiTheme="majorBidi" w:hAnsiTheme="majorBidi"/>
          <w:sz w:val="30"/>
          <w:szCs w:val="30"/>
        </w:rPr>
        <w:t xml:space="preserve">31 </w:t>
      </w:r>
      <w:r w:rsidRPr="00962D9E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962D9E">
        <w:rPr>
          <w:rFonts w:asciiTheme="majorBidi" w:hAnsiTheme="majorBidi"/>
          <w:sz w:val="30"/>
          <w:szCs w:val="30"/>
        </w:rPr>
        <w:t>256</w:t>
      </w:r>
      <w:r w:rsidR="00457C0E" w:rsidRPr="00962D9E">
        <w:rPr>
          <w:rFonts w:asciiTheme="majorBidi" w:hAnsiTheme="majorBidi"/>
          <w:sz w:val="30"/>
          <w:szCs w:val="30"/>
        </w:rPr>
        <w:t>6</w:t>
      </w:r>
      <w:r w:rsidRPr="00962D9E">
        <w:rPr>
          <w:rFonts w:asciiTheme="majorBidi" w:hAnsiTheme="majorBidi" w:hint="cs"/>
          <w:sz w:val="30"/>
          <w:szCs w:val="30"/>
          <w:cs/>
        </w:rPr>
        <w:t xml:space="preserve"> และเงินปันผลรับจากเงินลงทุนสำหรับแต่ละงวดสิ้นสุดวันที่ </w:t>
      </w:r>
      <w:r w:rsidR="00AE3601" w:rsidRPr="00962D9E">
        <w:rPr>
          <w:rFonts w:asciiTheme="majorBidi" w:hAnsiTheme="majorBidi"/>
          <w:sz w:val="30"/>
          <w:szCs w:val="30"/>
        </w:rPr>
        <w:t xml:space="preserve">30 </w:t>
      </w:r>
      <w:r w:rsidR="00571E8D" w:rsidRPr="00962D9E">
        <w:rPr>
          <w:rFonts w:asciiTheme="majorBidi" w:hAnsiTheme="majorBidi" w:hint="cs"/>
          <w:sz w:val="30"/>
          <w:szCs w:val="30"/>
          <w:cs/>
        </w:rPr>
        <w:t>กันย</w:t>
      </w:r>
      <w:r w:rsidR="00AE3601" w:rsidRPr="00962D9E">
        <w:rPr>
          <w:rFonts w:asciiTheme="majorBidi" w:hAnsiTheme="majorBidi" w:hint="cs"/>
          <w:sz w:val="30"/>
          <w:szCs w:val="30"/>
          <w:cs/>
        </w:rPr>
        <w:t xml:space="preserve">ายน </w:t>
      </w:r>
      <w:r w:rsidR="00457C0E" w:rsidRPr="00962D9E">
        <w:rPr>
          <w:rFonts w:asciiTheme="majorBidi" w:hAnsiTheme="majorBidi"/>
          <w:sz w:val="30"/>
          <w:szCs w:val="30"/>
        </w:rPr>
        <w:t xml:space="preserve">2567 </w:t>
      </w:r>
      <w:r w:rsidRPr="00962D9E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Pr="00962D9E">
        <w:rPr>
          <w:rFonts w:asciiTheme="majorBidi" w:hAnsiTheme="majorBidi"/>
          <w:sz w:val="30"/>
          <w:szCs w:val="30"/>
        </w:rPr>
        <w:t>256</w:t>
      </w:r>
      <w:r w:rsidR="00457C0E" w:rsidRPr="00962D9E">
        <w:rPr>
          <w:rFonts w:asciiTheme="majorBidi" w:hAnsiTheme="majorBidi"/>
          <w:sz w:val="30"/>
          <w:szCs w:val="30"/>
        </w:rPr>
        <w:t>6</w:t>
      </w:r>
      <w:r w:rsidRPr="00962D9E">
        <w:rPr>
          <w:rFonts w:asciiTheme="majorBidi" w:hAnsiTheme="majorBidi"/>
          <w:sz w:val="30"/>
          <w:szCs w:val="30"/>
        </w:rPr>
        <w:t xml:space="preserve"> </w:t>
      </w:r>
      <w:r w:rsidRPr="00962D9E">
        <w:rPr>
          <w:rFonts w:asciiTheme="majorBidi" w:hAnsiTheme="majorBidi"/>
          <w:sz w:val="30"/>
          <w:szCs w:val="30"/>
          <w:cs/>
        </w:rPr>
        <w:t>มีดังนี้</w:t>
      </w:r>
      <w:r w:rsidRPr="00282DB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40D16F9D" w14:textId="54110AF4" w:rsidR="00383FA0" w:rsidRDefault="00383FA0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15210" w:type="dxa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14"/>
        <w:gridCol w:w="2316"/>
        <w:gridCol w:w="90"/>
        <w:gridCol w:w="900"/>
        <w:gridCol w:w="90"/>
        <w:gridCol w:w="900"/>
        <w:gridCol w:w="81"/>
        <w:gridCol w:w="909"/>
        <w:gridCol w:w="68"/>
        <w:gridCol w:w="922"/>
        <w:gridCol w:w="99"/>
        <w:gridCol w:w="981"/>
        <w:gridCol w:w="56"/>
        <w:gridCol w:w="934"/>
        <w:gridCol w:w="95"/>
        <w:gridCol w:w="1075"/>
        <w:gridCol w:w="90"/>
        <w:gridCol w:w="1080"/>
        <w:gridCol w:w="72"/>
        <w:gridCol w:w="918"/>
        <w:gridCol w:w="63"/>
        <w:gridCol w:w="927"/>
      </w:tblGrid>
      <w:tr w:rsidR="00C30F7D" w:rsidRPr="004F2D3D" w14:paraId="29EB2213" w14:textId="77777777" w:rsidTr="00CD4149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6D8663E6" w14:textId="77777777" w:rsidR="00C30F7D" w:rsidRPr="004F2D3D" w:rsidRDefault="00C30F7D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57B3670A" w14:textId="77777777" w:rsidR="00C30F7D" w:rsidRPr="004F2D3D" w:rsidRDefault="00C30F7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1884C779" w14:textId="77777777" w:rsidR="00C30F7D" w:rsidRPr="004F2D3D" w:rsidRDefault="00C30F7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8E52275" w14:textId="77777777" w:rsidR="00C30F7D" w:rsidRPr="004F2D3D" w:rsidRDefault="00C30F7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260" w:type="dxa"/>
            <w:gridSpan w:val="19"/>
            <w:shd w:val="clear" w:color="auto" w:fill="auto"/>
          </w:tcPr>
          <w:p w14:paraId="4967B081" w14:textId="77777777" w:rsidR="00C30F7D" w:rsidRPr="004F2D3D" w:rsidRDefault="00C30F7D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C30F7D" w:rsidRPr="004F2D3D" w14:paraId="057D80FE" w14:textId="77777777" w:rsidTr="00CD4149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3C870B3E" w14:textId="77777777" w:rsidR="00C30F7D" w:rsidRPr="004F2D3D" w:rsidRDefault="00C30F7D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23C72949" w14:textId="77777777" w:rsidR="00C30F7D" w:rsidRPr="004F2D3D" w:rsidRDefault="00C30F7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  <w:vAlign w:val="bottom"/>
          </w:tcPr>
          <w:p w14:paraId="2A878E3E" w14:textId="2CBEE7AE" w:rsidR="00C30F7D" w:rsidRPr="004F2D3D" w:rsidRDefault="00C30F7D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D68A742" w14:textId="77777777" w:rsidR="00C30F7D" w:rsidRPr="004F2D3D" w:rsidRDefault="00C30F7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22E55470" w14:textId="08D69FD8" w:rsidR="00C30F7D" w:rsidRPr="004F2D3D" w:rsidRDefault="00C30F7D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52E50EC6" w14:textId="77777777" w:rsidR="00C30F7D" w:rsidRPr="004F2D3D" w:rsidRDefault="00C30F7D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9" w:type="dxa"/>
            <w:gridSpan w:val="3"/>
            <w:shd w:val="clear" w:color="auto" w:fill="auto"/>
            <w:vAlign w:val="bottom"/>
          </w:tcPr>
          <w:p w14:paraId="3874A3B6" w14:textId="17D95D22" w:rsidR="00C30F7D" w:rsidRPr="004F2D3D" w:rsidRDefault="00C30F7D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6DB95887" w14:textId="77777777" w:rsidR="00C30F7D" w:rsidRPr="004F2D3D" w:rsidRDefault="00C30F7D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71" w:type="dxa"/>
            <w:gridSpan w:val="3"/>
            <w:shd w:val="clear" w:color="auto" w:fill="auto"/>
            <w:vAlign w:val="bottom"/>
          </w:tcPr>
          <w:p w14:paraId="7A8623F5" w14:textId="090B76CD" w:rsidR="00C30F7D" w:rsidRPr="004F2D3D" w:rsidRDefault="00C30F7D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071E6405" w14:textId="77777777" w:rsidR="00C30F7D" w:rsidRPr="004F2D3D" w:rsidRDefault="00C30F7D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45" w:type="dxa"/>
            <w:gridSpan w:val="3"/>
            <w:shd w:val="clear" w:color="auto" w:fill="auto"/>
            <w:vAlign w:val="bottom"/>
          </w:tcPr>
          <w:p w14:paraId="33EFCA97" w14:textId="74234B44" w:rsidR="00C30F7D" w:rsidRPr="004F2D3D" w:rsidRDefault="00C30F7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113BD43B" w14:textId="77777777" w:rsidR="00C30F7D" w:rsidRPr="004F2D3D" w:rsidRDefault="00C30F7D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08" w:type="dxa"/>
            <w:gridSpan w:val="3"/>
            <w:shd w:val="clear" w:color="auto" w:fill="auto"/>
          </w:tcPr>
          <w:p w14:paraId="3F4998F3" w14:textId="4DAFBEF1" w:rsidR="00C30F7D" w:rsidRPr="00C30F7D" w:rsidRDefault="00C30F7D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</w:rPr>
              <w:t>เงินปันผลรับ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สำหรับ</w:t>
            </w:r>
          </w:p>
        </w:tc>
      </w:tr>
      <w:tr w:rsidR="00C30F7D" w:rsidRPr="004F2D3D" w14:paraId="481A040C" w14:textId="77777777" w:rsidTr="00CD4149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2CD915CA" w14:textId="77777777" w:rsidR="00C30F7D" w:rsidRPr="004F2D3D" w:rsidRDefault="00C30F7D" w:rsidP="00C30F7D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1F25B6EF" w14:textId="77777777" w:rsidR="00C30F7D" w:rsidRPr="004F2D3D" w:rsidRDefault="00C30F7D" w:rsidP="00C30F7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  <w:vAlign w:val="bottom"/>
          </w:tcPr>
          <w:p w14:paraId="04E7AC6B" w14:textId="19D1708B" w:rsidR="00C30F7D" w:rsidRPr="004F2D3D" w:rsidRDefault="00C30F7D" w:rsidP="00C30F7D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  <w:shd w:val="clear" w:color="auto" w:fill="auto"/>
          </w:tcPr>
          <w:p w14:paraId="46CE442F" w14:textId="77777777" w:rsidR="00C30F7D" w:rsidRPr="004F2D3D" w:rsidRDefault="00C30F7D" w:rsidP="00C30F7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721AAB91" w14:textId="12D74BFB" w:rsidR="00C30F7D" w:rsidRPr="004F2D3D" w:rsidRDefault="00C30F7D" w:rsidP="00C30F7D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สัดส่วนความเป็นเจ้าของ</w:t>
            </w:r>
          </w:p>
        </w:tc>
        <w:tc>
          <w:tcPr>
            <w:tcW w:w="81" w:type="dxa"/>
            <w:shd w:val="clear" w:color="auto" w:fill="auto"/>
          </w:tcPr>
          <w:p w14:paraId="0434DA7B" w14:textId="77777777" w:rsidR="00C30F7D" w:rsidRPr="004F2D3D" w:rsidRDefault="00C30F7D" w:rsidP="00C30F7D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9" w:type="dxa"/>
            <w:gridSpan w:val="3"/>
            <w:shd w:val="clear" w:color="auto" w:fill="auto"/>
            <w:vAlign w:val="bottom"/>
          </w:tcPr>
          <w:p w14:paraId="7AAE5D72" w14:textId="688A9A99" w:rsidR="00C30F7D" w:rsidRPr="004F2D3D" w:rsidRDefault="00C30F7D" w:rsidP="00C30F7D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  <w:t>ทุนชำระแล้ว</w:t>
            </w:r>
          </w:p>
        </w:tc>
        <w:tc>
          <w:tcPr>
            <w:tcW w:w="99" w:type="dxa"/>
            <w:shd w:val="clear" w:color="auto" w:fill="auto"/>
          </w:tcPr>
          <w:p w14:paraId="0E43EA89" w14:textId="77777777" w:rsidR="00C30F7D" w:rsidRPr="004F2D3D" w:rsidRDefault="00C30F7D" w:rsidP="00C30F7D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71" w:type="dxa"/>
            <w:gridSpan w:val="3"/>
            <w:shd w:val="clear" w:color="auto" w:fill="auto"/>
            <w:vAlign w:val="bottom"/>
          </w:tcPr>
          <w:p w14:paraId="5E8930A8" w14:textId="2859C530" w:rsidR="00C30F7D" w:rsidRPr="004F2D3D" w:rsidRDefault="00C30F7D" w:rsidP="00C30F7D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ราคาทุน</w:t>
            </w:r>
          </w:p>
        </w:tc>
        <w:tc>
          <w:tcPr>
            <w:tcW w:w="95" w:type="dxa"/>
            <w:shd w:val="clear" w:color="auto" w:fill="auto"/>
          </w:tcPr>
          <w:p w14:paraId="501C8149" w14:textId="77777777" w:rsidR="00C30F7D" w:rsidRPr="004F2D3D" w:rsidRDefault="00C30F7D" w:rsidP="00C30F7D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45" w:type="dxa"/>
            <w:gridSpan w:val="3"/>
            <w:shd w:val="clear" w:color="auto" w:fill="auto"/>
            <w:vAlign w:val="bottom"/>
          </w:tcPr>
          <w:p w14:paraId="7098A8B4" w14:textId="16EE819B" w:rsidR="00C30F7D" w:rsidRPr="004F2D3D" w:rsidRDefault="00C30F7D" w:rsidP="00C30F7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มูลค่าตามวิธีส่วนได้เสีย</w:t>
            </w:r>
          </w:p>
        </w:tc>
        <w:tc>
          <w:tcPr>
            <w:tcW w:w="72" w:type="dxa"/>
            <w:shd w:val="clear" w:color="auto" w:fill="auto"/>
          </w:tcPr>
          <w:p w14:paraId="2B8D03C4" w14:textId="77777777" w:rsidR="00C30F7D" w:rsidRPr="004F2D3D" w:rsidRDefault="00C30F7D" w:rsidP="00C30F7D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08" w:type="dxa"/>
            <w:gridSpan w:val="3"/>
            <w:shd w:val="clear" w:color="auto" w:fill="auto"/>
          </w:tcPr>
          <w:p w14:paraId="5BD65224" w14:textId="61AD9AEA" w:rsidR="00C30F7D" w:rsidRPr="004F2D3D" w:rsidRDefault="00C30F7D" w:rsidP="00C30F7D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งวด</w:t>
            </w:r>
            <w:r w:rsidR="00571E8D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เก้า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เดือนสิ้นสุดวันที่</w:t>
            </w:r>
          </w:p>
        </w:tc>
      </w:tr>
      <w:tr w:rsidR="00457C0E" w:rsidRPr="004F2D3D" w14:paraId="08C8E179" w14:textId="77777777" w:rsidTr="00DE0CE7">
        <w:trPr>
          <w:trHeight w:val="234"/>
          <w:tblHeader/>
        </w:trPr>
        <w:tc>
          <w:tcPr>
            <w:tcW w:w="2430" w:type="dxa"/>
            <w:shd w:val="clear" w:color="auto" w:fill="auto"/>
            <w:vAlign w:val="bottom"/>
          </w:tcPr>
          <w:p w14:paraId="4158F07D" w14:textId="77777777" w:rsidR="00457C0E" w:rsidRPr="004F2D3D" w:rsidRDefault="00457C0E" w:rsidP="00457C0E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0C0EC6E7" w14:textId="77777777" w:rsidR="00457C0E" w:rsidRPr="004F2D3D" w:rsidRDefault="00457C0E" w:rsidP="00457C0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2DF13714" w14:textId="77777777" w:rsidR="00457C0E" w:rsidRPr="004F2D3D" w:rsidRDefault="00457C0E" w:rsidP="00457C0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9DAC5B9" w14:textId="77777777" w:rsidR="00457C0E" w:rsidRPr="004F2D3D" w:rsidRDefault="00457C0E" w:rsidP="00457C0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8DFFA4F" w14:textId="3D492BCE" w:rsidR="00457C0E" w:rsidRPr="004F2D3D" w:rsidRDefault="00AE3601" w:rsidP="00457C0E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 w:rsidR="00571E8D" w:rsidRPr="00571E8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43929A11" w14:textId="77777777" w:rsidR="00457C0E" w:rsidRPr="004F2D3D" w:rsidRDefault="00457C0E" w:rsidP="00457C0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A2D5145" w14:textId="0B7F3FD9" w:rsidR="00457C0E" w:rsidRPr="004F2D3D" w:rsidRDefault="00457C0E" w:rsidP="00457C0E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81" w:type="dxa"/>
            <w:shd w:val="clear" w:color="auto" w:fill="auto"/>
          </w:tcPr>
          <w:p w14:paraId="6793AEC3" w14:textId="77777777" w:rsidR="00457C0E" w:rsidRPr="004F2D3D" w:rsidRDefault="00457C0E" w:rsidP="00457C0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27A461DB" w14:textId="232EA60A" w:rsidR="00457C0E" w:rsidRPr="004F2D3D" w:rsidRDefault="00AE3601" w:rsidP="00457C0E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 w:rsidR="00571E8D" w:rsidRPr="00571E8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กันยายน</w:t>
            </w:r>
          </w:p>
        </w:tc>
        <w:tc>
          <w:tcPr>
            <w:tcW w:w="68" w:type="dxa"/>
            <w:shd w:val="clear" w:color="auto" w:fill="auto"/>
          </w:tcPr>
          <w:p w14:paraId="684AE16D" w14:textId="77777777" w:rsidR="00457C0E" w:rsidRPr="004F2D3D" w:rsidRDefault="00457C0E" w:rsidP="00457C0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1BB70EC2" w14:textId="3E741B1E" w:rsidR="00457C0E" w:rsidRPr="004F2D3D" w:rsidRDefault="00457C0E" w:rsidP="00457C0E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99" w:type="dxa"/>
            <w:shd w:val="clear" w:color="auto" w:fill="auto"/>
          </w:tcPr>
          <w:p w14:paraId="58BDDB20" w14:textId="77777777" w:rsidR="00457C0E" w:rsidRPr="004F2D3D" w:rsidRDefault="00457C0E" w:rsidP="00457C0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068C52BD" w14:textId="55BA728C" w:rsidR="00457C0E" w:rsidRPr="004F2D3D" w:rsidRDefault="00AE3601" w:rsidP="00457C0E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 w:rsidR="00571E8D" w:rsidRPr="00571E8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กันยายน</w:t>
            </w:r>
          </w:p>
        </w:tc>
        <w:tc>
          <w:tcPr>
            <w:tcW w:w="56" w:type="dxa"/>
            <w:shd w:val="clear" w:color="auto" w:fill="auto"/>
          </w:tcPr>
          <w:p w14:paraId="504ED6A7" w14:textId="77777777" w:rsidR="00457C0E" w:rsidRPr="004F2D3D" w:rsidRDefault="00457C0E" w:rsidP="00457C0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7B8DB522" w14:textId="516D0979" w:rsidR="00457C0E" w:rsidRPr="004F2D3D" w:rsidRDefault="00457C0E" w:rsidP="00457C0E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95" w:type="dxa"/>
            <w:shd w:val="clear" w:color="auto" w:fill="auto"/>
          </w:tcPr>
          <w:p w14:paraId="066ACBD9" w14:textId="77777777" w:rsidR="00457C0E" w:rsidRPr="004F2D3D" w:rsidRDefault="00457C0E" w:rsidP="00457C0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4A1AE5ED" w14:textId="66B88BAF" w:rsidR="00457C0E" w:rsidRPr="004F2D3D" w:rsidRDefault="00AE3601" w:rsidP="00457C0E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 w:rsidR="00571E8D" w:rsidRPr="00571E8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04F38161" w14:textId="77777777" w:rsidR="00457C0E" w:rsidRPr="004F2D3D" w:rsidRDefault="00457C0E" w:rsidP="00457C0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CB71645" w14:textId="44C5D2F2" w:rsidR="00457C0E" w:rsidRPr="004F2D3D" w:rsidRDefault="00457C0E" w:rsidP="00457C0E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72" w:type="dxa"/>
            <w:shd w:val="clear" w:color="auto" w:fill="auto"/>
          </w:tcPr>
          <w:p w14:paraId="66DE1919" w14:textId="77777777" w:rsidR="00457C0E" w:rsidRPr="004F2D3D" w:rsidRDefault="00457C0E" w:rsidP="00457C0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7175D196" w14:textId="52F9C73E" w:rsidR="00457C0E" w:rsidRPr="004F2D3D" w:rsidRDefault="00AE3601" w:rsidP="00457C0E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 w:rsidR="00571E8D" w:rsidRPr="00571E8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กันยายน</w:t>
            </w:r>
          </w:p>
        </w:tc>
        <w:tc>
          <w:tcPr>
            <w:tcW w:w="63" w:type="dxa"/>
            <w:shd w:val="clear" w:color="auto" w:fill="auto"/>
          </w:tcPr>
          <w:p w14:paraId="4FF64AD9" w14:textId="77777777" w:rsidR="00457C0E" w:rsidRPr="004F2D3D" w:rsidRDefault="00457C0E" w:rsidP="00457C0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36A23B47" w14:textId="3B6D133D" w:rsidR="00457C0E" w:rsidRPr="004F2D3D" w:rsidRDefault="00AE3601" w:rsidP="00457C0E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 w:rsidR="00571E8D" w:rsidRPr="00571E8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กันยายน</w:t>
            </w:r>
          </w:p>
        </w:tc>
      </w:tr>
      <w:tr w:rsidR="00457C0E" w:rsidRPr="004F2D3D" w14:paraId="0B347144" w14:textId="77777777" w:rsidTr="00DE0CE7">
        <w:trPr>
          <w:trHeight w:val="234"/>
          <w:tblHeader/>
        </w:trPr>
        <w:tc>
          <w:tcPr>
            <w:tcW w:w="2430" w:type="dxa"/>
            <w:shd w:val="clear" w:color="auto" w:fill="auto"/>
            <w:vAlign w:val="bottom"/>
          </w:tcPr>
          <w:p w14:paraId="3ACA342A" w14:textId="77777777" w:rsidR="00457C0E" w:rsidRPr="004F2D3D" w:rsidRDefault="00457C0E" w:rsidP="00457C0E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7A400952" w14:textId="77777777" w:rsidR="00457C0E" w:rsidRPr="004F2D3D" w:rsidRDefault="00457C0E" w:rsidP="00457C0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05B2755F" w14:textId="77777777" w:rsidR="00457C0E" w:rsidRPr="004F2D3D" w:rsidRDefault="00457C0E" w:rsidP="00457C0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A4D6440" w14:textId="77777777" w:rsidR="00457C0E" w:rsidRPr="004F2D3D" w:rsidRDefault="00457C0E" w:rsidP="00457C0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60BC190" w14:textId="502029DE" w:rsidR="00457C0E" w:rsidRPr="004F2D3D" w:rsidRDefault="00457C0E" w:rsidP="00457C0E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3C0DBB1B" w14:textId="77777777" w:rsidR="00457C0E" w:rsidRPr="004F2D3D" w:rsidRDefault="00457C0E" w:rsidP="00457C0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5CFD625" w14:textId="66865F33" w:rsidR="00457C0E" w:rsidRPr="004F2D3D" w:rsidRDefault="00457C0E" w:rsidP="00457C0E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81" w:type="dxa"/>
            <w:shd w:val="clear" w:color="auto" w:fill="auto"/>
          </w:tcPr>
          <w:p w14:paraId="41573364" w14:textId="77777777" w:rsidR="00457C0E" w:rsidRPr="004F2D3D" w:rsidRDefault="00457C0E" w:rsidP="00457C0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495B572C" w14:textId="6B72DA40" w:rsidR="00457C0E" w:rsidRPr="004F2D3D" w:rsidRDefault="00457C0E" w:rsidP="00457C0E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</w:p>
        </w:tc>
        <w:tc>
          <w:tcPr>
            <w:tcW w:w="68" w:type="dxa"/>
            <w:shd w:val="clear" w:color="auto" w:fill="auto"/>
          </w:tcPr>
          <w:p w14:paraId="502C16A3" w14:textId="77777777" w:rsidR="00457C0E" w:rsidRPr="004F2D3D" w:rsidRDefault="00457C0E" w:rsidP="00457C0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466D5B62" w14:textId="17DCBB58" w:rsidR="00457C0E" w:rsidRPr="004F2D3D" w:rsidRDefault="00457C0E" w:rsidP="00457C0E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99" w:type="dxa"/>
            <w:shd w:val="clear" w:color="auto" w:fill="auto"/>
          </w:tcPr>
          <w:p w14:paraId="6C579537" w14:textId="77777777" w:rsidR="00457C0E" w:rsidRPr="004F2D3D" w:rsidRDefault="00457C0E" w:rsidP="00457C0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77045E48" w14:textId="37C3D7AF" w:rsidR="00457C0E" w:rsidRPr="004F2D3D" w:rsidRDefault="00457C0E" w:rsidP="00457C0E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</w:p>
        </w:tc>
        <w:tc>
          <w:tcPr>
            <w:tcW w:w="56" w:type="dxa"/>
            <w:shd w:val="clear" w:color="auto" w:fill="auto"/>
          </w:tcPr>
          <w:p w14:paraId="7DA1E15F" w14:textId="77777777" w:rsidR="00457C0E" w:rsidRPr="004F2D3D" w:rsidRDefault="00457C0E" w:rsidP="00457C0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464FE509" w14:textId="08EDB4BB" w:rsidR="00457C0E" w:rsidRPr="004F2D3D" w:rsidRDefault="00457C0E" w:rsidP="00457C0E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95" w:type="dxa"/>
            <w:shd w:val="clear" w:color="auto" w:fill="auto"/>
          </w:tcPr>
          <w:p w14:paraId="021256ED" w14:textId="77777777" w:rsidR="00457C0E" w:rsidRPr="004F2D3D" w:rsidRDefault="00457C0E" w:rsidP="00457C0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149D6E9C" w14:textId="01AAD1C5" w:rsidR="00457C0E" w:rsidRPr="004F2D3D" w:rsidRDefault="00457C0E" w:rsidP="00457C0E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76A9061A" w14:textId="77777777" w:rsidR="00457C0E" w:rsidRPr="004F2D3D" w:rsidRDefault="00457C0E" w:rsidP="00457C0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D5C0376" w14:textId="1782CE78" w:rsidR="00457C0E" w:rsidRPr="008C7BBB" w:rsidRDefault="00457C0E" w:rsidP="00457C0E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72" w:type="dxa"/>
            <w:shd w:val="clear" w:color="auto" w:fill="auto"/>
          </w:tcPr>
          <w:p w14:paraId="5DFDB4FC" w14:textId="77777777" w:rsidR="00457C0E" w:rsidRPr="004F2D3D" w:rsidRDefault="00457C0E" w:rsidP="00457C0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69150FB2" w14:textId="4D9E31B9" w:rsidR="00457C0E" w:rsidRPr="004F2D3D" w:rsidRDefault="00457C0E" w:rsidP="00457C0E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</w:p>
        </w:tc>
        <w:tc>
          <w:tcPr>
            <w:tcW w:w="63" w:type="dxa"/>
            <w:shd w:val="clear" w:color="auto" w:fill="auto"/>
          </w:tcPr>
          <w:p w14:paraId="68080BEF" w14:textId="77777777" w:rsidR="00457C0E" w:rsidRPr="004F2D3D" w:rsidRDefault="00457C0E" w:rsidP="00457C0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17BEBBB9" w14:textId="34FCE54A" w:rsidR="00457C0E" w:rsidRPr="004F2D3D" w:rsidRDefault="00457C0E" w:rsidP="00457C0E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</w:p>
        </w:tc>
      </w:tr>
      <w:tr w:rsidR="00DE0CE7" w:rsidRPr="004F2D3D" w14:paraId="6ACBAA60" w14:textId="77777777" w:rsidTr="00CD4149">
        <w:trPr>
          <w:trHeight w:val="135"/>
          <w:tblHeader/>
        </w:trPr>
        <w:tc>
          <w:tcPr>
            <w:tcW w:w="2430" w:type="dxa"/>
            <w:shd w:val="clear" w:color="auto" w:fill="auto"/>
            <w:vAlign w:val="bottom"/>
          </w:tcPr>
          <w:p w14:paraId="75E9F4FF" w14:textId="77777777" w:rsidR="00DE0CE7" w:rsidRPr="004F2D3D" w:rsidRDefault="00DE0CE7" w:rsidP="00DE0CE7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2B68DCCA" w14:textId="77777777" w:rsidR="00DE0CE7" w:rsidRPr="004F2D3D" w:rsidRDefault="00DE0CE7" w:rsidP="00DE0CE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70EAF87D" w14:textId="77777777" w:rsidR="00DE0CE7" w:rsidRPr="004F2D3D" w:rsidRDefault="00DE0CE7" w:rsidP="00DE0CE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14BBBB7" w14:textId="77777777" w:rsidR="00DE0CE7" w:rsidRPr="004F2D3D" w:rsidRDefault="00DE0CE7" w:rsidP="00DE0CE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516D08F6" w14:textId="77777777" w:rsidR="00DE0CE7" w:rsidRPr="004F2D3D" w:rsidRDefault="00DE0CE7" w:rsidP="00DE0CE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ร้อยละ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5EFDA905" w14:textId="77777777" w:rsidR="00DE0CE7" w:rsidRPr="004F2D3D" w:rsidRDefault="00DE0CE7" w:rsidP="00DE0CE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289" w:type="dxa"/>
            <w:gridSpan w:val="15"/>
            <w:shd w:val="clear" w:color="auto" w:fill="auto"/>
          </w:tcPr>
          <w:p w14:paraId="444A2073" w14:textId="77777777" w:rsidR="00DE0CE7" w:rsidRPr="004F2D3D" w:rsidRDefault="00DE0CE7" w:rsidP="00DE0CE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พันบาท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</w:tr>
      <w:tr w:rsidR="00DE0CE7" w:rsidRPr="004F2D3D" w14:paraId="7D61A01A" w14:textId="77777777" w:rsidTr="00DE0CE7">
        <w:tc>
          <w:tcPr>
            <w:tcW w:w="2430" w:type="dxa"/>
            <w:shd w:val="clear" w:color="auto" w:fill="auto"/>
            <w:vAlign w:val="bottom"/>
          </w:tcPr>
          <w:p w14:paraId="22541379" w14:textId="77777777" w:rsidR="00DE0CE7" w:rsidRPr="004F2D3D" w:rsidRDefault="00DE0CE7" w:rsidP="00DE0CE7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  <w:t>บริษัทย่อย</w:t>
            </w:r>
          </w:p>
        </w:tc>
        <w:tc>
          <w:tcPr>
            <w:tcW w:w="114" w:type="dxa"/>
            <w:shd w:val="clear" w:color="auto" w:fill="auto"/>
          </w:tcPr>
          <w:p w14:paraId="0E7BC055" w14:textId="77777777" w:rsidR="00DE0CE7" w:rsidRPr="004F2D3D" w:rsidRDefault="00DE0CE7" w:rsidP="00DE0CE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3C8E3946" w14:textId="77777777" w:rsidR="00DE0CE7" w:rsidRPr="004F2D3D" w:rsidRDefault="00DE0CE7" w:rsidP="00DE0CE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737F557" w14:textId="77777777" w:rsidR="00DE0CE7" w:rsidRPr="004F2D3D" w:rsidRDefault="00DE0CE7" w:rsidP="00DE0CE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8CBEC4F" w14:textId="77777777" w:rsidR="00DE0CE7" w:rsidRPr="004F2D3D" w:rsidRDefault="00DE0CE7" w:rsidP="00DE0CE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2358D82" w14:textId="77777777" w:rsidR="00DE0CE7" w:rsidRPr="004F2D3D" w:rsidRDefault="00DE0CE7" w:rsidP="00DE0CE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B8282FB" w14:textId="77777777" w:rsidR="00DE0CE7" w:rsidRPr="004F2D3D" w:rsidRDefault="00DE0CE7" w:rsidP="00DE0CE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78E786FC" w14:textId="77777777" w:rsidR="00DE0CE7" w:rsidRPr="004F2D3D" w:rsidRDefault="00DE0CE7" w:rsidP="00DE0CE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5326D67" w14:textId="77777777" w:rsidR="00DE0CE7" w:rsidRPr="004F2D3D" w:rsidRDefault="00DE0CE7" w:rsidP="00DE0CE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5A9BEBFF" w14:textId="77777777" w:rsidR="00DE0CE7" w:rsidRPr="004F2D3D" w:rsidRDefault="00DE0CE7" w:rsidP="00DE0CE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2AB97ED6" w14:textId="77777777" w:rsidR="00DE0CE7" w:rsidRPr="004F2D3D" w:rsidRDefault="00DE0CE7" w:rsidP="00DE0CE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2943B27B" w14:textId="77777777" w:rsidR="00DE0CE7" w:rsidRPr="004F2D3D" w:rsidRDefault="00DE0CE7" w:rsidP="00DE0CE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2522F140" w14:textId="77777777" w:rsidR="00DE0CE7" w:rsidRPr="004F2D3D" w:rsidRDefault="00DE0CE7" w:rsidP="00DE0CE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488DF28D" w14:textId="77777777" w:rsidR="00DE0CE7" w:rsidRPr="004F2D3D" w:rsidRDefault="00DE0CE7" w:rsidP="00DE0CE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089EDDF2" w14:textId="77777777" w:rsidR="00DE0CE7" w:rsidRPr="004F2D3D" w:rsidRDefault="00DE0CE7" w:rsidP="00DE0CE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51B554C5" w14:textId="77777777" w:rsidR="00DE0CE7" w:rsidRPr="004F2D3D" w:rsidRDefault="00DE0CE7" w:rsidP="00DE0CE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3481EAD3" w14:textId="77777777" w:rsidR="00DE0CE7" w:rsidRPr="004F2D3D" w:rsidRDefault="00DE0CE7" w:rsidP="00DE0CE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71A71A6" w14:textId="77777777" w:rsidR="00DE0CE7" w:rsidRPr="004F2D3D" w:rsidRDefault="00DE0CE7" w:rsidP="00DE0CE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C86D4B5" w14:textId="77777777" w:rsidR="00DE0CE7" w:rsidRPr="004F2D3D" w:rsidRDefault="00DE0CE7" w:rsidP="00DE0CE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6B9AF0B4" w14:textId="77777777" w:rsidR="00DE0CE7" w:rsidRPr="004F2D3D" w:rsidRDefault="00DE0CE7" w:rsidP="00DE0CE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32111823" w14:textId="77777777" w:rsidR="00DE0CE7" w:rsidRPr="004F2D3D" w:rsidRDefault="00DE0CE7" w:rsidP="00DE0CE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54D7BC2C" w14:textId="77777777" w:rsidR="00DE0CE7" w:rsidRPr="004F2D3D" w:rsidRDefault="00DE0CE7" w:rsidP="00DE0CE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735ACC6E" w14:textId="77777777" w:rsidR="00DE0CE7" w:rsidRPr="004F2D3D" w:rsidRDefault="00DE0CE7" w:rsidP="00DE0CE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D92945" w:rsidRPr="004F2D3D" w14:paraId="2389DA64" w14:textId="77777777" w:rsidTr="00DE0CE7">
        <w:tc>
          <w:tcPr>
            <w:tcW w:w="2430" w:type="dxa"/>
            <w:shd w:val="clear" w:color="auto" w:fill="auto"/>
          </w:tcPr>
          <w:p w14:paraId="7B5BB06F" w14:textId="4769DFB9" w:rsidR="00D92945" w:rsidRPr="004F2D3D" w:rsidRDefault="00D92945" w:rsidP="00D92945">
            <w:pPr>
              <w:tabs>
                <w:tab w:val="left" w:pos="270"/>
              </w:tabs>
              <w:spacing w:line="320" w:lineRule="exact"/>
              <w:ind w:left="180" w:hanging="180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บริษัท ทีพีไอ พลังชีวมวล จำกัด</w:t>
            </w:r>
          </w:p>
        </w:tc>
        <w:tc>
          <w:tcPr>
            <w:tcW w:w="114" w:type="dxa"/>
            <w:shd w:val="clear" w:color="auto" w:fill="auto"/>
          </w:tcPr>
          <w:p w14:paraId="078C87E4" w14:textId="77777777" w:rsidR="00D92945" w:rsidRPr="004F2D3D" w:rsidRDefault="00D92945" w:rsidP="00D92945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3545E928" w14:textId="77777777" w:rsidR="00D92945" w:rsidRPr="004F2D3D" w:rsidRDefault="00D92945" w:rsidP="00D92945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ดำเนินธุรกิจเกี่ยวกับผลิตกระแสไฟฟ้าจากขยะและ</w:t>
            </w:r>
            <w:r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br/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ชีวมวล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560E6744" w14:textId="77777777" w:rsidR="00D92945" w:rsidRPr="004F2D3D" w:rsidRDefault="00D92945" w:rsidP="00D92945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19C7D57" w14:textId="31AD9439" w:rsidR="00D92945" w:rsidRPr="004F2D3D" w:rsidRDefault="00D92945" w:rsidP="00D92945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8119B7" w14:textId="77777777" w:rsidR="00D92945" w:rsidRPr="004F2D3D" w:rsidRDefault="00D92945" w:rsidP="00D92945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2C47AA4" w14:textId="4A98986F" w:rsidR="00D92945" w:rsidRPr="004F2D3D" w:rsidRDefault="00D92945" w:rsidP="00D92945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81" w:type="dxa"/>
            <w:shd w:val="clear" w:color="auto" w:fill="auto"/>
          </w:tcPr>
          <w:p w14:paraId="56A1C004" w14:textId="77777777" w:rsidR="00D92945" w:rsidRPr="004F2D3D" w:rsidRDefault="00D92945" w:rsidP="00D92945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16503C83" w14:textId="39709437" w:rsidR="00D92945" w:rsidRPr="004F2D3D" w:rsidRDefault="00D92945" w:rsidP="00D92945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187,500</w:t>
            </w:r>
          </w:p>
        </w:tc>
        <w:tc>
          <w:tcPr>
            <w:tcW w:w="68" w:type="dxa"/>
            <w:shd w:val="clear" w:color="auto" w:fill="auto"/>
          </w:tcPr>
          <w:p w14:paraId="1F2E2603" w14:textId="77777777" w:rsidR="00D92945" w:rsidRPr="004F2D3D" w:rsidRDefault="00D92945" w:rsidP="00D92945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48751250" w14:textId="65E2645D" w:rsidR="00D92945" w:rsidRPr="004F2D3D" w:rsidRDefault="00D92945" w:rsidP="00D92945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187,500</w:t>
            </w:r>
          </w:p>
        </w:tc>
        <w:tc>
          <w:tcPr>
            <w:tcW w:w="99" w:type="dxa"/>
            <w:shd w:val="clear" w:color="auto" w:fill="auto"/>
          </w:tcPr>
          <w:p w14:paraId="4E4C5D01" w14:textId="77777777" w:rsidR="00D92945" w:rsidRPr="004F2D3D" w:rsidRDefault="00D92945" w:rsidP="00D92945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6298D650" w14:textId="10393BDD" w:rsidR="00D92945" w:rsidRPr="004F2D3D" w:rsidRDefault="00D92945" w:rsidP="00D92945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187,500</w:t>
            </w:r>
          </w:p>
        </w:tc>
        <w:tc>
          <w:tcPr>
            <w:tcW w:w="56" w:type="dxa"/>
            <w:shd w:val="clear" w:color="auto" w:fill="auto"/>
          </w:tcPr>
          <w:p w14:paraId="1C62AAEF" w14:textId="77777777" w:rsidR="00D92945" w:rsidRPr="004F2D3D" w:rsidRDefault="00D92945" w:rsidP="00D92945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10444D92" w14:textId="10E99E21" w:rsidR="00D92945" w:rsidRPr="004F2D3D" w:rsidRDefault="00D92945" w:rsidP="00D92945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187,500</w:t>
            </w:r>
          </w:p>
        </w:tc>
        <w:tc>
          <w:tcPr>
            <w:tcW w:w="95" w:type="dxa"/>
            <w:shd w:val="clear" w:color="auto" w:fill="auto"/>
          </w:tcPr>
          <w:p w14:paraId="27609D1A" w14:textId="77777777" w:rsidR="00D92945" w:rsidRPr="004F2D3D" w:rsidRDefault="00D92945" w:rsidP="00D92945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4077B7BA" w14:textId="651423FB" w:rsidR="00D92945" w:rsidRPr="004F2D3D" w:rsidRDefault="00D92945" w:rsidP="00D92945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181,643</w:t>
            </w:r>
          </w:p>
        </w:tc>
        <w:tc>
          <w:tcPr>
            <w:tcW w:w="90" w:type="dxa"/>
            <w:shd w:val="clear" w:color="auto" w:fill="auto"/>
          </w:tcPr>
          <w:p w14:paraId="4BD026C6" w14:textId="77777777" w:rsidR="00D92945" w:rsidRPr="004F2D3D" w:rsidRDefault="00D92945" w:rsidP="00D92945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B6C495B" w14:textId="5D00ADC0" w:rsidR="00D92945" w:rsidRPr="004F2D3D" w:rsidRDefault="00D92945" w:rsidP="00D92945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185,549</w:t>
            </w:r>
          </w:p>
        </w:tc>
        <w:tc>
          <w:tcPr>
            <w:tcW w:w="72" w:type="dxa"/>
            <w:shd w:val="clear" w:color="auto" w:fill="auto"/>
          </w:tcPr>
          <w:p w14:paraId="5446F037" w14:textId="77777777" w:rsidR="00D92945" w:rsidRPr="004F2D3D" w:rsidRDefault="00D92945" w:rsidP="00D92945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07A44BF" w14:textId="6ACE57AD" w:rsidR="00D92945" w:rsidRPr="004F2D3D" w:rsidRDefault="008E14D2" w:rsidP="00D92945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DAC3A44" w14:textId="77777777" w:rsidR="00D92945" w:rsidRPr="004F2D3D" w:rsidRDefault="00D92945" w:rsidP="00D92945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4344053D" w14:textId="3A781AE7" w:rsidR="00D92945" w:rsidRPr="004F2D3D" w:rsidRDefault="00D92945" w:rsidP="00D92945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D92945" w:rsidRPr="004F2D3D" w14:paraId="6A4A8259" w14:textId="77777777" w:rsidTr="00DE0CE7">
        <w:tc>
          <w:tcPr>
            <w:tcW w:w="2430" w:type="dxa"/>
            <w:shd w:val="clear" w:color="auto" w:fill="auto"/>
          </w:tcPr>
          <w:p w14:paraId="7A8BF103" w14:textId="77777777" w:rsidR="00D92945" w:rsidRPr="004F2D3D" w:rsidRDefault="00D92945" w:rsidP="00D92945">
            <w:pPr>
              <w:tabs>
                <w:tab w:val="left" w:pos="270"/>
              </w:tabs>
              <w:spacing w:line="320" w:lineRule="exact"/>
              <w:ind w:left="180" w:hanging="180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บริษัท ทีพีไอ โพลีน เพาเวอร์ (อินเตอร์เนชั่นแนล) จำกัด </w:t>
            </w:r>
          </w:p>
        </w:tc>
        <w:tc>
          <w:tcPr>
            <w:tcW w:w="114" w:type="dxa"/>
            <w:shd w:val="clear" w:color="auto" w:fill="auto"/>
          </w:tcPr>
          <w:p w14:paraId="65A9F341" w14:textId="77777777" w:rsidR="00D92945" w:rsidRPr="004F2D3D" w:rsidRDefault="00D92945" w:rsidP="00D92945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43E5E57F" w14:textId="77777777" w:rsidR="00D92945" w:rsidRPr="004F2D3D" w:rsidRDefault="00D92945" w:rsidP="00D92945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ลงทุนในธุรกิจพลังงานทางเลือก 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65A20DA7" w14:textId="77777777" w:rsidR="00D92945" w:rsidRPr="004F2D3D" w:rsidRDefault="00D92945" w:rsidP="00D92945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4F2BBAD" w14:textId="6B1C271F" w:rsidR="00D92945" w:rsidRPr="004F2D3D" w:rsidRDefault="00D92945" w:rsidP="00D92945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F16A6ED" w14:textId="77777777" w:rsidR="00D92945" w:rsidRPr="004F2D3D" w:rsidRDefault="00D92945" w:rsidP="00D92945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30EAC16" w14:textId="7A493D9F" w:rsidR="00D92945" w:rsidRPr="004F2D3D" w:rsidRDefault="00D92945" w:rsidP="00D92945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81" w:type="dxa"/>
            <w:shd w:val="clear" w:color="auto" w:fill="auto"/>
          </w:tcPr>
          <w:p w14:paraId="44ECA79A" w14:textId="77777777" w:rsidR="00D92945" w:rsidRPr="004F2D3D" w:rsidRDefault="00D92945" w:rsidP="00D92945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45E69018" w14:textId="78E52123" w:rsidR="00D92945" w:rsidRPr="004F2D3D" w:rsidRDefault="00D92945" w:rsidP="00D92945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100,000</w:t>
            </w:r>
          </w:p>
        </w:tc>
        <w:tc>
          <w:tcPr>
            <w:tcW w:w="68" w:type="dxa"/>
            <w:shd w:val="clear" w:color="auto" w:fill="auto"/>
          </w:tcPr>
          <w:p w14:paraId="3932B7B2" w14:textId="77777777" w:rsidR="00D92945" w:rsidRPr="004F2D3D" w:rsidRDefault="00D92945" w:rsidP="00D92945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69BDEC5F" w14:textId="2C5E73E5" w:rsidR="00D92945" w:rsidRPr="004F2D3D" w:rsidRDefault="00D92945" w:rsidP="00D92945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100,000</w:t>
            </w:r>
          </w:p>
        </w:tc>
        <w:tc>
          <w:tcPr>
            <w:tcW w:w="99" w:type="dxa"/>
            <w:shd w:val="clear" w:color="auto" w:fill="auto"/>
          </w:tcPr>
          <w:p w14:paraId="3621E802" w14:textId="77777777" w:rsidR="00D92945" w:rsidRPr="004F2D3D" w:rsidRDefault="00D92945" w:rsidP="00D92945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4DCE52FE" w14:textId="4D5194D7" w:rsidR="00D92945" w:rsidRPr="004F2D3D" w:rsidRDefault="00D92945" w:rsidP="00D92945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105,988</w:t>
            </w:r>
          </w:p>
        </w:tc>
        <w:tc>
          <w:tcPr>
            <w:tcW w:w="56" w:type="dxa"/>
            <w:shd w:val="clear" w:color="auto" w:fill="auto"/>
          </w:tcPr>
          <w:p w14:paraId="7F52B1F0" w14:textId="77777777" w:rsidR="00D92945" w:rsidRPr="004F2D3D" w:rsidRDefault="00D92945" w:rsidP="00D92945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228131F6" w14:textId="34630B85" w:rsidR="00D92945" w:rsidRPr="004F2D3D" w:rsidRDefault="00D92945" w:rsidP="00D92945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105,988</w:t>
            </w:r>
          </w:p>
        </w:tc>
        <w:tc>
          <w:tcPr>
            <w:tcW w:w="95" w:type="dxa"/>
            <w:shd w:val="clear" w:color="auto" w:fill="auto"/>
          </w:tcPr>
          <w:p w14:paraId="516661E3" w14:textId="77777777" w:rsidR="00D92945" w:rsidRPr="004F2D3D" w:rsidRDefault="00D92945" w:rsidP="00D92945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5FC63228" w14:textId="61368793" w:rsidR="00D92945" w:rsidRPr="004F2D3D" w:rsidRDefault="00D92945" w:rsidP="00D92945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103,294</w:t>
            </w:r>
          </w:p>
        </w:tc>
        <w:tc>
          <w:tcPr>
            <w:tcW w:w="90" w:type="dxa"/>
            <w:shd w:val="clear" w:color="auto" w:fill="auto"/>
          </w:tcPr>
          <w:p w14:paraId="517F0990" w14:textId="77777777" w:rsidR="00D92945" w:rsidRPr="004F2D3D" w:rsidRDefault="00D92945" w:rsidP="00D92945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19EBBC5" w14:textId="0B43E29D" w:rsidR="00D92945" w:rsidRPr="004F2D3D" w:rsidRDefault="00D92945" w:rsidP="00D92945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105,456</w:t>
            </w:r>
          </w:p>
        </w:tc>
        <w:tc>
          <w:tcPr>
            <w:tcW w:w="72" w:type="dxa"/>
            <w:shd w:val="clear" w:color="auto" w:fill="auto"/>
          </w:tcPr>
          <w:p w14:paraId="119641F8" w14:textId="77777777" w:rsidR="00D92945" w:rsidRPr="004F2D3D" w:rsidRDefault="00D92945" w:rsidP="00D92945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C6D92EC" w14:textId="0906831C" w:rsidR="00D92945" w:rsidRPr="004F2D3D" w:rsidRDefault="008E14D2" w:rsidP="00D92945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2AA3AAF" w14:textId="77777777" w:rsidR="00D92945" w:rsidRPr="004F2D3D" w:rsidRDefault="00D92945" w:rsidP="00D92945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779A01F8" w14:textId="2CACEDA8" w:rsidR="00D92945" w:rsidRPr="004F2D3D" w:rsidRDefault="00D92945" w:rsidP="00D92945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D92945" w:rsidRPr="004F2D3D" w14:paraId="71B5CD16" w14:textId="77777777" w:rsidTr="00DE0CE7">
        <w:tc>
          <w:tcPr>
            <w:tcW w:w="2430" w:type="dxa"/>
            <w:shd w:val="clear" w:color="auto" w:fill="auto"/>
          </w:tcPr>
          <w:p w14:paraId="477788E4" w14:textId="77777777" w:rsidR="00D92945" w:rsidRPr="004F2D3D" w:rsidRDefault="00D92945" w:rsidP="00D92945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บริษัท ท่าเรือน้ำลึก ทีพีไอ จำกัด</w:t>
            </w:r>
          </w:p>
        </w:tc>
        <w:tc>
          <w:tcPr>
            <w:tcW w:w="114" w:type="dxa"/>
            <w:shd w:val="clear" w:color="auto" w:fill="auto"/>
          </w:tcPr>
          <w:p w14:paraId="4FCB76A2" w14:textId="77777777" w:rsidR="00D92945" w:rsidRPr="004F2D3D" w:rsidRDefault="00D92945" w:rsidP="00D92945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4B92FC98" w14:textId="77777777" w:rsidR="00D92945" w:rsidRPr="004F2D3D" w:rsidRDefault="00D92945" w:rsidP="00D92945">
            <w:pPr>
              <w:pStyle w:val="Bo-Blankline"/>
              <w:ind w:left="0" w:right="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ประกอบกิจการท่าเทียบเรือ </w:t>
            </w:r>
          </w:p>
          <w:p w14:paraId="60F12198" w14:textId="77777777" w:rsidR="00D92945" w:rsidRPr="004F2D3D" w:rsidRDefault="00D92945" w:rsidP="00D92945">
            <w:pPr>
              <w:pStyle w:val="Bo-Blankline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1DA29DE9" w14:textId="77777777" w:rsidR="00D92945" w:rsidRPr="004F2D3D" w:rsidRDefault="00D92945" w:rsidP="00D92945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290B762" w14:textId="3215B6FD" w:rsidR="00D92945" w:rsidRPr="004F2D3D" w:rsidRDefault="00D92945" w:rsidP="00D92945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D7E5E0" w14:textId="77777777" w:rsidR="00D92945" w:rsidRPr="004F2D3D" w:rsidRDefault="00D92945" w:rsidP="00D92945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99A697D" w14:textId="057D17EE" w:rsidR="00D92945" w:rsidRPr="004F2D3D" w:rsidRDefault="00D92945" w:rsidP="00D92945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81" w:type="dxa"/>
            <w:shd w:val="clear" w:color="auto" w:fill="auto"/>
          </w:tcPr>
          <w:p w14:paraId="63CDCA33" w14:textId="77777777" w:rsidR="00D92945" w:rsidRPr="004F2D3D" w:rsidRDefault="00D92945" w:rsidP="00D92945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8D2E35D" w14:textId="2A26D6BA" w:rsidR="00D92945" w:rsidRPr="004F2D3D" w:rsidRDefault="00D92945" w:rsidP="00D92945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25,000</w:t>
            </w:r>
          </w:p>
        </w:tc>
        <w:tc>
          <w:tcPr>
            <w:tcW w:w="68" w:type="dxa"/>
            <w:shd w:val="clear" w:color="auto" w:fill="auto"/>
          </w:tcPr>
          <w:p w14:paraId="7D6942A5" w14:textId="77777777" w:rsidR="00D92945" w:rsidRPr="004F2D3D" w:rsidRDefault="00D92945" w:rsidP="00D92945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4A2EA84E" w14:textId="553E0125" w:rsidR="00D92945" w:rsidRPr="004F2D3D" w:rsidRDefault="00D92945" w:rsidP="00D92945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25,000</w:t>
            </w:r>
          </w:p>
        </w:tc>
        <w:tc>
          <w:tcPr>
            <w:tcW w:w="99" w:type="dxa"/>
            <w:shd w:val="clear" w:color="auto" w:fill="auto"/>
          </w:tcPr>
          <w:p w14:paraId="7AFB959E" w14:textId="77777777" w:rsidR="00D92945" w:rsidRPr="004F2D3D" w:rsidRDefault="00D92945" w:rsidP="00D92945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20A7D413" w14:textId="4DC7D5A5" w:rsidR="00D92945" w:rsidRPr="004F2D3D" w:rsidRDefault="00D92945" w:rsidP="00D92945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24,999</w:t>
            </w:r>
          </w:p>
        </w:tc>
        <w:tc>
          <w:tcPr>
            <w:tcW w:w="56" w:type="dxa"/>
            <w:shd w:val="clear" w:color="auto" w:fill="auto"/>
          </w:tcPr>
          <w:p w14:paraId="617F922D" w14:textId="77777777" w:rsidR="00D92945" w:rsidRPr="004F2D3D" w:rsidRDefault="00D92945" w:rsidP="00D92945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7617A7CE" w14:textId="4A011608" w:rsidR="00D92945" w:rsidRPr="004F2D3D" w:rsidRDefault="00D92945" w:rsidP="00D92945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24,999</w:t>
            </w:r>
          </w:p>
        </w:tc>
        <w:tc>
          <w:tcPr>
            <w:tcW w:w="95" w:type="dxa"/>
            <w:shd w:val="clear" w:color="auto" w:fill="auto"/>
          </w:tcPr>
          <w:p w14:paraId="048D736A" w14:textId="77777777" w:rsidR="00D92945" w:rsidRPr="004F2D3D" w:rsidRDefault="00D92945" w:rsidP="00D92945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41915A70" w14:textId="559C8285" w:rsidR="00D92945" w:rsidRPr="004F2D3D" w:rsidRDefault="00D92945" w:rsidP="00D92945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25,319</w:t>
            </w:r>
          </w:p>
        </w:tc>
        <w:tc>
          <w:tcPr>
            <w:tcW w:w="90" w:type="dxa"/>
            <w:shd w:val="clear" w:color="auto" w:fill="auto"/>
          </w:tcPr>
          <w:p w14:paraId="0047459F" w14:textId="77777777" w:rsidR="00D92945" w:rsidRPr="004F2D3D" w:rsidRDefault="00D92945" w:rsidP="00D92945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9468A73" w14:textId="457DD26B" w:rsidR="00D92945" w:rsidRPr="004F2D3D" w:rsidRDefault="00D92945" w:rsidP="00D92945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25,137</w:t>
            </w:r>
          </w:p>
        </w:tc>
        <w:tc>
          <w:tcPr>
            <w:tcW w:w="72" w:type="dxa"/>
            <w:shd w:val="clear" w:color="auto" w:fill="auto"/>
          </w:tcPr>
          <w:p w14:paraId="323A45A1" w14:textId="77777777" w:rsidR="00D92945" w:rsidRPr="004F2D3D" w:rsidRDefault="00D92945" w:rsidP="00D92945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008E1047" w14:textId="59E07501" w:rsidR="00D92945" w:rsidRPr="004F2D3D" w:rsidRDefault="008E14D2" w:rsidP="00D92945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65131EA6" w14:textId="77777777" w:rsidR="00D92945" w:rsidRPr="004F2D3D" w:rsidRDefault="00D92945" w:rsidP="00D92945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298BC29D" w14:textId="0126026D" w:rsidR="00D92945" w:rsidRPr="004F2D3D" w:rsidRDefault="00D92945" w:rsidP="00D92945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D92945" w:rsidRPr="004F2D3D" w14:paraId="2C3BB409" w14:textId="77777777" w:rsidTr="00DE0CE7">
        <w:tc>
          <w:tcPr>
            <w:tcW w:w="2430" w:type="dxa"/>
            <w:shd w:val="clear" w:color="auto" w:fill="auto"/>
          </w:tcPr>
          <w:p w14:paraId="6689ACD7" w14:textId="75D48E71" w:rsidR="00D92945" w:rsidRPr="004F2D3D" w:rsidRDefault="00D92945" w:rsidP="00D92945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บริษัท ศูนย์กระจายสินค้า ทีพีไอ จำกัด </w:t>
            </w:r>
          </w:p>
        </w:tc>
        <w:tc>
          <w:tcPr>
            <w:tcW w:w="114" w:type="dxa"/>
            <w:shd w:val="clear" w:color="auto" w:fill="auto"/>
          </w:tcPr>
          <w:p w14:paraId="4AB8AB04" w14:textId="77777777" w:rsidR="00D92945" w:rsidRPr="004F2D3D" w:rsidRDefault="00D92945" w:rsidP="00D92945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29859C69" w14:textId="77777777" w:rsidR="00D92945" w:rsidRPr="004F2D3D" w:rsidRDefault="00D92945" w:rsidP="00D92945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ดำเนิน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ธุรกิจ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เกี่ยวกับรวบรวมจัดเก็บและกระจายสินค้าสู่ผู้บริโภค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  <w:t>(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ยังไม่ได้ดำเนินงาน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5CE2776" w14:textId="77777777" w:rsidR="00D92945" w:rsidRPr="004F2D3D" w:rsidRDefault="00D92945" w:rsidP="00D92945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0CCA000" w14:textId="0619E2F4" w:rsidR="00D92945" w:rsidRPr="004F2D3D" w:rsidRDefault="00D92945" w:rsidP="00D92945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5522FA70" w14:textId="77777777" w:rsidR="00D92945" w:rsidRPr="004F2D3D" w:rsidRDefault="00D92945" w:rsidP="00D92945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9EE7DBE" w14:textId="642CE198" w:rsidR="00D92945" w:rsidRPr="004F2D3D" w:rsidRDefault="00D92945" w:rsidP="00D92945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81" w:type="dxa"/>
            <w:shd w:val="clear" w:color="auto" w:fill="auto"/>
          </w:tcPr>
          <w:p w14:paraId="0D5AC0D0" w14:textId="77777777" w:rsidR="00D92945" w:rsidRPr="004F2D3D" w:rsidRDefault="00D92945" w:rsidP="00D92945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DA3966B" w14:textId="72A9E9C4" w:rsidR="00D92945" w:rsidRPr="004F2D3D" w:rsidRDefault="00D92945" w:rsidP="00D92945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68" w:type="dxa"/>
            <w:shd w:val="clear" w:color="auto" w:fill="auto"/>
          </w:tcPr>
          <w:p w14:paraId="37CE832E" w14:textId="77777777" w:rsidR="00D92945" w:rsidRPr="004F2D3D" w:rsidRDefault="00D92945" w:rsidP="00D92945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088B3C61" w14:textId="7427B19D" w:rsidR="00D92945" w:rsidRPr="004F2D3D" w:rsidRDefault="00D92945" w:rsidP="00D92945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9" w:type="dxa"/>
            <w:shd w:val="clear" w:color="auto" w:fill="auto"/>
          </w:tcPr>
          <w:p w14:paraId="6097FF59" w14:textId="77777777" w:rsidR="00D92945" w:rsidRPr="004F2D3D" w:rsidRDefault="00D92945" w:rsidP="00D92945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422BD651" w14:textId="065BF71B" w:rsidR="00D92945" w:rsidRPr="004F2D3D" w:rsidRDefault="00D92945" w:rsidP="00D92945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2,959</w:t>
            </w:r>
          </w:p>
        </w:tc>
        <w:tc>
          <w:tcPr>
            <w:tcW w:w="56" w:type="dxa"/>
            <w:shd w:val="clear" w:color="auto" w:fill="auto"/>
          </w:tcPr>
          <w:p w14:paraId="26C9CB3A" w14:textId="77777777" w:rsidR="00D92945" w:rsidRPr="004F2D3D" w:rsidRDefault="00D92945" w:rsidP="00D92945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268635D5" w14:textId="14AB76D3" w:rsidR="00D92945" w:rsidRPr="004F2D3D" w:rsidRDefault="00D92945" w:rsidP="001D7C7E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2,959</w:t>
            </w:r>
          </w:p>
        </w:tc>
        <w:tc>
          <w:tcPr>
            <w:tcW w:w="95" w:type="dxa"/>
            <w:shd w:val="clear" w:color="auto" w:fill="auto"/>
          </w:tcPr>
          <w:p w14:paraId="05CBE3FB" w14:textId="77777777" w:rsidR="00D92945" w:rsidRPr="004F2D3D" w:rsidRDefault="00D92945" w:rsidP="00D92945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79F5BF1D" w14:textId="5F95E4C0" w:rsidR="00D92945" w:rsidRPr="004F2D3D" w:rsidRDefault="00D92945" w:rsidP="00D92945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3,208</w:t>
            </w:r>
          </w:p>
        </w:tc>
        <w:tc>
          <w:tcPr>
            <w:tcW w:w="90" w:type="dxa"/>
            <w:shd w:val="clear" w:color="auto" w:fill="auto"/>
          </w:tcPr>
          <w:p w14:paraId="63B1BECF" w14:textId="77777777" w:rsidR="00D92945" w:rsidRPr="004F2D3D" w:rsidRDefault="00D92945" w:rsidP="00D92945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4F1EE08" w14:textId="4D744B35" w:rsidR="00D92945" w:rsidRPr="004F2D3D" w:rsidRDefault="00D92945" w:rsidP="00D92945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3,198</w:t>
            </w:r>
          </w:p>
        </w:tc>
        <w:tc>
          <w:tcPr>
            <w:tcW w:w="72" w:type="dxa"/>
            <w:shd w:val="clear" w:color="auto" w:fill="auto"/>
          </w:tcPr>
          <w:p w14:paraId="404572C9" w14:textId="77777777" w:rsidR="00D92945" w:rsidRPr="004F2D3D" w:rsidRDefault="00D92945" w:rsidP="00D92945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351669B" w14:textId="12F58B2C" w:rsidR="00D92945" w:rsidRPr="004F2D3D" w:rsidRDefault="008E14D2" w:rsidP="00D92945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4DA1D21" w14:textId="77777777" w:rsidR="00D92945" w:rsidRPr="004F2D3D" w:rsidRDefault="00D92945" w:rsidP="00D92945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5E9C4624" w14:textId="2A37D283" w:rsidR="00D92945" w:rsidRPr="004F2D3D" w:rsidRDefault="00D92945" w:rsidP="00D92945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D92945" w:rsidRPr="004F2D3D" w14:paraId="6AF57851" w14:textId="77777777" w:rsidTr="00DE0CE7">
        <w:tc>
          <w:tcPr>
            <w:tcW w:w="2430" w:type="dxa"/>
            <w:shd w:val="clear" w:color="auto" w:fill="auto"/>
          </w:tcPr>
          <w:p w14:paraId="097698C3" w14:textId="77777777" w:rsidR="00D92945" w:rsidRPr="004F2D3D" w:rsidRDefault="00D92945" w:rsidP="00D92945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25CF1C00" w14:textId="77777777" w:rsidR="00D92945" w:rsidRPr="004F2D3D" w:rsidRDefault="00D92945" w:rsidP="00D92945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1571F775" w14:textId="77777777" w:rsidR="00D92945" w:rsidRPr="004F2D3D" w:rsidRDefault="00D92945" w:rsidP="00D92945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02EF39B" w14:textId="77777777" w:rsidR="00D92945" w:rsidRPr="004F2D3D" w:rsidRDefault="00D92945" w:rsidP="00D92945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44472AD" w14:textId="752FA044" w:rsidR="00D92945" w:rsidRPr="004F2D3D" w:rsidRDefault="00D92945" w:rsidP="00D92945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0F029DE" w14:textId="77777777" w:rsidR="00D92945" w:rsidRPr="004F2D3D" w:rsidRDefault="00D92945" w:rsidP="00D92945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8830D60" w14:textId="77777777" w:rsidR="00D92945" w:rsidRPr="004F2D3D" w:rsidRDefault="00D92945" w:rsidP="00D92945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36A51303" w14:textId="77777777" w:rsidR="00D92945" w:rsidRPr="004F2D3D" w:rsidRDefault="00D92945" w:rsidP="00D92945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75D72C95" w14:textId="77777777" w:rsidR="00D92945" w:rsidRPr="004F2D3D" w:rsidRDefault="00D92945" w:rsidP="00D92945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5AD64FCE" w14:textId="77777777" w:rsidR="00D92945" w:rsidRPr="004F2D3D" w:rsidRDefault="00D92945" w:rsidP="00D92945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6AC07F74" w14:textId="77777777" w:rsidR="00D92945" w:rsidRPr="004F2D3D" w:rsidRDefault="00D92945" w:rsidP="00D92945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75E67B60" w14:textId="77777777" w:rsidR="00D92945" w:rsidRPr="004F2D3D" w:rsidRDefault="00D92945" w:rsidP="00D92945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261803D8" w14:textId="77777777" w:rsidR="00D92945" w:rsidRPr="004F2D3D" w:rsidRDefault="00D92945" w:rsidP="00D92945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02583397" w14:textId="77777777" w:rsidR="00D92945" w:rsidRPr="004F2D3D" w:rsidRDefault="00D92945" w:rsidP="00D92945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0CBFCB3A" w14:textId="77777777" w:rsidR="00D92945" w:rsidRPr="004F2D3D" w:rsidRDefault="00D92945" w:rsidP="00D92945">
            <w:pPr>
              <w:tabs>
                <w:tab w:val="decimal" w:pos="84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34E4195C" w14:textId="77777777" w:rsidR="00D92945" w:rsidRPr="004F2D3D" w:rsidRDefault="00D92945" w:rsidP="00D92945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2DADAC1D" w14:textId="77777777" w:rsidR="00D92945" w:rsidRDefault="00D92945" w:rsidP="00D92945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AB0ACFC" w14:textId="77777777" w:rsidR="00D92945" w:rsidRPr="004F2D3D" w:rsidRDefault="00D92945" w:rsidP="00D92945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6E93CF0" w14:textId="77777777" w:rsidR="00D92945" w:rsidRDefault="00D92945" w:rsidP="00D92945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1CD3AF50" w14:textId="77777777" w:rsidR="00D92945" w:rsidRPr="004F2D3D" w:rsidRDefault="00D92945" w:rsidP="00D92945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7FF947A8" w14:textId="77777777" w:rsidR="00D92945" w:rsidRPr="004F2D3D" w:rsidRDefault="00D92945" w:rsidP="00D92945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193EEFB2" w14:textId="77777777" w:rsidR="00D92945" w:rsidRPr="004F2D3D" w:rsidRDefault="00D92945" w:rsidP="00D92945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1E7E364A" w14:textId="77777777" w:rsidR="00D92945" w:rsidRPr="004F2D3D" w:rsidRDefault="00D92945" w:rsidP="00D92945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D92945" w:rsidRPr="004F2D3D" w14:paraId="4F28F398" w14:textId="77777777" w:rsidTr="00DE0CE7">
        <w:tc>
          <w:tcPr>
            <w:tcW w:w="2430" w:type="dxa"/>
            <w:shd w:val="clear" w:color="auto" w:fill="auto"/>
          </w:tcPr>
          <w:p w14:paraId="4C634357" w14:textId="77777777" w:rsidR="00D92945" w:rsidRPr="004F2D3D" w:rsidRDefault="00D92945" w:rsidP="00D92945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171B3DBF" w14:textId="77777777" w:rsidR="00D92945" w:rsidRPr="004F2D3D" w:rsidRDefault="00D92945" w:rsidP="00D92945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0B1C7366" w14:textId="77777777" w:rsidR="00D92945" w:rsidRPr="004F2D3D" w:rsidRDefault="00D92945" w:rsidP="00D92945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D83CD92" w14:textId="77777777" w:rsidR="00D92945" w:rsidRPr="004F2D3D" w:rsidRDefault="00D92945" w:rsidP="00D92945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47238C0" w14:textId="77777777" w:rsidR="00D92945" w:rsidRPr="004F2D3D" w:rsidRDefault="00D92945" w:rsidP="00D92945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CF7E801" w14:textId="77777777" w:rsidR="00D92945" w:rsidRPr="004F2D3D" w:rsidRDefault="00D92945" w:rsidP="00D92945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D8C486D" w14:textId="77777777" w:rsidR="00D92945" w:rsidRPr="004F2D3D" w:rsidRDefault="00D92945" w:rsidP="00D92945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69C3642C" w14:textId="77777777" w:rsidR="00D92945" w:rsidRPr="004F2D3D" w:rsidRDefault="00D92945" w:rsidP="00D92945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07E6DF61" w14:textId="77777777" w:rsidR="00D92945" w:rsidRPr="004F2D3D" w:rsidRDefault="00D92945" w:rsidP="00D92945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3F143539" w14:textId="77777777" w:rsidR="00D92945" w:rsidRPr="004F2D3D" w:rsidRDefault="00D92945" w:rsidP="00D92945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054AB343" w14:textId="77777777" w:rsidR="00D92945" w:rsidRPr="004F2D3D" w:rsidRDefault="00D92945" w:rsidP="00D92945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1DCBC5DE" w14:textId="77777777" w:rsidR="00D92945" w:rsidRPr="004F2D3D" w:rsidRDefault="00D92945" w:rsidP="00D92945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2D7295CA" w14:textId="77777777" w:rsidR="00D92945" w:rsidRPr="004F2D3D" w:rsidRDefault="00D92945" w:rsidP="00D92945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1FE92C71" w14:textId="77777777" w:rsidR="00D92945" w:rsidRPr="004F2D3D" w:rsidRDefault="00D92945" w:rsidP="00D92945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4F5ABE85" w14:textId="77777777" w:rsidR="00D92945" w:rsidRPr="004F2D3D" w:rsidRDefault="00D92945" w:rsidP="00D92945">
            <w:pPr>
              <w:tabs>
                <w:tab w:val="decimal" w:pos="84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674BDB7E" w14:textId="77777777" w:rsidR="00D92945" w:rsidRPr="004F2D3D" w:rsidRDefault="00D92945" w:rsidP="00D92945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64304F2E" w14:textId="77777777" w:rsidR="00D92945" w:rsidRDefault="00D92945" w:rsidP="00D92945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C5A92D2" w14:textId="77777777" w:rsidR="00D92945" w:rsidRPr="004F2D3D" w:rsidRDefault="00D92945" w:rsidP="00D92945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9BF467A" w14:textId="77777777" w:rsidR="00D92945" w:rsidRDefault="00D92945" w:rsidP="00D92945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29FF7509" w14:textId="77777777" w:rsidR="00D92945" w:rsidRPr="004F2D3D" w:rsidRDefault="00D92945" w:rsidP="00D92945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839B562" w14:textId="77777777" w:rsidR="00D92945" w:rsidRPr="004F2D3D" w:rsidRDefault="00D92945" w:rsidP="00D92945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68F045A5" w14:textId="77777777" w:rsidR="00D92945" w:rsidRPr="004F2D3D" w:rsidRDefault="00D92945" w:rsidP="00D92945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64ACAAFF" w14:textId="77777777" w:rsidR="00D92945" w:rsidRPr="004F2D3D" w:rsidRDefault="00D92945" w:rsidP="00D92945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D92945" w:rsidRPr="004F2D3D" w14:paraId="5B9CE67A" w14:textId="77777777" w:rsidTr="00DE0CE7">
        <w:tc>
          <w:tcPr>
            <w:tcW w:w="2430" w:type="dxa"/>
            <w:shd w:val="clear" w:color="auto" w:fill="auto"/>
          </w:tcPr>
          <w:p w14:paraId="4EE4AD7D" w14:textId="77777777" w:rsidR="00D92945" w:rsidRPr="004F2D3D" w:rsidRDefault="00D92945" w:rsidP="00D92945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35E079A4" w14:textId="77777777" w:rsidR="00D92945" w:rsidRPr="004F2D3D" w:rsidRDefault="00D92945" w:rsidP="00D92945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7FA74B43" w14:textId="77777777" w:rsidR="00D92945" w:rsidRPr="004F2D3D" w:rsidRDefault="00D92945" w:rsidP="00D92945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FFF3C81" w14:textId="77777777" w:rsidR="00D92945" w:rsidRPr="004F2D3D" w:rsidRDefault="00D92945" w:rsidP="00D92945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DC101C0" w14:textId="77777777" w:rsidR="00D92945" w:rsidRPr="004F2D3D" w:rsidRDefault="00D92945" w:rsidP="00D92945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06CD0E8" w14:textId="77777777" w:rsidR="00D92945" w:rsidRPr="004F2D3D" w:rsidRDefault="00D92945" w:rsidP="00D92945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99729ED" w14:textId="77777777" w:rsidR="00D92945" w:rsidRPr="004F2D3D" w:rsidRDefault="00D92945" w:rsidP="00D92945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2730342D" w14:textId="77777777" w:rsidR="00D92945" w:rsidRPr="004F2D3D" w:rsidRDefault="00D92945" w:rsidP="00D92945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7F4E7C55" w14:textId="77777777" w:rsidR="00D92945" w:rsidRPr="004F2D3D" w:rsidRDefault="00D92945" w:rsidP="00D92945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0104CEDB" w14:textId="77777777" w:rsidR="00D92945" w:rsidRPr="004F2D3D" w:rsidRDefault="00D92945" w:rsidP="00D92945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30805258" w14:textId="77777777" w:rsidR="00D92945" w:rsidRPr="004F2D3D" w:rsidRDefault="00D92945" w:rsidP="00D92945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45E3C8F2" w14:textId="77777777" w:rsidR="00D92945" w:rsidRPr="004F2D3D" w:rsidRDefault="00D92945" w:rsidP="00D92945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4EA0BC20" w14:textId="77777777" w:rsidR="00D92945" w:rsidRPr="004F2D3D" w:rsidRDefault="00D92945" w:rsidP="00D92945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075DEF72" w14:textId="77777777" w:rsidR="00D92945" w:rsidRPr="004F2D3D" w:rsidRDefault="00D92945" w:rsidP="00D92945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39B79765" w14:textId="77777777" w:rsidR="00D92945" w:rsidRPr="004F2D3D" w:rsidRDefault="00D92945" w:rsidP="00D92945">
            <w:pPr>
              <w:tabs>
                <w:tab w:val="decimal" w:pos="84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5337D342" w14:textId="77777777" w:rsidR="00D92945" w:rsidRPr="004F2D3D" w:rsidRDefault="00D92945" w:rsidP="00D92945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1FB07574" w14:textId="77777777" w:rsidR="00D92945" w:rsidRDefault="00D92945" w:rsidP="00D92945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F969AE3" w14:textId="77777777" w:rsidR="00D92945" w:rsidRPr="004F2D3D" w:rsidRDefault="00D92945" w:rsidP="00D92945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FC0D5B2" w14:textId="77777777" w:rsidR="00D92945" w:rsidRDefault="00D92945" w:rsidP="00D92945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03D308B3" w14:textId="77777777" w:rsidR="00D92945" w:rsidRPr="004F2D3D" w:rsidRDefault="00D92945" w:rsidP="00D92945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5201783E" w14:textId="77777777" w:rsidR="00D92945" w:rsidRPr="004F2D3D" w:rsidRDefault="00D92945" w:rsidP="00D92945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1D6ECBBA" w14:textId="77777777" w:rsidR="00D92945" w:rsidRPr="004F2D3D" w:rsidRDefault="00D92945" w:rsidP="00D92945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3E8A52F2" w14:textId="77777777" w:rsidR="00D92945" w:rsidRPr="004F2D3D" w:rsidRDefault="00D92945" w:rsidP="00D92945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D92945" w:rsidRPr="004F2D3D" w14:paraId="456F7688" w14:textId="77777777" w:rsidTr="00DE0CE7">
        <w:tc>
          <w:tcPr>
            <w:tcW w:w="2430" w:type="dxa"/>
            <w:shd w:val="clear" w:color="auto" w:fill="auto"/>
            <w:vAlign w:val="bottom"/>
          </w:tcPr>
          <w:p w14:paraId="7A1F6E29" w14:textId="77777777" w:rsidR="00D92945" w:rsidRPr="004F2D3D" w:rsidRDefault="00D92945" w:rsidP="00D92945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  <w:lastRenderedPageBreak/>
              <w:t>บริษัทย่อย (ต่อ)</w:t>
            </w:r>
          </w:p>
        </w:tc>
        <w:tc>
          <w:tcPr>
            <w:tcW w:w="114" w:type="dxa"/>
            <w:shd w:val="clear" w:color="auto" w:fill="auto"/>
          </w:tcPr>
          <w:p w14:paraId="22D21076" w14:textId="77777777" w:rsidR="00D92945" w:rsidRPr="004F2D3D" w:rsidRDefault="00D92945" w:rsidP="00D92945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6FCE3231" w14:textId="77777777" w:rsidR="00D92945" w:rsidRPr="004F2D3D" w:rsidRDefault="00D92945" w:rsidP="00D92945">
            <w:pPr>
              <w:tabs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4686BE6" w14:textId="77777777" w:rsidR="00D92945" w:rsidRPr="004F2D3D" w:rsidRDefault="00D92945" w:rsidP="00D92945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5003830" w14:textId="77777777" w:rsidR="00D92945" w:rsidRPr="004F2D3D" w:rsidRDefault="00D92945" w:rsidP="00D92945">
            <w:pPr>
              <w:spacing w:line="240" w:lineRule="auto"/>
              <w:ind w:right="-134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47856EA" w14:textId="77777777" w:rsidR="00D92945" w:rsidRPr="004F2D3D" w:rsidRDefault="00D92945" w:rsidP="00D92945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7AB21CF" w14:textId="77777777" w:rsidR="00D92945" w:rsidRPr="004F2D3D" w:rsidRDefault="00D92945" w:rsidP="00D92945">
            <w:pPr>
              <w:tabs>
                <w:tab w:val="decimal" w:pos="54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4B3CAAA9" w14:textId="77777777" w:rsidR="00D92945" w:rsidRPr="004F2D3D" w:rsidRDefault="00D92945" w:rsidP="00D92945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716BF287" w14:textId="77777777" w:rsidR="00D92945" w:rsidRPr="004F2D3D" w:rsidRDefault="00D92945" w:rsidP="00D92945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55441CC7" w14:textId="77777777" w:rsidR="00D92945" w:rsidRPr="004F2D3D" w:rsidRDefault="00D92945" w:rsidP="00D92945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3110E253" w14:textId="77777777" w:rsidR="00D92945" w:rsidRPr="004F2D3D" w:rsidRDefault="00D92945" w:rsidP="00D92945">
            <w:pPr>
              <w:tabs>
                <w:tab w:val="decimal" w:pos="65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6FC7506F" w14:textId="77777777" w:rsidR="00D92945" w:rsidRPr="004F2D3D" w:rsidRDefault="00D92945" w:rsidP="00D92945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4C659AB3" w14:textId="77777777" w:rsidR="00D92945" w:rsidRPr="004F2D3D" w:rsidRDefault="00D92945" w:rsidP="00D92945">
            <w:pPr>
              <w:tabs>
                <w:tab w:val="decimal" w:pos="80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70EC9FEA" w14:textId="77777777" w:rsidR="00D92945" w:rsidRPr="004F2D3D" w:rsidRDefault="00D92945" w:rsidP="00D92945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40BFBA83" w14:textId="77777777" w:rsidR="00D92945" w:rsidRPr="004F2D3D" w:rsidRDefault="00D92945" w:rsidP="00D92945">
            <w:pPr>
              <w:tabs>
                <w:tab w:val="decimal" w:pos="72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1662F9A7" w14:textId="77777777" w:rsidR="00D92945" w:rsidRPr="004F2D3D" w:rsidRDefault="00D92945" w:rsidP="00D92945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6E1028C6" w14:textId="77777777" w:rsidR="00D92945" w:rsidRPr="004F2D3D" w:rsidRDefault="00D92945" w:rsidP="00D92945">
            <w:pPr>
              <w:tabs>
                <w:tab w:val="decimal" w:pos="89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CF91B1A" w14:textId="77777777" w:rsidR="00D92945" w:rsidRPr="004F2D3D" w:rsidRDefault="00D92945" w:rsidP="00D92945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B91B94A" w14:textId="77777777" w:rsidR="00D92945" w:rsidRPr="004F2D3D" w:rsidRDefault="00D92945" w:rsidP="00D92945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207E4E09" w14:textId="77777777" w:rsidR="00D92945" w:rsidRPr="004F2D3D" w:rsidRDefault="00D92945" w:rsidP="00D92945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28847661" w14:textId="77777777" w:rsidR="00D92945" w:rsidRPr="004F2D3D" w:rsidRDefault="00D92945" w:rsidP="00D92945">
            <w:pPr>
              <w:spacing w:line="240" w:lineRule="auto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7CBE292C" w14:textId="77777777" w:rsidR="00D92945" w:rsidRPr="004F2D3D" w:rsidRDefault="00D92945" w:rsidP="00D92945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263E7732" w14:textId="77777777" w:rsidR="00D92945" w:rsidRPr="004F2D3D" w:rsidRDefault="00D92945" w:rsidP="00D92945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70594E" w:rsidRPr="004F2D3D" w14:paraId="06401309" w14:textId="77777777" w:rsidTr="00DE0CE7">
        <w:tc>
          <w:tcPr>
            <w:tcW w:w="2430" w:type="dxa"/>
            <w:shd w:val="clear" w:color="auto" w:fill="auto"/>
          </w:tcPr>
          <w:p w14:paraId="6023102D" w14:textId="45977E29" w:rsidR="0070594E" w:rsidRPr="004F2D3D" w:rsidRDefault="0070594E" w:rsidP="0070594E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บริษัท เมืองอัจฉริยะ ทีพีไอ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จำกัด</w:t>
            </w:r>
          </w:p>
        </w:tc>
        <w:tc>
          <w:tcPr>
            <w:tcW w:w="114" w:type="dxa"/>
            <w:shd w:val="clear" w:color="auto" w:fill="auto"/>
          </w:tcPr>
          <w:p w14:paraId="3C308735" w14:textId="77777777" w:rsidR="0070594E" w:rsidRPr="004F2D3D" w:rsidRDefault="0070594E" w:rsidP="0070594E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2CBFD592" w14:textId="496C13EA" w:rsidR="0070594E" w:rsidRPr="004F2D3D" w:rsidRDefault="0070594E" w:rsidP="0070594E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ดำเนินธุรกิจเกี่ยวกับชุมชนและนิคมอุตสาหกรรมทุกประเภท</w:t>
            </w:r>
            <w:r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5671094B" w14:textId="77777777" w:rsidR="0070594E" w:rsidRPr="004F2D3D" w:rsidRDefault="0070594E" w:rsidP="0070594E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97E787C" w14:textId="136EE589" w:rsidR="0070594E" w:rsidRPr="004F2D3D" w:rsidRDefault="0070594E" w:rsidP="0070594E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E0F8A7" w14:textId="77777777" w:rsidR="0070594E" w:rsidRPr="004F2D3D" w:rsidRDefault="0070594E" w:rsidP="0070594E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8AFDCB6" w14:textId="77777777" w:rsidR="0070594E" w:rsidRPr="004F2D3D" w:rsidRDefault="0070594E" w:rsidP="0070594E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81" w:type="dxa"/>
            <w:shd w:val="clear" w:color="auto" w:fill="auto"/>
          </w:tcPr>
          <w:p w14:paraId="4DB2F4E1" w14:textId="77777777" w:rsidR="0070594E" w:rsidRPr="004F2D3D" w:rsidRDefault="0070594E" w:rsidP="0070594E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5692F82" w14:textId="1FEC3D48" w:rsidR="0070594E" w:rsidRPr="004F2D3D" w:rsidRDefault="0070594E" w:rsidP="0070594E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68" w:type="dxa"/>
            <w:shd w:val="clear" w:color="auto" w:fill="auto"/>
          </w:tcPr>
          <w:p w14:paraId="0F506AEB" w14:textId="77777777" w:rsidR="0070594E" w:rsidRPr="004F2D3D" w:rsidRDefault="0070594E" w:rsidP="0070594E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1B2260F0" w14:textId="77777777" w:rsidR="0070594E" w:rsidRPr="004F2D3D" w:rsidRDefault="0070594E" w:rsidP="0070594E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9" w:type="dxa"/>
            <w:shd w:val="clear" w:color="auto" w:fill="auto"/>
          </w:tcPr>
          <w:p w14:paraId="10ED8712" w14:textId="77777777" w:rsidR="0070594E" w:rsidRPr="004F2D3D" w:rsidRDefault="0070594E" w:rsidP="0070594E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036373A4" w14:textId="0B1995AF" w:rsidR="0070594E" w:rsidRPr="004F2D3D" w:rsidRDefault="0070594E" w:rsidP="0070594E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56" w:type="dxa"/>
            <w:shd w:val="clear" w:color="auto" w:fill="auto"/>
          </w:tcPr>
          <w:p w14:paraId="1958139A" w14:textId="77777777" w:rsidR="0070594E" w:rsidRPr="004F2D3D" w:rsidRDefault="0070594E" w:rsidP="0070594E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62F4B730" w14:textId="3AFB9AB8" w:rsidR="0070594E" w:rsidRPr="004F2D3D" w:rsidRDefault="0070594E" w:rsidP="0070594E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5" w:type="dxa"/>
            <w:shd w:val="clear" w:color="auto" w:fill="auto"/>
          </w:tcPr>
          <w:p w14:paraId="612487C6" w14:textId="77777777" w:rsidR="0070594E" w:rsidRPr="004F2D3D" w:rsidRDefault="0070594E" w:rsidP="0070594E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5179A0E1" w14:textId="516946AE" w:rsidR="0070594E" w:rsidRPr="004F2D3D" w:rsidRDefault="0070594E" w:rsidP="0070594E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943</w:t>
            </w:r>
          </w:p>
        </w:tc>
        <w:tc>
          <w:tcPr>
            <w:tcW w:w="90" w:type="dxa"/>
            <w:shd w:val="clear" w:color="auto" w:fill="auto"/>
          </w:tcPr>
          <w:p w14:paraId="421DAB6F" w14:textId="77777777" w:rsidR="0070594E" w:rsidRPr="004F2D3D" w:rsidRDefault="0070594E" w:rsidP="0070594E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746970C" w14:textId="4C1FE0DF" w:rsidR="0070594E" w:rsidRPr="004F2D3D" w:rsidRDefault="0070594E" w:rsidP="0070594E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941</w:t>
            </w:r>
          </w:p>
        </w:tc>
        <w:tc>
          <w:tcPr>
            <w:tcW w:w="72" w:type="dxa"/>
            <w:shd w:val="clear" w:color="auto" w:fill="auto"/>
          </w:tcPr>
          <w:p w14:paraId="3A1D530B" w14:textId="77777777" w:rsidR="0070594E" w:rsidRPr="004F2D3D" w:rsidRDefault="0070594E" w:rsidP="0070594E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1207A2DE" w14:textId="265A1D2A" w:rsidR="0070594E" w:rsidRPr="004F2D3D" w:rsidRDefault="0070594E" w:rsidP="0070594E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49FFD845" w14:textId="77777777" w:rsidR="0070594E" w:rsidRPr="004F2D3D" w:rsidRDefault="0070594E" w:rsidP="0070594E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77189CB0" w14:textId="77777777" w:rsidR="0070594E" w:rsidRPr="004F2D3D" w:rsidRDefault="0070594E" w:rsidP="0070594E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70594E" w:rsidRPr="004F2D3D" w14:paraId="5E8E73DB" w14:textId="77777777" w:rsidTr="00DE0CE7">
        <w:tc>
          <w:tcPr>
            <w:tcW w:w="2430" w:type="dxa"/>
            <w:shd w:val="clear" w:color="auto" w:fill="auto"/>
          </w:tcPr>
          <w:p w14:paraId="632706ED" w14:textId="77777777" w:rsidR="0070594E" w:rsidRPr="004F2D3D" w:rsidRDefault="0070594E" w:rsidP="0070594E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บริษัท ทีพีไอ พลังแสงอาทิตย์ จำกัด</w:t>
            </w:r>
          </w:p>
        </w:tc>
        <w:tc>
          <w:tcPr>
            <w:tcW w:w="114" w:type="dxa"/>
            <w:shd w:val="clear" w:color="auto" w:fill="auto"/>
          </w:tcPr>
          <w:p w14:paraId="6B4196F3" w14:textId="77777777" w:rsidR="0070594E" w:rsidRPr="004F2D3D" w:rsidRDefault="0070594E" w:rsidP="0070594E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4E48D4D9" w14:textId="77777777" w:rsidR="0070594E" w:rsidRPr="004F2D3D" w:rsidRDefault="0070594E" w:rsidP="0070594E">
            <w:pPr>
              <w:pStyle w:val="Bo-Blankline"/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ประกอบกิจการ</w:t>
            </w:r>
            <w:r w:rsidRPr="004F2D3D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en-US"/>
              </w:rPr>
              <w:t>ผลิต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ไฟฟ้าจากพลังงานแสงอาทิตย์ 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5B1A6A50" w14:textId="77777777" w:rsidR="0070594E" w:rsidRPr="004F2D3D" w:rsidRDefault="0070594E" w:rsidP="0070594E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F6D64F8" w14:textId="2068631B" w:rsidR="0070594E" w:rsidRPr="004F2D3D" w:rsidRDefault="0070594E" w:rsidP="0070594E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2C732C5" w14:textId="77777777" w:rsidR="0070594E" w:rsidRPr="004F2D3D" w:rsidRDefault="0070594E" w:rsidP="0070594E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EF37DA4" w14:textId="396D6390" w:rsidR="0070594E" w:rsidRPr="004F2D3D" w:rsidRDefault="0070594E" w:rsidP="0070594E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</w:p>
        </w:tc>
        <w:tc>
          <w:tcPr>
            <w:tcW w:w="81" w:type="dxa"/>
            <w:shd w:val="clear" w:color="auto" w:fill="auto"/>
          </w:tcPr>
          <w:p w14:paraId="0E27E0C3" w14:textId="77777777" w:rsidR="0070594E" w:rsidRPr="004F2D3D" w:rsidRDefault="0070594E" w:rsidP="0070594E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2AE646C6" w14:textId="44F7BA43" w:rsidR="0070594E" w:rsidRPr="004F2D3D" w:rsidRDefault="0070594E" w:rsidP="0070594E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,000</w:t>
            </w:r>
          </w:p>
        </w:tc>
        <w:tc>
          <w:tcPr>
            <w:tcW w:w="68" w:type="dxa"/>
            <w:shd w:val="clear" w:color="auto" w:fill="auto"/>
          </w:tcPr>
          <w:p w14:paraId="5F35DAAB" w14:textId="77777777" w:rsidR="0070594E" w:rsidRPr="004F2D3D" w:rsidRDefault="0070594E" w:rsidP="0070594E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3012A990" w14:textId="49835399" w:rsidR="0070594E" w:rsidRPr="004F2D3D" w:rsidRDefault="0070594E" w:rsidP="0070594E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,000</w:t>
            </w:r>
          </w:p>
        </w:tc>
        <w:tc>
          <w:tcPr>
            <w:tcW w:w="99" w:type="dxa"/>
            <w:shd w:val="clear" w:color="auto" w:fill="auto"/>
          </w:tcPr>
          <w:p w14:paraId="56FFD22D" w14:textId="77777777" w:rsidR="0070594E" w:rsidRPr="004F2D3D" w:rsidRDefault="0070594E" w:rsidP="0070594E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2F2EF286" w14:textId="6F9014CA" w:rsidR="0070594E" w:rsidRPr="004F2D3D" w:rsidRDefault="0070594E" w:rsidP="0070594E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,000</w:t>
            </w:r>
          </w:p>
        </w:tc>
        <w:tc>
          <w:tcPr>
            <w:tcW w:w="56" w:type="dxa"/>
            <w:shd w:val="clear" w:color="auto" w:fill="auto"/>
          </w:tcPr>
          <w:p w14:paraId="371AC0EB" w14:textId="77777777" w:rsidR="0070594E" w:rsidRPr="004F2D3D" w:rsidRDefault="0070594E" w:rsidP="0070594E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1867C0BB" w14:textId="6C7E6F60" w:rsidR="0070594E" w:rsidRPr="004F2D3D" w:rsidRDefault="0070594E" w:rsidP="0070594E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,000</w:t>
            </w:r>
          </w:p>
        </w:tc>
        <w:tc>
          <w:tcPr>
            <w:tcW w:w="95" w:type="dxa"/>
            <w:shd w:val="clear" w:color="auto" w:fill="auto"/>
          </w:tcPr>
          <w:p w14:paraId="5F5972BD" w14:textId="77777777" w:rsidR="0070594E" w:rsidRPr="004F2D3D" w:rsidRDefault="0070594E" w:rsidP="0070594E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0593AE55" w14:textId="578B42D9" w:rsidR="0070594E" w:rsidRPr="004F2D3D" w:rsidRDefault="0070594E" w:rsidP="0070594E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101,589</w:t>
            </w:r>
          </w:p>
        </w:tc>
        <w:tc>
          <w:tcPr>
            <w:tcW w:w="90" w:type="dxa"/>
            <w:shd w:val="clear" w:color="auto" w:fill="auto"/>
          </w:tcPr>
          <w:p w14:paraId="0D93950D" w14:textId="77777777" w:rsidR="0070594E" w:rsidRPr="004F2D3D" w:rsidRDefault="0070594E" w:rsidP="0070594E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1C9C09A" w14:textId="07749A99" w:rsidR="0070594E" w:rsidRPr="004F2D3D" w:rsidRDefault="0070594E" w:rsidP="0070594E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100,773</w:t>
            </w:r>
          </w:p>
        </w:tc>
        <w:tc>
          <w:tcPr>
            <w:tcW w:w="72" w:type="dxa"/>
            <w:shd w:val="clear" w:color="auto" w:fill="auto"/>
          </w:tcPr>
          <w:p w14:paraId="63EECC94" w14:textId="77777777" w:rsidR="0070594E" w:rsidRPr="004F2D3D" w:rsidRDefault="0070594E" w:rsidP="0070594E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5B2B34B0" w14:textId="6A1DA10F" w:rsidR="0070594E" w:rsidRPr="004F2D3D" w:rsidRDefault="0070594E" w:rsidP="0070594E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391257F" w14:textId="77777777" w:rsidR="0070594E" w:rsidRPr="004F2D3D" w:rsidRDefault="0070594E" w:rsidP="0070594E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12583FA6" w14:textId="77777777" w:rsidR="0070594E" w:rsidRPr="004F2D3D" w:rsidRDefault="0070594E" w:rsidP="0070594E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70594E" w:rsidRPr="004F2D3D" w14:paraId="5B8E91FC" w14:textId="77777777" w:rsidTr="00DE0CE7">
        <w:tc>
          <w:tcPr>
            <w:tcW w:w="2430" w:type="dxa"/>
            <w:shd w:val="clear" w:color="auto" w:fill="auto"/>
          </w:tcPr>
          <w:p w14:paraId="19FF8D60" w14:textId="77777777" w:rsidR="0070594E" w:rsidRPr="004F2D3D" w:rsidRDefault="0070594E" w:rsidP="0070594E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บริษัท ทีพีไอ พลังลม จำกัด</w:t>
            </w:r>
          </w:p>
        </w:tc>
        <w:tc>
          <w:tcPr>
            <w:tcW w:w="114" w:type="dxa"/>
            <w:shd w:val="clear" w:color="auto" w:fill="auto"/>
          </w:tcPr>
          <w:p w14:paraId="7BDF562A" w14:textId="77777777" w:rsidR="0070594E" w:rsidRPr="004F2D3D" w:rsidRDefault="0070594E" w:rsidP="0070594E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41F99599" w14:textId="77777777" w:rsidR="0070594E" w:rsidRPr="004F2D3D" w:rsidRDefault="0070594E" w:rsidP="0070594E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ประกอบกิจการ</w:t>
            </w:r>
            <w:r w:rsidRPr="004F2D3D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en-US"/>
              </w:rPr>
              <w:t>ผลิต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ไฟฟ้าจาก</w:t>
            </w:r>
            <w:r w:rsidRPr="004F2D3D">
              <w:rPr>
                <w:rFonts w:asciiTheme="majorBidi" w:hAnsiTheme="majorBidi" w:cstheme="majorBidi"/>
                <w:spacing w:val="-2"/>
                <w:sz w:val="27"/>
                <w:szCs w:val="27"/>
                <w:cs/>
                <w:lang w:val="en-US"/>
              </w:rPr>
              <w:t>พลังงานลม</w:t>
            </w:r>
            <w:r>
              <w:rPr>
                <w:rFonts w:asciiTheme="majorBidi" w:hAnsiTheme="majorBidi" w:cstheme="majorBidi"/>
                <w:spacing w:val="-2"/>
                <w:sz w:val="27"/>
                <w:szCs w:val="27"/>
                <w:cs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pacing w:val="-2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1EECF0AA" w14:textId="77777777" w:rsidR="0070594E" w:rsidRPr="004F2D3D" w:rsidRDefault="0070594E" w:rsidP="0070594E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2D97AAF" w14:textId="5FAECE56" w:rsidR="0070594E" w:rsidRPr="004F2D3D" w:rsidRDefault="0070594E" w:rsidP="0070594E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C4445A4" w14:textId="77777777" w:rsidR="0070594E" w:rsidRPr="004F2D3D" w:rsidRDefault="0070594E" w:rsidP="0070594E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2309C05" w14:textId="77777777" w:rsidR="0070594E" w:rsidRPr="004F2D3D" w:rsidRDefault="0070594E" w:rsidP="0070594E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81" w:type="dxa"/>
            <w:shd w:val="clear" w:color="auto" w:fill="auto"/>
          </w:tcPr>
          <w:p w14:paraId="6DDE2489" w14:textId="77777777" w:rsidR="0070594E" w:rsidRPr="004F2D3D" w:rsidRDefault="0070594E" w:rsidP="0070594E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7E2C88DD" w14:textId="6EB184A3" w:rsidR="0070594E" w:rsidRPr="004F2D3D" w:rsidRDefault="0070594E" w:rsidP="0070594E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68" w:type="dxa"/>
            <w:shd w:val="clear" w:color="auto" w:fill="auto"/>
          </w:tcPr>
          <w:p w14:paraId="0D8B721C" w14:textId="77777777" w:rsidR="0070594E" w:rsidRPr="004F2D3D" w:rsidRDefault="0070594E" w:rsidP="0070594E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39A55E56" w14:textId="77777777" w:rsidR="0070594E" w:rsidRPr="004F2D3D" w:rsidRDefault="0070594E" w:rsidP="0070594E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9" w:type="dxa"/>
            <w:shd w:val="clear" w:color="auto" w:fill="auto"/>
          </w:tcPr>
          <w:p w14:paraId="1820CBA2" w14:textId="77777777" w:rsidR="0070594E" w:rsidRPr="004F2D3D" w:rsidRDefault="0070594E" w:rsidP="0070594E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3D30B6C8" w14:textId="057A8EC2" w:rsidR="0070594E" w:rsidRPr="004F2D3D" w:rsidRDefault="0070594E" w:rsidP="0070594E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56" w:type="dxa"/>
            <w:shd w:val="clear" w:color="auto" w:fill="auto"/>
          </w:tcPr>
          <w:p w14:paraId="10E0E196" w14:textId="77777777" w:rsidR="0070594E" w:rsidRPr="004F2D3D" w:rsidRDefault="0070594E" w:rsidP="0070594E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1E3B038C" w14:textId="5D06CDC6" w:rsidR="0070594E" w:rsidRPr="004F2D3D" w:rsidRDefault="0070594E" w:rsidP="0070594E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5" w:type="dxa"/>
            <w:shd w:val="clear" w:color="auto" w:fill="auto"/>
          </w:tcPr>
          <w:p w14:paraId="5903D358" w14:textId="77777777" w:rsidR="0070594E" w:rsidRPr="004F2D3D" w:rsidRDefault="0070594E" w:rsidP="0070594E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02CFCDBC" w14:textId="678F154B" w:rsidR="0070594E" w:rsidRPr="004F2D3D" w:rsidRDefault="0070594E" w:rsidP="0070594E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944</w:t>
            </w:r>
          </w:p>
        </w:tc>
        <w:tc>
          <w:tcPr>
            <w:tcW w:w="90" w:type="dxa"/>
            <w:shd w:val="clear" w:color="auto" w:fill="auto"/>
          </w:tcPr>
          <w:p w14:paraId="791454F3" w14:textId="77777777" w:rsidR="0070594E" w:rsidRPr="004F2D3D" w:rsidRDefault="0070594E" w:rsidP="0070594E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C0BDC34" w14:textId="165F210C" w:rsidR="0070594E" w:rsidRPr="004F2D3D" w:rsidRDefault="0070594E" w:rsidP="0070594E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942</w:t>
            </w:r>
          </w:p>
        </w:tc>
        <w:tc>
          <w:tcPr>
            <w:tcW w:w="72" w:type="dxa"/>
            <w:shd w:val="clear" w:color="auto" w:fill="auto"/>
          </w:tcPr>
          <w:p w14:paraId="0E0B6CEB" w14:textId="77777777" w:rsidR="0070594E" w:rsidRPr="004F2D3D" w:rsidRDefault="0070594E" w:rsidP="0070594E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675E256C" w14:textId="0DB89D43" w:rsidR="0070594E" w:rsidRPr="004F2D3D" w:rsidRDefault="0070594E" w:rsidP="0070594E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1CE86F7" w14:textId="77777777" w:rsidR="0070594E" w:rsidRPr="004F2D3D" w:rsidRDefault="0070594E" w:rsidP="0070594E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0B1C6655" w14:textId="77777777" w:rsidR="0070594E" w:rsidRPr="004F2D3D" w:rsidRDefault="0070594E" w:rsidP="0070594E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70594E" w:rsidRPr="004F2D3D" w14:paraId="3B65811A" w14:textId="77777777" w:rsidTr="00DE0CE7">
        <w:tc>
          <w:tcPr>
            <w:tcW w:w="2430" w:type="dxa"/>
            <w:shd w:val="clear" w:color="auto" w:fill="auto"/>
          </w:tcPr>
          <w:p w14:paraId="078358DA" w14:textId="77777777" w:rsidR="0070594E" w:rsidRPr="004F2D3D" w:rsidRDefault="0070594E" w:rsidP="0070594E">
            <w:pPr>
              <w:spacing w:line="340" w:lineRule="exact"/>
              <w:ind w:left="4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14" w:type="dxa"/>
            <w:shd w:val="clear" w:color="auto" w:fill="auto"/>
          </w:tcPr>
          <w:p w14:paraId="54F450AD" w14:textId="77777777" w:rsidR="0070594E" w:rsidRPr="004F2D3D" w:rsidRDefault="0070594E" w:rsidP="0070594E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3BC7E081" w14:textId="77777777" w:rsidR="0070594E" w:rsidRPr="004F2D3D" w:rsidRDefault="0070594E" w:rsidP="0070594E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DFC7EAA" w14:textId="77777777" w:rsidR="0070594E" w:rsidRPr="004F2D3D" w:rsidRDefault="0070594E" w:rsidP="0070594E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A943CBD" w14:textId="77777777" w:rsidR="0070594E" w:rsidRPr="004F2D3D" w:rsidRDefault="0070594E" w:rsidP="0070594E">
            <w:pPr>
              <w:tabs>
                <w:tab w:val="decimal" w:pos="103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3EAF79B" w14:textId="77777777" w:rsidR="0070594E" w:rsidRPr="004F2D3D" w:rsidRDefault="0070594E" w:rsidP="0070594E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82999B9" w14:textId="77777777" w:rsidR="0070594E" w:rsidRPr="004F2D3D" w:rsidRDefault="0070594E" w:rsidP="0070594E">
            <w:pPr>
              <w:tabs>
                <w:tab w:val="decimal" w:pos="103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1EFB32B0" w14:textId="77777777" w:rsidR="0070594E" w:rsidRPr="004F2D3D" w:rsidRDefault="0070594E" w:rsidP="0070594E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25D453AB" w14:textId="77777777" w:rsidR="0070594E" w:rsidRPr="004F2D3D" w:rsidRDefault="0070594E" w:rsidP="0070594E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5D9A96C5" w14:textId="77777777" w:rsidR="0070594E" w:rsidRPr="004F2D3D" w:rsidRDefault="0070594E" w:rsidP="0070594E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0E96E0A1" w14:textId="77777777" w:rsidR="0070594E" w:rsidRPr="004F2D3D" w:rsidRDefault="0070594E" w:rsidP="0070594E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4D344AE4" w14:textId="77777777" w:rsidR="0070594E" w:rsidRPr="004F2D3D" w:rsidRDefault="0070594E" w:rsidP="0070594E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29F4D4" w14:textId="4DA79989" w:rsidR="0070594E" w:rsidRPr="003F57B2" w:rsidRDefault="0070594E" w:rsidP="0070594E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423,446</w:t>
            </w:r>
          </w:p>
        </w:tc>
        <w:tc>
          <w:tcPr>
            <w:tcW w:w="56" w:type="dxa"/>
            <w:shd w:val="clear" w:color="auto" w:fill="auto"/>
          </w:tcPr>
          <w:p w14:paraId="66A24759" w14:textId="77777777" w:rsidR="0070594E" w:rsidRPr="004F2D3D" w:rsidRDefault="0070594E" w:rsidP="0070594E">
            <w:pPr>
              <w:tabs>
                <w:tab w:val="left" w:pos="540"/>
                <w:tab w:val="decimal" w:pos="929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981578" w14:textId="3928011E" w:rsidR="0070594E" w:rsidRPr="004F2D3D" w:rsidRDefault="0070594E" w:rsidP="0070594E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423,446</w:t>
            </w:r>
          </w:p>
        </w:tc>
        <w:tc>
          <w:tcPr>
            <w:tcW w:w="95" w:type="dxa"/>
            <w:shd w:val="clear" w:color="auto" w:fill="auto"/>
          </w:tcPr>
          <w:p w14:paraId="377C8B44" w14:textId="77777777" w:rsidR="0070594E" w:rsidRPr="004F2D3D" w:rsidRDefault="0070594E" w:rsidP="0070594E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F76E1E" w14:textId="2B5CE8C2" w:rsidR="0070594E" w:rsidRPr="003F57B2" w:rsidRDefault="0070594E" w:rsidP="0070594E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416,940</w:t>
            </w:r>
          </w:p>
        </w:tc>
        <w:tc>
          <w:tcPr>
            <w:tcW w:w="90" w:type="dxa"/>
            <w:shd w:val="clear" w:color="auto" w:fill="auto"/>
          </w:tcPr>
          <w:p w14:paraId="12485A81" w14:textId="77777777" w:rsidR="0070594E" w:rsidRPr="004F2D3D" w:rsidRDefault="0070594E" w:rsidP="0070594E">
            <w:pPr>
              <w:tabs>
                <w:tab w:val="decimal" w:pos="720"/>
                <w:tab w:val="decimal" w:pos="864"/>
              </w:tabs>
              <w:spacing w:line="340" w:lineRule="exact"/>
              <w:ind w:left="-43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C4C606" w14:textId="26CCEE33" w:rsidR="0070594E" w:rsidRPr="00967690" w:rsidRDefault="0070594E" w:rsidP="0070594E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421,996</w:t>
            </w:r>
          </w:p>
        </w:tc>
        <w:tc>
          <w:tcPr>
            <w:tcW w:w="72" w:type="dxa"/>
            <w:shd w:val="clear" w:color="auto" w:fill="auto"/>
          </w:tcPr>
          <w:p w14:paraId="23EDD91B" w14:textId="77777777" w:rsidR="0070594E" w:rsidRPr="004F2D3D" w:rsidRDefault="0070594E" w:rsidP="0070594E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AE9D46" w14:textId="7E75BA86" w:rsidR="0070594E" w:rsidRPr="00EE3A05" w:rsidRDefault="0070594E" w:rsidP="0070594E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3D476AD" w14:textId="77777777" w:rsidR="0070594E" w:rsidRPr="004F2D3D" w:rsidRDefault="0070594E" w:rsidP="0070594E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D98239" w14:textId="77777777" w:rsidR="0070594E" w:rsidRPr="00EE3A05" w:rsidRDefault="0070594E" w:rsidP="0070594E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EE3A0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</w:tr>
    </w:tbl>
    <w:p w14:paraId="78E3B661" w14:textId="77777777" w:rsidR="0074609D" w:rsidRPr="00AD113D" w:rsidRDefault="0074609D" w:rsidP="00B005EB">
      <w:pPr>
        <w:ind w:left="45" w:hanging="18"/>
        <w:rPr>
          <w:rFonts w:asciiTheme="majorBidi" w:hAnsiTheme="majorBidi" w:cstheme="majorBidi"/>
          <w:sz w:val="20"/>
          <w:szCs w:val="20"/>
        </w:rPr>
      </w:pPr>
    </w:p>
    <w:p w14:paraId="702D048C" w14:textId="4489E359" w:rsidR="00B005EB" w:rsidRPr="00962D9E" w:rsidRDefault="00B005EB" w:rsidP="00B005EB">
      <w:pPr>
        <w:ind w:left="45" w:hanging="18"/>
        <w:rPr>
          <w:rFonts w:asciiTheme="majorBidi" w:hAnsiTheme="majorBidi"/>
          <w:sz w:val="30"/>
          <w:szCs w:val="30"/>
        </w:rPr>
      </w:pPr>
      <w:r w:rsidRPr="00962D9E">
        <w:rPr>
          <w:rFonts w:asciiTheme="majorBidi" w:hAnsiTheme="majorBidi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ดังนั้นจึงไม่มีราคาที่เปิดเผยต่อสาธารณะ</w:t>
      </w:r>
    </w:p>
    <w:p w14:paraId="1997A4EE" w14:textId="77777777" w:rsidR="0075724C" w:rsidRDefault="0075724C" w:rsidP="00715DD1">
      <w:pPr>
        <w:rPr>
          <w:rFonts w:ascii="Angsana New" w:hAnsi="Angsana New"/>
          <w:sz w:val="30"/>
          <w:szCs w:val="30"/>
        </w:rPr>
      </w:pPr>
    </w:p>
    <w:p w14:paraId="06A2D295" w14:textId="6FEAB110" w:rsidR="0075724C" w:rsidRPr="00704738" w:rsidRDefault="0075724C" w:rsidP="00704738">
      <w:pPr>
        <w:ind w:left="45" w:hanging="18"/>
        <w:rPr>
          <w:rFonts w:ascii="Angsana New" w:hAnsi="Angsana New"/>
          <w:sz w:val="30"/>
          <w:szCs w:val="30"/>
        </w:rPr>
        <w:sectPr w:rsidR="0075724C" w:rsidRPr="00704738" w:rsidSect="00383FA0">
          <w:headerReference w:type="default" r:id="rId14"/>
          <w:footerReference w:type="default" r:id="rId15"/>
          <w:pgSz w:w="16834" w:h="11909" w:orient="landscape" w:code="9"/>
          <w:pgMar w:top="1166" w:right="691" w:bottom="1152" w:left="1166" w:header="706" w:footer="706" w:gutter="0"/>
          <w:cols w:space="737"/>
          <w:docGrid w:linePitch="360"/>
        </w:sectPr>
      </w:pPr>
    </w:p>
    <w:p w14:paraId="5CD4E5C6" w14:textId="77777777" w:rsidR="008A0C12" w:rsidRPr="00916005" w:rsidRDefault="008A0C12" w:rsidP="008A0C12">
      <w:pPr>
        <w:spacing w:line="240" w:lineRule="atLeast"/>
        <w:ind w:right="-108" w:firstLine="540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เงินลงทุนในการร่วมค้า</w:t>
      </w:r>
    </w:p>
    <w:p w14:paraId="6E7FB26C" w14:textId="77777777" w:rsidR="008A0C12" w:rsidRDefault="008A0C12" w:rsidP="00DC2540">
      <w:pPr>
        <w:pStyle w:val="Ang15"/>
      </w:pP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451"/>
        <w:gridCol w:w="1439"/>
        <w:gridCol w:w="270"/>
        <w:gridCol w:w="1470"/>
      </w:tblGrid>
      <w:tr w:rsidR="008A0C12" w:rsidRPr="00D041CF" w14:paraId="4B8BACCF" w14:textId="77777777" w:rsidTr="0027651A">
        <w:trPr>
          <w:tblHeader/>
        </w:trPr>
        <w:tc>
          <w:tcPr>
            <w:tcW w:w="3010" w:type="pct"/>
            <w:shd w:val="clear" w:color="auto" w:fill="auto"/>
            <w:vAlign w:val="bottom"/>
          </w:tcPr>
          <w:p w14:paraId="33ECBCBD" w14:textId="5B22025E" w:rsidR="008A0C12" w:rsidRPr="003E0D2B" w:rsidRDefault="0027651A" w:rsidP="0027651A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2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247" w:type="pct"/>
            <w:shd w:val="clear" w:color="auto" w:fill="auto"/>
          </w:tcPr>
          <w:p w14:paraId="1C1180E5" w14:textId="77777777" w:rsidR="008A0C12" w:rsidRPr="003E0D2B" w:rsidRDefault="008A0C12" w:rsidP="003E0D2B">
            <w:pPr>
              <w:pStyle w:val="BodyText"/>
              <w:spacing w:after="0" w:line="240" w:lineRule="atLeast"/>
              <w:ind w:left="-109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43" w:type="pct"/>
            <w:gridSpan w:val="3"/>
            <w:shd w:val="clear" w:color="auto" w:fill="auto"/>
          </w:tcPr>
          <w:p w14:paraId="668A89AF" w14:textId="77777777" w:rsidR="008A0C12" w:rsidRPr="003E0D2B" w:rsidRDefault="008A0C12" w:rsidP="003E0D2B">
            <w:pPr>
              <w:pStyle w:val="BodyText"/>
              <w:spacing w:after="0" w:line="240" w:lineRule="atLeast"/>
              <w:ind w:left="-109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0D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6BD0FD20" w14:textId="77777777" w:rsidR="008A0C12" w:rsidRPr="003E0D2B" w:rsidRDefault="008A0C12" w:rsidP="003E0D2B">
            <w:pPr>
              <w:pStyle w:val="BodyText"/>
              <w:spacing w:after="0" w:line="240" w:lineRule="atLeast"/>
              <w:ind w:left="-109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0D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0D2B" w:rsidRPr="00D041CF" w14:paraId="7FDBA06B" w14:textId="77777777">
        <w:trPr>
          <w:trHeight w:val="299"/>
          <w:tblHeader/>
        </w:trPr>
        <w:tc>
          <w:tcPr>
            <w:tcW w:w="3010" w:type="pct"/>
            <w:shd w:val="clear" w:color="auto" w:fill="auto"/>
          </w:tcPr>
          <w:p w14:paraId="48716886" w14:textId="1B7B8197" w:rsidR="003E0D2B" w:rsidRPr="003E0D2B" w:rsidRDefault="003E0D2B" w:rsidP="003E0D2B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E0D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71E8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E0D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3E0D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E36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571E8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</w:t>
            </w:r>
            <w:r w:rsidR="00AE36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247" w:type="pct"/>
            <w:shd w:val="clear" w:color="auto" w:fill="auto"/>
          </w:tcPr>
          <w:p w14:paraId="41C3C907" w14:textId="77777777" w:rsidR="003E0D2B" w:rsidRPr="003E0D2B" w:rsidRDefault="003E0D2B" w:rsidP="003E0D2B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89" w:type="pct"/>
            <w:shd w:val="clear" w:color="auto" w:fill="auto"/>
          </w:tcPr>
          <w:p w14:paraId="0F03DE0C" w14:textId="5A0B552F" w:rsidR="003E0D2B" w:rsidRPr="003E0D2B" w:rsidRDefault="003E0D2B" w:rsidP="003E0D2B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0D2B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3E0D2B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48" w:type="pct"/>
            <w:shd w:val="clear" w:color="auto" w:fill="auto"/>
          </w:tcPr>
          <w:p w14:paraId="226A374C" w14:textId="77777777" w:rsidR="003E0D2B" w:rsidRPr="003E0D2B" w:rsidRDefault="003E0D2B" w:rsidP="003E0D2B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6" w:type="pct"/>
            <w:shd w:val="clear" w:color="auto" w:fill="auto"/>
          </w:tcPr>
          <w:p w14:paraId="5FD81648" w14:textId="082DD594" w:rsidR="003E0D2B" w:rsidRPr="003E0D2B" w:rsidRDefault="003E0D2B" w:rsidP="003E0D2B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0D2B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0A2A18" w:rsidRPr="00D041CF" w14:paraId="6B45E805" w14:textId="77777777">
        <w:trPr>
          <w:trHeight w:val="299"/>
          <w:tblHeader/>
        </w:trPr>
        <w:tc>
          <w:tcPr>
            <w:tcW w:w="3010" w:type="pct"/>
            <w:shd w:val="clear" w:color="auto" w:fill="auto"/>
          </w:tcPr>
          <w:p w14:paraId="27A62807" w14:textId="77777777" w:rsidR="000A2A18" w:rsidRPr="003E0D2B" w:rsidRDefault="000A2A18" w:rsidP="003E0D2B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7" w:type="pct"/>
            <w:shd w:val="clear" w:color="auto" w:fill="auto"/>
          </w:tcPr>
          <w:p w14:paraId="2C5A5176" w14:textId="77777777" w:rsidR="000A2A18" w:rsidRPr="003E0D2B" w:rsidRDefault="000A2A18" w:rsidP="003E0D2B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43" w:type="pct"/>
            <w:gridSpan w:val="3"/>
            <w:shd w:val="clear" w:color="auto" w:fill="auto"/>
          </w:tcPr>
          <w:p w14:paraId="1FF3E932" w14:textId="77777777" w:rsidR="000A2A18" w:rsidRPr="003E0D2B" w:rsidRDefault="000A2A18" w:rsidP="003E0D2B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E0D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2A18" w:rsidRPr="00D041CF" w14:paraId="329A610A" w14:textId="77777777">
        <w:tc>
          <w:tcPr>
            <w:tcW w:w="3010" w:type="pct"/>
            <w:shd w:val="clear" w:color="auto" w:fill="auto"/>
          </w:tcPr>
          <w:p w14:paraId="73E3053E" w14:textId="77777777" w:rsidR="000A2A18" w:rsidRPr="003E0D2B" w:rsidRDefault="000A2A18" w:rsidP="003E0D2B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3E0D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47" w:type="pct"/>
            <w:shd w:val="clear" w:color="auto" w:fill="auto"/>
          </w:tcPr>
          <w:p w14:paraId="674D1E6C" w14:textId="77777777" w:rsidR="000A2A18" w:rsidRPr="003E0D2B" w:rsidRDefault="000A2A18" w:rsidP="003E0D2B">
            <w:pPr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9" w:type="pct"/>
            <w:shd w:val="clear" w:color="auto" w:fill="auto"/>
          </w:tcPr>
          <w:p w14:paraId="1494FBAA" w14:textId="77777777" w:rsidR="000A2A18" w:rsidRPr="003E0D2B" w:rsidRDefault="000A2A18" w:rsidP="003E0D2B">
            <w:pPr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328767D9" w14:textId="77777777" w:rsidR="000A2A18" w:rsidRPr="003E0D2B" w:rsidRDefault="000A2A18" w:rsidP="003E0D2B">
            <w:pPr>
              <w:tabs>
                <w:tab w:val="decimal" w:pos="877"/>
              </w:tabs>
              <w:spacing w:line="240" w:lineRule="atLeast"/>
              <w:ind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6" w:type="pct"/>
            <w:shd w:val="clear" w:color="auto" w:fill="auto"/>
          </w:tcPr>
          <w:p w14:paraId="0FA7C76D" w14:textId="77777777" w:rsidR="000A2A18" w:rsidRPr="003E0D2B" w:rsidRDefault="000A2A18" w:rsidP="003E0D2B">
            <w:pPr>
              <w:spacing w:line="240" w:lineRule="atLeast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1C4C" w:rsidRPr="00D041CF" w14:paraId="001988D4" w14:textId="77777777">
        <w:tc>
          <w:tcPr>
            <w:tcW w:w="3010" w:type="pct"/>
            <w:shd w:val="clear" w:color="auto" w:fill="auto"/>
          </w:tcPr>
          <w:p w14:paraId="67897833" w14:textId="77777777" w:rsidR="00071C4C" w:rsidRPr="003E0D2B" w:rsidRDefault="00071C4C" w:rsidP="00071C4C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0D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E0D2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3E0D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47" w:type="pct"/>
            <w:shd w:val="clear" w:color="auto" w:fill="auto"/>
          </w:tcPr>
          <w:p w14:paraId="1FD525E1" w14:textId="77777777" w:rsidR="00071C4C" w:rsidRPr="003E0D2B" w:rsidRDefault="00071C4C" w:rsidP="00071C4C">
            <w:pPr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9" w:type="pct"/>
            <w:shd w:val="clear" w:color="auto" w:fill="auto"/>
          </w:tcPr>
          <w:p w14:paraId="4F1AEB0D" w14:textId="00C43862" w:rsidR="00071C4C" w:rsidRPr="003E0D2B" w:rsidRDefault="00071C4C" w:rsidP="00071C4C">
            <w:pPr>
              <w:tabs>
                <w:tab w:val="decimal" w:pos="115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253,158</w:t>
            </w:r>
          </w:p>
        </w:tc>
        <w:tc>
          <w:tcPr>
            <w:tcW w:w="148" w:type="pct"/>
            <w:shd w:val="clear" w:color="auto" w:fill="auto"/>
          </w:tcPr>
          <w:p w14:paraId="56B8220B" w14:textId="77777777" w:rsidR="00071C4C" w:rsidRPr="003E0D2B" w:rsidRDefault="00071C4C" w:rsidP="00071C4C">
            <w:pPr>
              <w:pStyle w:val="1-Number"/>
              <w:tabs>
                <w:tab w:val="clear" w:pos="3735"/>
                <w:tab w:val="decimal" w:pos="1150"/>
              </w:tabs>
              <w:ind w:left="-10" w:right="-110"/>
              <w:jc w:val="left"/>
              <w:rPr>
                <w:b/>
                <w:bCs/>
                <w:lang w:val="en-GB"/>
              </w:rPr>
            </w:pPr>
          </w:p>
        </w:tc>
        <w:tc>
          <w:tcPr>
            <w:tcW w:w="806" w:type="pct"/>
            <w:shd w:val="clear" w:color="auto" w:fill="auto"/>
          </w:tcPr>
          <w:p w14:paraId="70FEF568" w14:textId="6437CAC2" w:rsidR="00071C4C" w:rsidRPr="003E0D2B" w:rsidRDefault="00071C4C" w:rsidP="00071C4C">
            <w:pPr>
              <w:tabs>
                <w:tab w:val="decimal" w:pos="1254"/>
              </w:tabs>
              <w:spacing w:line="240" w:lineRule="atLeast"/>
              <w:ind w:left="-1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249,894</w:t>
            </w:r>
          </w:p>
        </w:tc>
      </w:tr>
      <w:tr w:rsidR="00AE3601" w:rsidRPr="008D1604" w14:paraId="74064178" w14:textId="77777777">
        <w:tc>
          <w:tcPr>
            <w:tcW w:w="3010" w:type="pct"/>
            <w:shd w:val="clear" w:color="auto" w:fill="auto"/>
          </w:tcPr>
          <w:p w14:paraId="6E1F4604" w14:textId="47E92174" w:rsidR="00AE3601" w:rsidRPr="003E0D2B" w:rsidRDefault="00AE3601" w:rsidP="00AE3601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3E0D2B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ส่วนแบ่งกำไรสุทธิของเงินลงทุนในการร่วมค้า</w:t>
            </w:r>
          </w:p>
        </w:tc>
        <w:tc>
          <w:tcPr>
            <w:tcW w:w="247" w:type="pct"/>
            <w:shd w:val="clear" w:color="auto" w:fill="auto"/>
          </w:tcPr>
          <w:p w14:paraId="40CDF91F" w14:textId="77777777" w:rsidR="00AE3601" w:rsidRPr="003E0D2B" w:rsidRDefault="00AE3601" w:rsidP="00AE3601">
            <w:pPr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9" w:type="pct"/>
            <w:shd w:val="clear" w:color="auto" w:fill="auto"/>
          </w:tcPr>
          <w:p w14:paraId="38DAE2DE" w14:textId="2434E62F" w:rsidR="00AE3601" w:rsidRPr="003E0D2B" w:rsidRDefault="00B96B08" w:rsidP="00AE3601">
            <w:pPr>
              <w:tabs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3,714</w:t>
            </w:r>
          </w:p>
        </w:tc>
        <w:tc>
          <w:tcPr>
            <w:tcW w:w="148" w:type="pct"/>
            <w:shd w:val="clear" w:color="auto" w:fill="auto"/>
          </w:tcPr>
          <w:p w14:paraId="403E38DD" w14:textId="77777777" w:rsidR="00AE3601" w:rsidRPr="003E0D2B" w:rsidRDefault="00AE3601" w:rsidP="00AE3601">
            <w:pPr>
              <w:pStyle w:val="1-Number"/>
              <w:tabs>
                <w:tab w:val="clear" w:pos="3735"/>
                <w:tab w:val="decimal" w:pos="1150"/>
              </w:tabs>
              <w:ind w:right="-110"/>
              <w:jc w:val="left"/>
            </w:pPr>
          </w:p>
        </w:tc>
        <w:tc>
          <w:tcPr>
            <w:tcW w:w="806" w:type="pct"/>
            <w:shd w:val="clear" w:color="auto" w:fill="auto"/>
          </w:tcPr>
          <w:p w14:paraId="2E184470" w14:textId="710914FC" w:rsidR="00AE3601" w:rsidRPr="003E0D2B" w:rsidRDefault="00571E8D" w:rsidP="00AE3601">
            <w:pPr>
              <w:tabs>
                <w:tab w:val="decimal" w:pos="1254"/>
              </w:tabs>
              <w:spacing w:line="240" w:lineRule="atLeast"/>
              <w:ind w:left="-10" w:right="-110"/>
              <w:rPr>
                <w:rFonts w:ascii="Angsana New" w:hAnsi="Angsana New"/>
                <w:sz w:val="30"/>
                <w:szCs w:val="30"/>
              </w:rPr>
            </w:pPr>
            <w:r w:rsidRPr="00571E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2,557</w:t>
            </w:r>
          </w:p>
        </w:tc>
      </w:tr>
      <w:tr w:rsidR="00AE3601" w:rsidRPr="00D041CF" w14:paraId="1BBC1766" w14:textId="77777777">
        <w:tc>
          <w:tcPr>
            <w:tcW w:w="3010" w:type="pct"/>
            <w:shd w:val="clear" w:color="auto" w:fill="auto"/>
          </w:tcPr>
          <w:p w14:paraId="2F0A8F0F" w14:textId="02FDA265" w:rsidR="00AE3601" w:rsidRPr="003E0D2B" w:rsidRDefault="00AE3601" w:rsidP="00AE3601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3E0D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E0D2B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FB2B18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3E0D2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571E8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 w:rsidR="00FB2B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247" w:type="pct"/>
            <w:shd w:val="clear" w:color="auto" w:fill="auto"/>
          </w:tcPr>
          <w:p w14:paraId="431EECAB" w14:textId="77777777" w:rsidR="00AE3601" w:rsidRPr="003E0D2B" w:rsidRDefault="00AE3601" w:rsidP="00AE3601">
            <w:pPr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6A3B22" w14:textId="68807C7E" w:rsidR="00AE3601" w:rsidRPr="003E0D2B" w:rsidRDefault="00B96B08" w:rsidP="00AE3601">
            <w:pPr>
              <w:tabs>
                <w:tab w:val="decimal" w:pos="115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256,872</w:t>
            </w:r>
          </w:p>
        </w:tc>
        <w:tc>
          <w:tcPr>
            <w:tcW w:w="148" w:type="pct"/>
            <w:shd w:val="clear" w:color="auto" w:fill="auto"/>
          </w:tcPr>
          <w:p w14:paraId="4A6B471D" w14:textId="77777777" w:rsidR="00AE3601" w:rsidRPr="003E0D2B" w:rsidRDefault="00AE3601" w:rsidP="00AE3601">
            <w:pPr>
              <w:pStyle w:val="1-Number"/>
              <w:tabs>
                <w:tab w:val="clear" w:pos="3735"/>
                <w:tab w:val="decimal" w:pos="1150"/>
              </w:tabs>
              <w:ind w:left="-43" w:right="-110"/>
              <w:jc w:val="left"/>
              <w:rPr>
                <w:b/>
                <w:bCs/>
              </w:rPr>
            </w:pPr>
          </w:p>
        </w:tc>
        <w:tc>
          <w:tcPr>
            <w:tcW w:w="8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94137B" w14:textId="7E8DE2A3" w:rsidR="00AE3601" w:rsidRPr="003E0D2B" w:rsidRDefault="00571E8D" w:rsidP="00AE3601">
            <w:pPr>
              <w:tabs>
                <w:tab w:val="decimal" w:pos="1254"/>
              </w:tabs>
              <w:spacing w:line="240" w:lineRule="atLeast"/>
              <w:ind w:left="-10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71E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252,451</w:t>
            </w:r>
          </w:p>
        </w:tc>
      </w:tr>
    </w:tbl>
    <w:p w14:paraId="6A149A4A" w14:textId="77777777" w:rsidR="008A0C12" w:rsidRPr="00633A7A" w:rsidRDefault="008A0C12" w:rsidP="008A0C12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  <w:sectPr w:rsidR="008A0C12" w:rsidRPr="00633A7A" w:rsidSect="00AB1060">
          <w:footerReference w:type="default" r:id="rId16"/>
          <w:pgSz w:w="11909" w:h="16834" w:code="9"/>
          <w:pgMar w:top="691" w:right="1152" w:bottom="720" w:left="1152" w:header="720" w:footer="720" w:gutter="0"/>
          <w:paperSrc w:first="15" w:other="15"/>
          <w:pgNumType w:start="28"/>
          <w:cols w:space="737"/>
          <w:docGrid w:linePitch="299"/>
        </w:sectPr>
      </w:pPr>
      <w:bookmarkStart w:id="2" w:name="_Hlk126672031"/>
    </w:p>
    <w:bookmarkEnd w:id="2"/>
    <w:p w14:paraId="550B4A60" w14:textId="39C8D9EC" w:rsidR="00934E7C" w:rsidRPr="00962D9E" w:rsidRDefault="00934E7C" w:rsidP="00934E7C">
      <w:pPr>
        <w:spacing w:line="240" w:lineRule="auto"/>
        <w:ind w:right="-43"/>
        <w:jc w:val="thaiDistribute"/>
        <w:rPr>
          <w:rFonts w:asciiTheme="majorBidi" w:hAnsiTheme="majorBidi"/>
          <w:sz w:val="30"/>
          <w:szCs w:val="30"/>
        </w:rPr>
      </w:pPr>
      <w:r w:rsidRPr="00962D9E">
        <w:rPr>
          <w:rFonts w:asciiTheme="majorBidi" w:hAnsiTheme="majorBidi"/>
          <w:sz w:val="30"/>
          <w:szCs w:val="30"/>
          <w:cs/>
        </w:rPr>
        <w:lastRenderedPageBreak/>
        <w:t>เงินลงทุนใน</w:t>
      </w:r>
      <w:r w:rsidRPr="00962D9E">
        <w:rPr>
          <w:rFonts w:asciiTheme="majorBidi" w:hAnsiTheme="majorBidi" w:hint="cs"/>
          <w:sz w:val="30"/>
          <w:szCs w:val="30"/>
          <w:cs/>
        </w:rPr>
        <w:t>การร่วมค้า</w:t>
      </w:r>
      <w:r w:rsidRPr="00962D9E">
        <w:rPr>
          <w:rFonts w:asciiTheme="majorBidi" w:hAnsiTheme="majorBidi"/>
          <w:sz w:val="30"/>
          <w:szCs w:val="30"/>
          <w:cs/>
        </w:rPr>
        <w:t xml:space="preserve"> ณ วันที่ </w:t>
      </w:r>
      <w:r w:rsidR="001F23E9" w:rsidRPr="00962D9E">
        <w:rPr>
          <w:rFonts w:asciiTheme="majorBidi" w:hAnsiTheme="majorBidi"/>
          <w:sz w:val="30"/>
          <w:szCs w:val="30"/>
        </w:rPr>
        <w:t>30</w:t>
      </w:r>
      <w:r w:rsidR="001F23E9" w:rsidRPr="00962D9E">
        <w:rPr>
          <w:rFonts w:asciiTheme="majorBidi" w:hAnsiTheme="majorBidi"/>
          <w:sz w:val="30"/>
          <w:szCs w:val="30"/>
          <w:cs/>
        </w:rPr>
        <w:t xml:space="preserve"> </w:t>
      </w:r>
      <w:r w:rsidR="00571E8D" w:rsidRPr="00962D9E">
        <w:rPr>
          <w:rFonts w:asciiTheme="majorBidi" w:hAnsiTheme="majorBidi" w:hint="cs"/>
          <w:sz w:val="30"/>
          <w:szCs w:val="30"/>
          <w:cs/>
        </w:rPr>
        <w:t>กันย</w:t>
      </w:r>
      <w:r w:rsidR="001F23E9" w:rsidRPr="00962D9E">
        <w:rPr>
          <w:rFonts w:asciiTheme="majorBidi" w:hAnsiTheme="majorBidi" w:hint="cs"/>
          <w:sz w:val="30"/>
          <w:szCs w:val="30"/>
          <w:cs/>
        </w:rPr>
        <w:t>ายน</w:t>
      </w:r>
      <w:r w:rsidR="001F23E9" w:rsidRPr="00962D9E">
        <w:rPr>
          <w:rFonts w:asciiTheme="majorBidi" w:hAnsiTheme="majorBidi"/>
          <w:sz w:val="30"/>
          <w:szCs w:val="30"/>
          <w:cs/>
        </w:rPr>
        <w:t xml:space="preserve"> </w:t>
      </w:r>
      <w:r w:rsidRPr="00962D9E">
        <w:rPr>
          <w:rFonts w:asciiTheme="majorBidi" w:hAnsiTheme="majorBidi"/>
          <w:sz w:val="30"/>
          <w:szCs w:val="30"/>
        </w:rPr>
        <w:t>256</w:t>
      </w:r>
      <w:r w:rsidR="00804478" w:rsidRPr="00962D9E">
        <w:rPr>
          <w:rFonts w:asciiTheme="majorBidi" w:hAnsiTheme="majorBidi"/>
          <w:sz w:val="30"/>
          <w:szCs w:val="30"/>
        </w:rPr>
        <w:t>7</w:t>
      </w:r>
      <w:r w:rsidRPr="00962D9E">
        <w:rPr>
          <w:rFonts w:asciiTheme="majorBidi" w:hAnsiTheme="majorBidi"/>
          <w:sz w:val="30"/>
          <w:szCs w:val="30"/>
          <w:cs/>
        </w:rPr>
        <w:t xml:space="preserve"> และ </w:t>
      </w:r>
      <w:r w:rsidRPr="00962D9E">
        <w:rPr>
          <w:rFonts w:asciiTheme="majorBidi" w:hAnsiTheme="majorBidi"/>
          <w:sz w:val="30"/>
          <w:szCs w:val="30"/>
        </w:rPr>
        <w:t>31</w:t>
      </w:r>
      <w:r w:rsidRPr="00962D9E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Pr="00962D9E">
        <w:rPr>
          <w:rFonts w:asciiTheme="majorBidi" w:hAnsiTheme="majorBidi"/>
          <w:sz w:val="30"/>
          <w:szCs w:val="30"/>
        </w:rPr>
        <w:t>256</w:t>
      </w:r>
      <w:r w:rsidR="00457C0E" w:rsidRPr="00962D9E">
        <w:rPr>
          <w:rFonts w:asciiTheme="majorBidi" w:hAnsiTheme="majorBidi"/>
          <w:sz w:val="30"/>
          <w:szCs w:val="30"/>
        </w:rPr>
        <w:t>6</w:t>
      </w:r>
      <w:r w:rsidRPr="00962D9E">
        <w:rPr>
          <w:rFonts w:asciiTheme="majorBidi" w:hAnsiTheme="majorBidi"/>
          <w:sz w:val="30"/>
          <w:szCs w:val="30"/>
          <w:cs/>
        </w:rPr>
        <w:t xml:space="preserve"> และเงินปันผลรับจากเงินลงทุนสำหรับแต่ละงวดสิ้นสุดวันที่ </w:t>
      </w:r>
      <w:r w:rsidR="001F23E9" w:rsidRPr="00962D9E">
        <w:rPr>
          <w:rFonts w:asciiTheme="majorBidi" w:hAnsiTheme="majorBidi"/>
          <w:sz w:val="30"/>
          <w:szCs w:val="30"/>
        </w:rPr>
        <w:t>30</w:t>
      </w:r>
      <w:r w:rsidR="001F23E9" w:rsidRPr="00962D9E">
        <w:rPr>
          <w:rFonts w:asciiTheme="majorBidi" w:hAnsiTheme="majorBidi"/>
          <w:sz w:val="30"/>
          <w:szCs w:val="30"/>
          <w:cs/>
        </w:rPr>
        <w:t xml:space="preserve"> </w:t>
      </w:r>
      <w:r w:rsidR="00571E8D" w:rsidRPr="00962D9E">
        <w:rPr>
          <w:rFonts w:asciiTheme="majorBidi" w:hAnsiTheme="majorBidi" w:hint="cs"/>
          <w:sz w:val="30"/>
          <w:szCs w:val="30"/>
          <w:cs/>
        </w:rPr>
        <w:t>กันย</w:t>
      </w:r>
      <w:r w:rsidR="001F23E9" w:rsidRPr="00962D9E">
        <w:rPr>
          <w:rFonts w:asciiTheme="majorBidi" w:hAnsiTheme="majorBidi" w:hint="cs"/>
          <w:sz w:val="30"/>
          <w:szCs w:val="30"/>
          <w:cs/>
        </w:rPr>
        <w:t>ายน</w:t>
      </w:r>
      <w:r w:rsidR="001F23E9" w:rsidRPr="00962D9E">
        <w:rPr>
          <w:rFonts w:asciiTheme="majorBidi" w:hAnsiTheme="majorBidi"/>
          <w:sz w:val="30"/>
          <w:szCs w:val="30"/>
          <w:cs/>
        </w:rPr>
        <w:t xml:space="preserve"> </w:t>
      </w:r>
      <w:r w:rsidR="00457C0E" w:rsidRPr="00962D9E">
        <w:rPr>
          <w:rFonts w:asciiTheme="majorBidi" w:hAnsiTheme="majorBidi"/>
          <w:sz w:val="30"/>
          <w:szCs w:val="30"/>
        </w:rPr>
        <w:t>256</w:t>
      </w:r>
      <w:r w:rsidR="00804478" w:rsidRPr="00962D9E">
        <w:rPr>
          <w:rFonts w:asciiTheme="majorBidi" w:hAnsiTheme="majorBidi"/>
          <w:sz w:val="30"/>
          <w:szCs w:val="30"/>
        </w:rPr>
        <w:t>7</w:t>
      </w:r>
      <w:r w:rsidR="00457C0E" w:rsidRPr="00962D9E">
        <w:rPr>
          <w:rFonts w:asciiTheme="majorBidi" w:hAnsiTheme="majorBidi"/>
          <w:sz w:val="30"/>
          <w:szCs w:val="30"/>
          <w:cs/>
        </w:rPr>
        <w:t xml:space="preserve"> </w:t>
      </w:r>
      <w:r w:rsidRPr="00962D9E">
        <w:rPr>
          <w:rFonts w:asciiTheme="majorBidi" w:hAnsiTheme="majorBidi"/>
          <w:sz w:val="30"/>
          <w:szCs w:val="30"/>
          <w:cs/>
        </w:rPr>
        <w:t xml:space="preserve">และ </w:t>
      </w:r>
      <w:r w:rsidRPr="00962D9E">
        <w:rPr>
          <w:rFonts w:asciiTheme="majorBidi" w:hAnsiTheme="majorBidi"/>
          <w:sz w:val="30"/>
          <w:szCs w:val="30"/>
        </w:rPr>
        <w:t>256</w:t>
      </w:r>
      <w:r w:rsidR="00457C0E" w:rsidRPr="00962D9E">
        <w:rPr>
          <w:rFonts w:asciiTheme="majorBidi" w:hAnsiTheme="majorBidi"/>
          <w:sz w:val="30"/>
          <w:szCs w:val="30"/>
        </w:rPr>
        <w:t>6</w:t>
      </w:r>
      <w:r w:rsidRPr="00962D9E">
        <w:rPr>
          <w:rFonts w:asciiTheme="majorBidi" w:hAnsiTheme="majorBidi"/>
          <w:sz w:val="30"/>
          <w:szCs w:val="30"/>
          <w:cs/>
        </w:rPr>
        <w:t xml:space="preserve"> มีดังนี้</w:t>
      </w:r>
    </w:p>
    <w:p w14:paraId="2D312948" w14:textId="77777777" w:rsidR="00934E7C" w:rsidRPr="00962D9E" w:rsidRDefault="00934E7C" w:rsidP="00934E7C">
      <w:pPr>
        <w:pStyle w:val="Bo-Blankline"/>
        <w:rPr>
          <w:rFonts w:asciiTheme="majorBidi" w:hAnsiTheme="majorBidi"/>
          <w:sz w:val="30"/>
          <w:szCs w:val="30"/>
          <w:lang w:eastAsia="en-US"/>
        </w:rPr>
      </w:pPr>
    </w:p>
    <w:tbl>
      <w:tblPr>
        <w:tblW w:w="148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114"/>
        <w:gridCol w:w="2316"/>
        <w:gridCol w:w="90"/>
        <w:gridCol w:w="900"/>
        <w:gridCol w:w="90"/>
        <w:gridCol w:w="900"/>
        <w:gridCol w:w="81"/>
        <w:gridCol w:w="909"/>
        <w:gridCol w:w="72"/>
        <w:gridCol w:w="918"/>
        <w:gridCol w:w="99"/>
        <w:gridCol w:w="981"/>
        <w:gridCol w:w="56"/>
        <w:gridCol w:w="934"/>
        <w:gridCol w:w="95"/>
        <w:gridCol w:w="1075"/>
        <w:gridCol w:w="90"/>
        <w:gridCol w:w="1080"/>
        <w:gridCol w:w="72"/>
        <w:gridCol w:w="918"/>
        <w:gridCol w:w="63"/>
        <w:gridCol w:w="927"/>
      </w:tblGrid>
      <w:tr w:rsidR="00934E7C" w:rsidRPr="004F2D3D" w14:paraId="12148DE6" w14:textId="77777777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520971EB" w14:textId="77777777" w:rsidR="00934E7C" w:rsidRPr="003E0D2B" w:rsidRDefault="00934E7C" w:rsidP="003E0D2B">
            <w:pPr>
              <w:spacing w:line="240" w:lineRule="atLeast"/>
              <w:ind w:left="45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4F641824" w14:textId="77777777" w:rsidR="00934E7C" w:rsidRPr="003E0D2B" w:rsidRDefault="00934E7C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4DFEF9C4" w14:textId="77777777" w:rsidR="00934E7C" w:rsidRPr="003E0D2B" w:rsidRDefault="00934E7C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9C0A221" w14:textId="77777777" w:rsidR="00934E7C" w:rsidRPr="003E0D2B" w:rsidRDefault="00934E7C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260" w:type="dxa"/>
            <w:gridSpan w:val="19"/>
            <w:shd w:val="clear" w:color="auto" w:fill="auto"/>
          </w:tcPr>
          <w:p w14:paraId="7E18A23A" w14:textId="77777777" w:rsidR="00934E7C" w:rsidRPr="003E0D2B" w:rsidRDefault="00934E7C" w:rsidP="003E0D2B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934E7C" w:rsidRPr="004F2D3D" w14:paraId="20F657FE" w14:textId="77777777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399469BA" w14:textId="77777777" w:rsidR="00934E7C" w:rsidRPr="003E0D2B" w:rsidRDefault="00934E7C" w:rsidP="003E0D2B">
            <w:pPr>
              <w:spacing w:line="240" w:lineRule="atLeast"/>
              <w:ind w:left="45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0DA8CEC1" w14:textId="77777777" w:rsidR="00934E7C" w:rsidRPr="003E0D2B" w:rsidRDefault="00934E7C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  <w:vAlign w:val="bottom"/>
          </w:tcPr>
          <w:p w14:paraId="20106ED9" w14:textId="24FDCCCE" w:rsidR="00934E7C" w:rsidRPr="003E0D2B" w:rsidRDefault="00934E7C" w:rsidP="003E0D2B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1793F2B" w14:textId="77777777" w:rsidR="00934E7C" w:rsidRPr="003E0D2B" w:rsidRDefault="00934E7C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13792147" w14:textId="0555AA1A" w:rsidR="00934E7C" w:rsidRPr="003E0D2B" w:rsidRDefault="00934E7C" w:rsidP="003E0D2B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28FE4D4D" w14:textId="77777777" w:rsidR="00934E7C" w:rsidRPr="003E0D2B" w:rsidRDefault="00934E7C" w:rsidP="003E0D2B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899" w:type="dxa"/>
            <w:gridSpan w:val="3"/>
            <w:shd w:val="clear" w:color="auto" w:fill="auto"/>
            <w:vAlign w:val="bottom"/>
          </w:tcPr>
          <w:p w14:paraId="3EE858C4" w14:textId="31C2481F" w:rsidR="00934E7C" w:rsidRPr="003E0D2B" w:rsidRDefault="00934E7C" w:rsidP="003E0D2B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72A23037" w14:textId="77777777" w:rsidR="00934E7C" w:rsidRPr="003E0D2B" w:rsidRDefault="00934E7C" w:rsidP="003E0D2B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971" w:type="dxa"/>
            <w:gridSpan w:val="3"/>
            <w:shd w:val="clear" w:color="auto" w:fill="auto"/>
            <w:vAlign w:val="bottom"/>
          </w:tcPr>
          <w:p w14:paraId="5320A617" w14:textId="1887EE01" w:rsidR="00934E7C" w:rsidRPr="003E0D2B" w:rsidRDefault="00934E7C" w:rsidP="003E0D2B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2690A0CA" w14:textId="77777777" w:rsidR="00934E7C" w:rsidRPr="003E0D2B" w:rsidRDefault="00934E7C" w:rsidP="003E0D2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245" w:type="dxa"/>
            <w:gridSpan w:val="3"/>
            <w:shd w:val="clear" w:color="auto" w:fill="auto"/>
            <w:vAlign w:val="bottom"/>
          </w:tcPr>
          <w:p w14:paraId="15753675" w14:textId="2D3655D7" w:rsidR="00934E7C" w:rsidRPr="003E0D2B" w:rsidRDefault="00934E7C" w:rsidP="003E0D2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4CB6EE82" w14:textId="77777777" w:rsidR="00934E7C" w:rsidRPr="003E0D2B" w:rsidRDefault="00934E7C" w:rsidP="003E0D2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908" w:type="dxa"/>
            <w:gridSpan w:val="3"/>
            <w:shd w:val="clear" w:color="auto" w:fill="auto"/>
          </w:tcPr>
          <w:p w14:paraId="20E8E06C" w14:textId="0C528EE4" w:rsidR="00934E7C" w:rsidRPr="003E0D2B" w:rsidRDefault="00934E7C" w:rsidP="003E0D2B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</w:rPr>
              <w:t>เงินปันผลรับสำหรับ</w:t>
            </w:r>
          </w:p>
        </w:tc>
      </w:tr>
      <w:tr w:rsidR="00334416" w:rsidRPr="004F2D3D" w14:paraId="54DF1057" w14:textId="77777777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6D254BCD" w14:textId="77777777" w:rsidR="00334416" w:rsidRPr="003E0D2B" w:rsidRDefault="00334416" w:rsidP="003E0D2B">
            <w:pPr>
              <w:spacing w:line="240" w:lineRule="atLeast"/>
              <w:ind w:left="45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4AD9FBB9" w14:textId="77777777" w:rsidR="00334416" w:rsidRPr="003E0D2B" w:rsidRDefault="00334416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  <w:vAlign w:val="bottom"/>
          </w:tcPr>
          <w:p w14:paraId="279AB29D" w14:textId="026E7CF1" w:rsidR="00334416" w:rsidRPr="003E0D2B" w:rsidRDefault="004F50AF" w:rsidP="003E0D2B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  <w:shd w:val="clear" w:color="auto" w:fill="auto"/>
          </w:tcPr>
          <w:p w14:paraId="74C2F2AB" w14:textId="77777777" w:rsidR="00334416" w:rsidRPr="003E0D2B" w:rsidRDefault="00334416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75E48ED1" w14:textId="4476E5C6" w:rsidR="00334416" w:rsidRPr="003E0D2B" w:rsidRDefault="00334416" w:rsidP="003E0D2B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</w:rPr>
              <w:t>สัดส่วนความเป็นเจ้าของ</w:t>
            </w:r>
          </w:p>
        </w:tc>
        <w:tc>
          <w:tcPr>
            <w:tcW w:w="81" w:type="dxa"/>
            <w:shd w:val="clear" w:color="auto" w:fill="auto"/>
          </w:tcPr>
          <w:p w14:paraId="5C47DC23" w14:textId="77777777" w:rsidR="00334416" w:rsidRPr="003E0D2B" w:rsidRDefault="00334416" w:rsidP="003E0D2B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99" w:type="dxa"/>
            <w:gridSpan w:val="3"/>
            <w:shd w:val="clear" w:color="auto" w:fill="auto"/>
          </w:tcPr>
          <w:p w14:paraId="4BD5206D" w14:textId="2059C7C8" w:rsidR="00334416" w:rsidRPr="003E0D2B" w:rsidRDefault="00334416" w:rsidP="003E0D2B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</w:rPr>
              <w:t>ทุนชำระแล้ว</w:t>
            </w:r>
          </w:p>
        </w:tc>
        <w:tc>
          <w:tcPr>
            <w:tcW w:w="99" w:type="dxa"/>
            <w:shd w:val="clear" w:color="auto" w:fill="auto"/>
          </w:tcPr>
          <w:p w14:paraId="4A49DD26" w14:textId="77777777" w:rsidR="00334416" w:rsidRPr="003E0D2B" w:rsidRDefault="00334416" w:rsidP="003E0D2B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71" w:type="dxa"/>
            <w:gridSpan w:val="3"/>
            <w:shd w:val="clear" w:color="auto" w:fill="auto"/>
          </w:tcPr>
          <w:p w14:paraId="0EB5D5B2" w14:textId="2F51F7E2" w:rsidR="00334416" w:rsidRPr="003E0D2B" w:rsidRDefault="00334416" w:rsidP="003E0D2B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95" w:type="dxa"/>
            <w:shd w:val="clear" w:color="auto" w:fill="auto"/>
          </w:tcPr>
          <w:p w14:paraId="70D3CDCD" w14:textId="77777777" w:rsidR="00334416" w:rsidRPr="003E0D2B" w:rsidRDefault="00334416" w:rsidP="003E0D2B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45" w:type="dxa"/>
            <w:gridSpan w:val="3"/>
            <w:shd w:val="clear" w:color="auto" w:fill="auto"/>
          </w:tcPr>
          <w:p w14:paraId="088B1DE6" w14:textId="769F63BA" w:rsidR="00334416" w:rsidRPr="003E0D2B" w:rsidRDefault="00334416" w:rsidP="003E0D2B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</w:rPr>
              <w:t>มูลค่าตามวิธีส่วนได้เสีย</w:t>
            </w:r>
          </w:p>
        </w:tc>
        <w:tc>
          <w:tcPr>
            <w:tcW w:w="72" w:type="dxa"/>
            <w:shd w:val="clear" w:color="auto" w:fill="auto"/>
          </w:tcPr>
          <w:p w14:paraId="5C06ADBC" w14:textId="77777777" w:rsidR="00334416" w:rsidRPr="003E0D2B" w:rsidRDefault="00334416" w:rsidP="003E0D2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908" w:type="dxa"/>
            <w:gridSpan w:val="3"/>
            <w:shd w:val="clear" w:color="auto" w:fill="auto"/>
          </w:tcPr>
          <w:p w14:paraId="0743F372" w14:textId="584AD04D" w:rsidR="00334416" w:rsidRPr="003E0D2B" w:rsidRDefault="00657F29" w:rsidP="003E0D2B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</w:rPr>
              <w:t>งวด</w:t>
            </w:r>
            <w:r w:rsidR="000207E7">
              <w:rPr>
                <w:rFonts w:ascii="Angsana New" w:hAnsi="Angsana New" w:hint="cs"/>
                <w:sz w:val="27"/>
                <w:szCs w:val="27"/>
                <w:cs/>
              </w:rPr>
              <w:t>เก้า</w:t>
            </w:r>
            <w:r w:rsidRPr="003E0D2B">
              <w:rPr>
                <w:rFonts w:ascii="Angsana New" w:hAnsi="Angsana New" w:hint="cs"/>
                <w:sz w:val="27"/>
                <w:szCs w:val="27"/>
                <w:cs/>
              </w:rPr>
              <w:t>เดือนสิ้นสุดวันที่</w:t>
            </w:r>
          </w:p>
        </w:tc>
      </w:tr>
      <w:tr w:rsidR="00457C0E" w:rsidRPr="004F2D3D" w14:paraId="005E98B4" w14:textId="77777777">
        <w:trPr>
          <w:trHeight w:val="234"/>
          <w:tblHeader/>
        </w:trPr>
        <w:tc>
          <w:tcPr>
            <w:tcW w:w="2070" w:type="dxa"/>
            <w:shd w:val="clear" w:color="auto" w:fill="auto"/>
            <w:vAlign w:val="bottom"/>
          </w:tcPr>
          <w:p w14:paraId="259A6D10" w14:textId="77777777" w:rsidR="00457C0E" w:rsidRPr="003E0D2B" w:rsidRDefault="00457C0E" w:rsidP="003E0D2B">
            <w:pPr>
              <w:spacing w:line="240" w:lineRule="atLeast"/>
              <w:ind w:left="45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3056C4B9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0BC5B2BE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A66EC14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97B98EE" w14:textId="52E13B25" w:rsidR="00457C0E" w:rsidRPr="001F23E9" w:rsidRDefault="001F23E9" w:rsidP="001F23E9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1F23E9">
              <w:rPr>
                <w:rFonts w:ascii="Angsana New" w:hAnsi="Angsana New"/>
                <w:sz w:val="27"/>
                <w:szCs w:val="27"/>
                <w:lang w:val="en-US"/>
              </w:rPr>
              <w:t>30</w:t>
            </w:r>
            <w:r w:rsidRPr="001F23E9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="00571E8D" w:rsidRPr="00571E8D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35A697E3" w14:textId="77777777" w:rsidR="00457C0E" w:rsidRPr="001F23E9" w:rsidRDefault="00457C0E" w:rsidP="003E0D2B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31DA67F" w14:textId="4C958FCA" w:rsidR="00457C0E" w:rsidRPr="001F23E9" w:rsidRDefault="00457C0E" w:rsidP="003E0D2B">
            <w:pPr>
              <w:spacing w:line="240" w:lineRule="atLeast"/>
              <w:ind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F23E9">
              <w:rPr>
                <w:rFonts w:ascii="Angsana New" w:hAnsi="Angsana New" w:hint="cs"/>
                <w:sz w:val="27"/>
                <w:szCs w:val="27"/>
                <w:lang w:val="en-US"/>
              </w:rPr>
              <w:t xml:space="preserve">31 </w:t>
            </w:r>
            <w:r w:rsidRPr="001F23E9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81" w:type="dxa"/>
            <w:shd w:val="clear" w:color="auto" w:fill="auto"/>
          </w:tcPr>
          <w:p w14:paraId="33893778" w14:textId="77777777" w:rsidR="00457C0E" w:rsidRPr="001F23E9" w:rsidRDefault="00457C0E" w:rsidP="003E0D2B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3221CE90" w14:textId="3F5F19E3" w:rsidR="00457C0E" w:rsidRPr="001F23E9" w:rsidRDefault="001F23E9" w:rsidP="001F23E9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F23E9">
              <w:rPr>
                <w:rFonts w:ascii="Angsana New" w:hAnsi="Angsana New"/>
                <w:sz w:val="27"/>
                <w:szCs w:val="27"/>
                <w:lang w:val="en-US"/>
              </w:rPr>
              <w:t>30</w:t>
            </w:r>
            <w:r w:rsidRPr="001F23E9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="00571E8D" w:rsidRPr="00571E8D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72" w:type="dxa"/>
            <w:shd w:val="clear" w:color="auto" w:fill="auto"/>
          </w:tcPr>
          <w:p w14:paraId="55FE273A" w14:textId="77777777" w:rsidR="00457C0E" w:rsidRPr="001F23E9" w:rsidRDefault="00457C0E" w:rsidP="003E0D2B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1233CFC3" w14:textId="4BB8DEFE" w:rsidR="00457C0E" w:rsidRPr="001F23E9" w:rsidRDefault="00457C0E" w:rsidP="003E0D2B">
            <w:pPr>
              <w:spacing w:line="240" w:lineRule="atLeast"/>
              <w:ind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F23E9">
              <w:rPr>
                <w:rFonts w:ascii="Angsana New" w:hAnsi="Angsana New" w:hint="cs"/>
                <w:sz w:val="27"/>
                <w:szCs w:val="27"/>
                <w:lang w:val="en-US"/>
              </w:rPr>
              <w:t xml:space="preserve">31 </w:t>
            </w:r>
            <w:r w:rsidRPr="001F23E9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99" w:type="dxa"/>
            <w:shd w:val="clear" w:color="auto" w:fill="auto"/>
          </w:tcPr>
          <w:p w14:paraId="68B630B2" w14:textId="77777777" w:rsidR="00457C0E" w:rsidRPr="001F23E9" w:rsidRDefault="00457C0E" w:rsidP="003E0D2B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30771A18" w14:textId="42323FD2" w:rsidR="00457C0E" w:rsidRPr="001F23E9" w:rsidRDefault="001F23E9" w:rsidP="001F23E9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F23E9">
              <w:rPr>
                <w:rFonts w:ascii="Angsana New" w:hAnsi="Angsana New"/>
                <w:sz w:val="27"/>
                <w:szCs w:val="27"/>
                <w:lang w:val="en-US"/>
              </w:rPr>
              <w:t>30</w:t>
            </w:r>
            <w:r w:rsidRPr="001F23E9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="00571E8D" w:rsidRPr="00571E8D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56" w:type="dxa"/>
            <w:shd w:val="clear" w:color="auto" w:fill="auto"/>
          </w:tcPr>
          <w:p w14:paraId="6430E71A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431ECF39" w14:textId="164D3039" w:rsidR="00457C0E" w:rsidRPr="003E0D2B" w:rsidRDefault="00457C0E" w:rsidP="003E0D2B">
            <w:pPr>
              <w:spacing w:line="240" w:lineRule="atLeast"/>
              <w:ind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lang w:val="en-US"/>
              </w:rPr>
              <w:t xml:space="preserve">31 </w:t>
            </w:r>
            <w:r w:rsidRPr="003E0D2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95" w:type="dxa"/>
            <w:shd w:val="clear" w:color="auto" w:fill="auto"/>
          </w:tcPr>
          <w:p w14:paraId="1000A470" w14:textId="77777777" w:rsidR="00457C0E" w:rsidRPr="003E0D2B" w:rsidRDefault="00457C0E" w:rsidP="003E0D2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03B1114B" w14:textId="3092AE13" w:rsidR="00457C0E" w:rsidRPr="001F23E9" w:rsidRDefault="001F23E9" w:rsidP="001F23E9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F23E9">
              <w:rPr>
                <w:rFonts w:ascii="Angsana New" w:hAnsi="Angsana New"/>
                <w:sz w:val="27"/>
                <w:szCs w:val="27"/>
                <w:lang w:val="en-US"/>
              </w:rPr>
              <w:t>30</w:t>
            </w:r>
            <w:r w:rsidRPr="001F23E9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="00571E8D" w:rsidRPr="00571E8D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3AF10AFE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C3F7436" w14:textId="4EB22B3E" w:rsidR="00457C0E" w:rsidRPr="003E0D2B" w:rsidRDefault="00457C0E" w:rsidP="003E0D2B">
            <w:pPr>
              <w:spacing w:line="240" w:lineRule="atLeast"/>
              <w:ind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lang w:val="en-US"/>
              </w:rPr>
              <w:t xml:space="preserve">31 </w:t>
            </w:r>
            <w:r w:rsidRPr="003E0D2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72" w:type="dxa"/>
            <w:shd w:val="clear" w:color="auto" w:fill="auto"/>
          </w:tcPr>
          <w:p w14:paraId="395A0F76" w14:textId="77777777" w:rsidR="00457C0E" w:rsidRPr="003E0D2B" w:rsidRDefault="00457C0E" w:rsidP="003E0D2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F100585" w14:textId="43DF86B3" w:rsidR="00457C0E" w:rsidRPr="001F23E9" w:rsidRDefault="001F23E9" w:rsidP="001F23E9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F23E9">
              <w:rPr>
                <w:rFonts w:ascii="Angsana New" w:hAnsi="Angsana New"/>
                <w:sz w:val="27"/>
                <w:szCs w:val="27"/>
                <w:lang w:val="en-US"/>
              </w:rPr>
              <w:t>30</w:t>
            </w:r>
            <w:r w:rsidRPr="001F23E9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="00571E8D" w:rsidRPr="00571E8D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63" w:type="dxa"/>
            <w:shd w:val="clear" w:color="auto" w:fill="auto"/>
          </w:tcPr>
          <w:p w14:paraId="34B0AF7C" w14:textId="77777777" w:rsidR="00457C0E" w:rsidRPr="001F23E9" w:rsidRDefault="00457C0E" w:rsidP="003E0D2B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7948FEA9" w14:textId="3B33D5C5" w:rsidR="00457C0E" w:rsidRPr="001F23E9" w:rsidRDefault="001F23E9" w:rsidP="001F23E9">
            <w:pPr>
              <w:spacing w:line="240" w:lineRule="atLeast"/>
              <w:ind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F23E9">
              <w:rPr>
                <w:rFonts w:ascii="Angsana New" w:hAnsi="Angsana New"/>
                <w:sz w:val="27"/>
                <w:szCs w:val="27"/>
                <w:lang w:val="en-US"/>
              </w:rPr>
              <w:t>30</w:t>
            </w:r>
            <w:r w:rsidRPr="001F23E9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="00571E8D" w:rsidRPr="00571E8D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</w:p>
        </w:tc>
      </w:tr>
      <w:tr w:rsidR="00457C0E" w:rsidRPr="004F2D3D" w14:paraId="64C854BE" w14:textId="77777777">
        <w:trPr>
          <w:trHeight w:val="234"/>
          <w:tblHeader/>
        </w:trPr>
        <w:tc>
          <w:tcPr>
            <w:tcW w:w="2070" w:type="dxa"/>
            <w:shd w:val="clear" w:color="auto" w:fill="auto"/>
            <w:vAlign w:val="bottom"/>
          </w:tcPr>
          <w:p w14:paraId="58D35FCB" w14:textId="77777777" w:rsidR="00457C0E" w:rsidRPr="003E0D2B" w:rsidRDefault="00457C0E" w:rsidP="003E0D2B">
            <w:pPr>
              <w:spacing w:line="240" w:lineRule="atLeast"/>
              <w:ind w:left="45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400ED147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137F652A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958C3F8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D62AE0C" w14:textId="4479C603" w:rsidR="00457C0E" w:rsidRPr="003E0D2B" w:rsidRDefault="00457C0E" w:rsidP="003E0D2B">
            <w:pPr>
              <w:spacing w:line="240" w:lineRule="atLeast"/>
              <w:ind w:left="-1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lang w:val="en-US"/>
              </w:rPr>
              <w:t>256</w:t>
            </w:r>
            <w:r w:rsidRPr="003E0D2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4DBC01F6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0A42118" w14:textId="772AC310" w:rsidR="00457C0E" w:rsidRPr="003E0D2B" w:rsidRDefault="00457C0E" w:rsidP="003E0D2B">
            <w:pPr>
              <w:spacing w:line="240" w:lineRule="atLeast"/>
              <w:ind w:left="-10"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2566</w:t>
            </w:r>
          </w:p>
        </w:tc>
        <w:tc>
          <w:tcPr>
            <w:tcW w:w="81" w:type="dxa"/>
            <w:shd w:val="clear" w:color="auto" w:fill="auto"/>
          </w:tcPr>
          <w:p w14:paraId="739670AE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D6DB0AE" w14:textId="1DFC52D6" w:rsidR="00457C0E" w:rsidRPr="003E0D2B" w:rsidRDefault="00457C0E" w:rsidP="003E0D2B">
            <w:pPr>
              <w:spacing w:line="240" w:lineRule="atLeast"/>
              <w:ind w:left="-1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lang w:val="en-US"/>
              </w:rPr>
              <w:t>256</w:t>
            </w:r>
            <w:r w:rsidRPr="003E0D2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7</w:t>
            </w:r>
          </w:p>
        </w:tc>
        <w:tc>
          <w:tcPr>
            <w:tcW w:w="72" w:type="dxa"/>
            <w:shd w:val="clear" w:color="auto" w:fill="auto"/>
          </w:tcPr>
          <w:p w14:paraId="241FEB97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779DB461" w14:textId="26368FBA" w:rsidR="00457C0E" w:rsidRPr="003E0D2B" w:rsidRDefault="00457C0E" w:rsidP="003E0D2B">
            <w:pPr>
              <w:spacing w:line="240" w:lineRule="atLeast"/>
              <w:ind w:left="-10"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2566</w:t>
            </w:r>
          </w:p>
        </w:tc>
        <w:tc>
          <w:tcPr>
            <w:tcW w:w="99" w:type="dxa"/>
            <w:shd w:val="clear" w:color="auto" w:fill="auto"/>
          </w:tcPr>
          <w:p w14:paraId="781DD3BD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2B50E615" w14:textId="670D1E20" w:rsidR="00457C0E" w:rsidRPr="003E0D2B" w:rsidRDefault="00457C0E" w:rsidP="003E0D2B">
            <w:pPr>
              <w:spacing w:line="240" w:lineRule="atLeast"/>
              <w:ind w:left="-1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lang w:val="en-US"/>
              </w:rPr>
              <w:t>256</w:t>
            </w:r>
            <w:r w:rsidRPr="003E0D2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7</w:t>
            </w:r>
          </w:p>
        </w:tc>
        <w:tc>
          <w:tcPr>
            <w:tcW w:w="56" w:type="dxa"/>
            <w:shd w:val="clear" w:color="auto" w:fill="auto"/>
          </w:tcPr>
          <w:p w14:paraId="5997872C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25299122" w14:textId="0C01C8AE" w:rsidR="00457C0E" w:rsidRPr="003E0D2B" w:rsidRDefault="00457C0E" w:rsidP="003E0D2B">
            <w:pPr>
              <w:spacing w:line="240" w:lineRule="atLeast"/>
              <w:ind w:left="-10"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2566</w:t>
            </w:r>
          </w:p>
        </w:tc>
        <w:tc>
          <w:tcPr>
            <w:tcW w:w="95" w:type="dxa"/>
            <w:shd w:val="clear" w:color="auto" w:fill="auto"/>
          </w:tcPr>
          <w:p w14:paraId="46B17947" w14:textId="77777777" w:rsidR="00457C0E" w:rsidRPr="003E0D2B" w:rsidRDefault="00457C0E" w:rsidP="003E0D2B">
            <w:pPr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21866DEA" w14:textId="2220EF7B" w:rsidR="00457C0E" w:rsidRPr="003E0D2B" w:rsidRDefault="00457C0E" w:rsidP="003E0D2B">
            <w:pPr>
              <w:spacing w:line="240" w:lineRule="atLeast"/>
              <w:ind w:left="-1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lang w:val="en-US"/>
              </w:rPr>
              <w:t>256</w:t>
            </w:r>
            <w:r w:rsidRPr="003E0D2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3D336AAC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9018F4" w14:textId="025DF054" w:rsidR="00457C0E" w:rsidRPr="003E0D2B" w:rsidRDefault="00457C0E" w:rsidP="003E0D2B">
            <w:pPr>
              <w:spacing w:line="240" w:lineRule="atLeast"/>
              <w:ind w:left="-10"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2566</w:t>
            </w:r>
          </w:p>
        </w:tc>
        <w:tc>
          <w:tcPr>
            <w:tcW w:w="72" w:type="dxa"/>
            <w:shd w:val="clear" w:color="auto" w:fill="auto"/>
          </w:tcPr>
          <w:p w14:paraId="4B1A4BFD" w14:textId="77777777" w:rsidR="00457C0E" w:rsidRPr="003E0D2B" w:rsidRDefault="00457C0E" w:rsidP="003E0D2B">
            <w:pPr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AE212C9" w14:textId="03AC092E" w:rsidR="00457C0E" w:rsidRPr="003E0D2B" w:rsidRDefault="00457C0E" w:rsidP="003E0D2B">
            <w:pPr>
              <w:spacing w:line="240" w:lineRule="atLeast"/>
              <w:ind w:left="-1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lang w:val="en-US"/>
              </w:rPr>
              <w:t>256</w:t>
            </w:r>
            <w:r w:rsidRPr="003E0D2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7</w:t>
            </w:r>
          </w:p>
        </w:tc>
        <w:tc>
          <w:tcPr>
            <w:tcW w:w="63" w:type="dxa"/>
            <w:shd w:val="clear" w:color="auto" w:fill="auto"/>
          </w:tcPr>
          <w:p w14:paraId="5DF775BF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796CFA39" w14:textId="4D4644D0" w:rsidR="00457C0E" w:rsidRPr="003E0D2B" w:rsidRDefault="00457C0E" w:rsidP="003E0D2B">
            <w:pPr>
              <w:spacing w:line="240" w:lineRule="atLeast"/>
              <w:ind w:left="-10"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lang w:val="en-US"/>
              </w:rPr>
              <w:t>256</w:t>
            </w:r>
            <w:r w:rsidRPr="003E0D2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6</w:t>
            </w:r>
          </w:p>
        </w:tc>
      </w:tr>
      <w:tr w:rsidR="00457C0E" w:rsidRPr="004F2D3D" w14:paraId="5BBA8B08" w14:textId="77777777">
        <w:trPr>
          <w:trHeight w:val="135"/>
          <w:tblHeader/>
        </w:trPr>
        <w:tc>
          <w:tcPr>
            <w:tcW w:w="2070" w:type="dxa"/>
            <w:shd w:val="clear" w:color="auto" w:fill="auto"/>
            <w:vAlign w:val="bottom"/>
          </w:tcPr>
          <w:p w14:paraId="4814D5E1" w14:textId="77777777" w:rsidR="00457C0E" w:rsidRPr="003E0D2B" w:rsidRDefault="00457C0E" w:rsidP="003E0D2B">
            <w:pPr>
              <w:spacing w:line="240" w:lineRule="atLeast"/>
              <w:ind w:left="45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625E042F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4BD3796F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AE6628E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435FA326" w14:textId="77777777" w:rsidR="00457C0E" w:rsidRPr="003E0D2B" w:rsidRDefault="00457C0E" w:rsidP="003E0D2B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E0D2B">
              <w:rPr>
                <w:rFonts w:ascii="Angsana New" w:hAnsi="Angsana New" w:hint="cs"/>
                <w:i/>
                <w:iCs/>
                <w:sz w:val="27"/>
                <w:szCs w:val="27"/>
                <w:lang w:val="en-US"/>
              </w:rPr>
              <w:t>(</w:t>
            </w:r>
            <w:r w:rsidRPr="003E0D2B">
              <w:rPr>
                <w:rFonts w:ascii="Angsana New" w:hAnsi="Angsana New" w:hint="cs"/>
                <w:i/>
                <w:iCs/>
                <w:sz w:val="27"/>
                <w:szCs w:val="27"/>
                <w:cs/>
                <w:lang w:val="en-US"/>
              </w:rPr>
              <w:t>ร้อยละ</w:t>
            </w:r>
            <w:r w:rsidRPr="003E0D2B">
              <w:rPr>
                <w:rFonts w:ascii="Angsana New" w:hAnsi="Angsana New" w:hint="cs"/>
                <w:i/>
                <w:iCs/>
                <w:sz w:val="27"/>
                <w:szCs w:val="27"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4702C02C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289" w:type="dxa"/>
            <w:gridSpan w:val="15"/>
            <w:shd w:val="clear" w:color="auto" w:fill="auto"/>
          </w:tcPr>
          <w:p w14:paraId="4F9329E1" w14:textId="77777777" w:rsidR="00457C0E" w:rsidRPr="003E0D2B" w:rsidRDefault="00457C0E" w:rsidP="003E0D2B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E0D2B">
              <w:rPr>
                <w:rFonts w:ascii="Angsana New" w:hAnsi="Angsana New" w:hint="cs"/>
                <w:i/>
                <w:iCs/>
                <w:sz w:val="27"/>
                <w:szCs w:val="27"/>
                <w:lang w:val="en-US"/>
              </w:rPr>
              <w:t>(</w:t>
            </w:r>
            <w:r w:rsidRPr="003E0D2B">
              <w:rPr>
                <w:rFonts w:ascii="Angsana New" w:hAnsi="Angsana New" w:hint="cs"/>
                <w:i/>
                <w:iCs/>
                <w:sz w:val="27"/>
                <w:szCs w:val="27"/>
                <w:cs/>
                <w:lang w:val="en-US"/>
              </w:rPr>
              <w:t>พันบาท</w:t>
            </w:r>
            <w:r w:rsidRPr="003E0D2B">
              <w:rPr>
                <w:rFonts w:ascii="Angsana New" w:hAnsi="Angsana New" w:hint="cs"/>
                <w:i/>
                <w:iCs/>
                <w:sz w:val="27"/>
                <w:szCs w:val="27"/>
                <w:lang w:val="en-US"/>
              </w:rPr>
              <w:t>)</w:t>
            </w:r>
          </w:p>
        </w:tc>
      </w:tr>
      <w:tr w:rsidR="00457C0E" w:rsidRPr="004F2D3D" w14:paraId="416CD3EE" w14:textId="77777777">
        <w:tc>
          <w:tcPr>
            <w:tcW w:w="2070" w:type="dxa"/>
            <w:shd w:val="clear" w:color="auto" w:fill="auto"/>
            <w:vAlign w:val="bottom"/>
          </w:tcPr>
          <w:p w14:paraId="1E749A22" w14:textId="77777777" w:rsidR="00457C0E" w:rsidRPr="003E0D2B" w:rsidRDefault="00457C0E" w:rsidP="003E0D2B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  <w:t>การร่วมค้า</w:t>
            </w:r>
          </w:p>
        </w:tc>
        <w:tc>
          <w:tcPr>
            <w:tcW w:w="114" w:type="dxa"/>
            <w:shd w:val="clear" w:color="auto" w:fill="auto"/>
          </w:tcPr>
          <w:p w14:paraId="7A49D73A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7DD2B3D8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74A5557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9B8A56D" w14:textId="77777777" w:rsidR="00457C0E" w:rsidRPr="003E0D2B" w:rsidRDefault="00457C0E" w:rsidP="003E0D2B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BAF10A0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61DB5A5" w14:textId="77777777" w:rsidR="00457C0E" w:rsidRPr="003E0D2B" w:rsidRDefault="00457C0E" w:rsidP="003E0D2B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1CCE6DE2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365A4301" w14:textId="77777777" w:rsidR="00457C0E" w:rsidRPr="003E0D2B" w:rsidRDefault="00457C0E" w:rsidP="003E0D2B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3FC95747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2A26176F" w14:textId="77777777" w:rsidR="00457C0E" w:rsidRPr="003E0D2B" w:rsidRDefault="00457C0E" w:rsidP="003E0D2B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125DD299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3464DFD2" w14:textId="77777777" w:rsidR="00457C0E" w:rsidRPr="003E0D2B" w:rsidRDefault="00457C0E" w:rsidP="003E0D2B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1CEB4386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088A230E" w14:textId="77777777" w:rsidR="00457C0E" w:rsidRPr="003E0D2B" w:rsidRDefault="00457C0E" w:rsidP="003E0D2B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366F8C7B" w14:textId="77777777" w:rsidR="00457C0E" w:rsidRPr="003E0D2B" w:rsidRDefault="00457C0E" w:rsidP="003E0D2B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706D0D98" w14:textId="77777777" w:rsidR="00457C0E" w:rsidRPr="003E0D2B" w:rsidRDefault="00457C0E" w:rsidP="003E0D2B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2AF61ED" w14:textId="77777777" w:rsidR="00457C0E" w:rsidRPr="003E0D2B" w:rsidRDefault="00457C0E" w:rsidP="003E0D2B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D4C958B" w14:textId="77777777" w:rsidR="00457C0E" w:rsidRPr="003E0D2B" w:rsidRDefault="00457C0E" w:rsidP="003E0D2B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3E11C42C" w14:textId="77777777" w:rsidR="00457C0E" w:rsidRPr="003E0D2B" w:rsidRDefault="00457C0E" w:rsidP="003E0D2B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A9F9B2F" w14:textId="77777777" w:rsidR="00457C0E" w:rsidRPr="003E0D2B" w:rsidRDefault="00457C0E" w:rsidP="003E0D2B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681133B0" w14:textId="77777777" w:rsidR="00457C0E" w:rsidRPr="003E0D2B" w:rsidRDefault="00457C0E" w:rsidP="003E0D2B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76F8CA11" w14:textId="77777777" w:rsidR="00457C0E" w:rsidRPr="003E0D2B" w:rsidRDefault="00457C0E" w:rsidP="003E0D2B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E03535" w:rsidRPr="004F2D3D" w14:paraId="54CA0DBE" w14:textId="77777777" w:rsidTr="00E1360A">
        <w:tc>
          <w:tcPr>
            <w:tcW w:w="2070" w:type="dxa"/>
            <w:shd w:val="clear" w:color="auto" w:fill="auto"/>
          </w:tcPr>
          <w:p w14:paraId="070B1EB7" w14:textId="77777777" w:rsidR="00E03535" w:rsidRPr="003E0D2B" w:rsidRDefault="00E03535" w:rsidP="00E03535">
            <w:pPr>
              <w:tabs>
                <w:tab w:val="left" w:pos="180"/>
              </w:tabs>
              <w:spacing w:line="240" w:lineRule="atLeast"/>
              <w:ind w:left="180" w:hanging="180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US"/>
              </w:rPr>
              <w:t>บริษัท อี แอนด์ ที พลังงานหมุนเวียน จำกัด</w:t>
            </w:r>
          </w:p>
        </w:tc>
        <w:tc>
          <w:tcPr>
            <w:tcW w:w="114" w:type="dxa"/>
            <w:shd w:val="clear" w:color="auto" w:fill="auto"/>
          </w:tcPr>
          <w:p w14:paraId="50A6105F" w14:textId="77777777" w:rsidR="00E03535" w:rsidRPr="003E0D2B" w:rsidRDefault="00E03535" w:rsidP="00E03535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0DCEE7B4" w14:textId="77777777" w:rsidR="00E03535" w:rsidRPr="003E0D2B" w:rsidRDefault="00E03535" w:rsidP="00E03535">
            <w:pPr>
              <w:spacing w:line="240" w:lineRule="atLeas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ประกอบกิจการผลิตไฟฟ้าจากพลังงานหมุนเวียน</w:t>
            </w:r>
          </w:p>
        </w:tc>
        <w:tc>
          <w:tcPr>
            <w:tcW w:w="90" w:type="dxa"/>
            <w:shd w:val="clear" w:color="auto" w:fill="auto"/>
          </w:tcPr>
          <w:p w14:paraId="559B9A0A" w14:textId="77777777" w:rsidR="00E03535" w:rsidRPr="003E0D2B" w:rsidRDefault="00E03535" w:rsidP="00E03535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D714D92" w14:textId="26DB5262" w:rsidR="00E03535" w:rsidRPr="003E0D2B" w:rsidRDefault="00E1360A" w:rsidP="00E03535">
            <w:pPr>
              <w:tabs>
                <w:tab w:val="decimal" w:pos="54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lang w:val="en-US"/>
              </w:rPr>
              <w:t>49.99</w:t>
            </w:r>
          </w:p>
        </w:tc>
        <w:tc>
          <w:tcPr>
            <w:tcW w:w="90" w:type="dxa"/>
            <w:shd w:val="clear" w:color="auto" w:fill="auto"/>
          </w:tcPr>
          <w:p w14:paraId="0EB9AF03" w14:textId="77777777" w:rsidR="00E03535" w:rsidRPr="003E0D2B" w:rsidRDefault="00E03535" w:rsidP="00E03535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47BB8D2" w14:textId="3F638FBE" w:rsidR="00E03535" w:rsidRPr="003E0D2B" w:rsidRDefault="00E03535" w:rsidP="00E03535">
            <w:pPr>
              <w:tabs>
                <w:tab w:val="decimal" w:pos="54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lang w:val="en-US"/>
              </w:rPr>
              <w:t>49.99</w:t>
            </w:r>
          </w:p>
        </w:tc>
        <w:tc>
          <w:tcPr>
            <w:tcW w:w="81" w:type="dxa"/>
            <w:shd w:val="clear" w:color="auto" w:fill="auto"/>
          </w:tcPr>
          <w:p w14:paraId="196E02A5" w14:textId="77777777" w:rsidR="00E03535" w:rsidRPr="003E0D2B" w:rsidRDefault="00E03535" w:rsidP="00E03535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2C6829D1" w14:textId="43AEAE39" w:rsidR="00E03535" w:rsidRPr="003E0D2B" w:rsidRDefault="00E1360A" w:rsidP="00E03535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250,000</w:t>
            </w:r>
          </w:p>
        </w:tc>
        <w:tc>
          <w:tcPr>
            <w:tcW w:w="72" w:type="dxa"/>
            <w:shd w:val="clear" w:color="auto" w:fill="auto"/>
          </w:tcPr>
          <w:p w14:paraId="33190168" w14:textId="77777777" w:rsidR="00E03535" w:rsidRPr="003E0D2B" w:rsidRDefault="00E03535" w:rsidP="00E03535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6157BB63" w14:textId="0DE79A85" w:rsidR="00E03535" w:rsidRPr="003E0D2B" w:rsidRDefault="00E03535" w:rsidP="00E03535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lang w:val="en-US"/>
              </w:rPr>
              <w:t>250,000</w:t>
            </w:r>
          </w:p>
        </w:tc>
        <w:tc>
          <w:tcPr>
            <w:tcW w:w="99" w:type="dxa"/>
            <w:shd w:val="clear" w:color="auto" w:fill="auto"/>
          </w:tcPr>
          <w:p w14:paraId="7DBC9F2D" w14:textId="77777777" w:rsidR="00E03535" w:rsidRPr="003E0D2B" w:rsidRDefault="00E03535" w:rsidP="00E03535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483375DC" w14:textId="504276DC" w:rsidR="00E03535" w:rsidRPr="003E0D2B" w:rsidRDefault="00E03535" w:rsidP="00E03535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lang w:val="en-US"/>
              </w:rPr>
              <w:t>250,000</w:t>
            </w:r>
          </w:p>
        </w:tc>
        <w:tc>
          <w:tcPr>
            <w:tcW w:w="56" w:type="dxa"/>
            <w:shd w:val="clear" w:color="auto" w:fill="auto"/>
          </w:tcPr>
          <w:p w14:paraId="793D6424" w14:textId="77777777" w:rsidR="00E03535" w:rsidRPr="003E0D2B" w:rsidRDefault="00E03535" w:rsidP="00E03535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4337B682" w14:textId="3C98D3B1" w:rsidR="00E03535" w:rsidRPr="003E0D2B" w:rsidRDefault="00E03535" w:rsidP="00E03535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lang w:val="en-US"/>
              </w:rPr>
              <w:t>250,000</w:t>
            </w:r>
          </w:p>
        </w:tc>
        <w:tc>
          <w:tcPr>
            <w:tcW w:w="95" w:type="dxa"/>
            <w:shd w:val="clear" w:color="auto" w:fill="auto"/>
          </w:tcPr>
          <w:p w14:paraId="4B6175C3" w14:textId="77777777" w:rsidR="00E03535" w:rsidRPr="003E0D2B" w:rsidRDefault="00E03535" w:rsidP="00E03535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74EFA030" w14:textId="6F36A0A1" w:rsidR="00E03535" w:rsidRPr="00A03DB2" w:rsidRDefault="00E03535" w:rsidP="00E03535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256,872</w:t>
            </w:r>
          </w:p>
        </w:tc>
        <w:tc>
          <w:tcPr>
            <w:tcW w:w="90" w:type="dxa"/>
            <w:shd w:val="clear" w:color="auto" w:fill="auto"/>
          </w:tcPr>
          <w:p w14:paraId="27E1564A" w14:textId="77777777" w:rsidR="00E03535" w:rsidRPr="003E0D2B" w:rsidRDefault="00E03535" w:rsidP="00E03535">
            <w:pPr>
              <w:spacing w:line="240" w:lineRule="atLeast"/>
              <w:ind w:left="-46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AB80A4F" w14:textId="3AFD60D7" w:rsidR="00E03535" w:rsidRPr="003E0D2B" w:rsidRDefault="00E03535" w:rsidP="00E03535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253,158</w:t>
            </w:r>
          </w:p>
        </w:tc>
        <w:tc>
          <w:tcPr>
            <w:tcW w:w="72" w:type="dxa"/>
            <w:shd w:val="clear" w:color="auto" w:fill="auto"/>
          </w:tcPr>
          <w:p w14:paraId="51703FBB" w14:textId="77777777" w:rsidR="00E03535" w:rsidRPr="003E0D2B" w:rsidRDefault="00E03535" w:rsidP="00E03535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</w:tcPr>
          <w:p w14:paraId="5A49CA44" w14:textId="6751419F" w:rsidR="00E03535" w:rsidRPr="003E0D2B" w:rsidRDefault="00AE0012" w:rsidP="00E03535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5BE16AAB" w14:textId="2313BFFF" w:rsidR="00E03535" w:rsidRPr="003E0D2B" w:rsidRDefault="00E03535" w:rsidP="00E03535">
            <w:pPr>
              <w:tabs>
                <w:tab w:val="decimal" w:pos="929"/>
              </w:tabs>
              <w:spacing w:line="240" w:lineRule="atLeast"/>
              <w:ind w:left="-46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14:paraId="71C60566" w14:textId="6D8B9E26" w:rsidR="00E03535" w:rsidRPr="003E0D2B" w:rsidRDefault="00E03535" w:rsidP="00E03535">
            <w:pPr>
              <w:spacing w:line="240" w:lineRule="atLeast"/>
              <w:ind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lang w:val="en-US"/>
              </w:rPr>
              <w:t>-</w:t>
            </w:r>
          </w:p>
        </w:tc>
      </w:tr>
      <w:tr w:rsidR="00E03535" w:rsidRPr="004F2D3D" w14:paraId="6293B7FD" w14:textId="77777777">
        <w:tc>
          <w:tcPr>
            <w:tcW w:w="2070" w:type="dxa"/>
            <w:shd w:val="clear" w:color="auto" w:fill="auto"/>
          </w:tcPr>
          <w:p w14:paraId="667E1D3E" w14:textId="77777777" w:rsidR="00E03535" w:rsidRPr="003E0D2B" w:rsidRDefault="00E03535" w:rsidP="00E03535">
            <w:pPr>
              <w:tabs>
                <w:tab w:val="left" w:pos="270"/>
              </w:tabs>
              <w:spacing w:line="240" w:lineRule="atLeast"/>
              <w:ind w:left="180" w:hanging="18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3E0D2B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14" w:type="dxa"/>
            <w:shd w:val="clear" w:color="auto" w:fill="auto"/>
          </w:tcPr>
          <w:p w14:paraId="0F34D0F5" w14:textId="77777777" w:rsidR="00E03535" w:rsidRPr="003E0D2B" w:rsidRDefault="00E03535" w:rsidP="00E03535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7840FD06" w14:textId="77777777" w:rsidR="00E03535" w:rsidRPr="003E0D2B" w:rsidRDefault="00E03535" w:rsidP="00E03535">
            <w:pPr>
              <w:spacing w:line="240" w:lineRule="atLeas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037CDF5" w14:textId="77777777" w:rsidR="00E03535" w:rsidRPr="003E0D2B" w:rsidRDefault="00E03535" w:rsidP="00E03535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7E516BB" w14:textId="77777777" w:rsidR="00E03535" w:rsidRPr="003E0D2B" w:rsidRDefault="00E03535" w:rsidP="00E03535">
            <w:pPr>
              <w:tabs>
                <w:tab w:val="decimal" w:pos="54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AA5DEF9" w14:textId="77777777" w:rsidR="00E03535" w:rsidRPr="003E0D2B" w:rsidRDefault="00E03535" w:rsidP="00E0353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867C488" w14:textId="77777777" w:rsidR="00E03535" w:rsidRPr="003E0D2B" w:rsidRDefault="00E03535" w:rsidP="00E03535">
            <w:pPr>
              <w:tabs>
                <w:tab w:val="decimal" w:pos="54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6FEB7995" w14:textId="77777777" w:rsidR="00E03535" w:rsidRPr="003E0D2B" w:rsidRDefault="00E03535" w:rsidP="00E03535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37A443B6" w14:textId="77777777" w:rsidR="00E03535" w:rsidRPr="003E0D2B" w:rsidRDefault="00E03535" w:rsidP="00E03535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33C67D40" w14:textId="77777777" w:rsidR="00E03535" w:rsidRPr="003E0D2B" w:rsidRDefault="00E03535" w:rsidP="00E03535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60BFDBD0" w14:textId="77777777" w:rsidR="00E03535" w:rsidRPr="003E0D2B" w:rsidRDefault="00E03535" w:rsidP="00E03535">
            <w:pPr>
              <w:tabs>
                <w:tab w:val="decimal" w:pos="74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3B60930E" w14:textId="77777777" w:rsidR="00E03535" w:rsidRPr="003E0D2B" w:rsidRDefault="00E03535" w:rsidP="00E03535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F6476C" w14:textId="20D6BA8E" w:rsidR="00E03535" w:rsidRPr="003E0D2B" w:rsidRDefault="00E03535" w:rsidP="00E03535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250,000</w:t>
            </w:r>
          </w:p>
        </w:tc>
        <w:tc>
          <w:tcPr>
            <w:tcW w:w="56" w:type="dxa"/>
            <w:shd w:val="clear" w:color="auto" w:fill="auto"/>
          </w:tcPr>
          <w:p w14:paraId="3D1EAAB7" w14:textId="77777777" w:rsidR="00E03535" w:rsidRPr="003E0D2B" w:rsidRDefault="00E03535" w:rsidP="00E03535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87F5F7" w14:textId="4DFE0EB5" w:rsidR="00E03535" w:rsidRPr="003E0D2B" w:rsidRDefault="00E03535" w:rsidP="00E03535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250,000</w:t>
            </w:r>
          </w:p>
        </w:tc>
        <w:tc>
          <w:tcPr>
            <w:tcW w:w="95" w:type="dxa"/>
            <w:shd w:val="clear" w:color="auto" w:fill="auto"/>
          </w:tcPr>
          <w:p w14:paraId="66F3DA26" w14:textId="77777777" w:rsidR="00E03535" w:rsidRPr="003E0D2B" w:rsidRDefault="00E03535" w:rsidP="00E03535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04C058" w14:textId="5A563691" w:rsidR="00E03535" w:rsidRPr="003E0D2B" w:rsidRDefault="00E03535" w:rsidP="00E03535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256,872</w:t>
            </w:r>
          </w:p>
        </w:tc>
        <w:tc>
          <w:tcPr>
            <w:tcW w:w="90" w:type="dxa"/>
            <w:shd w:val="clear" w:color="auto" w:fill="auto"/>
          </w:tcPr>
          <w:p w14:paraId="3553AFF5" w14:textId="77777777" w:rsidR="00E03535" w:rsidRPr="003E0D2B" w:rsidRDefault="00E03535" w:rsidP="00E03535">
            <w:pPr>
              <w:spacing w:line="240" w:lineRule="atLeast"/>
              <w:ind w:left="-46" w:right="-134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92287D" w14:textId="3BAD67FB" w:rsidR="00E03535" w:rsidRPr="003E0D2B" w:rsidRDefault="00E03535" w:rsidP="00E03535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53,158</w:t>
            </w:r>
          </w:p>
        </w:tc>
        <w:tc>
          <w:tcPr>
            <w:tcW w:w="72" w:type="dxa"/>
            <w:shd w:val="clear" w:color="auto" w:fill="auto"/>
          </w:tcPr>
          <w:p w14:paraId="10281F20" w14:textId="77777777" w:rsidR="00E03535" w:rsidRPr="003E0D2B" w:rsidRDefault="00E03535" w:rsidP="00E03535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3ECEB0" w14:textId="334F63EE" w:rsidR="00E03535" w:rsidRPr="003E0D2B" w:rsidRDefault="00AE0012" w:rsidP="00E03535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7A8C1B63" w14:textId="77777777" w:rsidR="00E03535" w:rsidRPr="003E0D2B" w:rsidRDefault="00E03535" w:rsidP="00E03535">
            <w:pPr>
              <w:tabs>
                <w:tab w:val="decimal" w:pos="929"/>
              </w:tabs>
              <w:spacing w:line="240" w:lineRule="atLeast"/>
              <w:ind w:left="-46" w:right="-134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03A311" w14:textId="203F16F6" w:rsidR="00E03535" w:rsidRPr="003E0D2B" w:rsidRDefault="00E03535" w:rsidP="00E03535">
            <w:pPr>
              <w:spacing w:line="240" w:lineRule="atLeast"/>
              <w:ind w:left="-10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-</w:t>
            </w:r>
          </w:p>
        </w:tc>
      </w:tr>
    </w:tbl>
    <w:p w14:paraId="419D9F91" w14:textId="77777777" w:rsidR="00934E7C" w:rsidRPr="00374526" w:rsidRDefault="00934E7C" w:rsidP="00934E7C">
      <w:pPr>
        <w:pStyle w:val="Bo-Blankline"/>
        <w:ind w:left="0"/>
      </w:pPr>
    </w:p>
    <w:p w14:paraId="56FF4801" w14:textId="5C2CDB93" w:rsidR="00934E7C" w:rsidRPr="00962D9E" w:rsidRDefault="00934E7C" w:rsidP="00934E7C">
      <w:pPr>
        <w:pStyle w:val="Bo-C1Content"/>
        <w:ind w:left="0"/>
        <w:rPr>
          <w:rFonts w:asciiTheme="majorBidi" w:hAnsiTheme="majorBidi"/>
          <w:cs/>
        </w:rPr>
      </w:pPr>
      <w:r w:rsidRPr="00962D9E">
        <w:rPr>
          <w:rFonts w:asciiTheme="majorBidi" w:hAnsiTheme="majorBidi"/>
          <w:cs/>
        </w:rPr>
        <w:t>กลุ่มบริษัทและบริษัทไม่มีเงินลงทุนใน</w:t>
      </w:r>
      <w:r w:rsidRPr="00962D9E">
        <w:rPr>
          <w:rFonts w:asciiTheme="majorBidi" w:hAnsiTheme="majorBidi" w:hint="cs"/>
          <w:cs/>
        </w:rPr>
        <w:t>การร่วมค้า</w:t>
      </w:r>
      <w:r w:rsidRPr="00962D9E">
        <w:rPr>
          <w:rFonts w:asciiTheme="majorBidi" w:hAnsiTheme="majorBidi"/>
          <w:cs/>
        </w:rPr>
        <w:t>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</w:t>
      </w:r>
      <w:r w:rsidR="00DA53E0">
        <w:rPr>
          <w:rFonts w:asciiTheme="majorBidi" w:hAnsiTheme="majorBidi" w:hint="cs"/>
          <w:cs/>
        </w:rPr>
        <w:t>ชน</w:t>
      </w:r>
    </w:p>
    <w:p w14:paraId="75AB02CD" w14:textId="77777777" w:rsidR="00962D9E" w:rsidRDefault="00962D9E" w:rsidP="00934E7C">
      <w:pPr>
        <w:pStyle w:val="Bo-C1Content"/>
        <w:ind w:left="0"/>
        <w:rPr>
          <w:rFonts w:asciiTheme="majorBidi" w:hAnsiTheme="majorBidi"/>
        </w:rPr>
      </w:pPr>
    </w:p>
    <w:p w14:paraId="5C791825" w14:textId="7C12BB5E" w:rsidR="00934E7C" w:rsidRPr="00962D9E" w:rsidRDefault="00934E7C" w:rsidP="00934E7C">
      <w:pPr>
        <w:pStyle w:val="Bo-C1Content"/>
        <w:ind w:left="0"/>
        <w:rPr>
          <w:rFonts w:asciiTheme="majorBidi" w:hAnsiTheme="majorBidi"/>
        </w:rPr>
      </w:pPr>
      <w:r w:rsidRPr="00962D9E">
        <w:rPr>
          <w:rFonts w:asciiTheme="majorBidi" w:hAnsiTheme="majorBidi" w:hint="cs"/>
          <w:cs/>
        </w:rPr>
        <w:t>การ</w:t>
      </w:r>
      <w:r w:rsidRPr="00962D9E">
        <w:rPr>
          <w:rFonts w:asciiTheme="majorBidi" w:hAnsiTheme="majorBidi"/>
          <w:cs/>
        </w:rPr>
        <w:t>ร่วม</w:t>
      </w:r>
      <w:r w:rsidRPr="00962D9E">
        <w:rPr>
          <w:rFonts w:asciiTheme="majorBidi" w:hAnsiTheme="majorBidi" w:hint="cs"/>
          <w:cs/>
        </w:rPr>
        <w:t>ค้า</w:t>
      </w:r>
      <w:r w:rsidRPr="00962D9E">
        <w:rPr>
          <w:rFonts w:asciiTheme="majorBidi" w:hAnsiTheme="majorBidi"/>
          <w:cs/>
        </w:rPr>
        <w:t>ของ</w:t>
      </w:r>
      <w:r w:rsidR="00657F29" w:rsidRPr="00962D9E">
        <w:rPr>
          <w:rFonts w:asciiTheme="majorBidi" w:hAnsiTheme="majorBidi"/>
          <w:cs/>
        </w:rPr>
        <w:t>กลุ่มบริษัทและบริษัท</w:t>
      </w:r>
      <w:r w:rsidRPr="00962D9E">
        <w:rPr>
          <w:rFonts w:asciiTheme="majorBidi" w:hAnsiTheme="majorBidi" w:hint="cs"/>
          <w:cs/>
        </w:rPr>
        <w:t>ดำเนินธุรกิจในประเทศไทย</w:t>
      </w:r>
    </w:p>
    <w:p w14:paraId="7B4F8506" w14:textId="77777777" w:rsidR="00934E7C" w:rsidRDefault="00934E7C">
      <w:pPr>
        <w:spacing w:line="240" w:lineRule="auto"/>
        <w:rPr>
          <w:cs/>
        </w:rPr>
        <w:sectPr w:rsidR="00934E7C" w:rsidSect="00934E7C">
          <w:headerReference w:type="default" r:id="rId17"/>
          <w:footerReference w:type="default" r:id="rId18"/>
          <w:pgSz w:w="16834" w:h="11909" w:orient="landscape" w:code="9"/>
          <w:pgMar w:top="1166" w:right="691" w:bottom="1152" w:left="1166" w:header="706" w:footer="706" w:gutter="0"/>
          <w:cols w:space="737"/>
          <w:docGrid w:linePitch="360"/>
        </w:sectPr>
      </w:pPr>
    </w:p>
    <w:p w14:paraId="716AF9F1" w14:textId="2A045450" w:rsidR="00BB6F61" w:rsidRPr="00AD113D" w:rsidRDefault="00F356C1" w:rsidP="00934E7C">
      <w:pPr>
        <w:pStyle w:val="Caption"/>
        <w:ind w:left="567" w:hanging="567"/>
      </w:pPr>
      <w:r w:rsidRPr="00AD113D">
        <w:rPr>
          <w:cs/>
        </w:rPr>
        <w:lastRenderedPageBreak/>
        <w:t>ที่ดิน อาคารและอุปกรณ์</w:t>
      </w:r>
    </w:p>
    <w:p w14:paraId="7DE8446B" w14:textId="77777777" w:rsidR="00EB712A" w:rsidRPr="00AD113D" w:rsidRDefault="00EB712A" w:rsidP="008B5FE8">
      <w:pPr>
        <w:pStyle w:val="Bo-Blankline"/>
        <w:rPr>
          <w:sz w:val="30"/>
          <w:szCs w:val="30"/>
          <w:cs/>
          <w:lang w:val="en-US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89"/>
        <w:gridCol w:w="861"/>
        <w:gridCol w:w="1530"/>
        <w:gridCol w:w="180"/>
        <w:gridCol w:w="1620"/>
      </w:tblGrid>
      <w:tr w:rsidR="00E31BBD" w:rsidRPr="00AD113D" w14:paraId="210F433D" w14:textId="77777777" w:rsidTr="007A7AC4">
        <w:trPr>
          <w:cantSplit/>
          <w:tblHeader/>
        </w:trPr>
        <w:tc>
          <w:tcPr>
            <w:tcW w:w="4989" w:type="dxa"/>
            <w:vAlign w:val="bottom"/>
          </w:tcPr>
          <w:p w14:paraId="6C7B4192" w14:textId="7381D27A" w:rsidR="00E31BBD" w:rsidRPr="00B5747C" w:rsidRDefault="00B5747C" w:rsidP="00B5747C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val="en-US"/>
              </w:rPr>
            </w:pPr>
            <w:r w:rsidRPr="00B574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71E8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B574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1F23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571E8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</w:t>
            </w:r>
            <w:r w:rsidR="001F23E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ายน</w:t>
            </w:r>
            <w:r w:rsidR="001F23E9" w:rsidRPr="00AD113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B574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6357A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861" w:type="dxa"/>
            <w:vAlign w:val="bottom"/>
          </w:tcPr>
          <w:p w14:paraId="4F8F618B" w14:textId="77777777" w:rsidR="00E31BBD" w:rsidRPr="00B5747C" w:rsidRDefault="00E31BBD" w:rsidP="00B5747C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4A9DF3BA" w14:textId="2AF42695" w:rsidR="00E31BBD" w:rsidRPr="00B5747C" w:rsidRDefault="00E31BBD" w:rsidP="00B5747C">
            <w:pPr>
              <w:spacing w:line="240" w:lineRule="atLeast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74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289C056E" w14:textId="77777777" w:rsidR="00E31BBD" w:rsidRPr="00B5747C" w:rsidRDefault="00E31BBD" w:rsidP="00B5747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C631AFE" w14:textId="4D791A8B" w:rsidR="00E31BBD" w:rsidRPr="00B5747C" w:rsidRDefault="00E31BBD" w:rsidP="00B5747C">
            <w:pPr>
              <w:pStyle w:val="acctmergecolhdg"/>
              <w:spacing w:line="240" w:lineRule="atLeast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  <w:r w:rsidRPr="00B5747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="00657F29" w:rsidRPr="00B5747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5747C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E31BBD" w:rsidRPr="00AD113D" w14:paraId="7D76DEDD" w14:textId="77777777" w:rsidTr="007A7AC4">
        <w:trPr>
          <w:cantSplit/>
        </w:trPr>
        <w:tc>
          <w:tcPr>
            <w:tcW w:w="4989" w:type="dxa"/>
          </w:tcPr>
          <w:p w14:paraId="61934124" w14:textId="77777777" w:rsidR="00E31BBD" w:rsidRPr="00B5747C" w:rsidRDefault="00E31BBD" w:rsidP="00B5747C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861" w:type="dxa"/>
          </w:tcPr>
          <w:p w14:paraId="6936F4F1" w14:textId="77777777" w:rsidR="00E31BBD" w:rsidRPr="00B5747C" w:rsidRDefault="00E31BBD" w:rsidP="00B5747C">
            <w:pPr>
              <w:pStyle w:val="acctfourfigures"/>
              <w:tabs>
                <w:tab w:val="clear" w:pos="765"/>
              </w:tabs>
              <w:spacing w:line="240" w:lineRule="atLeast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330" w:type="dxa"/>
            <w:gridSpan w:val="3"/>
          </w:tcPr>
          <w:p w14:paraId="7C5FACD8" w14:textId="77777777" w:rsidR="00E31BBD" w:rsidRPr="00B5747C" w:rsidRDefault="00E31BBD" w:rsidP="00B574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574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620C" w:rsidRPr="00AD113D" w14:paraId="313719EC" w14:textId="77777777" w:rsidTr="002430E0">
        <w:trPr>
          <w:cantSplit/>
        </w:trPr>
        <w:tc>
          <w:tcPr>
            <w:tcW w:w="4989" w:type="dxa"/>
          </w:tcPr>
          <w:p w14:paraId="24D0EB7E" w14:textId="033A62A3" w:rsidR="009A620C" w:rsidRPr="00B5747C" w:rsidRDefault="009A620C" w:rsidP="009A620C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747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861" w:type="dxa"/>
          </w:tcPr>
          <w:p w14:paraId="7DE6F7EB" w14:textId="77777777" w:rsidR="009A620C" w:rsidRPr="00B5747C" w:rsidRDefault="009A620C" w:rsidP="009A620C">
            <w:pPr>
              <w:pStyle w:val="acctfourfigures"/>
              <w:tabs>
                <w:tab w:val="clear" w:pos="765"/>
              </w:tabs>
              <w:spacing w:line="240" w:lineRule="atLeast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20C1E696" w14:textId="130B4224" w:rsidR="009A620C" w:rsidRPr="00B5747C" w:rsidRDefault="002430E0" w:rsidP="00132D0A">
            <w:pPr>
              <w:tabs>
                <w:tab w:val="decimal" w:pos="1276"/>
              </w:tabs>
              <w:spacing w:line="240" w:lineRule="atLeast"/>
              <w:ind w:right="-1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</w:t>
            </w:r>
            <w:r w:rsidR="0080760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807607"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  <w:tc>
          <w:tcPr>
            <w:tcW w:w="180" w:type="dxa"/>
            <w:shd w:val="clear" w:color="auto" w:fill="auto"/>
          </w:tcPr>
          <w:p w14:paraId="49B7D7D7" w14:textId="77777777" w:rsidR="009A620C" w:rsidRPr="00B5747C" w:rsidRDefault="009A620C" w:rsidP="009A620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2CE03AA8" w14:textId="19555152" w:rsidR="009A620C" w:rsidRPr="00B5747C" w:rsidRDefault="002430E0" w:rsidP="00132D0A">
            <w:pPr>
              <w:tabs>
                <w:tab w:val="decimal" w:pos="1273"/>
              </w:tabs>
              <w:spacing w:line="240" w:lineRule="atLeast"/>
              <w:ind w:right="-1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5,748,838</w:t>
            </w:r>
          </w:p>
        </w:tc>
      </w:tr>
    </w:tbl>
    <w:p w14:paraId="3A35EBB6" w14:textId="77777777" w:rsidR="00E60F93" w:rsidRPr="00E60F93" w:rsidRDefault="00E60F93" w:rsidP="00E60F93">
      <w:pPr>
        <w:pStyle w:val="Bo-Blankline"/>
        <w:rPr>
          <w:sz w:val="30"/>
          <w:szCs w:val="30"/>
          <w:lang w:val="en-US"/>
        </w:rPr>
      </w:pPr>
    </w:p>
    <w:p w14:paraId="307EA841" w14:textId="00C5AACB" w:rsidR="00FC6716" w:rsidRPr="00AD113D" w:rsidRDefault="00FC6716" w:rsidP="00FC6716">
      <w:pPr>
        <w:pStyle w:val="Caption"/>
        <w:ind w:left="900" w:hanging="900"/>
      </w:pPr>
      <w:r w:rsidRPr="00AD113D">
        <w:rPr>
          <w:rFonts w:hint="cs"/>
          <w:cs/>
        </w:rPr>
        <w:t>หุ้นกู้</w:t>
      </w:r>
    </w:p>
    <w:p w14:paraId="3A708517" w14:textId="15A3BA97" w:rsidR="00E31BBD" w:rsidRPr="00AD113D" w:rsidRDefault="00E31BBD" w:rsidP="00C85015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539DF23" w14:textId="1C8ABB02" w:rsidR="00E31BBD" w:rsidRPr="00B611F2" w:rsidRDefault="00E31BBD" w:rsidP="00E60F93">
      <w:pPr>
        <w:ind w:left="540" w:right="-3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D113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F23E9">
        <w:rPr>
          <w:rFonts w:asciiTheme="majorBidi" w:hAnsiTheme="majorBidi" w:cstheme="majorBidi"/>
          <w:sz w:val="30"/>
          <w:szCs w:val="30"/>
        </w:rPr>
        <w:t>30</w:t>
      </w:r>
      <w:r w:rsidR="001F23E9" w:rsidRPr="00AD113D">
        <w:rPr>
          <w:rFonts w:asciiTheme="majorBidi" w:hAnsiTheme="majorBidi" w:cstheme="majorBidi"/>
          <w:sz w:val="30"/>
          <w:szCs w:val="30"/>
        </w:rPr>
        <w:t xml:space="preserve"> </w:t>
      </w:r>
      <w:r w:rsidR="00571E8D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1F23E9" w:rsidRPr="00AD113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D113D">
        <w:rPr>
          <w:rFonts w:asciiTheme="majorBidi" w:hAnsiTheme="majorBidi" w:cstheme="majorBidi"/>
          <w:sz w:val="30"/>
          <w:szCs w:val="30"/>
        </w:rPr>
        <w:t>256</w:t>
      </w:r>
      <w:r w:rsidR="005C10A0">
        <w:rPr>
          <w:rFonts w:asciiTheme="majorBidi" w:hAnsiTheme="majorBidi" w:cstheme="majorBidi"/>
          <w:sz w:val="30"/>
          <w:szCs w:val="30"/>
        </w:rPr>
        <w:t>7</w:t>
      </w:r>
      <w:r w:rsidRPr="00AD113D">
        <w:rPr>
          <w:rFonts w:asciiTheme="majorBidi" w:hAnsiTheme="majorBidi" w:cstheme="majorBidi"/>
          <w:sz w:val="30"/>
          <w:szCs w:val="30"/>
        </w:rPr>
        <w:t xml:space="preserve"> </w:t>
      </w:r>
      <w:r w:rsidR="009D24CB" w:rsidRPr="00AD113D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AD113D">
        <w:rPr>
          <w:rFonts w:asciiTheme="majorBidi" w:hAnsiTheme="majorBidi" w:cstheme="majorBidi"/>
          <w:sz w:val="30"/>
          <w:szCs w:val="30"/>
          <w:cs/>
        </w:rPr>
        <w:t xml:space="preserve">บริษัทมีหุ้นกู้ไม่มีประกัน ชนิดระบุชื่อผู้ถือ ไม่ด้อยสิทธิ และมีผู้แทนผู้ถือหุ้นกู้ ชำระดอกเบี้ยทุก </w:t>
      </w:r>
      <w:r w:rsidRPr="00AD113D">
        <w:rPr>
          <w:rFonts w:asciiTheme="majorBidi" w:hAnsiTheme="majorBidi" w:cstheme="majorBidi"/>
          <w:sz w:val="30"/>
          <w:szCs w:val="30"/>
        </w:rPr>
        <w:t xml:space="preserve">3 </w:t>
      </w:r>
      <w:r w:rsidRPr="00AD113D">
        <w:rPr>
          <w:rFonts w:asciiTheme="majorBidi" w:hAnsiTheme="majorBidi" w:cstheme="majorBidi"/>
          <w:sz w:val="30"/>
          <w:szCs w:val="30"/>
          <w:cs/>
        </w:rPr>
        <w:t>เดือน มูลค่ารวม</w:t>
      </w:r>
      <w:r w:rsidR="00010F8C">
        <w:rPr>
          <w:rFonts w:asciiTheme="majorBidi" w:hAnsiTheme="majorBidi" w:cstheme="majorBidi"/>
          <w:sz w:val="30"/>
          <w:szCs w:val="30"/>
        </w:rPr>
        <w:t xml:space="preserve"> </w:t>
      </w:r>
      <w:bookmarkStart w:id="3" w:name="_Hlk144475992"/>
      <w:r w:rsidR="00501D02">
        <w:rPr>
          <w:rFonts w:asciiTheme="majorBidi" w:hAnsiTheme="majorBidi" w:cstheme="majorBidi"/>
          <w:sz w:val="30"/>
          <w:szCs w:val="30"/>
          <w:lang w:val="en-US"/>
        </w:rPr>
        <w:t>25,937</w:t>
      </w:r>
      <w:r w:rsidRPr="00AD113D">
        <w:rPr>
          <w:rFonts w:asciiTheme="majorBidi" w:hAnsiTheme="majorBidi" w:cstheme="majorBidi"/>
          <w:sz w:val="30"/>
          <w:szCs w:val="30"/>
        </w:rPr>
        <w:t xml:space="preserve"> </w:t>
      </w:r>
      <w:bookmarkEnd w:id="3"/>
      <w:r w:rsidRPr="00AD113D">
        <w:rPr>
          <w:rFonts w:asciiTheme="majorBidi" w:hAnsiTheme="majorBidi" w:cstheme="majorBidi"/>
          <w:sz w:val="30"/>
          <w:szCs w:val="30"/>
          <w:cs/>
        </w:rPr>
        <w:t>ล้าน</w:t>
      </w:r>
      <w:r w:rsidRPr="008C2282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="009D24CB" w:rsidRPr="008C2282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010F8C" w:rsidRPr="008C2282">
        <w:rPr>
          <w:rFonts w:asciiTheme="majorBidi" w:hAnsiTheme="majorBidi" w:cstheme="majorBidi"/>
          <w:sz w:val="30"/>
          <w:szCs w:val="30"/>
        </w:rPr>
        <w:t xml:space="preserve"> </w:t>
      </w:r>
      <w:r w:rsidR="00501D02">
        <w:rPr>
          <w:rFonts w:asciiTheme="majorBidi" w:hAnsiTheme="majorBidi" w:cstheme="majorBidi"/>
          <w:sz w:val="30"/>
          <w:szCs w:val="30"/>
        </w:rPr>
        <w:t>26,219</w:t>
      </w:r>
      <w:r w:rsidR="001F23E9">
        <w:rPr>
          <w:rFonts w:asciiTheme="majorBidi" w:hAnsiTheme="majorBidi" w:cstheme="majorBidi"/>
          <w:sz w:val="30"/>
          <w:szCs w:val="30"/>
        </w:rPr>
        <w:t xml:space="preserve"> </w:t>
      </w:r>
      <w:r w:rsidR="009D24CB" w:rsidRPr="00010F8C">
        <w:rPr>
          <w:rFonts w:asciiTheme="majorBidi" w:hAnsiTheme="majorBidi" w:cstheme="majorBidi" w:hint="cs"/>
          <w:sz w:val="30"/>
          <w:szCs w:val="30"/>
          <w:cs/>
          <w:lang w:val="en-US"/>
        </w:rPr>
        <w:t>ล้าน</w:t>
      </w:r>
      <w:r w:rsidR="009D24CB" w:rsidRPr="00AD113D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บาท ตามลำดับ </w:t>
      </w:r>
      <w:r w:rsidRPr="00AD113D">
        <w:rPr>
          <w:rFonts w:asciiTheme="majorBidi" w:hAnsiTheme="majorBidi" w:cstheme="majorBidi"/>
          <w:sz w:val="30"/>
          <w:szCs w:val="30"/>
          <w:cs/>
        </w:rPr>
        <w:t>(</w:t>
      </w:r>
      <w:r w:rsidRPr="00B611F2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B611F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B611F2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FC7589" w:rsidRPr="00B611F2">
        <w:rPr>
          <w:rFonts w:asciiTheme="majorBidi" w:hAnsiTheme="majorBidi" w:cstheme="majorBidi"/>
          <w:i/>
          <w:iCs/>
          <w:sz w:val="30"/>
          <w:szCs w:val="30"/>
          <w:lang w:val="en-US"/>
        </w:rPr>
        <w:t>6</w:t>
      </w:r>
      <w:r w:rsidRPr="00B611F2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ED537F" w:rsidRPr="00B611F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C7589" w:rsidRPr="00B611F2">
        <w:rPr>
          <w:rFonts w:asciiTheme="majorBidi" w:hAnsiTheme="majorBidi" w:cstheme="majorBidi"/>
          <w:i/>
          <w:iCs/>
          <w:sz w:val="30"/>
          <w:szCs w:val="30"/>
        </w:rPr>
        <w:t>21,937</w:t>
      </w:r>
      <w:r w:rsidR="00CD4149" w:rsidRPr="00B611F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611F2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C30F7D" w:rsidRPr="00B611F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D24CB" w:rsidRPr="00B611F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และ </w:t>
      </w:r>
      <w:r w:rsidR="00FC7589" w:rsidRPr="00B611F2">
        <w:rPr>
          <w:rFonts w:asciiTheme="majorBidi" w:hAnsiTheme="majorBidi" w:cstheme="majorBidi"/>
          <w:i/>
          <w:iCs/>
          <w:sz w:val="30"/>
          <w:szCs w:val="30"/>
        </w:rPr>
        <w:t>22,219</w:t>
      </w:r>
      <w:r w:rsidR="00CD4149" w:rsidRPr="00B611F2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9D24CB" w:rsidRPr="00B611F2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ล้านบาท</w:t>
      </w:r>
      <w:r w:rsidR="0024468A" w:rsidRPr="00B611F2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 </w:t>
      </w:r>
      <w:r w:rsidR="009D24CB" w:rsidRPr="00B611F2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ตามลำดับ</w:t>
      </w:r>
      <w:r w:rsidRPr="000505EF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B611F2">
        <w:rPr>
          <w:rFonts w:asciiTheme="majorBidi" w:hAnsiTheme="majorBidi" w:cstheme="majorBidi"/>
          <w:sz w:val="30"/>
          <w:szCs w:val="30"/>
          <w:cs/>
        </w:rPr>
        <w:t xml:space="preserve"> ดังนี้</w:t>
      </w:r>
    </w:p>
    <w:p w14:paraId="00DB5408" w14:textId="753FA602" w:rsidR="00E31BBD" w:rsidRDefault="00E31BBD" w:rsidP="00E31BB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38"/>
        <w:gridCol w:w="1169"/>
        <w:gridCol w:w="270"/>
        <w:gridCol w:w="1173"/>
        <w:gridCol w:w="270"/>
        <w:gridCol w:w="1080"/>
        <w:gridCol w:w="236"/>
        <w:gridCol w:w="1114"/>
        <w:gridCol w:w="990"/>
        <w:gridCol w:w="1530"/>
      </w:tblGrid>
      <w:tr w:rsidR="00FB1C46" w:rsidRPr="00744476" w14:paraId="01EE582E" w14:textId="6C9795FC" w:rsidTr="00FB1C46">
        <w:tc>
          <w:tcPr>
            <w:tcW w:w="1438" w:type="dxa"/>
          </w:tcPr>
          <w:p w14:paraId="77189D53" w14:textId="77777777" w:rsidR="00FB1C46" w:rsidRPr="00744476" w:rsidRDefault="00FB1C46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6302" w:type="dxa"/>
            <w:gridSpan w:val="8"/>
          </w:tcPr>
          <w:p w14:paraId="47D643A8" w14:textId="73D96548" w:rsidR="00FB1C46" w:rsidRPr="00532769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532769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0E61CD86" w14:textId="77777777" w:rsidR="00FB1C46" w:rsidRPr="00532769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</w:tr>
      <w:tr w:rsidR="00FB1C46" w:rsidRPr="00744476" w14:paraId="01BC6821" w14:textId="59165396" w:rsidTr="00FB1C46">
        <w:tc>
          <w:tcPr>
            <w:tcW w:w="1438" w:type="dxa"/>
          </w:tcPr>
          <w:p w14:paraId="2FB98F83" w14:textId="77777777" w:rsidR="00FB1C46" w:rsidRPr="00744476" w:rsidRDefault="00FB1C46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962" w:type="dxa"/>
            <w:gridSpan w:val="5"/>
          </w:tcPr>
          <w:p w14:paraId="3AC63316" w14:textId="6FFA902C" w:rsidR="00FB1C46" w:rsidRPr="00E31BBD" w:rsidRDefault="001F23E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="00571E8D" w:rsidRPr="00571E8D">
              <w:rPr>
                <w:rFonts w:asciiTheme="majorBidi" w:hAnsiTheme="majorBidi" w:cstheme="majorBidi"/>
                <w:sz w:val="27"/>
                <w:szCs w:val="27"/>
                <w:cs/>
              </w:rPr>
              <w:t>กันยายน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FB1C46" w:rsidRPr="00FF2FC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="00FB1C46" w:rsidRPr="00D67C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="00FB1C46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="00FB1C4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</w:p>
        </w:tc>
        <w:tc>
          <w:tcPr>
            <w:tcW w:w="236" w:type="dxa"/>
          </w:tcPr>
          <w:p w14:paraId="60A29FF1" w14:textId="77777777" w:rsidR="00FB1C46" w:rsidRPr="00744476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59DECF4B" w14:textId="77777777" w:rsidR="00FB1C46" w:rsidRPr="00744476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08AA20E3" w14:textId="77777777" w:rsidR="00FB1C46" w:rsidRPr="00744476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</w:tcPr>
          <w:p w14:paraId="48918D64" w14:textId="77777777" w:rsidR="00FB1C46" w:rsidRPr="00744476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FB1C46" w:rsidRPr="00744476" w14:paraId="5ABD3BF0" w14:textId="12E9FE63" w:rsidTr="00FB1C46">
        <w:tc>
          <w:tcPr>
            <w:tcW w:w="1438" w:type="dxa"/>
            <w:vAlign w:val="bottom"/>
          </w:tcPr>
          <w:p w14:paraId="1395FE1C" w14:textId="11EF5110" w:rsidR="00FB1C46" w:rsidRPr="0097750F" w:rsidRDefault="00FB1C46" w:rsidP="00FB1C46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7750F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หุ้นกู้ครั้งที่</w:t>
            </w:r>
          </w:p>
        </w:tc>
        <w:tc>
          <w:tcPr>
            <w:tcW w:w="1169" w:type="dxa"/>
          </w:tcPr>
          <w:p w14:paraId="00C4F57E" w14:textId="77777777" w:rsidR="00FB1C46" w:rsidRPr="0097750F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7750F">
              <w:rPr>
                <w:rFonts w:asciiTheme="majorBidi" w:hAnsiTheme="majorBidi" w:cstheme="majorBidi" w:hint="cs"/>
                <w:sz w:val="27"/>
                <w:szCs w:val="27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</w:tcPr>
          <w:p w14:paraId="1F0AA3BD" w14:textId="77777777" w:rsidR="00FB1C46" w:rsidRPr="0097750F" w:rsidRDefault="00FB1C4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3" w:type="dxa"/>
            <w:vAlign w:val="bottom"/>
          </w:tcPr>
          <w:p w14:paraId="60E5CB9B" w14:textId="77777777" w:rsidR="00FB1C46" w:rsidRPr="0097750F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7750F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ระยะยาว</w:t>
            </w:r>
          </w:p>
        </w:tc>
        <w:tc>
          <w:tcPr>
            <w:tcW w:w="270" w:type="dxa"/>
            <w:vAlign w:val="bottom"/>
          </w:tcPr>
          <w:p w14:paraId="6AC0F563" w14:textId="77777777" w:rsidR="00FB1C46" w:rsidRPr="0097750F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44743802" w14:textId="77777777" w:rsidR="00FB1C46" w:rsidRPr="0097750F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7750F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3995725A" w14:textId="77777777" w:rsidR="00FB1C46" w:rsidRPr="0097750F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  <w:vAlign w:val="bottom"/>
          </w:tcPr>
          <w:p w14:paraId="44E5EB62" w14:textId="77777777" w:rsidR="00FB1C46" w:rsidRPr="0097750F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6F138409" w14:textId="77777777" w:rsidR="00FB1C46" w:rsidRPr="0097750F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cs/>
              </w:rPr>
              <w:t>อายุหุ้นกู้</w:t>
            </w:r>
          </w:p>
        </w:tc>
        <w:tc>
          <w:tcPr>
            <w:tcW w:w="1530" w:type="dxa"/>
            <w:vAlign w:val="bottom"/>
          </w:tcPr>
          <w:p w14:paraId="35D0D343" w14:textId="57AD2B2C" w:rsidR="00FB1C46" w:rsidRPr="0097750F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cs/>
              </w:rPr>
              <w:t>วันครบ</w:t>
            </w:r>
            <w:r w:rsidRPr="0097750F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กำหนด</w:t>
            </w:r>
            <w:r w:rsidRPr="0097750F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97750F">
              <w:rPr>
                <w:rFonts w:asciiTheme="majorBidi" w:hAnsiTheme="majorBidi" w:cstheme="majorBidi"/>
                <w:sz w:val="27"/>
                <w:szCs w:val="27"/>
                <w:cs/>
              </w:rPr>
              <w:t>ไถ่ถอน</w:t>
            </w:r>
          </w:p>
        </w:tc>
      </w:tr>
      <w:tr w:rsidR="00FB1C46" w:rsidRPr="00744476" w14:paraId="2135AE0D" w14:textId="27458D21" w:rsidTr="00FB1C46">
        <w:tc>
          <w:tcPr>
            <w:tcW w:w="1438" w:type="dxa"/>
          </w:tcPr>
          <w:p w14:paraId="28B14AF8" w14:textId="77777777" w:rsidR="00FB1C46" w:rsidRPr="0097750F" w:rsidRDefault="00FB1C46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962" w:type="dxa"/>
            <w:gridSpan w:val="5"/>
          </w:tcPr>
          <w:p w14:paraId="16F3B158" w14:textId="77777777" w:rsidR="00FB1C46" w:rsidRPr="0097750F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  <w:lang w:val="en-US"/>
              </w:rPr>
              <w:t>(พันบาท)</w:t>
            </w:r>
          </w:p>
        </w:tc>
        <w:tc>
          <w:tcPr>
            <w:tcW w:w="236" w:type="dxa"/>
          </w:tcPr>
          <w:p w14:paraId="1DE73970" w14:textId="77777777" w:rsidR="00FB1C46" w:rsidRPr="0097750F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4A934791" w14:textId="77777777" w:rsidR="00FB1C46" w:rsidRPr="0097750F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7750F">
              <w:rPr>
                <w:rFonts w:asciiTheme="majorBidi" w:hAnsiTheme="majorBidi" w:cstheme="majorBidi" w:hint="cs"/>
                <w:sz w:val="27"/>
                <w:szCs w:val="27"/>
                <w:cs/>
              </w:rPr>
              <w:t>(</w:t>
            </w:r>
            <w:r w:rsidRPr="0097750F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ร้อยละต่อปี)</w:t>
            </w:r>
          </w:p>
        </w:tc>
        <w:tc>
          <w:tcPr>
            <w:tcW w:w="990" w:type="dxa"/>
          </w:tcPr>
          <w:p w14:paraId="5B45D628" w14:textId="77777777" w:rsidR="00FB1C46" w:rsidRPr="0097750F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</w:tcPr>
          <w:p w14:paraId="3243F205" w14:textId="77777777" w:rsidR="00FB1C46" w:rsidRPr="0097750F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F260B5" w:rsidRPr="00744476" w14:paraId="0182535D" w14:textId="56415789" w:rsidTr="00FB1C46">
        <w:tc>
          <w:tcPr>
            <w:tcW w:w="1438" w:type="dxa"/>
          </w:tcPr>
          <w:p w14:paraId="583A4B93" w14:textId="1FCFBF6B" w:rsidR="00F260B5" w:rsidRPr="0097750F" w:rsidRDefault="00F260B5" w:rsidP="00F260B5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2/2564</w:t>
            </w:r>
          </w:p>
        </w:tc>
        <w:tc>
          <w:tcPr>
            <w:tcW w:w="1169" w:type="dxa"/>
            <w:shd w:val="clear" w:color="auto" w:fill="auto"/>
          </w:tcPr>
          <w:p w14:paraId="3E09304C" w14:textId="63A023B6" w:rsidR="00F260B5" w:rsidRPr="0097750F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8EABA7" w14:textId="77777777" w:rsidR="00F260B5" w:rsidRPr="0097750F" w:rsidRDefault="00F260B5" w:rsidP="00F260B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595BE98D" w14:textId="1186E50C" w:rsidR="00F260B5" w:rsidRPr="0097750F" w:rsidRDefault="00F260B5" w:rsidP="00F260B5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4,523,600</w:t>
            </w:r>
          </w:p>
        </w:tc>
        <w:tc>
          <w:tcPr>
            <w:tcW w:w="270" w:type="dxa"/>
            <w:shd w:val="clear" w:color="auto" w:fill="auto"/>
          </w:tcPr>
          <w:p w14:paraId="361BB5CB" w14:textId="77777777" w:rsidR="00F260B5" w:rsidRPr="0097750F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019FD71" w14:textId="7F0DAE5C" w:rsidR="00F260B5" w:rsidRPr="0097750F" w:rsidRDefault="00F260B5" w:rsidP="00F260B5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4,523,600</w:t>
            </w:r>
          </w:p>
        </w:tc>
        <w:tc>
          <w:tcPr>
            <w:tcW w:w="236" w:type="dxa"/>
          </w:tcPr>
          <w:p w14:paraId="601CC9F1" w14:textId="77777777" w:rsidR="00F260B5" w:rsidRPr="0097750F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B7BFFFC" w14:textId="4AE6F7AE" w:rsidR="00F260B5" w:rsidRPr="0097750F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3.55</w:t>
            </w:r>
          </w:p>
        </w:tc>
        <w:tc>
          <w:tcPr>
            <w:tcW w:w="990" w:type="dxa"/>
          </w:tcPr>
          <w:p w14:paraId="13536625" w14:textId="19B8BC95" w:rsidR="00F260B5" w:rsidRPr="0097750F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Pr="0097750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ปี </w:t>
            </w: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97750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เดือน</w:t>
            </w:r>
          </w:p>
        </w:tc>
        <w:tc>
          <w:tcPr>
            <w:tcW w:w="1530" w:type="dxa"/>
          </w:tcPr>
          <w:p w14:paraId="23C7FAAA" w14:textId="5F2768F5" w:rsidR="00F260B5" w:rsidRPr="0097750F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12 </w:t>
            </w:r>
            <w:r w:rsidRPr="0097750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กุมภาพันธ์ </w:t>
            </w: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2569</w:t>
            </w:r>
          </w:p>
        </w:tc>
      </w:tr>
      <w:tr w:rsidR="00F260B5" w:rsidRPr="00744476" w14:paraId="1E1B74C1" w14:textId="49E801B5" w:rsidTr="00FB1C46">
        <w:tc>
          <w:tcPr>
            <w:tcW w:w="1438" w:type="dxa"/>
          </w:tcPr>
          <w:p w14:paraId="6C937F77" w14:textId="18667366" w:rsidR="00F260B5" w:rsidRPr="0097750F" w:rsidRDefault="00F260B5" w:rsidP="00F260B5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1/2565</w:t>
            </w:r>
          </w:p>
        </w:tc>
        <w:tc>
          <w:tcPr>
            <w:tcW w:w="1169" w:type="dxa"/>
            <w:shd w:val="clear" w:color="auto" w:fill="auto"/>
          </w:tcPr>
          <w:p w14:paraId="66A15C66" w14:textId="05F26E20" w:rsidR="00F260B5" w:rsidRPr="0097750F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62AFDC" w14:textId="77777777" w:rsidR="00F260B5" w:rsidRPr="0097750F" w:rsidRDefault="00F260B5" w:rsidP="00F260B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00017FF7" w14:textId="4077836A" w:rsidR="00F260B5" w:rsidRPr="0097750F" w:rsidRDefault="00F260B5" w:rsidP="00F260B5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4,693,000</w:t>
            </w:r>
          </w:p>
        </w:tc>
        <w:tc>
          <w:tcPr>
            <w:tcW w:w="270" w:type="dxa"/>
            <w:shd w:val="clear" w:color="auto" w:fill="auto"/>
          </w:tcPr>
          <w:p w14:paraId="5496CF91" w14:textId="77777777" w:rsidR="00F260B5" w:rsidRPr="0097750F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8A5C74B" w14:textId="43F93F6A" w:rsidR="00F260B5" w:rsidRPr="0097750F" w:rsidRDefault="00F260B5" w:rsidP="00F260B5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4,693,000</w:t>
            </w:r>
          </w:p>
        </w:tc>
        <w:tc>
          <w:tcPr>
            <w:tcW w:w="236" w:type="dxa"/>
          </w:tcPr>
          <w:p w14:paraId="4ADB52E0" w14:textId="77777777" w:rsidR="00F260B5" w:rsidRPr="0097750F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5B0731EA" w14:textId="4C02B167" w:rsidR="00F260B5" w:rsidRPr="0097750F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4.10</w:t>
            </w:r>
          </w:p>
        </w:tc>
        <w:tc>
          <w:tcPr>
            <w:tcW w:w="990" w:type="dxa"/>
          </w:tcPr>
          <w:p w14:paraId="73B5BCDE" w14:textId="1E5CABD7" w:rsidR="00F260B5" w:rsidRPr="0097750F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97750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1530" w:type="dxa"/>
          </w:tcPr>
          <w:p w14:paraId="64964E33" w14:textId="64390E67" w:rsidR="00F260B5" w:rsidRPr="0097750F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11 </w:t>
            </w:r>
            <w:r w:rsidRPr="0097750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สิงหาคม </w:t>
            </w: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2570</w:t>
            </w:r>
          </w:p>
        </w:tc>
      </w:tr>
      <w:tr w:rsidR="00F260B5" w:rsidRPr="00744476" w14:paraId="7703C56B" w14:textId="7542E55F" w:rsidTr="00FB1C46">
        <w:tc>
          <w:tcPr>
            <w:tcW w:w="1438" w:type="dxa"/>
          </w:tcPr>
          <w:p w14:paraId="6E80E521" w14:textId="32E01787" w:rsidR="00F260B5" w:rsidRPr="0097750F" w:rsidRDefault="00F260B5" w:rsidP="00F260B5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1/2566</w:t>
            </w:r>
            <w:r w:rsidRPr="0097750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ชุดที่ </w:t>
            </w: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</w:p>
        </w:tc>
        <w:tc>
          <w:tcPr>
            <w:tcW w:w="1169" w:type="dxa"/>
            <w:shd w:val="clear" w:color="auto" w:fill="auto"/>
          </w:tcPr>
          <w:p w14:paraId="3C8B9EA1" w14:textId="7BEA6134" w:rsidR="00F260B5" w:rsidRPr="0097750F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514F65" w14:textId="77777777" w:rsidR="00F260B5" w:rsidRPr="0097750F" w:rsidRDefault="00F260B5" w:rsidP="00F260B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715FA56A" w14:textId="699FF549" w:rsidR="00F260B5" w:rsidRPr="0097750F" w:rsidRDefault="00F260B5" w:rsidP="00F260B5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2,860,000</w:t>
            </w:r>
          </w:p>
        </w:tc>
        <w:tc>
          <w:tcPr>
            <w:tcW w:w="270" w:type="dxa"/>
            <w:shd w:val="clear" w:color="auto" w:fill="auto"/>
          </w:tcPr>
          <w:p w14:paraId="7D59B789" w14:textId="77777777" w:rsidR="00F260B5" w:rsidRPr="0097750F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5E2EF7D" w14:textId="3891D2DA" w:rsidR="00F260B5" w:rsidRPr="0097750F" w:rsidRDefault="00F260B5" w:rsidP="00F260B5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2,860,000</w:t>
            </w:r>
          </w:p>
        </w:tc>
        <w:tc>
          <w:tcPr>
            <w:tcW w:w="236" w:type="dxa"/>
          </w:tcPr>
          <w:p w14:paraId="1E0A7DD5" w14:textId="77777777" w:rsidR="00F260B5" w:rsidRPr="0097750F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138A0BC1" w14:textId="4D52CD29" w:rsidR="00F260B5" w:rsidRPr="0097750F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4.15</w:t>
            </w:r>
          </w:p>
        </w:tc>
        <w:tc>
          <w:tcPr>
            <w:tcW w:w="990" w:type="dxa"/>
          </w:tcPr>
          <w:p w14:paraId="1EB3E924" w14:textId="7C95812C" w:rsidR="00F260B5" w:rsidRPr="0097750F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 w:rsidRPr="0097750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6 </w:t>
            </w:r>
            <w:r w:rsidRPr="0097750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  <w:tc>
          <w:tcPr>
            <w:tcW w:w="1530" w:type="dxa"/>
          </w:tcPr>
          <w:p w14:paraId="22666E77" w14:textId="0E8968AD" w:rsidR="00F260B5" w:rsidRPr="0097750F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18 </w:t>
            </w:r>
            <w:r w:rsidRPr="0097750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กรกฎาคม </w:t>
            </w: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2569</w:t>
            </w:r>
          </w:p>
        </w:tc>
      </w:tr>
      <w:tr w:rsidR="00F260B5" w:rsidRPr="00744476" w14:paraId="27515D5A" w14:textId="4EA895EF" w:rsidTr="0097750F">
        <w:tc>
          <w:tcPr>
            <w:tcW w:w="1438" w:type="dxa"/>
          </w:tcPr>
          <w:p w14:paraId="0A23591F" w14:textId="6C03B82B" w:rsidR="00F260B5" w:rsidRPr="0097750F" w:rsidRDefault="00F260B5" w:rsidP="00F260B5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1/2566</w:t>
            </w:r>
            <w:r w:rsidRPr="0097750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ชุดที่ </w:t>
            </w: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</w:p>
        </w:tc>
        <w:tc>
          <w:tcPr>
            <w:tcW w:w="1169" w:type="dxa"/>
            <w:shd w:val="clear" w:color="auto" w:fill="auto"/>
          </w:tcPr>
          <w:p w14:paraId="01BAF4C3" w14:textId="488179B5" w:rsidR="00F260B5" w:rsidRPr="0097750F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4C96E8" w14:textId="77777777" w:rsidR="00F260B5" w:rsidRPr="0097750F" w:rsidRDefault="00F260B5" w:rsidP="00F260B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214639B9" w14:textId="2A26EBD2" w:rsidR="00F260B5" w:rsidRPr="0097750F" w:rsidRDefault="00F260B5" w:rsidP="00F260B5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2,860,000</w:t>
            </w:r>
          </w:p>
        </w:tc>
        <w:tc>
          <w:tcPr>
            <w:tcW w:w="270" w:type="dxa"/>
            <w:shd w:val="clear" w:color="auto" w:fill="auto"/>
          </w:tcPr>
          <w:p w14:paraId="1E2126EE" w14:textId="77777777" w:rsidR="00F260B5" w:rsidRPr="0097750F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DF3F31" w14:textId="3231B3AD" w:rsidR="00F260B5" w:rsidRPr="0097750F" w:rsidRDefault="00F260B5" w:rsidP="00F260B5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2,860,000</w:t>
            </w:r>
          </w:p>
        </w:tc>
        <w:tc>
          <w:tcPr>
            <w:tcW w:w="236" w:type="dxa"/>
          </w:tcPr>
          <w:p w14:paraId="278826A0" w14:textId="77777777" w:rsidR="00F260B5" w:rsidRPr="0097750F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2D3E8A4A" w14:textId="37C6CC44" w:rsidR="00F260B5" w:rsidRPr="0097750F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4.60</w:t>
            </w:r>
          </w:p>
        </w:tc>
        <w:tc>
          <w:tcPr>
            <w:tcW w:w="990" w:type="dxa"/>
          </w:tcPr>
          <w:p w14:paraId="24F35D5C" w14:textId="60970D11" w:rsidR="00F260B5" w:rsidRPr="0097750F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97750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1530" w:type="dxa"/>
          </w:tcPr>
          <w:p w14:paraId="348CCF56" w14:textId="1DDD2024" w:rsidR="00F260B5" w:rsidRPr="0097750F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18 </w:t>
            </w:r>
            <w:r w:rsidRPr="0097750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มกราคม </w:t>
            </w: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2571</w:t>
            </w:r>
          </w:p>
        </w:tc>
      </w:tr>
      <w:tr w:rsidR="00F260B5" w:rsidRPr="00744476" w14:paraId="542CD35E" w14:textId="77777777" w:rsidTr="003E78EF">
        <w:tc>
          <w:tcPr>
            <w:tcW w:w="1438" w:type="dxa"/>
          </w:tcPr>
          <w:p w14:paraId="205677B2" w14:textId="65BD2A5A" w:rsidR="00F260B5" w:rsidRPr="0097750F" w:rsidRDefault="00F260B5" w:rsidP="00F260B5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2/2566</w:t>
            </w:r>
          </w:p>
        </w:tc>
        <w:tc>
          <w:tcPr>
            <w:tcW w:w="1169" w:type="dxa"/>
            <w:shd w:val="clear" w:color="auto" w:fill="auto"/>
          </w:tcPr>
          <w:p w14:paraId="303AB4B1" w14:textId="4726CC2F" w:rsidR="00F260B5" w:rsidRPr="0097750F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32B9A6" w14:textId="77777777" w:rsidR="00F260B5" w:rsidRPr="0097750F" w:rsidRDefault="00F260B5" w:rsidP="00F260B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5008FCDB" w14:textId="36740F60" w:rsidR="00F260B5" w:rsidRPr="0097750F" w:rsidRDefault="00F260B5" w:rsidP="00F260B5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  <w:shd w:val="clear" w:color="auto" w:fill="auto"/>
          </w:tcPr>
          <w:p w14:paraId="03D93873" w14:textId="77777777" w:rsidR="00F260B5" w:rsidRPr="0097750F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F5753EB" w14:textId="1D7EA9B9" w:rsidR="00F260B5" w:rsidRPr="0097750F" w:rsidRDefault="00F260B5" w:rsidP="00F260B5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6" w:type="dxa"/>
          </w:tcPr>
          <w:p w14:paraId="143B246F" w14:textId="77777777" w:rsidR="00F260B5" w:rsidRPr="0097750F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3BF1636E" w14:textId="1F41DB80" w:rsidR="00F260B5" w:rsidRPr="0097750F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4.10</w:t>
            </w:r>
          </w:p>
        </w:tc>
        <w:tc>
          <w:tcPr>
            <w:tcW w:w="990" w:type="dxa"/>
          </w:tcPr>
          <w:p w14:paraId="36805A23" w14:textId="3C8E874E" w:rsidR="00F260B5" w:rsidRPr="0097750F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Pr="0097750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ปี </w:t>
            </w: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  <w:r w:rsidRPr="0097750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เดือน</w:t>
            </w:r>
          </w:p>
        </w:tc>
        <w:tc>
          <w:tcPr>
            <w:tcW w:w="1530" w:type="dxa"/>
          </w:tcPr>
          <w:p w14:paraId="750ECF1F" w14:textId="42E991F4" w:rsidR="00F260B5" w:rsidRPr="0097750F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18 </w:t>
            </w:r>
            <w:r w:rsidRPr="0097750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สิงหาคม </w:t>
            </w: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2571</w:t>
            </w:r>
          </w:p>
        </w:tc>
      </w:tr>
      <w:tr w:rsidR="00F260B5" w:rsidRPr="00744476" w14:paraId="26591AC8" w14:textId="77777777" w:rsidTr="003E78EF">
        <w:tc>
          <w:tcPr>
            <w:tcW w:w="1438" w:type="dxa"/>
          </w:tcPr>
          <w:p w14:paraId="7BEA8D7F" w14:textId="3C1FEC09" w:rsidR="00F260B5" w:rsidRPr="0097750F" w:rsidRDefault="00F260B5" w:rsidP="00F260B5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1/2567</w:t>
            </w:r>
          </w:p>
        </w:tc>
        <w:tc>
          <w:tcPr>
            <w:tcW w:w="1169" w:type="dxa"/>
            <w:shd w:val="clear" w:color="auto" w:fill="auto"/>
          </w:tcPr>
          <w:p w14:paraId="70434AC7" w14:textId="15911695" w:rsidR="00F260B5" w:rsidRPr="00852E12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52E1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98A80E" w14:textId="77777777" w:rsidR="00F260B5" w:rsidRPr="00852E12" w:rsidRDefault="00F260B5" w:rsidP="00F260B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5B74135A" w14:textId="7A1C1CE7" w:rsidR="00F260B5" w:rsidRPr="00852E12" w:rsidRDefault="00F260B5" w:rsidP="00F260B5">
            <w:pPr>
              <w:tabs>
                <w:tab w:val="decimal" w:pos="949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52E1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0F173D9D" w14:textId="77777777" w:rsidR="00F260B5" w:rsidRPr="00852E12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9A36251" w14:textId="238DD4C3" w:rsidR="00F260B5" w:rsidRPr="00852E12" w:rsidRDefault="00F260B5" w:rsidP="00F260B5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52E1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5BFF6C54" w14:textId="77777777" w:rsidR="00F260B5" w:rsidRPr="00852E12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70EBC77A" w14:textId="132806A6" w:rsidR="00F260B5" w:rsidRPr="00852E12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852E1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4.00</w:t>
            </w:r>
          </w:p>
        </w:tc>
        <w:tc>
          <w:tcPr>
            <w:tcW w:w="990" w:type="dxa"/>
          </w:tcPr>
          <w:p w14:paraId="205081EB" w14:textId="0193BE90" w:rsidR="00F260B5" w:rsidRPr="00852E12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852E12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 w:rsidRPr="00852E12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 w:rsidRPr="00852E12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9 </w:t>
            </w:r>
            <w:r w:rsidRPr="00852E12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  <w:tc>
          <w:tcPr>
            <w:tcW w:w="1530" w:type="dxa"/>
          </w:tcPr>
          <w:p w14:paraId="4B94CBBE" w14:textId="1C024CE4" w:rsidR="00F260B5" w:rsidRPr="00852E12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52E12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852E12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มกราคม </w:t>
            </w:r>
            <w:r w:rsidRPr="00852E1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2572</w:t>
            </w:r>
          </w:p>
        </w:tc>
      </w:tr>
      <w:tr w:rsidR="00852E12" w:rsidRPr="00744476" w14:paraId="547A4A0D" w14:textId="77777777" w:rsidTr="003E78EF">
        <w:tc>
          <w:tcPr>
            <w:tcW w:w="1438" w:type="dxa"/>
          </w:tcPr>
          <w:p w14:paraId="6DCAE824" w14:textId="10327D07" w:rsidR="00852E12" w:rsidRPr="0097750F" w:rsidRDefault="00852E12" w:rsidP="00F260B5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2/2567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1C388E0A" w14:textId="7BF33049" w:rsidR="00852E12" w:rsidRPr="0097750F" w:rsidRDefault="00852E12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ADCAE8" w14:textId="77777777" w:rsidR="00852E12" w:rsidRPr="0097750F" w:rsidRDefault="00852E12" w:rsidP="00F260B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664E05BD" w14:textId="653589A5" w:rsidR="00852E12" w:rsidRPr="0097750F" w:rsidRDefault="00852E12" w:rsidP="00F260B5">
            <w:pPr>
              <w:tabs>
                <w:tab w:val="decimal" w:pos="949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5A3F0D3C" w14:textId="77777777" w:rsidR="00852E12" w:rsidRPr="0097750F" w:rsidRDefault="00852E12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FEB8E04" w14:textId="31BC2BF8" w:rsidR="00852E12" w:rsidRPr="0097750F" w:rsidRDefault="00852E12" w:rsidP="00F260B5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4AB3F36A" w14:textId="77777777" w:rsidR="00852E12" w:rsidRPr="0097750F" w:rsidRDefault="00852E12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748DF9AE" w14:textId="0B28AB3B" w:rsidR="00852E12" w:rsidRPr="0097750F" w:rsidRDefault="00852E12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4.00</w:t>
            </w:r>
          </w:p>
        </w:tc>
        <w:tc>
          <w:tcPr>
            <w:tcW w:w="990" w:type="dxa"/>
          </w:tcPr>
          <w:p w14:paraId="05B06FB1" w14:textId="0F023518" w:rsidR="00852E12" w:rsidRPr="0097750F" w:rsidRDefault="00852E12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1530" w:type="dxa"/>
          </w:tcPr>
          <w:p w14:paraId="5CB986EE" w14:textId="5A3ED883" w:rsidR="00852E12" w:rsidRPr="0097750F" w:rsidRDefault="00852E12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26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กรกฎาคม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2572</w:t>
            </w:r>
          </w:p>
        </w:tc>
      </w:tr>
      <w:tr w:rsidR="00F260B5" w:rsidRPr="00744476" w14:paraId="49C96013" w14:textId="18FAE418" w:rsidTr="0097750F">
        <w:tc>
          <w:tcPr>
            <w:tcW w:w="1438" w:type="dxa"/>
          </w:tcPr>
          <w:p w14:paraId="777711BF" w14:textId="77777777" w:rsidR="00F260B5" w:rsidRPr="0097750F" w:rsidRDefault="00F260B5" w:rsidP="00F260B5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97750F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3AFBB5" w14:textId="3B9049F2" w:rsidR="00F260B5" w:rsidRPr="0097750F" w:rsidRDefault="00852E12" w:rsidP="004D1AF0">
            <w:pPr>
              <w:spacing w:line="240" w:lineRule="atLeast"/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D7346F" w14:textId="77777777" w:rsidR="00F260B5" w:rsidRPr="0097750F" w:rsidRDefault="00F260B5" w:rsidP="00F260B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034C75" w14:textId="773971CF" w:rsidR="00F260B5" w:rsidRPr="0097750F" w:rsidRDefault="003E78EF" w:rsidP="00F260B5">
            <w:pPr>
              <w:tabs>
                <w:tab w:val="decimal" w:pos="949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25,936,600</w:t>
            </w:r>
          </w:p>
        </w:tc>
        <w:tc>
          <w:tcPr>
            <w:tcW w:w="270" w:type="dxa"/>
            <w:shd w:val="clear" w:color="auto" w:fill="auto"/>
          </w:tcPr>
          <w:p w14:paraId="4498FEF1" w14:textId="77777777" w:rsidR="00F260B5" w:rsidRPr="0097750F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79469B" w14:textId="2ADCD678" w:rsidR="00F260B5" w:rsidRPr="0097750F" w:rsidRDefault="003E78EF" w:rsidP="00F260B5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25,936,600</w:t>
            </w:r>
          </w:p>
        </w:tc>
        <w:tc>
          <w:tcPr>
            <w:tcW w:w="236" w:type="dxa"/>
          </w:tcPr>
          <w:p w14:paraId="13968719" w14:textId="77777777" w:rsidR="00F260B5" w:rsidRPr="0097750F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10C974F2" w14:textId="77777777" w:rsidR="00F260B5" w:rsidRPr="0097750F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990" w:type="dxa"/>
          </w:tcPr>
          <w:p w14:paraId="34CA23BA" w14:textId="77777777" w:rsidR="00F260B5" w:rsidRPr="0097750F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530" w:type="dxa"/>
          </w:tcPr>
          <w:p w14:paraId="6C0D3BFE" w14:textId="77777777" w:rsidR="00F260B5" w:rsidRPr="0097750F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</w:tr>
    </w:tbl>
    <w:p w14:paraId="25D086A0" w14:textId="4BC9712E" w:rsidR="00ED537F" w:rsidRDefault="00ED537F" w:rsidP="00E31BB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07CF60" w14:textId="7C805822" w:rsidR="00371AD1" w:rsidRDefault="00371AD1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38"/>
        <w:gridCol w:w="1169"/>
        <w:gridCol w:w="270"/>
        <w:gridCol w:w="1173"/>
        <w:gridCol w:w="270"/>
        <w:gridCol w:w="1080"/>
        <w:gridCol w:w="236"/>
        <w:gridCol w:w="1114"/>
        <w:gridCol w:w="990"/>
        <w:gridCol w:w="1530"/>
      </w:tblGrid>
      <w:tr w:rsidR="00D31C1A" w:rsidRPr="00744476" w14:paraId="281659F9" w14:textId="77777777" w:rsidTr="00F13B7B">
        <w:tc>
          <w:tcPr>
            <w:tcW w:w="1438" w:type="dxa"/>
          </w:tcPr>
          <w:p w14:paraId="78E12D25" w14:textId="77777777" w:rsidR="00D31C1A" w:rsidRPr="00744476" w:rsidRDefault="00D31C1A" w:rsidP="00F13B7B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6302" w:type="dxa"/>
            <w:gridSpan w:val="8"/>
          </w:tcPr>
          <w:p w14:paraId="718DD92D" w14:textId="46FE6074" w:rsidR="00D31C1A" w:rsidRPr="00532769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B05E78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1530" w:type="dxa"/>
          </w:tcPr>
          <w:p w14:paraId="69D1938C" w14:textId="77777777" w:rsidR="00D31C1A" w:rsidRPr="00532769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</w:tr>
      <w:tr w:rsidR="00D31C1A" w:rsidRPr="00744476" w14:paraId="000D0C65" w14:textId="77777777" w:rsidTr="00F13B7B">
        <w:tc>
          <w:tcPr>
            <w:tcW w:w="1438" w:type="dxa"/>
          </w:tcPr>
          <w:p w14:paraId="7C865F73" w14:textId="77777777" w:rsidR="00D31C1A" w:rsidRPr="00744476" w:rsidRDefault="00D31C1A" w:rsidP="00F13B7B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962" w:type="dxa"/>
            <w:gridSpan w:val="5"/>
          </w:tcPr>
          <w:p w14:paraId="4A08AF3F" w14:textId="6CCF00E9" w:rsidR="00D31C1A" w:rsidRPr="00E31BBD" w:rsidRDefault="001F23E9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="00B4570A" w:rsidRPr="00B4570A">
              <w:rPr>
                <w:rFonts w:asciiTheme="majorBidi" w:hAnsiTheme="majorBidi" w:cstheme="majorBidi"/>
                <w:sz w:val="27"/>
                <w:szCs w:val="27"/>
                <w:cs/>
              </w:rPr>
              <w:t>กันยายน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D31C1A" w:rsidRPr="00FF2FC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="00D31C1A" w:rsidRPr="00D67C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="00D31C1A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="00D31C1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</w:p>
        </w:tc>
        <w:tc>
          <w:tcPr>
            <w:tcW w:w="236" w:type="dxa"/>
          </w:tcPr>
          <w:p w14:paraId="4A37D017" w14:textId="77777777" w:rsidR="00D31C1A" w:rsidRPr="0074447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5A36D1C7" w14:textId="77777777" w:rsidR="00D31C1A" w:rsidRPr="0074447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041AADD1" w14:textId="77777777" w:rsidR="00D31C1A" w:rsidRPr="0074447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</w:tcPr>
          <w:p w14:paraId="0E8ADB55" w14:textId="77777777" w:rsidR="00D31C1A" w:rsidRPr="0074447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D31C1A" w:rsidRPr="00744476" w14:paraId="350D0FA5" w14:textId="77777777" w:rsidTr="00F13B7B">
        <w:tc>
          <w:tcPr>
            <w:tcW w:w="1438" w:type="dxa"/>
            <w:vAlign w:val="bottom"/>
          </w:tcPr>
          <w:p w14:paraId="0FA1413B" w14:textId="77777777" w:rsidR="00D31C1A" w:rsidRPr="00584777" w:rsidRDefault="00D31C1A" w:rsidP="00F13B7B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584777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หุ้นกู้ครั้งที่</w:t>
            </w:r>
          </w:p>
        </w:tc>
        <w:tc>
          <w:tcPr>
            <w:tcW w:w="1169" w:type="dxa"/>
          </w:tcPr>
          <w:p w14:paraId="3850334D" w14:textId="77777777" w:rsidR="00D31C1A" w:rsidRPr="00584777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84777">
              <w:rPr>
                <w:rFonts w:asciiTheme="majorBidi" w:hAnsiTheme="majorBidi" w:cstheme="majorBidi" w:hint="cs"/>
                <w:sz w:val="27"/>
                <w:szCs w:val="27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</w:tcPr>
          <w:p w14:paraId="77CCE150" w14:textId="77777777" w:rsidR="00D31C1A" w:rsidRPr="00584777" w:rsidRDefault="00D31C1A" w:rsidP="00F13B7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3" w:type="dxa"/>
            <w:vAlign w:val="bottom"/>
          </w:tcPr>
          <w:p w14:paraId="09ECA79C" w14:textId="77777777" w:rsidR="00D31C1A" w:rsidRPr="00584777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84777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ระยะยาว</w:t>
            </w:r>
          </w:p>
        </w:tc>
        <w:tc>
          <w:tcPr>
            <w:tcW w:w="270" w:type="dxa"/>
            <w:vAlign w:val="bottom"/>
          </w:tcPr>
          <w:p w14:paraId="56E6D4BA" w14:textId="77777777" w:rsidR="00D31C1A" w:rsidRPr="00584777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707BC13A" w14:textId="77777777" w:rsidR="00D31C1A" w:rsidRPr="00584777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84777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56B0D038" w14:textId="77777777" w:rsidR="00D31C1A" w:rsidRPr="00584777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  <w:vAlign w:val="bottom"/>
          </w:tcPr>
          <w:p w14:paraId="5830E1D0" w14:textId="77777777" w:rsidR="00D31C1A" w:rsidRPr="00584777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6653D0DC" w14:textId="77777777" w:rsidR="00D31C1A" w:rsidRPr="00584777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cs/>
              </w:rPr>
              <w:t>อายุหุ้นกู้</w:t>
            </w:r>
          </w:p>
        </w:tc>
        <w:tc>
          <w:tcPr>
            <w:tcW w:w="1530" w:type="dxa"/>
            <w:vAlign w:val="bottom"/>
          </w:tcPr>
          <w:p w14:paraId="38808221" w14:textId="77777777" w:rsidR="00D31C1A" w:rsidRPr="00584777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cs/>
              </w:rPr>
              <w:t>วันครบ</w:t>
            </w:r>
            <w:r w:rsidRPr="00584777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กำหนด</w:t>
            </w:r>
            <w:r w:rsidRPr="00584777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584777">
              <w:rPr>
                <w:rFonts w:asciiTheme="majorBidi" w:hAnsiTheme="majorBidi" w:cstheme="majorBidi"/>
                <w:sz w:val="27"/>
                <w:szCs w:val="27"/>
                <w:cs/>
              </w:rPr>
              <w:t>ไถ่ถอน</w:t>
            </w:r>
          </w:p>
        </w:tc>
      </w:tr>
      <w:tr w:rsidR="00D31C1A" w:rsidRPr="00744476" w14:paraId="5C606481" w14:textId="77777777" w:rsidTr="00F13B7B">
        <w:tc>
          <w:tcPr>
            <w:tcW w:w="1438" w:type="dxa"/>
          </w:tcPr>
          <w:p w14:paraId="511DF6BF" w14:textId="77777777" w:rsidR="00D31C1A" w:rsidRPr="00584777" w:rsidRDefault="00D31C1A" w:rsidP="00F13B7B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962" w:type="dxa"/>
            <w:gridSpan w:val="5"/>
          </w:tcPr>
          <w:p w14:paraId="058FD402" w14:textId="77777777" w:rsidR="00D31C1A" w:rsidRPr="00584777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  <w:lang w:val="en-US"/>
              </w:rPr>
              <w:t>(พันบาท)</w:t>
            </w:r>
          </w:p>
        </w:tc>
        <w:tc>
          <w:tcPr>
            <w:tcW w:w="236" w:type="dxa"/>
          </w:tcPr>
          <w:p w14:paraId="79C5034D" w14:textId="77777777" w:rsidR="00D31C1A" w:rsidRPr="00584777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161C921E" w14:textId="77777777" w:rsidR="00D31C1A" w:rsidRPr="00584777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84777">
              <w:rPr>
                <w:rFonts w:asciiTheme="majorBidi" w:hAnsiTheme="majorBidi" w:cstheme="majorBidi" w:hint="cs"/>
                <w:sz w:val="27"/>
                <w:szCs w:val="27"/>
                <w:cs/>
              </w:rPr>
              <w:t>(</w:t>
            </w:r>
            <w:r w:rsidRPr="00584777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ร้อยละต่อปี)</w:t>
            </w:r>
          </w:p>
        </w:tc>
        <w:tc>
          <w:tcPr>
            <w:tcW w:w="990" w:type="dxa"/>
          </w:tcPr>
          <w:p w14:paraId="611E472A" w14:textId="77777777" w:rsidR="00D31C1A" w:rsidRPr="00584777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</w:tcPr>
          <w:p w14:paraId="619CEDEC" w14:textId="77777777" w:rsidR="00D31C1A" w:rsidRPr="00584777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F260B5" w:rsidRPr="00744476" w14:paraId="20F3A2E6" w14:textId="77777777" w:rsidTr="00F13B7B">
        <w:tc>
          <w:tcPr>
            <w:tcW w:w="1438" w:type="dxa"/>
          </w:tcPr>
          <w:p w14:paraId="1D3420AB" w14:textId="77777777" w:rsidR="00F260B5" w:rsidRPr="00584777" w:rsidRDefault="00F260B5" w:rsidP="00F260B5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2/2564</w:t>
            </w:r>
          </w:p>
        </w:tc>
        <w:tc>
          <w:tcPr>
            <w:tcW w:w="1169" w:type="dxa"/>
            <w:shd w:val="clear" w:color="auto" w:fill="auto"/>
          </w:tcPr>
          <w:p w14:paraId="73D5F58B" w14:textId="32204516" w:rsidR="00F260B5" w:rsidRPr="00584777" w:rsidRDefault="00F260B5" w:rsidP="00D413B6">
            <w:pPr>
              <w:tabs>
                <w:tab w:val="left" w:pos="552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39C2E3" w14:textId="77777777" w:rsidR="00F260B5" w:rsidRPr="00584777" w:rsidRDefault="00F260B5" w:rsidP="00F260B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2CF68629" w14:textId="1B072321" w:rsidR="00F260B5" w:rsidRPr="00584777" w:rsidRDefault="00F260B5" w:rsidP="00F260B5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4,523,600</w:t>
            </w:r>
          </w:p>
        </w:tc>
        <w:tc>
          <w:tcPr>
            <w:tcW w:w="270" w:type="dxa"/>
            <w:shd w:val="clear" w:color="auto" w:fill="auto"/>
          </w:tcPr>
          <w:p w14:paraId="0885AAF0" w14:textId="77777777" w:rsidR="00F260B5" w:rsidRPr="00584777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AFB7D13" w14:textId="7BDB5D0F" w:rsidR="00F260B5" w:rsidRPr="00584777" w:rsidRDefault="00F260B5" w:rsidP="00F260B5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4,523,600</w:t>
            </w:r>
          </w:p>
        </w:tc>
        <w:tc>
          <w:tcPr>
            <w:tcW w:w="236" w:type="dxa"/>
          </w:tcPr>
          <w:p w14:paraId="6CFA0B1B" w14:textId="77777777" w:rsidR="00F260B5" w:rsidRPr="00584777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F88F668" w14:textId="298E11DF" w:rsidR="00F260B5" w:rsidRPr="00584777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3.55</w:t>
            </w:r>
          </w:p>
        </w:tc>
        <w:tc>
          <w:tcPr>
            <w:tcW w:w="990" w:type="dxa"/>
          </w:tcPr>
          <w:p w14:paraId="5461C753" w14:textId="4A505095" w:rsidR="00F260B5" w:rsidRPr="00584777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Pr="0058477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ปี </w:t>
            </w: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58477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เดือน</w:t>
            </w:r>
          </w:p>
        </w:tc>
        <w:tc>
          <w:tcPr>
            <w:tcW w:w="1530" w:type="dxa"/>
          </w:tcPr>
          <w:p w14:paraId="4628A94C" w14:textId="0630434B" w:rsidR="00F260B5" w:rsidRPr="00584777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12 </w:t>
            </w:r>
            <w:r w:rsidRPr="0058477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กุมภาพันธ์ </w:t>
            </w: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2569</w:t>
            </w:r>
          </w:p>
        </w:tc>
      </w:tr>
      <w:tr w:rsidR="00F260B5" w:rsidRPr="00744476" w14:paraId="10C00EE1" w14:textId="77777777" w:rsidTr="00F13B7B">
        <w:tc>
          <w:tcPr>
            <w:tcW w:w="1438" w:type="dxa"/>
          </w:tcPr>
          <w:p w14:paraId="3DBD26AC" w14:textId="77777777" w:rsidR="00F260B5" w:rsidRPr="00584777" w:rsidRDefault="00F260B5" w:rsidP="00F260B5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1/2565</w:t>
            </w:r>
          </w:p>
        </w:tc>
        <w:tc>
          <w:tcPr>
            <w:tcW w:w="1169" w:type="dxa"/>
            <w:shd w:val="clear" w:color="auto" w:fill="auto"/>
          </w:tcPr>
          <w:p w14:paraId="1C817B83" w14:textId="04923B96" w:rsidR="00F260B5" w:rsidRPr="00584777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6C2110" w14:textId="77777777" w:rsidR="00F260B5" w:rsidRPr="00584777" w:rsidRDefault="00F260B5" w:rsidP="00F260B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053D3FCD" w14:textId="7904AAD4" w:rsidR="00F260B5" w:rsidRPr="00584777" w:rsidRDefault="00F260B5" w:rsidP="00F260B5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4,695,000</w:t>
            </w:r>
          </w:p>
        </w:tc>
        <w:tc>
          <w:tcPr>
            <w:tcW w:w="270" w:type="dxa"/>
            <w:shd w:val="clear" w:color="auto" w:fill="auto"/>
          </w:tcPr>
          <w:p w14:paraId="19C55EE9" w14:textId="77777777" w:rsidR="00F260B5" w:rsidRPr="00584777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3D6D667" w14:textId="431A6FD7" w:rsidR="00F260B5" w:rsidRPr="00584777" w:rsidRDefault="00F260B5" w:rsidP="00F260B5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4,695,000</w:t>
            </w:r>
          </w:p>
        </w:tc>
        <w:tc>
          <w:tcPr>
            <w:tcW w:w="236" w:type="dxa"/>
          </w:tcPr>
          <w:p w14:paraId="23EC0B61" w14:textId="77777777" w:rsidR="00F260B5" w:rsidRPr="00584777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317D5989" w14:textId="68416970" w:rsidR="00F260B5" w:rsidRPr="00584777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4.10</w:t>
            </w:r>
          </w:p>
        </w:tc>
        <w:tc>
          <w:tcPr>
            <w:tcW w:w="990" w:type="dxa"/>
          </w:tcPr>
          <w:p w14:paraId="30E0B9AF" w14:textId="3076E1D4" w:rsidR="00F260B5" w:rsidRPr="00584777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58477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1530" w:type="dxa"/>
          </w:tcPr>
          <w:p w14:paraId="38402B0B" w14:textId="5BC24A52" w:rsidR="00F260B5" w:rsidRPr="00584777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11 </w:t>
            </w:r>
            <w:r w:rsidRPr="0058477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สิงหาคม </w:t>
            </w: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2570</w:t>
            </w:r>
          </w:p>
        </w:tc>
      </w:tr>
      <w:tr w:rsidR="00F260B5" w:rsidRPr="00744476" w14:paraId="5A9DA4EB" w14:textId="77777777" w:rsidTr="00F13B7B">
        <w:tc>
          <w:tcPr>
            <w:tcW w:w="1438" w:type="dxa"/>
          </w:tcPr>
          <w:p w14:paraId="330784F6" w14:textId="77777777" w:rsidR="00F260B5" w:rsidRPr="00584777" w:rsidRDefault="00F260B5" w:rsidP="00F260B5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1/2566</w:t>
            </w:r>
            <w:r w:rsidRPr="0058477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ชุดที่ </w:t>
            </w: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</w:p>
        </w:tc>
        <w:tc>
          <w:tcPr>
            <w:tcW w:w="1169" w:type="dxa"/>
            <w:shd w:val="clear" w:color="auto" w:fill="auto"/>
          </w:tcPr>
          <w:p w14:paraId="4284A630" w14:textId="47AA107E" w:rsidR="00F260B5" w:rsidRPr="00584777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E84A96" w14:textId="77777777" w:rsidR="00F260B5" w:rsidRPr="00584777" w:rsidRDefault="00F260B5" w:rsidP="00F260B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6B8263CF" w14:textId="62479068" w:rsidR="00F260B5" w:rsidRPr="00584777" w:rsidRDefault="00F260B5" w:rsidP="00F260B5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  <w:shd w:val="clear" w:color="auto" w:fill="auto"/>
          </w:tcPr>
          <w:p w14:paraId="043BFE34" w14:textId="77777777" w:rsidR="00F260B5" w:rsidRPr="00584777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C93CA10" w14:textId="6E7BCF6D" w:rsidR="00F260B5" w:rsidRPr="00584777" w:rsidRDefault="00F260B5" w:rsidP="00F260B5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6" w:type="dxa"/>
          </w:tcPr>
          <w:p w14:paraId="1CBB91FE" w14:textId="77777777" w:rsidR="00F260B5" w:rsidRPr="00584777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62DC905E" w14:textId="1ED18D26" w:rsidR="00F260B5" w:rsidRPr="00584777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4.15</w:t>
            </w:r>
          </w:p>
        </w:tc>
        <w:tc>
          <w:tcPr>
            <w:tcW w:w="990" w:type="dxa"/>
          </w:tcPr>
          <w:p w14:paraId="429B50D9" w14:textId="6820AAB7" w:rsidR="00F260B5" w:rsidRPr="00584777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 w:rsidRPr="0058477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6 </w:t>
            </w:r>
            <w:r w:rsidRPr="0058477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  <w:tc>
          <w:tcPr>
            <w:tcW w:w="1530" w:type="dxa"/>
          </w:tcPr>
          <w:p w14:paraId="5B79617B" w14:textId="48422C5C" w:rsidR="00F260B5" w:rsidRPr="00584777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18 </w:t>
            </w:r>
            <w:r w:rsidRPr="0058477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กรกฎาคม </w:t>
            </w: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2569</w:t>
            </w:r>
          </w:p>
        </w:tc>
      </w:tr>
      <w:tr w:rsidR="00F260B5" w:rsidRPr="00744476" w14:paraId="3A076149" w14:textId="77777777" w:rsidTr="00F13B7B">
        <w:tc>
          <w:tcPr>
            <w:tcW w:w="1438" w:type="dxa"/>
          </w:tcPr>
          <w:p w14:paraId="6CCCA129" w14:textId="77777777" w:rsidR="00F260B5" w:rsidRPr="00584777" w:rsidRDefault="00F260B5" w:rsidP="00F260B5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1/2566</w:t>
            </w:r>
            <w:r w:rsidRPr="0058477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ชุดที่ </w:t>
            </w: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</w:p>
        </w:tc>
        <w:tc>
          <w:tcPr>
            <w:tcW w:w="1169" w:type="dxa"/>
            <w:shd w:val="clear" w:color="auto" w:fill="auto"/>
          </w:tcPr>
          <w:p w14:paraId="014FA147" w14:textId="2DACA542" w:rsidR="00F260B5" w:rsidRPr="00584777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EACC2D" w14:textId="77777777" w:rsidR="00F260B5" w:rsidRPr="00584777" w:rsidRDefault="00F260B5" w:rsidP="00F260B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58A7BAB5" w14:textId="534C94AA" w:rsidR="00F260B5" w:rsidRPr="00584777" w:rsidRDefault="00F260B5" w:rsidP="00F260B5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  <w:shd w:val="clear" w:color="auto" w:fill="auto"/>
          </w:tcPr>
          <w:p w14:paraId="35B28753" w14:textId="77777777" w:rsidR="00F260B5" w:rsidRPr="00584777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CFE3F44" w14:textId="3BF026BC" w:rsidR="00F260B5" w:rsidRPr="00584777" w:rsidRDefault="00F260B5" w:rsidP="00F260B5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6" w:type="dxa"/>
          </w:tcPr>
          <w:p w14:paraId="60CDCB73" w14:textId="77777777" w:rsidR="00F260B5" w:rsidRPr="00584777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5202DA03" w14:textId="070AC022" w:rsidR="00F260B5" w:rsidRPr="00584777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4.60</w:t>
            </w:r>
          </w:p>
        </w:tc>
        <w:tc>
          <w:tcPr>
            <w:tcW w:w="990" w:type="dxa"/>
          </w:tcPr>
          <w:p w14:paraId="527279C2" w14:textId="427996EB" w:rsidR="00F260B5" w:rsidRPr="00584777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58477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1530" w:type="dxa"/>
          </w:tcPr>
          <w:p w14:paraId="0CB5EB0F" w14:textId="4D9F828C" w:rsidR="00F260B5" w:rsidRPr="00584777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18 </w:t>
            </w:r>
            <w:r w:rsidRPr="0058477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มกราคม </w:t>
            </w: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2571</w:t>
            </w:r>
          </w:p>
        </w:tc>
      </w:tr>
      <w:tr w:rsidR="00F260B5" w:rsidRPr="00744476" w14:paraId="3AB6CFA5" w14:textId="77777777" w:rsidTr="00F13B7B">
        <w:tc>
          <w:tcPr>
            <w:tcW w:w="1438" w:type="dxa"/>
          </w:tcPr>
          <w:p w14:paraId="482C0842" w14:textId="77777777" w:rsidR="00F260B5" w:rsidRPr="00584777" w:rsidRDefault="00F260B5" w:rsidP="00F260B5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2/2566</w:t>
            </w:r>
          </w:p>
        </w:tc>
        <w:tc>
          <w:tcPr>
            <w:tcW w:w="1169" w:type="dxa"/>
            <w:shd w:val="clear" w:color="auto" w:fill="auto"/>
          </w:tcPr>
          <w:p w14:paraId="5C45A48A" w14:textId="7B601224" w:rsidR="00F260B5" w:rsidRPr="00584777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C636CB" w14:textId="77777777" w:rsidR="00F260B5" w:rsidRPr="00584777" w:rsidRDefault="00F260B5" w:rsidP="00F260B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2D3102D5" w14:textId="2FA4F4C0" w:rsidR="00F260B5" w:rsidRPr="00584777" w:rsidRDefault="00F260B5" w:rsidP="00F260B5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  <w:shd w:val="clear" w:color="auto" w:fill="auto"/>
          </w:tcPr>
          <w:p w14:paraId="4C466D3C" w14:textId="77777777" w:rsidR="00F260B5" w:rsidRPr="00584777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4D9780E" w14:textId="664E4563" w:rsidR="00F260B5" w:rsidRPr="00584777" w:rsidRDefault="00F260B5" w:rsidP="00F260B5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6" w:type="dxa"/>
          </w:tcPr>
          <w:p w14:paraId="65DF8215" w14:textId="77777777" w:rsidR="00F260B5" w:rsidRPr="00584777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A8E4708" w14:textId="63C8C66C" w:rsidR="00F260B5" w:rsidRPr="00584777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4.10</w:t>
            </w:r>
          </w:p>
        </w:tc>
        <w:tc>
          <w:tcPr>
            <w:tcW w:w="990" w:type="dxa"/>
          </w:tcPr>
          <w:p w14:paraId="4F47CADB" w14:textId="287106CF" w:rsidR="00F260B5" w:rsidRPr="00584777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Pr="0058477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ปี </w:t>
            </w: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  <w:r w:rsidRPr="0058477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เดือน</w:t>
            </w:r>
          </w:p>
        </w:tc>
        <w:tc>
          <w:tcPr>
            <w:tcW w:w="1530" w:type="dxa"/>
          </w:tcPr>
          <w:p w14:paraId="103E224E" w14:textId="131F0A6B" w:rsidR="00F260B5" w:rsidRPr="00584777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18 </w:t>
            </w:r>
            <w:r w:rsidRPr="0058477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สิงหาคม </w:t>
            </w: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2571</w:t>
            </w:r>
          </w:p>
        </w:tc>
      </w:tr>
      <w:tr w:rsidR="00F260B5" w:rsidRPr="00744476" w14:paraId="2862312B" w14:textId="77777777" w:rsidTr="00F13B7B">
        <w:tc>
          <w:tcPr>
            <w:tcW w:w="1438" w:type="dxa"/>
          </w:tcPr>
          <w:p w14:paraId="19DE916E" w14:textId="0B868879" w:rsidR="00F260B5" w:rsidRPr="00584777" w:rsidRDefault="00F260B5" w:rsidP="00F260B5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1/2567</w:t>
            </w:r>
          </w:p>
        </w:tc>
        <w:tc>
          <w:tcPr>
            <w:tcW w:w="1169" w:type="dxa"/>
            <w:shd w:val="clear" w:color="auto" w:fill="auto"/>
          </w:tcPr>
          <w:p w14:paraId="0A7DF877" w14:textId="28DF6ED5" w:rsidR="00F260B5" w:rsidRPr="00584777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B195FE" w14:textId="2BC0455E" w:rsidR="00F260B5" w:rsidRPr="00584777" w:rsidRDefault="00F260B5" w:rsidP="00F260B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40D403EB" w14:textId="1EABB18E" w:rsidR="00F260B5" w:rsidRPr="00584777" w:rsidRDefault="00F260B5" w:rsidP="00F260B5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20A735A0" w14:textId="77777777" w:rsidR="00F260B5" w:rsidRPr="00584777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9C0FA24" w14:textId="3BC755B3" w:rsidR="00F260B5" w:rsidRPr="00584777" w:rsidRDefault="00F260B5" w:rsidP="00F260B5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0B4907B4" w14:textId="77777777" w:rsidR="00F260B5" w:rsidRPr="00584777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0BB948F4" w14:textId="692F87F2" w:rsidR="00F260B5" w:rsidRPr="00584777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4.00</w:t>
            </w:r>
          </w:p>
        </w:tc>
        <w:tc>
          <w:tcPr>
            <w:tcW w:w="990" w:type="dxa"/>
          </w:tcPr>
          <w:p w14:paraId="5E3073D5" w14:textId="5F7F3989" w:rsidR="00F260B5" w:rsidRPr="00584777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Pr="0058477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ปี </w:t>
            </w: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  <w:r w:rsidRPr="0058477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เดือน</w:t>
            </w:r>
          </w:p>
        </w:tc>
        <w:tc>
          <w:tcPr>
            <w:tcW w:w="1530" w:type="dxa"/>
          </w:tcPr>
          <w:p w14:paraId="03D89F41" w14:textId="2ECF28D1" w:rsidR="00F260B5" w:rsidRPr="00584777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58477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มกร</w:t>
            </w:r>
            <w:r w:rsidRPr="0058477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าคม </w:t>
            </w: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2572</w:t>
            </w:r>
          </w:p>
        </w:tc>
      </w:tr>
      <w:tr w:rsidR="00BC5961" w:rsidRPr="00744476" w14:paraId="5241DD75" w14:textId="77777777" w:rsidTr="00F13B7B">
        <w:tc>
          <w:tcPr>
            <w:tcW w:w="1438" w:type="dxa"/>
          </w:tcPr>
          <w:p w14:paraId="6297AE30" w14:textId="13F64169" w:rsidR="00BC5961" w:rsidRPr="00584777" w:rsidRDefault="00BC5961" w:rsidP="00F260B5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2/2567</w:t>
            </w:r>
          </w:p>
        </w:tc>
        <w:tc>
          <w:tcPr>
            <w:tcW w:w="1169" w:type="dxa"/>
            <w:shd w:val="clear" w:color="auto" w:fill="auto"/>
          </w:tcPr>
          <w:p w14:paraId="70024326" w14:textId="00EAAFF5" w:rsidR="00BC5961" w:rsidRPr="00584777" w:rsidRDefault="00BC5961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D6EF3C" w14:textId="77777777" w:rsidR="00BC5961" w:rsidRPr="00584777" w:rsidRDefault="00BC5961" w:rsidP="00F260B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4DA48FF6" w14:textId="269CDEC6" w:rsidR="00BC5961" w:rsidRPr="00584777" w:rsidRDefault="00BC5961" w:rsidP="00F260B5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3D33AEED" w14:textId="0B03A668" w:rsidR="00BC5961" w:rsidRPr="00584777" w:rsidRDefault="00BC5961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2CA9CC8" w14:textId="5996ADAB" w:rsidR="00BC5961" w:rsidRPr="00584777" w:rsidRDefault="00BC5961" w:rsidP="00F260B5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31ED609A" w14:textId="77777777" w:rsidR="00BC5961" w:rsidRPr="00584777" w:rsidRDefault="00BC5961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7A9FB369" w14:textId="35D8765E" w:rsidR="00BC5961" w:rsidRPr="00584777" w:rsidRDefault="00EB0383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4.00</w:t>
            </w:r>
          </w:p>
        </w:tc>
        <w:tc>
          <w:tcPr>
            <w:tcW w:w="990" w:type="dxa"/>
          </w:tcPr>
          <w:p w14:paraId="5BB2AE37" w14:textId="506401C3" w:rsidR="00BC5961" w:rsidRPr="00584777" w:rsidRDefault="00EB0383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1530" w:type="dxa"/>
          </w:tcPr>
          <w:p w14:paraId="70D2638C" w14:textId="1C293049" w:rsidR="00BC5961" w:rsidRPr="00584777" w:rsidRDefault="00EB0383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26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กรกฎาคม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2572</w:t>
            </w:r>
          </w:p>
        </w:tc>
      </w:tr>
      <w:tr w:rsidR="00F260B5" w:rsidRPr="00744476" w14:paraId="50BACBEC" w14:textId="77777777" w:rsidTr="00F13B7B">
        <w:tc>
          <w:tcPr>
            <w:tcW w:w="1438" w:type="dxa"/>
          </w:tcPr>
          <w:p w14:paraId="1248C775" w14:textId="77777777" w:rsidR="00F260B5" w:rsidRPr="00584777" w:rsidRDefault="00F260B5" w:rsidP="00F260B5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58477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18972B" w14:textId="466CFE14" w:rsidR="00F260B5" w:rsidRPr="00584777" w:rsidRDefault="00BC5961" w:rsidP="00006AF5">
            <w:pPr>
              <w:spacing w:line="240" w:lineRule="atLeast"/>
              <w:ind w:left="-105" w:right="-11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6C00ED" w14:textId="77777777" w:rsidR="00F260B5" w:rsidRPr="00584777" w:rsidRDefault="00F260B5" w:rsidP="00F260B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6C2F54" w14:textId="60B5351A" w:rsidR="00F260B5" w:rsidRPr="00584777" w:rsidRDefault="00B869F3" w:rsidP="00F260B5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</w:t>
            </w:r>
            <w:r w:rsidR="00BC5961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="00BC5961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218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="00BC5961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0E60A24E" w14:textId="77777777" w:rsidR="00F260B5" w:rsidRPr="00584777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3F3652" w14:textId="7D3B2515" w:rsidR="00F260B5" w:rsidRPr="00584777" w:rsidRDefault="00B869F3" w:rsidP="00F260B5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</w:t>
            </w:r>
            <w:r w:rsidR="00BC5961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="00BC5961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218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="00BC5961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00</w:t>
            </w:r>
          </w:p>
        </w:tc>
        <w:tc>
          <w:tcPr>
            <w:tcW w:w="236" w:type="dxa"/>
          </w:tcPr>
          <w:p w14:paraId="1013B32C" w14:textId="77777777" w:rsidR="00F260B5" w:rsidRPr="00584777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5ECD481E" w14:textId="77777777" w:rsidR="00F260B5" w:rsidRPr="00584777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990" w:type="dxa"/>
          </w:tcPr>
          <w:p w14:paraId="04549C64" w14:textId="77777777" w:rsidR="00F260B5" w:rsidRPr="00584777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530" w:type="dxa"/>
          </w:tcPr>
          <w:p w14:paraId="3D00549C" w14:textId="77777777" w:rsidR="00F260B5" w:rsidRPr="00584777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</w:tr>
    </w:tbl>
    <w:p w14:paraId="52BE8E99" w14:textId="73717313" w:rsidR="00D31C1A" w:rsidRDefault="00D31C1A" w:rsidP="00CA33CB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3CEBFDB" w14:textId="37329070" w:rsidR="00C21040" w:rsidRPr="00AD113D" w:rsidRDefault="005A0745" w:rsidP="00C50CF6">
      <w:pPr>
        <w:pStyle w:val="Caption"/>
      </w:pPr>
      <w:r w:rsidRPr="00AD113D">
        <w:rPr>
          <w:cs/>
        </w:rPr>
        <w:t>ส่วนงา</w:t>
      </w:r>
      <w:r w:rsidRPr="00AD113D">
        <w:rPr>
          <w:rFonts w:hint="cs"/>
          <w:cs/>
        </w:rPr>
        <w:t>น</w:t>
      </w:r>
      <w:r w:rsidR="006271EE" w:rsidRPr="00AD113D">
        <w:rPr>
          <w:rFonts w:hint="cs"/>
          <w:cs/>
        </w:rPr>
        <w:t>ดำเนินงาน</w:t>
      </w:r>
      <w:r w:rsidR="00606FE0" w:rsidRPr="00AD113D">
        <w:rPr>
          <w:rFonts w:hint="cs"/>
          <w:cs/>
        </w:rPr>
        <w:t>และการจำแนกรายได้</w:t>
      </w:r>
    </w:p>
    <w:p w14:paraId="0DA32EEB" w14:textId="77777777" w:rsidR="00C21040" w:rsidRPr="00CA33CB" w:rsidRDefault="00C21040" w:rsidP="00CA33CB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3DD9E08" w14:textId="77777777" w:rsidR="00AD5237" w:rsidRPr="00331157" w:rsidRDefault="00AD5237" w:rsidP="00AD5237">
      <w:pPr>
        <w:pStyle w:val="Bo-Blankline"/>
        <w:jc w:val="thaiDistribute"/>
        <w:rPr>
          <w:sz w:val="30"/>
          <w:szCs w:val="30"/>
        </w:rPr>
      </w:pPr>
      <w:r w:rsidRPr="00331157">
        <w:rPr>
          <w:rFonts w:hint="cs"/>
          <w:sz w:val="30"/>
          <w:szCs w:val="30"/>
          <w:cs/>
        </w:rPr>
        <w:t xml:space="preserve">ผู้บริหารพิจารณาว่ากลุ่มบริษัทมี </w:t>
      </w:r>
      <w:r>
        <w:rPr>
          <w:sz w:val="30"/>
          <w:szCs w:val="30"/>
          <w:lang w:val="en-US"/>
        </w:rPr>
        <w:t xml:space="preserve">2 </w:t>
      </w:r>
      <w:r w:rsidRPr="00331157">
        <w:rPr>
          <w:rFonts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</w:t>
      </w:r>
      <w:r>
        <w:rPr>
          <w:rFonts w:hint="cs"/>
          <w:sz w:val="30"/>
          <w:szCs w:val="30"/>
          <w:cs/>
        </w:rPr>
        <w:t>ง</w:t>
      </w:r>
      <w:r w:rsidRPr="00331157">
        <w:rPr>
          <w:rFonts w:hint="cs"/>
          <w:sz w:val="30"/>
          <w:szCs w:val="30"/>
          <w:cs/>
        </w:rPr>
        <w:t>กลุ่มบริษัทโดยสรุปมีดังนี้</w:t>
      </w:r>
    </w:p>
    <w:p w14:paraId="48049583" w14:textId="77777777" w:rsidR="00AD5237" w:rsidRPr="00CA33CB" w:rsidRDefault="00AD5237" w:rsidP="00CA33CB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2E89F0C" w14:textId="77777777" w:rsidR="00AD5237" w:rsidRPr="0078123E" w:rsidRDefault="00AD5237" w:rsidP="00AD5237">
      <w:pPr>
        <w:numPr>
          <w:ilvl w:val="0"/>
          <w:numId w:val="7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 w:bidi="ar-SA"/>
        </w:rPr>
      </w:pPr>
      <w:r w:rsidRPr="0078123E">
        <w:rPr>
          <w:rFonts w:ascii="Angsana New" w:hAnsi="Angsana New"/>
          <w:sz w:val="30"/>
          <w:szCs w:val="30"/>
          <w:cs/>
          <w:lang w:val="x-none" w:eastAsia="x-none"/>
        </w:rPr>
        <w:t>พลังงานและสาธารณูปโภค</w:t>
      </w:r>
    </w:p>
    <w:p w14:paraId="612A951B" w14:textId="77777777" w:rsidR="00AD5237" w:rsidRPr="0078123E" w:rsidRDefault="00AD5237" w:rsidP="00AD5237">
      <w:pPr>
        <w:numPr>
          <w:ilvl w:val="0"/>
          <w:numId w:val="7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/>
        </w:rPr>
      </w:pPr>
      <w:r w:rsidRPr="0078123E">
        <w:rPr>
          <w:rFonts w:ascii="Angsana New" w:hAnsi="Angsana New"/>
          <w:sz w:val="30"/>
          <w:szCs w:val="30"/>
          <w:cs/>
          <w:lang w:val="x-none" w:eastAsia="x-none"/>
        </w:rPr>
        <w:t>สถานีบริการน้ำมันและแก๊ส</w:t>
      </w:r>
    </w:p>
    <w:p w14:paraId="39A70F7D" w14:textId="77777777" w:rsidR="00AD5237" w:rsidRPr="00CA33CB" w:rsidRDefault="00AD5237" w:rsidP="00CA33CB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90A10B7" w14:textId="77777777" w:rsidR="00AD5237" w:rsidRDefault="00AD5237" w:rsidP="00AD5237">
      <w:pPr>
        <w:pStyle w:val="Bo-Blankline"/>
        <w:jc w:val="thaiDistribute"/>
        <w:rPr>
          <w:sz w:val="30"/>
          <w:szCs w:val="30"/>
        </w:rPr>
      </w:pPr>
      <w:r w:rsidRPr="00D45A7E">
        <w:rPr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6A3A14BB" w14:textId="77777777" w:rsidR="00CD37FD" w:rsidRPr="00CA33CB" w:rsidRDefault="00CD37FD" w:rsidP="00CA33CB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D9EE897" w14:textId="77777777" w:rsidR="00AD113D" w:rsidRDefault="00AD113D" w:rsidP="00D43B86">
      <w:pPr>
        <w:spacing w:line="240" w:lineRule="auto"/>
        <w:ind w:right="389"/>
        <w:jc w:val="both"/>
        <w:rPr>
          <w:rFonts w:ascii="Angsana New" w:hAnsi="Angsana New"/>
          <w:b/>
          <w:bCs/>
          <w:sz w:val="30"/>
          <w:szCs w:val="30"/>
        </w:rPr>
      </w:pPr>
    </w:p>
    <w:p w14:paraId="1354FE67" w14:textId="3F612A41" w:rsidR="00AD113D" w:rsidRDefault="00AD113D" w:rsidP="00D43B86">
      <w:pPr>
        <w:spacing w:line="240" w:lineRule="auto"/>
        <w:ind w:right="389"/>
        <w:jc w:val="both"/>
        <w:rPr>
          <w:rFonts w:ascii="Angsana New" w:hAnsi="Angsana New"/>
          <w:b/>
          <w:bCs/>
          <w:sz w:val="30"/>
          <w:szCs w:val="30"/>
          <w:cs/>
        </w:rPr>
        <w:sectPr w:rsidR="00AD113D" w:rsidSect="00934E7C">
          <w:pgSz w:w="11909" w:h="16834" w:code="9"/>
          <w:pgMar w:top="691" w:right="1109" w:bottom="720" w:left="1152" w:header="706" w:footer="706" w:gutter="0"/>
          <w:cols w:space="737"/>
          <w:docGrid w:linePitch="360"/>
        </w:sectPr>
      </w:pPr>
    </w:p>
    <w:p w14:paraId="3EB076D5" w14:textId="77777777" w:rsidR="00C21040" w:rsidRDefault="00C21040" w:rsidP="00C111CA">
      <w:pPr>
        <w:pStyle w:val="Heading2"/>
        <w:keepLines w:val="0"/>
        <w:numPr>
          <w:ilvl w:val="1"/>
          <w:numId w:val="6"/>
        </w:numPr>
        <w:shd w:val="clear" w:color="auto" w:fill="FFFFFF"/>
        <w:tabs>
          <w:tab w:val="clear" w:pos="504"/>
        </w:tabs>
        <w:spacing w:after="0" w:line="240" w:lineRule="auto"/>
        <w:ind w:left="540" w:right="191" w:hanging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ข้อมูลเกี่ยวกับผลได้เสีย</w:t>
      </w:r>
      <w:r w:rsidRPr="00FE71A1">
        <w:rPr>
          <w:rFonts w:ascii="Angsana New" w:hAnsi="Angsana New" w:hint="cs"/>
          <w:sz w:val="30"/>
          <w:szCs w:val="30"/>
          <w:cs/>
        </w:rPr>
        <w:t>ตามส่วนงาน</w:t>
      </w:r>
      <w:r>
        <w:rPr>
          <w:rFonts w:ascii="Angsana New" w:hAnsi="Angsana New" w:hint="cs"/>
          <w:sz w:val="30"/>
          <w:szCs w:val="30"/>
          <w:cs/>
        </w:rPr>
        <w:t>ที่รายงาน</w:t>
      </w:r>
    </w:p>
    <w:p w14:paraId="12CB92D0" w14:textId="7994E6B7" w:rsidR="0043318E" w:rsidRDefault="0043318E" w:rsidP="00EE75F6">
      <w:pPr>
        <w:pStyle w:val="Bo-Blankline"/>
      </w:pPr>
    </w:p>
    <w:tbl>
      <w:tblPr>
        <w:tblW w:w="149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87"/>
        <w:gridCol w:w="1259"/>
        <w:gridCol w:w="293"/>
        <w:gridCol w:w="1326"/>
        <w:gridCol w:w="295"/>
        <w:gridCol w:w="1235"/>
        <w:gridCol w:w="271"/>
        <w:gridCol w:w="24"/>
        <w:gridCol w:w="1146"/>
        <w:gridCol w:w="295"/>
        <w:gridCol w:w="1235"/>
        <w:gridCol w:w="295"/>
        <w:gridCol w:w="1239"/>
        <w:gridCol w:w="295"/>
        <w:gridCol w:w="1325"/>
        <w:gridCol w:w="295"/>
        <w:gridCol w:w="1325"/>
      </w:tblGrid>
      <w:tr w:rsidR="00B05E78" w:rsidRPr="00F2037A" w14:paraId="58E1A272" w14:textId="77777777" w:rsidTr="00170145">
        <w:tc>
          <w:tcPr>
            <w:tcW w:w="2787" w:type="dxa"/>
            <w:shd w:val="clear" w:color="auto" w:fill="auto"/>
            <w:vAlign w:val="bottom"/>
          </w:tcPr>
          <w:p w14:paraId="323A3FCC" w14:textId="77777777" w:rsidR="00B05E78" w:rsidRPr="00844EC7" w:rsidRDefault="00B05E78" w:rsidP="0017014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3" w:type="dxa"/>
            <w:gridSpan w:val="16"/>
            <w:shd w:val="clear" w:color="auto" w:fill="auto"/>
            <w:vAlign w:val="bottom"/>
          </w:tcPr>
          <w:p w14:paraId="7FAE32D9" w14:textId="77777777" w:rsidR="00B05E78" w:rsidRPr="00F2037A" w:rsidRDefault="00B05E78" w:rsidP="0017014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03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05E78" w:rsidRPr="00844EC7" w14:paraId="7D37164C" w14:textId="77777777" w:rsidTr="00170145">
        <w:tc>
          <w:tcPr>
            <w:tcW w:w="2787" w:type="dxa"/>
            <w:shd w:val="clear" w:color="auto" w:fill="auto"/>
            <w:vAlign w:val="bottom"/>
          </w:tcPr>
          <w:p w14:paraId="6321D3BE" w14:textId="70C3819F" w:rsidR="00B05E78" w:rsidRPr="00844EC7" w:rsidRDefault="00B05E78" w:rsidP="00170145">
            <w:pPr>
              <w:rPr>
                <w:rFonts w:ascii="Angsana New" w:hAnsi="Angsana New"/>
                <w:sz w:val="30"/>
                <w:szCs w:val="30"/>
              </w:rPr>
            </w:pPr>
            <w:r w:rsidRPr="00844E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4570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844E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878" w:type="dxa"/>
            <w:gridSpan w:val="3"/>
            <w:shd w:val="clear" w:color="auto" w:fill="auto"/>
            <w:vAlign w:val="bottom"/>
          </w:tcPr>
          <w:p w14:paraId="23C5022E" w14:textId="77777777" w:rsidR="00B05E78" w:rsidRPr="00844EC7" w:rsidRDefault="00B05E78" w:rsidP="0017014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57F1769A" w14:textId="77777777" w:rsidR="00B05E78" w:rsidRPr="00844EC7" w:rsidRDefault="00B05E78" w:rsidP="0017014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6" w:type="dxa"/>
            <w:gridSpan w:val="4"/>
            <w:shd w:val="clear" w:color="auto" w:fill="auto"/>
            <w:vAlign w:val="bottom"/>
          </w:tcPr>
          <w:p w14:paraId="655FCE41" w14:textId="77777777" w:rsidR="00B05E78" w:rsidRPr="0095749C" w:rsidRDefault="00B05E78" w:rsidP="0017014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4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27788B6D" w14:textId="77777777" w:rsidR="00B05E78" w:rsidRPr="00844EC7" w:rsidRDefault="00B05E78" w:rsidP="0017014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9" w:type="dxa"/>
            <w:gridSpan w:val="3"/>
            <w:shd w:val="clear" w:color="auto" w:fill="auto"/>
            <w:vAlign w:val="bottom"/>
          </w:tcPr>
          <w:p w14:paraId="56899915" w14:textId="77777777" w:rsidR="00B05E78" w:rsidRPr="00844EC7" w:rsidRDefault="00B05E78" w:rsidP="0017014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รายได้รวม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77C29537" w14:textId="77777777" w:rsidR="00B05E78" w:rsidRPr="00844EC7" w:rsidRDefault="00B05E78" w:rsidP="0017014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45" w:type="dxa"/>
            <w:gridSpan w:val="3"/>
            <w:shd w:val="clear" w:color="auto" w:fill="auto"/>
            <w:vAlign w:val="bottom"/>
          </w:tcPr>
          <w:p w14:paraId="7EE34FF8" w14:textId="77777777" w:rsidR="00B05E78" w:rsidRDefault="00B05E78" w:rsidP="00170145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</w:p>
          <w:p w14:paraId="717FD9FF" w14:textId="77777777" w:rsidR="00B05E78" w:rsidRDefault="00B05E78" w:rsidP="00170145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ก่อนหัก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ต้นทุนทางการเงิน </w:t>
            </w:r>
          </w:p>
          <w:p w14:paraId="50DB040C" w14:textId="77777777" w:rsidR="00B05E78" w:rsidRPr="00844EC7" w:rsidRDefault="00B05E78" w:rsidP="0017014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ภาษีเงินได้และค่าเสื่อมราคา</w:t>
            </w:r>
          </w:p>
        </w:tc>
      </w:tr>
      <w:tr w:rsidR="00B05E78" w:rsidRPr="00844EC7" w14:paraId="19B4AA80" w14:textId="77777777" w:rsidTr="00170145">
        <w:tc>
          <w:tcPr>
            <w:tcW w:w="2787" w:type="dxa"/>
            <w:shd w:val="clear" w:color="auto" w:fill="auto"/>
            <w:vAlign w:val="bottom"/>
          </w:tcPr>
          <w:p w14:paraId="455F6EED" w14:textId="26DD3E54" w:rsidR="00B05E78" w:rsidRPr="00844EC7" w:rsidRDefault="00B05E78" w:rsidP="00B05E78">
            <w:pPr>
              <w:tabs>
                <w:tab w:val="left" w:pos="262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844EC7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844E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1F23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B4570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</w:t>
            </w:r>
            <w:r w:rsidR="001F23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792F43C0" w14:textId="2816D84A" w:rsidR="00B05E78" w:rsidRPr="00844EC7" w:rsidRDefault="00B05E78" w:rsidP="00B05E78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2567</w:t>
            </w:r>
          </w:p>
        </w:tc>
        <w:tc>
          <w:tcPr>
            <w:tcW w:w="293" w:type="dxa"/>
            <w:shd w:val="clear" w:color="auto" w:fill="auto"/>
            <w:vAlign w:val="bottom"/>
          </w:tcPr>
          <w:p w14:paraId="25470BCC" w14:textId="77777777" w:rsidR="00B05E78" w:rsidRPr="00844EC7" w:rsidRDefault="00B05E78" w:rsidP="00B05E78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319C4C14" w14:textId="2CB8BA5F" w:rsidR="00B05E78" w:rsidRPr="00844EC7" w:rsidRDefault="00B05E78" w:rsidP="00B05E78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2566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541F733B" w14:textId="77777777" w:rsidR="00B05E78" w:rsidRPr="00844EC7" w:rsidRDefault="00B05E78" w:rsidP="00B05E78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559481B6" w14:textId="391D1956" w:rsidR="00B05E78" w:rsidRPr="00844EC7" w:rsidRDefault="00B05E78" w:rsidP="00B05E78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2567</w:t>
            </w:r>
          </w:p>
        </w:tc>
        <w:tc>
          <w:tcPr>
            <w:tcW w:w="295" w:type="dxa"/>
            <w:gridSpan w:val="2"/>
            <w:shd w:val="clear" w:color="auto" w:fill="auto"/>
            <w:vAlign w:val="bottom"/>
          </w:tcPr>
          <w:p w14:paraId="3D4116CF" w14:textId="77777777" w:rsidR="00B05E78" w:rsidRPr="00844EC7" w:rsidRDefault="00B05E78" w:rsidP="00B05E78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0514C810" w14:textId="76366D78" w:rsidR="00B05E78" w:rsidRPr="00844EC7" w:rsidRDefault="00B05E78" w:rsidP="00B05E78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2566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094BBE85" w14:textId="77777777" w:rsidR="00B05E78" w:rsidRPr="00844EC7" w:rsidRDefault="00B05E78" w:rsidP="00B05E78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39D8AA57" w14:textId="17CF776E" w:rsidR="00B05E78" w:rsidRPr="00844EC7" w:rsidRDefault="00B05E78" w:rsidP="00B05E78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2567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480BA405" w14:textId="77777777" w:rsidR="00B05E78" w:rsidRPr="00844EC7" w:rsidRDefault="00B05E78" w:rsidP="00B05E78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01A03A8C" w14:textId="719343C9" w:rsidR="00B05E78" w:rsidRPr="00844EC7" w:rsidRDefault="00B05E78" w:rsidP="00B05E78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2566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7AF2C175" w14:textId="77777777" w:rsidR="00B05E78" w:rsidRPr="00844EC7" w:rsidRDefault="00B05E78" w:rsidP="00B05E78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4DF492FA" w14:textId="19D9522F" w:rsidR="00B05E78" w:rsidRPr="00844EC7" w:rsidRDefault="00B05E78" w:rsidP="00B05E78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2567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3AB74E5F" w14:textId="77777777" w:rsidR="00B05E78" w:rsidRPr="00844EC7" w:rsidRDefault="00B05E78" w:rsidP="00B05E78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25466C47" w14:textId="4D92F987" w:rsidR="00B05E78" w:rsidRPr="00844EC7" w:rsidRDefault="00B05E78" w:rsidP="00B05E78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2566</w:t>
            </w:r>
          </w:p>
        </w:tc>
      </w:tr>
      <w:tr w:rsidR="00B05E78" w:rsidRPr="0095749C" w14:paraId="060A22CF" w14:textId="77777777" w:rsidTr="00170145">
        <w:tc>
          <w:tcPr>
            <w:tcW w:w="2787" w:type="dxa"/>
            <w:shd w:val="clear" w:color="auto" w:fill="auto"/>
          </w:tcPr>
          <w:p w14:paraId="42FDA7A6" w14:textId="77777777" w:rsidR="00B05E78" w:rsidRPr="00844EC7" w:rsidRDefault="00B05E78" w:rsidP="00B05E7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3" w:type="dxa"/>
            <w:gridSpan w:val="16"/>
            <w:shd w:val="clear" w:color="auto" w:fill="auto"/>
            <w:vAlign w:val="bottom"/>
          </w:tcPr>
          <w:p w14:paraId="18155928" w14:textId="77777777" w:rsidR="00B05E78" w:rsidRPr="0095749C" w:rsidRDefault="00B05E78" w:rsidP="00B05E78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95749C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</w:t>
            </w:r>
            <w:r w:rsidRPr="0095749C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0C3D28" w:rsidRPr="00844EC7" w14:paraId="51768DDD" w14:textId="77777777" w:rsidTr="00170145">
        <w:tc>
          <w:tcPr>
            <w:tcW w:w="2787" w:type="dxa"/>
            <w:shd w:val="clear" w:color="auto" w:fill="auto"/>
            <w:vAlign w:val="center"/>
          </w:tcPr>
          <w:p w14:paraId="4DE6196B" w14:textId="77777777" w:rsidR="000C3D28" w:rsidRPr="00844EC7" w:rsidRDefault="000C3D28" w:rsidP="000C3D2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4EC7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0F69FCE2" w14:textId="548D3EDD" w:rsidR="000C3D28" w:rsidRPr="00BF64E6" w:rsidRDefault="000C3D28" w:rsidP="000C3D28">
            <w:pPr>
              <w:tabs>
                <w:tab w:val="decimal" w:pos="1043"/>
              </w:tabs>
              <w:spacing w:line="240" w:lineRule="atLeast"/>
              <w:ind w:left="-112" w:right="-20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7,443,504</w:t>
            </w:r>
          </w:p>
        </w:tc>
        <w:tc>
          <w:tcPr>
            <w:tcW w:w="293" w:type="dxa"/>
            <w:shd w:val="clear" w:color="auto" w:fill="auto"/>
            <w:vAlign w:val="center"/>
          </w:tcPr>
          <w:p w14:paraId="701729DD" w14:textId="77777777" w:rsidR="000C3D28" w:rsidRPr="00844EC7" w:rsidRDefault="000C3D28" w:rsidP="000C3D28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43ADF33A" w14:textId="3572E9F9" w:rsidR="000C3D28" w:rsidRPr="00844EC7" w:rsidRDefault="000C3D28" w:rsidP="000C3D28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7,837,275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0358E04D" w14:textId="77777777" w:rsidR="000C3D28" w:rsidRPr="00844EC7" w:rsidRDefault="000C3D28" w:rsidP="000C3D28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03A1907D" w14:textId="6DDA93F4" w:rsidR="000C3D28" w:rsidRPr="0095749C" w:rsidRDefault="000C3D28" w:rsidP="000C3D28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6830CCD2" w14:textId="77777777" w:rsidR="000C3D28" w:rsidRPr="0095749C" w:rsidRDefault="000C3D28" w:rsidP="000C3D28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332E8415" w14:textId="695C9A08" w:rsidR="000C3D28" w:rsidRPr="0095749C" w:rsidRDefault="000C3D28" w:rsidP="000C3D28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1A8DF3C5" w14:textId="77777777" w:rsidR="000C3D28" w:rsidRPr="00844EC7" w:rsidRDefault="000C3D28" w:rsidP="000C3D28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52CD93BF" w14:textId="743BF287" w:rsidR="000C3D28" w:rsidRPr="00844EC7" w:rsidRDefault="000C3D28" w:rsidP="000C3D28">
            <w:pPr>
              <w:tabs>
                <w:tab w:val="decimal" w:pos="1024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7,443,504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33A9F5A8" w14:textId="77777777" w:rsidR="000C3D28" w:rsidRPr="00844EC7" w:rsidRDefault="000C3D28" w:rsidP="000C3D28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1A41FDC2" w14:textId="603A95BF" w:rsidR="000C3D28" w:rsidRPr="00844EC7" w:rsidRDefault="000C3D28" w:rsidP="000C3D28">
            <w:pPr>
              <w:tabs>
                <w:tab w:val="decimal" w:pos="102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65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7,837,275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70B0B924" w14:textId="77777777" w:rsidR="000C3D28" w:rsidRPr="00844EC7" w:rsidRDefault="000C3D28" w:rsidP="000C3D28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46BB86B9" w14:textId="6284CE73" w:rsidR="000C3D28" w:rsidRPr="00844EC7" w:rsidRDefault="000C3D28" w:rsidP="000C3D28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</w:t>
            </w:r>
            <w:r w:rsidR="00FF5E49">
              <w:rPr>
                <w:rFonts w:ascii="Angsana New" w:hAnsi="Angsana New"/>
                <w:sz w:val="30"/>
                <w:szCs w:val="30"/>
                <w:lang w:val="en-US"/>
              </w:rPr>
              <w:t>83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F5E49">
              <w:rPr>
                <w:rFonts w:ascii="Angsana New" w:hAnsi="Angsana New"/>
                <w:sz w:val="30"/>
                <w:szCs w:val="30"/>
                <w:lang w:val="en-US"/>
              </w:rPr>
              <w:t>665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232C4FBC" w14:textId="77777777" w:rsidR="000C3D28" w:rsidRPr="00844EC7" w:rsidRDefault="000C3D28" w:rsidP="000C3D28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75FBA1AE" w14:textId="4B0430FF" w:rsidR="000C3D28" w:rsidRPr="00844EC7" w:rsidRDefault="000C3D28" w:rsidP="000C3D28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3,662,298</w:t>
            </w:r>
          </w:p>
        </w:tc>
      </w:tr>
      <w:tr w:rsidR="000C3D28" w:rsidRPr="00844EC7" w14:paraId="5A062082" w14:textId="77777777" w:rsidTr="00170145">
        <w:tc>
          <w:tcPr>
            <w:tcW w:w="2787" w:type="dxa"/>
            <w:shd w:val="clear" w:color="auto" w:fill="auto"/>
            <w:vAlign w:val="center"/>
          </w:tcPr>
          <w:p w14:paraId="4C2D48A7" w14:textId="77777777" w:rsidR="000C3D28" w:rsidRPr="00844EC7" w:rsidRDefault="000C3D28" w:rsidP="000C3D2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4EC7">
              <w:rPr>
                <w:rFonts w:ascii="Angsana New" w:hAnsi="Angsana New" w:hint="cs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004901B1" w14:textId="12D538AC" w:rsidR="000C3D28" w:rsidRPr="00BF64E6" w:rsidRDefault="000C3D28" w:rsidP="000C3D28">
            <w:pPr>
              <w:tabs>
                <w:tab w:val="decimal" w:pos="1043"/>
              </w:tabs>
              <w:spacing w:line="240" w:lineRule="atLeast"/>
              <w:ind w:left="-112" w:right="-20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503,202</w:t>
            </w:r>
          </w:p>
        </w:tc>
        <w:tc>
          <w:tcPr>
            <w:tcW w:w="293" w:type="dxa"/>
            <w:shd w:val="clear" w:color="auto" w:fill="auto"/>
            <w:vAlign w:val="center"/>
          </w:tcPr>
          <w:p w14:paraId="0BD2A0AC" w14:textId="77777777" w:rsidR="000C3D28" w:rsidRPr="00844EC7" w:rsidRDefault="000C3D28" w:rsidP="000C3D28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2A6A90E6" w14:textId="10A660FC" w:rsidR="000C3D28" w:rsidRPr="00844EC7" w:rsidRDefault="000C3D28" w:rsidP="000C3D28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470,297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55458210" w14:textId="77777777" w:rsidR="000C3D28" w:rsidRPr="00844EC7" w:rsidRDefault="000C3D28" w:rsidP="000C3D28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669B8B72" w14:textId="756AE1BC" w:rsidR="000C3D28" w:rsidRPr="0095749C" w:rsidRDefault="000C3D28" w:rsidP="000C3D28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78417EA9" w14:textId="77777777" w:rsidR="000C3D28" w:rsidRPr="0095749C" w:rsidRDefault="000C3D28" w:rsidP="000C3D28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03A508F7" w14:textId="77777777" w:rsidR="000C3D28" w:rsidRPr="0095749C" w:rsidRDefault="000C3D28" w:rsidP="000C3D28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6D55B109" w14:textId="77777777" w:rsidR="000C3D28" w:rsidRPr="00844EC7" w:rsidRDefault="000C3D28" w:rsidP="000C3D28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0B75A726" w14:textId="3AD42013" w:rsidR="000C3D28" w:rsidRPr="00844EC7" w:rsidRDefault="000C3D28" w:rsidP="000C3D28">
            <w:pPr>
              <w:tabs>
                <w:tab w:val="decimal" w:pos="1024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503,202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3B9A2077" w14:textId="77777777" w:rsidR="000C3D28" w:rsidRPr="00844EC7" w:rsidRDefault="000C3D28" w:rsidP="000C3D28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22DC4FE5" w14:textId="1A365395" w:rsidR="000C3D28" w:rsidRPr="00844EC7" w:rsidRDefault="000C3D28" w:rsidP="000C3D28">
            <w:pPr>
              <w:tabs>
                <w:tab w:val="decimal" w:pos="102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470,297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78F1D5C9" w14:textId="77777777" w:rsidR="000C3D28" w:rsidRPr="00844EC7" w:rsidRDefault="000C3D28" w:rsidP="000C3D28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70A378CD" w14:textId="4577B4AD" w:rsidR="000C3D28" w:rsidRPr="00844EC7" w:rsidRDefault="00FF5E49" w:rsidP="000C3D28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="000C3D2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310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4A5E492F" w14:textId="77777777" w:rsidR="000C3D28" w:rsidRPr="00844EC7" w:rsidRDefault="000C3D28" w:rsidP="000C3D28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1E2A5B88" w14:textId="5F35B4F2" w:rsidR="000C3D28" w:rsidRPr="00844EC7" w:rsidRDefault="000C3D28" w:rsidP="000C3D28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13,152</w:t>
            </w:r>
          </w:p>
        </w:tc>
      </w:tr>
      <w:tr w:rsidR="000C3D28" w:rsidRPr="00844EC7" w14:paraId="47028E5F" w14:textId="77777777" w:rsidTr="00170145">
        <w:tc>
          <w:tcPr>
            <w:tcW w:w="2787" w:type="dxa"/>
            <w:shd w:val="clear" w:color="auto" w:fill="auto"/>
            <w:vAlign w:val="center"/>
          </w:tcPr>
          <w:p w14:paraId="381A0C98" w14:textId="77777777" w:rsidR="000C3D28" w:rsidRPr="00844EC7" w:rsidRDefault="000C3D28" w:rsidP="000C3D28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61F63D" w14:textId="1A73F715" w:rsidR="000C3D28" w:rsidRPr="00844EC7" w:rsidRDefault="000C3D28" w:rsidP="000C3D28">
            <w:pPr>
              <w:tabs>
                <w:tab w:val="decimal" w:pos="1043"/>
              </w:tabs>
              <w:spacing w:line="240" w:lineRule="atLeast"/>
              <w:ind w:left="-112" w:right="-2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7,946,706</w:t>
            </w:r>
          </w:p>
        </w:tc>
        <w:tc>
          <w:tcPr>
            <w:tcW w:w="293" w:type="dxa"/>
            <w:shd w:val="clear" w:color="auto" w:fill="auto"/>
            <w:vAlign w:val="center"/>
          </w:tcPr>
          <w:p w14:paraId="7B3065E3" w14:textId="77777777" w:rsidR="000C3D28" w:rsidRPr="00844EC7" w:rsidRDefault="000C3D28" w:rsidP="000C3D28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C1AC9B" w14:textId="0476D15C" w:rsidR="000C3D28" w:rsidRPr="00844EC7" w:rsidRDefault="000C3D28" w:rsidP="000C3D28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8,307,572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43076297" w14:textId="77777777" w:rsidR="000C3D28" w:rsidRPr="00844EC7" w:rsidRDefault="000C3D28" w:rsidP="000C3D28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5E221C" w14:textId="2062F14B" w:rsidR="000C3D28" w:rsidRPr="00FB6D05" w:rsidRDefault="000C3D28" w:rsidP="000C3D28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6F4F4B2F" w14:textId="77777777" w:rsidR="000C3D28" w:rsidRPr="0095749C" w:rsidRDefault="000C3D28" w:rsidP="000C3D28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04410F" w14:textId="77777777" w:rsidR="000C3D28" w:rsidRPr="0095749C" w:rsidRDefault="000C3D28" w:rsidP="000C3D28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4E40C75F" w14:textId="77777777" w:rsidR="000C3D28" w:rsidRPr="00844EC7" w:rsidRDefault="000C3D28" w:rsidP="000C3D28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2D6912" w14:textId="76DF5CA1" w:rsidR="000C3D28" w:rsidRPr="00844EC7" w:rsidRDefault="000C3D28" w:rsidP="000C3D28">
            <w:pPr>
              <w:tabs>
                <w:tab w:val="decimal" w:pos="1024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7,946,706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37249E0C" w14:textId="77777777" w:rsidR="000C3D28" w:rsidRPr="00844EC7" w:rsidRDefault="000C3D28" w:rsidP="000C3D28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D00947" w14:textId="46F5608F" w:rsidR="000C3D28" w:rsidRPr="00844EC7" w:rsidRDefault="000C3D28" w:rsidP="000C3D28">
            <w:pPr>
              <w:tabs>
                <w:tab w:val="decimal" w:pos="1020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8,307,572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5200B73E" w14:textId="77777777" w:rsidR="000C3D28" w:rsidRPr="00844EC7" w:rsidRDefault="000C3D28" w:rsidP="000C3D28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82A62F" w14:textId="3FCB91F3" w:rsidR="000C3D28" w:rsidRPr="00844EC7" w:rsidRDefault="000C3D28" w:rsidP="000C3D28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3,512,975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2F2E18B1" w14:textId="77777777" w:rsidR="000C3D28" w:rsidRPr="00844EC7" w:rsidRDefault="000C3D28" w:rsidP="000C3D28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75F9F3" w14:textId="7DF825C2" w:rsidR="000C3D28" w:rsidRPr="00844EC7" w:rsidRDefault="000C3D28" w:rsidP="000C3D28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3,675,450</w:t>
            </w:r>
          </w:p>
        </w:tc>
      </w:tr>
      <w:tr w:rsidR="000C3D28" w:rsidRPr="00216B61" w14:paraId="35EC0403" w14:textId="77777777" w:rsidTr="00170145">
        <w:trPr>
          <w:trHeight w:val="58"/>
        </w:trPr>
        <w:tc>
          <w:tcPr>
            <w:tcW w:w="2787" w:type="dxa"/>
            <w:shd w:val="clear" w:color="auto" w:fill="auto"/>
            <w:vAlign w:val="center"/>
          </w:tcPr>
          <w:p w14:paraId="481C9F5A" w14:textId="77777777" w:rsidR="000C3D28" w:rsidRPr="00FF0171" w:rsidRDefault="000C3D28" w:rsidP="000C3D2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14:paraId="0D1A10C5" w14:textId="77777777" w:rsidR="000C3D28" w:rsidRPr="00844EC7" w:rsidRDefault="000C3D28" w:rsidP="000C3D2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color w:val="000000"/>
                <w:lang w:val="en-US"/>
              </w:rPr>
            </w:pPr>
          </w:p>
        </w:tc>
        <w:tc>
          <w:tcPr>
            <w:tcW w:w="293" w:type="dxa"/>
            <w:shd w:val="clear" w:color="auto" w:fill="auto"/>
            <w:vAlign w:val="center"/>
          </w:tcPr>
          <w:p w14:paraId="3C021D93" w14:textId="77777777" w:rsidR="000C3D28" w:rsidRPr="00844EC7" w:rsidRDefault="000C3D28" w:rsidP="000C3D2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3835593C" w14:textId="77777777" w:rsidR="000C3D28" w:rsidRPr="00844EC7" w:rsidRDefault="000C3D28" w:rsidP="000C3D2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71AD1B8D" w14:textId="77777777" w:rsidR="000C3D28" w:rsidRPr="00844EC7" w:rsidRDefault="000C3D28" w:rsidP="000C3D2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1906D860" w14:textId="77777777" w:rsidR="000C3D28" w:rsidRPr="00844EC7" w:rsidRDefault="000C3D28" w:rsidP="000C3D2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36A7A0EF" w14:textId="77777777" w:rsidR="000C3D28" w:rsidRPr="00844EC7" w:rsidRDefault="000C3D28" w:rsidP="000C3D2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57D5C44B" w14:textId="77777777" w:rsidR="000C3D28" w:rsidRPr="00844EC7" w:rsidRDefault="000C3D28" w:rsidP="000C3D2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3ED8586C" w14:textId="77777777" w:rsidR="000C3D28" w:rsidRPr="00844EC7" w:rsidRDefault="000C3D28" w:rsidP="000C3D2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0CC505A6" w14:textId="77777777" w:rsidR="000C3D28" w:rsidRPr="00844EC7" w:rsidRDefault="000C3D28" w:rsidP="000C3D2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7D765FAF" w14:textId="77777777" w:rsidR="000C3D28" w:rsidRPr="00844EC7" w:rsidRDefault="000C3D28" w:rsidP="000C3D2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4141A71F" w14:textId="77777777" w:rsidR="000C3D28" w:rsidRPr="00844EC7" w:rsidRDefault="000C3D28" w:rsidP="000C3D2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0EB5357E" w14:textId="77777777" w:rsidR="000C3D28" w:rsidRPr="00844EC7" w:rsidRDefault="000C3D28" w:rsidP="000C3D2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D1E575" w14:textId="77777777" w:rsidR="000C3D28" w:rsidRPr="00216B61" w:rsidRDefault="000C3D28" w:rsidP="000C3D28">
            <w:pPr>
              <w:pStyle w:val="Ang15"/>
              <w:tabs>
                <w:tab w:val="decimal" w:pos="1116"/>
              </w:tabs>
              <w:ind w:left="-112" w:right="-88"/>
              <w:jc w:val="left"/>
              <w:rPr>
                <w:b/>
                <w:bCs/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075CACAC" w14:textId="77777777" w:rsidR="000C3D28" w:rsidRPr="00216B61" w:rsidRDefault="000C3D28" w:rsidP="000C3D2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b/>
                <w:bCs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58FCEF" w14:textId="77777777" w:rsidR="000C3D28" w:rsidRPr="00216B61" w:rsidRDefault="000C3D28" w:rsidP="000C3D28">
            <w:pPr>
              <w:pStyle w:val="Ang15"/>
              <w:tabs>
                <w:tab w:val="decimal" w:pos="1110"/>
              </w:tabs>
              <w:ind w:left="-112" w:right="-88"/>
              <w:jc w:val="left"/>
              <w:rPr>
                <w:b/>
                <w:bCs/>
                <w:cs/>
                <w:lang w:val="en-US"/>
              </w:rPr>
            </w:pPr>
          </w:p>
        </w:tc>
      </w:tr>
      <w:tr w:rsidR="000C3D28" w:rsidRPr="00504FD8" w14:paraId="256C417D" w14:textId="77777777" w:rsidTr="00170145">
        <w:trPr>
          <w:trHeight w:val="58"/>
        </w:trPr>
        <w:tc>
          <w:tcPr>
            <w:tcW w:w="2787" w:type="dxa"/>
            <w:shd w:val="clear" w:color="auto" w:fill="auto"/>
            <w:vAlign w:val="center"/>
          </w:tcPr>
          <w:p w14:paraId="3A62C0DB" w14:textId="77777777" w:rsidR="000C3D28" w:rsidRPr="00FF0171" w:rsidRDefault="000C3D28" w:rsidP="000C3D2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0171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798D5C42" w14:textId="77777777" w:rsidR="000C3D28" w:rsidRPr="00844EC7" w:rsidRDefault="000C3D28" w:rsidP="000C3D2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color w:val="000000"/>
                <w:lang w:val="en-US"/>
              </w:rPr>
            </w:pPr>
          </w:p>
        </w:tc>
        <w:tc>
          <w:tcPr>
            <w:tcW w:w="293" w:type="dxa"/>
            <w:shd w:val="clear" w:color="auto" w:fill="auto"/>
            <w:vAlign w:val="center"/>
          </w:tcPr>
          <w:p w14:paraId="3F1953DA" w14:textId="77777777" w:rsidR="000C3D28" w:rsidRPr="00844EC7" w:rsidRDefault="000C3D28" w:rsidP="000C3D2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49B2A00C" w14:textId="77777777" w:rsidR="000C3D28" w:rsidRPr="00844EC7" w:rsidRDefault="000C3D28" w:rsidP="000C3D2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64B2BBA2" w14:textId="77777777" w:rsidR="000C3D28" w:rsidRPr="00844EC7" w:rsidRDefault="000C3D28" w:rsidP="000C3D2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37D5166F" w14:textId="77777777" w:rsidR="000C3D28" w:rsidRPr="00844EC7" w:rsidRDefault="000C3D28" w:rsidP="000C3D2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04CA7F56" w14:textId="77777777" w:rsidR="000C3D28" w:rsidRPr="00844EC7" w:rsidRDefault="000C3D28" w:rsidP="000C3D2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6783C601" w14:textId="77777777" w:rsidR="000C3D28" w:rsidRPr="00844EC7" w:rsidRDefault="000C3D28" w:rsidP="000C3D2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4550044E" w14:textId="77777777" w:rsidR="000C3D28" w:rsidRPr="00844EC7" w:rsidRDefault="000C3D28" w:rsidP="000C3D2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29C20C6A" w14:textId="77777777" w:rsidR="000C3D28" w:rsidRPr="00844EC7" w:rsidRDefault="000C3D28" w:rsidP="000C3D2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1462FD73" w14:textId="77777777" w:rsidR="000C3D28" w:rsidRPr="00844EC7" w:rsidRDefault="000C3D28" w:rsidP="000C3D2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34A1EE6F" w14:textId="77777777" w:rsidR="000C3D28" w:rsidRPr="00844EC7" w:rsidRDefault="000C3D28" w:rsidP="000C3D2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4344E101" w14:textId="77777777" w:rsidR="000C3D28" w:rsidRPr="00844EC7" w:rsidRDefault="000C3D28" w:rsidP="000C3D2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4478C48C" w14:textId="6CE362E0" w:rsidR="000C3D28" w:rsidRPr="00B66BA6" w:rsidRDefault="000C3D28" w:rsidP="000C3D28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(189,015)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6818F8E3" w14:textId="77777777" w:rsidR="000C3D28" w:rsidRPr="00451E6D" w:rsidRDefault="000C3D28" w:rsidP="000C3D2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211107FD" w14:textId="0EC25A31" w:rsidR="000C3D28" w:rsidRPr="00504FD8" w:rsidRDefault="000C3D28" w:rsidP="000C3D28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(84,390)</w:t>
            </w:r>
          </w:p>
        </w:tc>
      </w:tr>
      <w:tr w:rsidR="000C3D28" w:rsidRPr="00504FD8" w14:paraId="3A6445C2" w14:textId="77777777" w:rsidTr="00170145">
        <w:trPr>
          <w:trHeight w:val="58"/>
        </w:trPr>
        <w:tc>
          <w:tcPr>
            <w:tcW w:w="2787" w:type="dxa"/>
            <w:shd w:val="clear" w:color="auto" w:fill="auto"/>
            <w:vAlign w:val="center"/>
          </w:tcPr>
          <w:p w14:paraId="45192450" w14:textId="77777777" w:rsidR="000C3D28" w:rsidRPr="00FF0171" w:rsidRDefault="000C3D28" w:rsidP="000C3D2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0171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7092EAF9" w14:textId="77777777" w:rsidR="000C3D28" w:rsidRPr="00844EC7" w:rsidRDefault="000C3D28" w:rsidP="000C3D2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color w:val="000000"/>
                <w:lang w:val="en-US"/>
              </w:rPr>
            </w:pPr>
          </w:p>
        </w:tc>
        <w:tc>
          <w:tcPr>
            <w:tcW w:w="293" w:type="dxa"/>
            <w:shd w:val="clear" w:color="auto" w:fill="auto"/>
            <w:vAlign w:val="center"/>
          </w:tcPr>
          <w:p w14:paraId="4F4D5176" w14:textId="77777777" w:rsidR="000C3D28" w:rsidRPr="00844EC7" w:rsidRDefault="000C3D28" w:rsidP="000C3D2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643AF135" w14:textId="77777777" w:rsidR="000C3D28" w:rsidRPr="00844EC7" w:rsidRDefault="000C3D28" w:rsidP="000C3D2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44447A2F" w14:textId="77777777" w:rsidR="000C3D28" w:rsidRPr="00844EC7" w:rsidRDefault="000C3D28" w:rsidP="000C3D2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1210478D" w14:textId="77777777" w:rsidR="000C3D28" w:rsidRPr="00844EC7" w:rsidRDefault="000C3D28" w:rsidP="000C3D2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1595A3F9" w14:textId="77777777" w:rsidR="000C3D28" w:rsidRPr="00844EC7" w:rsidRDefault="000C3D28" w:rsidP="000C3D2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28C04054" w14:textId="77777777" w:rsidR="000C3D28" w:rsidRPr="00844EC7" w:rsidRDefault="000C3D28" w:rsidP="000C3D2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7270AB2F" w14:textId="77777777" w:rsidR="000C3D28" w:rsidRPr="00844EC7" w:rsidRDefault="000C3D28" w:rsidP="000C3D2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67640DA7" w14:textId="77777777" w:rsidR="000C3D28" w:rsidRPr="00844EC7" w:rsidRDefault="000C3D28" w:rsidP="000C3D2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046CA8F2" w14:textId="77777777" w:rsidR="000C3D28" w:rsidRPr="00844EC7" w:rsidRDefault="000C3D28" w:rsidP="000C3D2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579A0742" w14:textId="77777777" w:rsidR="000C3D28" w:rsidRPr="00844EC7" w:rsidRDefault="000C3D28" w:rsidP="000C3D2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4B15436C" w14:textId="77777777" w:rsidR="000C3D28" w:rsidRPr="00844EC7" w:rsidRDefault="000C3D28" w:rsidP="000C3D2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C854EA" w14:textId="1F6B1682" w:rsidR="000C3D28" w:rsidRPr="000056EC" w:rsidRDefault="000C3D28" w:rsidP="000C3D28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(803,181)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656E3DD7" w14:textId="77777777" w:rsidR="000C3D28" w:rsidRPr="00451E6D" w:rsidRDefault="000C3D28" w:rsidP="000C3D2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476115" w14:textId="248A98C7" w:rsidR="000C3D28" w:rsidRPr="00504FD8" w:rsidRDefault="000C3D28" w:rsidP="000C3D28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(749,822)</w:t>
            </w:r>
          </w:p>
        </w:tc>
      </w:tr>
      <w:tr w:rsidR="000C3D28" w:rsidRPr="00504FD8" w14:paraId="20157A90" w14:textId="77777777" w:rsidTr="00170145">
        <w:trPr>
          <w:trHeight w:val="58"/>
        </w:trPr>
        <w:tc>
          <w:tcPr>
            <w:tcW w:w="2787" w:type="dxa"/>
            <w:shd w:val="clear" w:color="auto" w:fill="auto"/>
            <w:vAlign w:val="center"/>
          </w:tcPr>
          <w:p w14:paraId="33D5093B" w14:textId="77777777" w:rsidR="000C3D28" w:rsidRPr="00FF0171" w:rsidRDefault="000C3D28" w:rsidP="000C3D2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</w:t>
            </w:r>
            <w:r w:rsidRPr="00844E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งวด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0ECFE98A" w14:textId="77777777" w:rsidR="000C3D28" w:rsidRPr="00844EC7" w:rsidRDefault="000C3D28" w:rsidP="000C3D2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color w:val="000000"/>
                <w:lang w:val="en-US"/>
              </w:rPr>
            </w:pPr>
          </w:p>
        </w:tc>
        <w:tc>
          <w:tcPr>
            <w:tcW w:w="293" w:type="dxa"/>
            <w:shd w:val="clear" w:color="auto" w:fill="auto"/>
            <w:vAlign w:val="center"/>
          </w:tcPr>
          <w:p w14:paraId="593F0316" w14:textId="77777777" w:rsidR="000C3D28" w:rsidRPr="00844EC7" w:rsidRDefault="000C3D28" w:rsidP="000C3D2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6166466C" w14:textId="77777777" w:rsidR="000C3D28" w:rsidRPr="00844EC7" w:rsidRDefault="000C3D28" w:rsidP="000C3D2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2BA87880" w14:textId="77777777" w:rsidR="000C3D28" w:rsidRPr="00844EC7" w:rsidRDefault="000C3D28" w:rsidP="000C3D2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7923831D" w14:textId="77777777" w:rsidR="000C3D28" w:rsidRPr="00844EC7" w:rsidRDefault="000C3D28" w:rsidP="000C3D2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6269EDB6" w14:textId="77777777" w:rsidR="000C3D28" w:rsidRPr="00844EC7" w:rsidRDefault="000C3D28" w:rsidP="000C3D2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14D15AD4" w14:textId="77777777" w:rsidR="000C3D28" w:rsidRPr="00844EC7" w:rsidRDefault="000C3D28" w:rsidP="000C3D2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3E962639" w14:textId="77777777" w:rsidR="000C3D28" w:rsidRPr="00844EC7" w:rsidRDefault="000C3D28" w:rsidP="000C3D2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21451CD2" w14:textId="77777777" w:rsidR="000C3D28" w:rsidRPr="00844EC7" w:rsidRDefault="000C3D28" w:rsidP="000C3D2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736F5C08" w14:textId="77777777" w:rsidR="000C3D28" w:rsidRPr="00844EC7" w:rsidRDefault="000C3D28" w:rsidP="000C3D2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122AA482" w14:textId="77777777" w:rsidR="000C3D28" w:rsidRPr="00844EC7" w:rsidRDefault="000C3D28" w:rsidP="000C3D2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08F5BD9C" w14:textId="77777777" w:rsidR="000C3D28" w:rsidRPr="00844EC7" w:rsidRDefault="000C3D28" w:rsidP="000C3D2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77CDDB" w14:textId="2C8E2F11" w:rsidR="000C3D28" w:rsidRPr="000056EC" w:rsidRDefault="000C3D28" w:rsidP="000C3D28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2,520,779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4D212FA3" w14:textId="77777777" w:rsidR="000C3D28" w:rsidRPr="00451E6D" w:rsidRDefault="000C3D28" w:rsidP="000C3D2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2D5B55" w14:textId="35E52EE9" w:rsidR="000C3D28" w:rsidRPr="001F0583" w:rsidRDefault="000C3D28" w:rsidP="000C3D28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2,841,238</w:t>
            </w:r>
          </w:p>
        </w:tc>
      </w:tr>
    </w:tbl>
    <w:p w14:paraId="62C8CF06" w14:textId="3164B42C" w:rsidR="009647A7" w:rsidRDefault="009647A7" w:rsidP="00C21040">
      <w:pPr>
        <w:spacing w:line="240" w:lineRule="auto"/>
        <w:ind w:right="389"/>
        <w:jc w:val="both"/>
        <w:rPr>
          <w:rFonts w:ascii="Angsana New" w:hAnsi="Angsana New"/>
          <w:b/>
          <w:bCs/>
          <w:sz w:val="20"/>
          <w:szCs w:val="20"/>
        </w:rPr>
      </w:pPr>
    </w:p>
    <w:p w14:paraId="2A125217" w14:textId="68CDD569" w:rsidR="00FF0171" w:rsidRPr="00962D9E" w:rsidRDefault="00FF0171" w:rsidP="00AD5237">
      <w:pPr>
        <w:ind w:right="-450"/>
        <w:jc w:val="thaiDistribute"/>
        <w:rPr>
          <w:rFonts w:asciiTheme="majorBidi" w:hAnsiTheme="majorBidi"/>
          <w:sz w:val="30"/>
          <w:szCs w:val="30"/>
        </w:rPr>
      </w:pPr>
      <w:r w:rsidRPr="00962D9E">
        <w:rPr>
          <w:rFonts w:asciiTheme="majorBidi" w:hAnsiTheme="majorBidi"/>
          <w:sz w:val="30"/>
          <w:szCs w:val="30"/>
          <w:cs/>
        </w:rPr>
        <w:t>กลุ่มบริษัทดำเนินธุรกิจในประเทศ ทั้งนี้กลุ่มบริษัทไม่มีรายได้จากต่างประเทศหรือสินทรัพย์ในต่างประเทศที่มีสาระสำคัญ</w:t>
      </w:r>
      <w:r w:rsidRPr="00962D9E">
        <w:rPr>
          <w:rFonts w:asciiTheme="majorBidi" w:hAnsiTheme="majorBidi"/>
          <w:sz w:val="30"/>
          <w:szCs w:val="30"/>
        </w:rPr>
        <w:t xml:space="preserve"> </w:t>
      </w:r>
      <w:r w:rsidRPr="00962D9E">
        <w:rPr>
          <w:rFonts w:asciiTheme="majorBidi" w:hAnsiTheme="majorBidi"/>
          <w:sz w:val="30"/>
          <w:szCs w:val="30"/>
          <w:cs/>
        </w:rPr>
        <w:t>และจังหวะเวลาในการรับรู้รายได้ของกลุ่มบริษัท</w:t>
      </w:r>
      <w:r w:rsidRPr="00962D9E">
        <w:rPr>
          <w:rFonts w:asciiTheme="majorBidi" w:hAnsiTheme="majorBidi" w:hint="cs"/>
          <w:sz w:val="30"/>
          <w:szCs w:val="30"/>
          <w:cs/>
        </w:rPr>
        <w:t>เป็นแบบ</w:t>
      </w:r>
      <w:r w:rsidRPr="00962D9E">
        <w:rPr>
          <w:rFonts w:asciiTheme="majorBidi" w:hAnsiTheme="majorBidi"/>
          <w:sz w:val="30"/>
          <w:szCs w:val="30"/>
          <w:cs/>
        </w:rPr>
        <w:t xml:space="preserve"> ณ เวลาใดเวลาหนึ่ง</w:t>
      </w:r>
    </w:p>
    <w:p w14:paraId="4050DBB5" w14:textId="77777777" w:rsidR="00FC7D90" w:rsidRPr="00774E0A" w:rsidRDefault="00FC7D90" w:rsidP="00C21040">
      <w:pPr>
        <w:rPr>
          <w:rFonts w:ascii="Angsana New" w:hAnsi="Angsana New"/>
          <w:sz w:val="30"/>
          <w:szCs w:val="30"/>
        </w:rPr>
      </w:pPr>
    </w:p>
    <w:p w14:paraId="79097568" w14:textId="77777777" w:rsidR="00FC7D90" w:rsidRDefault="00FC7D90" w:rsidP="00C21040">
      <w:pPr>
        <w:rPr>
          <w:lang w:val="en-US"/>
        </w:rPr>
        <w:sectPr w:rsidR="00FC7D90" w:rsidSect="000056EC">
          <w:headerReference w:type="default" r:id="rId19"/>
          <w:footerReference w:type="default" r:id="rId20"/>
          <w:pgSz w:w="16834" w:h="11909" w:orient="landscape" w:code="9"/>
          <w:pgMar w:top="1166" w:right="1267" w:bottom="1152" w:left="1166" w:header="706" w:footer="706" w:gutter="0"/>
          <w:cols w:space="737"/>
          <w:docGrid w:linePitch="360"/>
        </w:sectPr>
      </w:pP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4828"/>
        <w:gridCol w:w="804"/>
        <w:gridCol w:w="268"/>
        <w:gridCol w:w="1512"/>
        <w:gridCol w:w="268"/>
        <w:gridCol w:w="1502"/>
      </w:tblGrid>
      <w:tr w:rsidR="00FF0171" w:rsidRPr="00A518AA" w14:paraId="08183A80" w14:textId="77777777" w:rsidTr="00985677">
        <w:tc>
          <w:tcPr>
            <w:tcW w:w="4828" w:type="dxa"/>
            <w:shd w:val="clear" w:color="auto" w:fill="auto"/>
          </w:tcPr>
          <w:p w14:paraId="59BD9C03" w14:textId="77777777" w:rsidR="00FF0171" w:rsidRPr="00A518AA" w:rsidRDefault="00FF0171" w:rsidP="00A51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4" w:type="dxa"/>
            <w:shd w:val="clear" w:color="auto" w:fill="auto"/>
          </w:tcPr>
          <w:p w14:paraId="5A16FFAC" w14:textId="77777777" w:rsidR="00FF0171" w:rsidRPr="00A518AA" w:rsidRDefault="00FF0171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3F5B487E" w14:textId="77777777" w:rsidR="00FF0171" w:rsidRPr="00A518AA" w:rsidRDefault="00FF0171" w:rsidP="00A51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82" w:type="dxa"/>
            <w:gridSpan w:val="3"/>
            <w:shd w:val="clear" w:color="auto" w:fill="auto"/>
          </w:tcPr>
          <w:p w14:paraId="2BF8EFE7" w14:textId="77777777" w:rsidR="00FF0171" w:rsidRPr="00A518AA" w:rsidRDefault="00FF0171" w:rsidP="00A51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1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F0171" w:rsidRPr="00A518AA" w14:paraId="65ECEBE8" w14:textId="77777777" w:rsidTr="00985677">
        <w:tc>
          <w:tcPr>
            <w:tcW w:w="4828" w:type="dxa"/>
            <w:shd w:val="clear" w:color="auto" w:fill="auto"/>
          </w:tcPr>
          <w:p w14:paraId="24890237" w14:textId="77777777" w:rsidR="00FF0171" w:rsidRPr="00A518AA" w:rsidRDefault="00FF0171" w:rsidP="00A51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4" w:type="dxa"/>
            <w:shd w:val="clear" w:color="auto" w:fill="auto"/>
          </w:tcPr>
          <w:p w14:paraId="3726B6EC" w14:textId="77777777" w:rsidR="00FF0171" w:rsidRPr="00A518AA" w:rsidRDefault="00FF0171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3444563" w14:textId="77777777" w:rsidR="00FF0171" w:rsidRPr="00A518AA" w:rsidRDefault="00FF0171" w:rsidP="00A51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82" w:type="dxa"/>
            <w:gridSpan w:val="3"/>
            <w:shd w:val="clear" w:color="auto" w:fill="auto"/>
          </w:tcPr>
          <w:p w14:paraId="4D26D602" w14:textId="77777777" w:rsidR="00FF0171" w:rsidRPr="00A518AA" w:rsidRDefault="00FF0171" w:rsidP="00A51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18A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A518A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A518A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A518A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A518A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A518A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B05E78" w:rsidRPr="00A518AA" w14:paraId="0E67DEC5" w14:textId="77777777" w:rsidTr="00985677">
        <w:tc>
          <w:tcPr>
            <w:tcW w:w="4828" w:type="dxa"/>
            <w:shd w:val="clear" w:color="auto" w:fill="auto"/>
          </w:tcPr>
          <w:p w14:paraId="4D2313AC" w14:textId="17E3A6B8" w:rsidR="00B05E78" w:rsidRPr="00A518AA" w:rsidRDefault="00B05E78" w:rsidP="00B05E7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8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4570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A518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1F23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B4570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</w:t>
            </w:r>
            <w:r w:rsidR="001F23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804" w:type="dxa"/>
            <w:shd w:val="clear" w:color="auto" w:fill="auto"/>
          </w:tcPr>
          <w:p w14:paraId="55B69901" w14:textId="77777777" w:rsidR="00B05E78" w:rsidRPr="00A518AA" w:rsidRDefault="00B05E78" w:rsidP="00B05E7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918AE4D" w14:textId="77777777" w:rsidR="00B05E78" w:rsidRPr="00A518AA" w:rsidRDefault="00B05E78" w:rsidP="00B05E7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</w:tcPr>
          <w:p w14:paraId="22E3B23E" w14:textId="6F74EFF9" w:rsidR="00B05E78" w:rsidRPr="00A518AA" w:rsidRDefault="00B05E78" w:rsidP="00B05E7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2567</w:t>
            </w:r>
          </w:p>
        </w:tc>
        <w:tc>
          <w:tcPr>
            <w:tcW w:w="268" w:type="dxa"/>
            <w:shd w:val="clear" w:color="auto" w:fill="auto"/>
          </w:tcPr>
          <w:p w14:paraId="1439A814" w14:textId="77777777" w:rsidR="00B05E78" w:rsidRPr="00A518AA" w:rsidRDefault="00B05E78" w:rsidP="00B05E7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02F1B98C" w14:textId="3921AAC6" w:rsidR="00B05E78" w:rsidRPr="00A518AA" w:rsidRDefault="00B05E78" w:rsidP="00B05E7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2566</w:t>
            </w:r>
          </w:p>
        </w:tc>
      </w:tr>
      <w:tr w:rsidR="00B05E78" w:rsidRPr="00A518AA" w14:paraId="0D16D095" w14:textId="77777777" w:rsidTr="00985677">
        <w:tc>
          <w:tcPr>
            <w:tcW w:w="4828" w:type="dxa"/>
            <w:shd w:val="clear" w:color="auto" w:fill="auto"/>
          </w:tcPr>
          <w:p w14:paraId="41D9D3CE" w14:textId="77777777" w:rsidR="00B05E78" w:rsidRPr="00A518AA" w:rsidRDefault="00B05E78" w:rsidP="00B05E7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4" w:type="dxa"/>
            <w:shd w:val="clear" w:color="auto" w:fill="auto"/>
          </w:tcPr>
          <w:p w14:paraId="5C9F6512" w14:textId="77777777" w:rsidR="00B05E78" w:rsidRPr="00A518AA" w:rsidRDefault="00B05E78" w:rsidP="00B05E7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9F53835" w14:textId="77777777" w:rsidR="00B05E78" w:rsidRPr="00A518AA" w:rsidRDefault="00B05E78" w:rsidP="00B05E7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82" w:type="dxa"/>
            <w:gridSpan w:val="3"/>
            <w:shd w:val="clear" w:color="auto" w:fill="auto"/>
          </w:tcPr>
          <w:p w14:paraId="7F7A2CD4" w14:textId="77777777" w:rsidR="00B05E78" w:rsidRPr="00A518AA" w:rsidRDefault="00B05E78" w:rsidP="00B05E7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18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A518A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B4570A" w:rsidRPr="00A518AA" w14:paraId="25481871" w14:textId="77777777" w:rsidTr="00985677">
        <w:tc>
          <w:tcPr>
            <w:tcW w:w="4828" w:type="dxa"/>
            <w:shd w:val="clear" w:color="auto" w:fill="auto"/>
            <w:vAlign w:val="center"/>
          </w:tcPr>
          <w:p w14:paraId="3F4C9881" w14:textId="77777777" w:rsidR="00B4570A" w:rsidRPr="00A518AA" w:rsidRDefault="00B4570A" w:rsidP="00B4570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8AA">
              <w:rPr>
                <w:rFonts w:asciiTheme="majorBidi" w:hAnsiTheme="majorBidi" w:cstheme="majorBidi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804" w:type="dxa"/>
            <w:shd w:val="clear" w:color="auto" w:fill="auto"/>
          </w:tcPr>
          <w:p w14:paraId="7883656D" w14:textId="77777777" w:rsidR="00B4570A" w:rsidRPr="00A518AA" w:rsidRDefault="00B4570A" w:rsidP="00B4570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3D6FB42" w14:textId="77777777" w:rsidR="00B4570A" w:rsidRPr="00A518AA" w:rsidRDefault="00B4570A" w:rsidP="00B4570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</w:tcPr>
          <w:p w14:paraId="49720C23" w14:textId="3B389270" w:rsidR="00B4570A" w:rsidRPr="00A518AA" w:rsidRDefault="00F04A44" w:rsidP="00B4570A">
            <w:pPr>
              <w:tabs>
                <w:tab w:val="decimal" w:pos="123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</w:t>
            </w:r>
            <w:r w:rsidR="006B5A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B5A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206</w:t>
            </w:r>
          </w:p>
        </w:tc>
        <w:tc>
          <w:tcPr>
            <w:tcW w:w="268" w:type="dxa"/>
            <w:shd w:val="clear" w:color="auto" w:fill="auto"/>
          </w:tcPr>
          <w:p w14:paraId="3748698A" w14:textId="77777777" w:rsidR="00B4570A" w:rsidRPr="00A518AA" w:rsidRDefault="00B4570A" w:rsidP="00B4570A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7005B044" w14:textId="27CFB4F5" w:rsidR="00B4570A" w:rsidRPr="00A518AA" w:rsidRDefault="00B4570A" w:rsidP="00B4570A">
            <w:pPr>
              <w:tabs>
                <w:tab w:val="decimal" w:pos="121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2,846,458</w:t>
            </w:r>
          </w:p>
        </w:tc>
      </w:tr>
      <w:tr w:rsidR="00B4570A" w:rsidRPr="00A518AA" w14:paraId="1B40B213" w14:textId="77777777" w:rsidTr="00985677">
        <w:tc>
          <w:tcPr>
            <w:tcW w:w="4828" w:type="dxa"/>
            <w:shd w:val="clear" w:color="auto" w:fill="auto"/>
            <w:vAlign w:val="center"/>
          </w:tcPr>
          <w:p w14:paraId="59DE64B7" w14:textId="77777777" w:rsidR="00B4570A" w:rsidRPr="00A518AA" w:rsidRDefault="00B4570A" w:rsidP="00B4570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8AA">
              <w:rPr>
                <w:rFonts w:asciiTheme="majorBidi" w:hAnsiTheme="majorBidi" w:cstheme="majorBidi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804" w:type="dxa"/>
            <w:shd w:val="clear" w:color="auto" w:fill="auto"/>
          </w:tcPr>
          <w:p w14:paraId="43CAAD20" w14:textId="77777777" w:rsidR="00B4570A" w:rsidRPr="00A518AA" w:rsidRDefault="00B4570A" w:rsidP="00B4570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1608D00" w14:textId="77777777" w:rsidR="00B4570A" w:rsidRPr="00A518AA" w:rsidRDefault="00B4570A" w:rsidP="00B4570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</w:tcPr>
          <w:p w14:paraId="000E13D1" w14:textId="47DBE929" w:rsidR="00B4570A" w:rsidRPr="00A518AA" w:rsidRDefault="00F04A44" w:rsidP="00B4570A">
            <w:pPr>
              <w:tabs>
                <w:tab w:val="decimal" w:pos="123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B5A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B5A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371AF219" w14:textId="77777777" w:rsidR="00B4570A" w:rsidRPr="00A518AA" w:rsidRDefault="00B4570A" w:rsidP="00B4570A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1FC67344" w14:textId="3A481984" w:rsidR="00B4570A" w:rsidRPr="00A518AA" w:rsidRDefault="00B4570A" w:rsidP="00B4570A">
            <w:pPr>
              <w:tabs>
                <w:tab w:val="decimal" w:pos="121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(5,220)</w:t>
            </w:r>
          </w:p>
        </w:tc>
      </w:tr>
      <w:tr w:rsidR="00B4570A" w:rsidRPr="00A518AA" w14:paraId="79B38F1A" w14:textId="77777777" w:rsidTr="00985677">
        <w:tc>
          <w:tcPr>
            <w:tcW w:w="4828" w:type="dxa"/>
            <w:shd w:val="clear" w:color="auto" w:fill="auto"/>
          </w:tcPr>
          <w:p w14:paraId="1BFC497D" w14:textId="77777777" w:rsidR="00B4570A" w:rsidRPr="00A518AA" w:rsidRDefault="00B4570A" w:rsidP="00B4570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518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04" w:type="dxa"/>
            <w:shd w:val="clear" w:color="auto" w:fill="auto"/>
          </w:tcPr>
          <w:p w14:paraId="389BF7EF" w14:textId="77777777" w:rsidR="00B4570A" w:rsidRPr="00A518AA" w:rsidRDefault="00B4570A" w:rsidP="00B4570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2835627" w14:textId="77777777" w:rsidR="00B4570A" w:rsidRPr="00A518AA" w:rsidRDefault="00B4570A" w:rsidP="00B4570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138CF734" w14:textId="6339E0A0" w:rsidR="00B4570A" w:rsidRPr="00A518AA" w:rsidRDefault="00F04A44" w:rsidP="00B4570A">
            <w:pPr>
              <w:tabs>
                <w:tab w:val="decimal" w:pos="123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2,520,779</w:t>
            </w:r>
          </w:p>
        </w:tc>
        <w:tc>
          <w:tcPr>
            <w:tcW w:w="268" w:type="dxa"/>
            <w:shd w:val="clear" w:color="auto" w:fill="auto"/>
          </w:tcPr>
          <w:p w14:paraId="21F441FC" w14:textId="77777777" w:rsidR="00B4570A" w:rsidRPr="00A518AA" w:rsidRDefault="00B4570A" w:rsidP="00B4570A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32942DF3" w14:textId="722D3937" w:rsidR="00B4570A" w:rsidRPr="00A518AA" w:rsidRDefault="00B4570A" w:rsidP="00B4570A">
            <w:pPr>
              <w:tabs>
                <w:tab w:val="decimal" w:pos="121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2,841,238</w:t>
            </w:r>
          </w:p>
        </w:tc>
      </w:tr>
      <w:tr w:rsidR="001F23E9" w:rsidRPr="00A518AA" w14:paraId="1ABC1C86" w14:textId="77777777" w:rsidTr="00985677">
        <w:tc>
          <w:tcPr>
            <w:tcW w:w="4828" w:type="dxa"/>
            <w:shd w:val="clear" w:color="auto" w:fill="auto"/>
            <w:vAlign w:val="center"/>
          </w:tcPr>
          <w:p w14:paraId="7885D1C0" w14:textId="77777777" w:rsidR="001F23E9" w:rsidRPr="00A518AA" w:rsidRDefault="001F23E9" w:rsidP="001F23E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518AA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ตัดรายการ</w:t>
            </w:r>
            <w:r w:rsidRPr="00A518A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A518AA">
              <w:rPr>
                <w:rFonts w:ascii="Angsana New" w:hAnsi="Angsana New"/>
                <w:sz w:val="30"/>
                <w:szCs w:val="30"/>
                <w:cs/>
                <w:lang w:val="en-US"/>
              </w:rPr>
              <w:t>(กำไร) ขาดทุนระหว่างส่วนงาน</w:t>
            </w:r>
          </w:p>
        </w:tc>
        <w:tc>
          <w:tcPr>
            <w:tcW w:w="804" w:type="dxa"/>
            <w:shd w:val="clear" w:color="auto" w:fill="auto"/>
          </w:tcPr>
          <w:p w14:paraId="40CCB5F3" w14:textId="77777777" w:rsidR="001F23E9" w:rsidRPr="00A518AA" w:rsidRDefault="001F23E9" w:rsidP="001F23E9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086D0738" w14:textId="77777777" w:rsidR="001F23E9" w:rsidRPr="00A518AA" w:rsidRDefault="001F23E9" w:rsidP="001F23E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</w:tcPr>
          <w:p w14:paraId="59BA9DF3" w14:textId="3E6B5229" w:rsidR="001F23E9" w:rsidRPr="00A518AA" w:rsidRDefault="00F04A44" w:rsidP="001F23E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674A4C5D" w14:textId="77777777" w:rsidR="001F23E9" w:rsidRPr="00A518AA" w:rsidRDefault="001F23E9" w:rsidP="001F23E9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28608ADE" w14:textId="5DF31697" w:rsidR="001F23E9" w:rsidRPr="00A518AA" w:rsidRDefault="001F23E9" w:rsidP="00E05EF2">
            <w:pPr>
              <w:tabs>
                <w:tab w:val="left" w:pos="593"/>
                <w:tab w:val="left" w:pos="71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F23E9" w:rsidRPr="00A518AA" w14:paraId="2963CF92" w14:textId="77777777" w:rsidTr="00985677">
        <w:trPr>
          <w:trHeight w:val="415"/>
        </w:trPr>
        <w:tc>
          <w:tcPr>
            <w:tcW w:w="4828" w:type="dxa"/>
            <w:shd w:val="clear" w:color="auto" w:fill="auto"/>
          </w:tcPr>
          <w:p w14:paraId="3D9F0B29" w14:textId="417F9099" w:rsidR="001F23E9" w:rsidRPr="00A518AA" w:rsidRDefault="001F23E9" w:rsidP="001F23E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518A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กำไรก่อนภาษีเงินได้สำหรับงวด</w:t>
            </w:r>
          </w:p>
        </w:tc>
        <w:tc>
          <w:tcPr>
            <w:tcW w:w="804" w:type="dxa"/>
            <w:shd w:val="clear" w:color="auto" w:fill="auto"/>
          </w:tcPr>
          <w:p w14:paraId="197BEC81" w14:textId="77777777" w:rsidR="001F23E9" w:rsidRPr="00A518AA" w:rsidRDefault="001F23E9" w:rsidP="001F23E9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422CC4B7" w14:textId="77777777" w:rsidR="001F23E9" w:rsidRPr="00A518AA" w:rsidRDefault="001F23E9" w:rsidP="001F23E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836EA1" w14:textId="76341FBD" w:rsidR="001F23E9" w:rsidRPr="00A518AA" w:rsidRDefault="00F04A44" w:rsidP="001F23E9">
            <w:pPr>
              <w:tabs>
                <w:tab w:val="decimal" w:pos="123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2,520,779</w:t>
            </w:r>
          </w:p>
        </w:tc>
        <w:tc>
          <w:tcPr>
            <w:tcW w:w="268" w:type="dxa"/>
            <w:shd w:val="clear" w:color="auto" w:fill="auto"/>
          </w:tcPr>
          <w:p w14:paraId="2F3801A3" w14:textId="77777777" w:rsidR="001F23E9" w:rsidRPr="00A518AA" w:rsidRDefault="001F23E9" w:rsidP="001F23E9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A39A51" w14:textId="40D1F85C" w:rsidR="001F23E9" w:rsidRPr="00A518AA" w:rsidRDefault="00B4570A" w:rsidP="001F23E9">
            <w:pPr>
              <w:tabs>
                <w:tab w:val="decimal" w:pos="121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457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2,841,238</w:t>
            </w:r>
          </w:p>
        </w:tc>
      </w:tr>
    </w:tbl>
    <w:p w14:paraId="0E9FC4F6" w14:textId="77777777" w:rsidR="00FF0171" w:rsidRPr="000056EC" w:rsidRDefault="00FF0171" w:rsidP="00A518AA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7AEA21FF" w14:textId="48F0CDB3" w:rsidR="005A69E3" w:rsidRPr="00A518AA" w:rsidRDefault="005A69E3" w:rsidP="00A518AA">
      <w:pPr>
        <w:pStyle w:val="Heading2"/>
        <w:keepLines w:val="0"/>
        <w:numPr>
          <w:ilvl w:val="1"/>
          <w:numId w:val="6"/>
        </w:numPr>
        <w:shd w:val="clear" w:color="auto" w:fill="FFFFFF"/>
        <w:tabs>
          <w:tab w:val="clear" w:pos="504"/>
        </w:tabs>
        <w:spacing w:after="0" w:line="240" w:lineRule="auto"/>
        <w:ind w:left="540" w:right="191" w:hanging="540"/>
        <w:rPr>
          <w:rFonts w:ascii="Angsana New" w:hAnsi="Angsana New"/>
          <w:sz w:val="30"/>
          <w:szCs w:val="30"/>
        </w:rPr>
      </w:pPr>
      <w:r w:rsidRPr="00A518AA">
        <w:rPr>
          <w:rFonts w:ascii="Angsana New" w:hAnsi="Angsana New" w:hint="cs"/>
          <w:sz w:val="30"/>
          <w:szCs w:val="30"/>
          <w:cs/>
        </w:rPr>
        <w:t>ข้อมูลเกี่ยวกับฐานะการเงินตามส่วนงานที่รายงาน</w:t>
      </w:r>
    </w:p>
    <w:p w14:paraId="0327205D" w14:textId="36FE612B" w:rsidR="001B3E66" w:rsidRPr="000056EC" w:rsidRDefault="001B3E66" w:rsidP="00A518AA">
      <w:pPr>
        <w:pStyle w:val="Bo-Blankline"/>
        <w:rPr>
          <w:sz w:val="30"/>
          <w:szCs w:val="30"/>
        </w:rPr>
      </w:pPr>
    </w:p>
    <w:tbl>
      <w:tblPr>
        <w:tblW w:w="9184" w:type="dxa"/>
        <w:tblInd w:w="450" w:type="dxa"/>
        <w:tblLook w:val="04A0" w:firstRow="1" w:lastRow="0" w:firstColumn="1" w:lastColumn="0" w:noHBand="0" w:noVBand="1"/>
      </w:tblPr>
      <w:tblGrid>
        <w:gridCol w:w="4770"/>
        <w:gridCol w:w="810"/>
        <w:gridCol w:w="270"/>
        <w:gridCol w:w="1530"/>
        <w:gridCol w:w="234"/>
        <w:gridCol w:w="1570"/>
      </w:tblGrid>
      <w:tr w:rsidR="00A857CC" w:rsidRPr="00A518AA" w14:paraId="440583A7" w14:textId="77777777" w:rsidTr="00BB4D00">
        <w:tc>
          <w:tcPr>
            <w:tcW w:w="4770" w:type="dxa"/>
            <w:shd w:val="clear" w:color="auto" w:fill="auto"/>
          </w:tcPr>
          <w:p w14:paraId="673FAF1B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12D8936" w14:textId="77777777" w:rsidR="00A857CC" w:rsidRPr="00A518AA" w:rsidRDefault="00A857CC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AF58D66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4" w:type="dxa"/>
            <w:gridSpan w:val="3"/>
            <w:shd w:val="clear" w:color="auto" w:fill="auto"/>
          </w:tcPr>
          <w:p w14:paraId="593E3F0C" w14:textId="77777777" w:rsidR="00A857CC" w:rsidRPr="00A518AA" w:rsidRDefault="00A857CC" w:rsidP="00A518A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18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สินทรัพย์ส่วนงาน</w:t>
            </w:r>
          </w:p>
        </w:tc>
      </w:tr>
      <w:tr w:rsidR="00A857CC" w:rsidRPr="00A518AA" w14:paraId="39256E12" w14:textId="77777777" w:rsidTr="00BB4D00">
        <w:trPr>
          <w:trHeight w:val="317"/>
        </w:trPr>
        <w:tc>
          <w:tcPr>
            <w:tcW w:w="4770" w:type="dxa"/>
            <w:shd w:val="clear" w:color="auto" w:fill="auto"/>
          </w:tcPr>
          <w:p w14:paraId="229884C5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02A5102" w14:textId="77777777" w:rsidR="00A857CC" w:rsidRPr="00A518AA" w:rsidRDefault="00A857CC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2729298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06E9508" w14:textId="65F53589" w:rsidR="00A857CC" w:rsidRPr="00A518AA" w:rsidRDefault="001F23E9" w:rsidP="00A518A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A518A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B4570A" w:rsidRPr="00B4570A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4" w:type="dxa"/>
            <w:shd w:val="clear" w:color="auto" w:fill="auto"/>
          </w:tcPr>
          <w:p w14:paraId="2D581626" w14:textId="77777777" w:rsidR="00A857CC" w:rsidRPr="00A518AA" w:rsidRDefault="00A857CC" w:rsidP="00A518A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shd w:val="clear" w:color="auto" w:fill="auto"/>
          </w:tcPr>
          <w:p w14:paraId="275669CC" w14:textId="77777777" w:rsidR="00A857CC" w:rsidRPr="00A518AA" w:rsidRDefault="00A857CC" w:rsidP="00A518A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18AA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18A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857CC" w:rsidRPr="00A518AA" w14:paraId="6D751FF5" w14:textId="77777777" w:rsidTr="00BB4D00">
        <w:trPr>
          <w:trHeight w:val="317"/>
        </w:trPr>
        <w:tc>
          <w:tcPr>
            <w:tcW w:w="4770" w:type="dxa"/>
            <w:shd w:val="clear" w:color="auto" w:fill="auto"/>
          </w:tcPr>
          <w:p w14:paraId="6BFC7826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F9A369A" w14:textId="77777777" w:rsidR="00A857CC" w:rsidRPr="00A518AA" w:rsidRDefault="00A857CC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2D81E4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EDD00C3" w14:textId="35E0E350" w:rsidR="00A857CC" w:rsidRPr="00A518AA" w:rsidRDefault="00A857CC" w:rsidP="00A518A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18A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05E7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4" w:type="dxa"/>
            <w:shd w:val="clear" w:color="auto" w:fill="auto"/>
          </w:tcPr>
          <w:p w14:paraId="2F731920" w14:textId="77777777" w:rsidR="00A857CC" w:rsidRPr="00A518AA" w:rsidRDefault="00A857CC" w:rsidP="00A518A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shd w:val="clear" w:color="auto" w:fill="auto"/>
          </w:tcPr>
          <w:p w14:paraId="6D97A3D5" w14:textId="3EFECCE7" w:rsidR="00A857CC" w:rsidRPr="00A518AA" w:rsidRDefault="00B05E78" w:rsidP="00A518A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A857CC" w:rsidRPr="00A518AA" w14:paraId="2BC98F6D" w14:textId="77777777" w:rsidTr="00BB4D00">
        <w:tc>
          <w:tcPr>
            <w:tcW w:w="4770" w:type="dxa"/>
            <w:shd w:val="clear" w:color="auto" w:fill="auto"/>
          </w:tcPr>
          <w:p w14:paraId="4157E454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3DF3AC3" w14:textId="77777777" w:rsidR="00A857CC" w:rsidRPr="00A518AA" w:rsidRDefault="00A857CC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DE394A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4" w:type="dxa"/>
            <w:gridSpan w:val="3"/>
            <w:shd w:val="clear" w:color="auto" w:fill="auto"/>
          </w:tcPr>
          <w:p w14:paraId="39487552" w14:textId="77777777" w:rsidR="00A857CC" w:rsidRPr="00A518AA" w:rsidRDefault="00A857CC" w:rsidP="00A518A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518A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A518AA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DF30AA" w:rsidRPr="00A518AA" w14:paraId="57B5E31D" w14:textId="77777777" w:rsidTr="004F3A62">
        <w:tc>
          <w:tcPr>
            <w:tcW w:w="4770" w:type="dxa"/>
            <w:shd w:val="clear" w:color="auto" w:fill="auto"/>
            <w:vAlign w:val="center"/>
          </w:tcPr>
          <w:p w14:paraId="6E900AC2" w14:textId="77777777" w:rsidR="00DF30AA" w:rsidRPr="00A518AA" w:rsidRDefault="00DF30AA" w:rsidP="00DF30A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518AA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810" w:type="dxa"/>
            <w:shd w:val="clear" w:color="auto" w:fill="auto"/>
          </w:tcPr>
          <w:p w14:paraId="26F99D3A" w14:textId="77777777" w:rsidR="00DF30AA" w:rsidRPr="00A518AA" w:rsidRDefault="00DF30AA" w:rsidP="00DF30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119183" w14:textId="77777777" w:rsidR="00DF30AA" w:rsidRPr="00A518AA" w:rsidRDefault="00DF30AA" w:rsidP="00DF30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2A082775" w14:textId="278BDB83" w:rsidR="00DF30AA" w:rsidRPr="00A518AA" w:rsidRDefault="000B57BF" w:rsidP="00DF30AA">
            <w:pPr>
              <w:tabs>
                <w:tab w:val="decimal" w:pos="124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59,755,62</w:t>
            </w:r>
            <w:r w:rsidR="009F55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4" w:type="dxa"/>
            <w:shd w:val="clear" w:color="auto" w:fill="auto"/>
          </w:tcPr>
          <w:p w14:paraId="15DE7751" w14:textId="77777777" w:rsidR="00DF30AA" w:rsidRPr="00A518AA" w:rsidRDefault="00DF30AA" w:rsidP="00DF30AA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shd w:val="clear" w:color="auto" w:fill="auto"/>
            <w:vAlign w:val="center"/>
          </w:tcPr>
          <w:p w14:paraId="129420AA" w14:textId="50746152" w:rsidR="00DF30AA" w:rsidRPr="00A518AA" w:rsidRDefault="00DF30AA" w:rsidP="00DF30AA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54,476,668</w:t>
            </w:r>
          </w:p>
        </w:tc>
      </w:tr>
      <w:tr w:rsidR="00DF30AA" w:rsidRPr="00A518AA" w14:paraId="39810740" w14:textId="77777777" w:rsidTr="004F3A62">
        <w:tc>
          <w:tcPr>
            <w:tcW w:w="4770" w:type="dxa"/>
            <w:shd w:val="clear" w:color="auto" w:fill="auto"/>
            <w:vAlign w:val="center"/>
          </w:tcPr>
          <w:p w14:paraId="77D6A2B4" w14:textId="77777777" w:rsidR="00DF30AA" w:rsidRPr="00A518AA" w:rsidRDefault="00DF30AA" w:rsidP="00DF30A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518AA">
              <w:rPr>
                <w:rFonts w:ascii="Angsana New" w:hAnsi="Angsana New" w:hint="cs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810" w:type="dxa"/>
            <w:shd w:val="clear" w:color="auto" w:fill="auto"/>
          </w:tcPr>
          <w:p w14:paraId="002CC510" w14:textId="77777777" w:rsidR="00DF30AA" w:rsidRPr="00A518AA" w:rsidRDefault="00DF30AA" w:rsidP="00DF30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090990E" w14:textId="77777777" w:rsidR="00DF30AA" w:rsidRPr="00A518AA" w:rsidRDefault="00DF30AA" w:rsidP="00DF30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564C884D" w14:textId="42973D88" w:rsidR="00DF30AA" w:rsidRPr="00A518AA" w:rsidRDefault="000B57BF" w:rsidP="00DF30AA">
            <w:pPr>
              <w:tabs>
                <w:tab w:val="decimal" w:pos="124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141,930</w:t>
            </w:r>
          </w:p>
        </w:tc>
        <w:tc>
          <w:tcPr>
            <w:tcW w:w="234" w:type="dxa"/>
            <w:shd w:val="clear" w:color="auto" w:fill="auto"/>
          </w:tcPr>
          <w:p w14:paraId="5115CE82" w14:textId="77777777" w:rsidR="00DF30AA" w:rsidRPr="00A518AA" w:rsidRDefault="00DF30AA" w:rsidP="00DF30AA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shd w:val="clear" w:color="auto" w:fill="auto"/>
            <w:vAlign w:val="center"/>
          </w:tcPr>
          <w:p w14:paraId="4CA03794" w14:textId="1BC659D0" w:rsidR="00DF30AA" w:rsidRPr="00A518AA" w:rsidRDefault="00DF30AA" w:rsidP="00DF30AA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69,037</w:t>
            </w:r>
          </w:p>
        </w:tc>
      </w:tr>
      <w:tr w:rsidR="00DF30AA" w:rsidRPr="00A518AA" w14:paraId="1DE5843F" w14:textId="77777777" w:rsidTr="004F3A62">
        <w:tc>
          <w:tcPr>
            <w:tcW w:w="4770" w:type="dxa"/>
            <w:shd w:val="clear" w:color="auto" w:fill="auto"/>
          </w:tcPr>
          <w:p w14:paraId="25FFFDF7" w14:textId="77777777" w:rsidR="00DF30AA" w:rsidRPr="00A518AA" w:rsidRDefault="00DF30AA" w:rsidP="00DF30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8BEACCB" w14:textId="77777777" w:rsidR="00DF30AA" w:rsidRPr="00A518AA" w:rsidRDefault="00DF30AA" w:rsidP="00DF30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5F7CD32" w14:textId="77777777" w:rsidR="00DF30AA" w:rsidRPr="00A518AA" w:rsidRDefault="00DF30AA" w:rsidP="00DF30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87F51E" w14:textId="697432E1" w:rsidR="00DF30AA" w:rsidRPr="00A518AA" w:rsidRDefault="000B57BF" w:rsidP="00DF30AA">
            <w:pPr>
              <w:tabs>
                <w:tab w:val="decimal" w:pos="124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59,897,554</w:t>
            </w:r>
          </w:p>
        </w:tc>
        <w:tc>
          <w:tcPr>
            <w:tcW w:w="234" w:type="dxa"/>
            <w:shd w:val="clear" w:color="auto" w:fill="auto"/>
          </w:tcPr>
          <w:p w14:paraId="00D366C7" w14:textId="77777777" w:rsidR="00DF30AA" w:rsidRPr="00A518AA" w:rsidRDefault="00DF30AA" w:rsidP="00DF30AA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1AA2D4" w14:textId="23703DEE" w:rsidR="00DF30AA" w:rsidRPr="00A518AA" w:rsidRDefault="00DF30AA" w:rsidP="00DF30AA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54,545,705</w:t>
            </w:r>
          </w:p>
        </w:tc>
      </w:tr>
      <w:tr w:rsidR="00DF30AA" w:rsidRPr="00A518AA" w14:paraId="3F443051" w14:textId="77777777" w:rsidTr="004F3A62">
        <w:tc>
          <w:tcPr>
            <w:tcW w:w="4770" w:type="dxa"/>
            <w:shd w:val="clear" w:color="auto" w:fill="auto"/>
          </w:tcPr>
          <w:p w14:paraId="090F330A" w14:textId="77777777" w:rsidR="00DF30AA" w:rsidRPr="00A518AA" w:rsidRDefault="00DF30AA" w:rsidP="00DF30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518AA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810" w:type="dxa"/>
            <w:shd w:val="clear" w:color="auto" w:fill="auto"/>
          </w:tcPr>
          <w:p w14:paraId="2725CB6B" w14:textId="77777777" w:rsidR="00DF30AA" w:rsidRPr="00A518AA" w:rsidRDefault="00DF30AA" w:rsidP="00DF30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F997F8" w14:textId="77777777" w:rsidR="00DF30AA" w:rsidRPr="00A518AA" w:rsidRDefault="00DF30AA" w:rsidP="00DF30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7E59A" w14:textId="23AD5AC8" w:rsidR="00DF30AA" w:rsidRPr="00A518AA" w:rsidRDefault="000B57BF" w:rsidP="00E926F5">
            <w:pPr>
              <w:tabs>
                <w:tab w:val="decimal" w:pos="1240"/>
              </w:tabs>
              <w:spacing w:line="240" w:lineRule="auto"/>
              <w:ind w:left="-115" w:right="-10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5,302,709</w:t>
            </w:r>
          </w:p>
        </w:tc>
        <w:tc>
          <w:tcPr>
            <w:tcW w:w="234" w:type="dxa"/>
            <w:shd w:val="clear" w:color="auto" w:fill="auto"/>
          </w:tcPr>
          <w:p w14:paraId="42401CFC" w14:textId="77777777" w:rsidR="00DF30AA" w:rsidRPr="00A518AA" w:rsidRDefault="00DF30AA" w:rsidP="00DF30AA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A4D9CC" w14:textId="2404A43C" w:rsidR="00DF30AA" w:rsidRPr="00A518AA" w:rsidRDefault="00DF30AA" w:rsidP="00DF30AA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5,221,470</w:t>
            </w:r>
          </w:p>
        </w:tc>
      </w:tr>
      <w:tr w:rsidR="00DF30AA" w:rsidRPr="00A518AA" w14:paraId="5C5B93B5" w14:textId="77777777" w:rsidTr="00BB4D00">
        <w:tc>
          <w:tcPr>
            <w:tcW w:w="4770" w:type="dxa"/>
            <w:shd w:val="clear" w:color="auto" w:fill="auto"/>
          </w:tcPr>
          <w:p w14:paraId="35FE58A9" w14:textId="77777777" w:rsidR="00DF30AA" w:rsidRPr="00A518AA" w:rsidRDefault="00DF30AA" w:rsidP="00DF30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518A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สินทรัพย์รวม</w:t>
            </w:r>
          </w:p>
        </w:tc>
        <w:tc>
          <w:tcPr>
            <w:tcW w:w="810" w:type="dxa"/>
            <w:shd w:val="clear" w:color="auto" w:fill="auto"/>
          </w:tcPr>
          <w:p w14:paraId="799C1EF0" w14:textId="77777777" w:rsidR="00DF30AA" w:rsidRPr="00A518AA" w:rsidRDefault="00DF30AA" w:rsidP="00DF30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55BCB54" w14:textId="77777777" w:rsidR="00DF30AA" w:rsidRPr="00A518AA" w:rsidRDefault="00DF30AA" w:rsidP="00DF30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945651" w14:textId="26339379" w:rsidR="00DF30AA" w:rsidRPr="00A518AA" w:rsidRDefault="000B57BF" w:rsidP="00E926F5">
            <w:pPr>
              <w:tabs>
                <w:tab w:val="decimal" w:pos="124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65,200,263</w:t>
            </w:r>
          </w:p>
        </w:tc>
        <w:tc>
          <w:tcPr>
            <w:tcW w:w="234" w:type="dxa"/>
            <w:shd w:val="clear" w:color="auto" w:fill="auto"/>
          </w:tcPr>
          <w:p w14:paraId="1EC0448F" w14:textId="77777777" w:rsidR="00DF30AA" w:rsidRPr="00A518AA" w:rsidRDefault="00DF30AA" w:rsidP="00DF30AA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12E156" w14:textId="611D644B" w:rsidR="00DF30AA" w:rsidRPr="00A518AA" w:rsidRDefault="00DF30AA" w:rsidP="00DF30AA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59,767,175</w:t>
            </w:r>
          </w:p>
        </w:tc>
      </w:tr>
    </w:tbl>
    <w:p w14:paraId="282A0CAE" w14:textId="728843B7" w:rsidR="000056EC" w:rsidRDefault="000056EC" w:rsidP="00A518AA">
      <w:pPr>
        <w:pStyle w:val="Caption"/>
        <w:numPr>
          <w:ilvl w:val="0"/>
          <w:numId w:val="0"/>
        </w:numPr>
        <w:ind w:left="567"/>
        <w:rPr>
          <w:sz w:val="24"/>
          <w:szCs w:val="24"/>
        </w:rPr>
      </w:pPr>
    </w:p>
    <w:p w14:paraId="709AB106" w14:textId="77777777" w:rsidR="000056EC" w:rsidRDefault="000056EC" w:rsidP="000056EC">
      <w:pPr>
        <w:pStyle w:val="Caption"/>
        <w:numPr>
          <w:ilvl w:val="0"/>
          <w:numId w:val="0"/>
        </w:numPr>
        <w:ind w:left="567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br w:type="page"/>
      </w:r>
    </w:p>
    <w:p w14:paraId="3AFAA421" w14:textId="478A0B82" w:rsidR="00834296" w:rsidRDefault="00834296" w:rsidP="006E00CD">
      <w:pPr>
        <w:pStyle w:val="Caption"/>
        <w:ind w:left="567" w:hanging="567"/>
      </w:pPr>
      <w:r>
        <w:rPr>
          <w:rFonts w:hint="cs"/>
          <w:cs/>
        </w:rPr>
        <w:lastRenderedPageBreak/>
        <w:t>ภาษีเงินได้</w:t>
      </w:r>
    </w:p>
    <w:p w14:paraId="15E85232" w14:textId="0CA60516" w:rsidR="00834296" w:rsidRPr="00834296" w:rsidRDefault="00834296" w:rsidP="00834296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7DDF4F8" w14:textId="480C4CCE" w:rsidR="00120D08" w:rsidRDefault="00071C4C" w:rsidP="00120D08">
      <w:pPr>
        <w:pStyle w:val="Ang15"/>
        <w:rPr>
          <w:lang w:val="en-US"/>
        </w:rPr>
      </w:pPr>
      <w:r w:rsidRPr="00AE0BB7">
        <w:rPr>
          <w:cs/>
          <w:lang w:val="en-US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</w:t>
      </w:r>
      <w:r w:rsidRPr="00AE0BB7">
        <w:rPr>
          <w:spacing w:val="-2"/>
          <w:cs/>
          <w:lang w:val="en-US"/>
        </w:rPr>
        <w:t>แท้จริงรวมของกลุ่มบริษัทและบริษัทในการดำเนินงานต่อเนื่องเป็นระยะเวลา</w:t>
      </w:r>
      <w:r w:rsidR="00F260B5">
        <w:rPr>
          <w:rFonts w:hint="cs"/>
          <w:spacing w:val="-2"/>
          <w:cs/>
          <w:lang w:val="en-US"/>
        </w:rPr>
        <w:t>เก้า</w:t>
      </w:r>
      <w:r w:rsidRPr="00AE0BB7">
        <w:rPr>
          <w:spacing w:val="-2"/>
          <w:cs/>
          <w:lang w:val="en-US"/>
        </w:rPr>
        <w:t xml:space="preserve">เดือนสิ้นสุดวันที่ </w:t>
      </w:r>
      <w:r>
        <w:rPr>
          <w:spacing w:val="-2"/>
          <w:lang w:val="en-US"/>
        </w:rPr>
        <w:t xml:space="preserve">30 </w:t>
      </w:r>
      <w:r w:rsidR="00B4570A">
        <w:rPr>
          <w:rFonts w:hint="cs"/>
          <w:spacing w:val="-2"/>
          <w:cs/>
          <w:lang w:val="en-US"/>
        </w:rPr>
        <w:t>กันย</w:t>
      </w:r>
      <w:r>
        <w:rPr>
          <w:rFonts w:hint="cs"/>
          <w:spacing w:val="-2"/>
          <w:cs/>
          <w:lang w:val="en-US"/>
        </w:rPr>
        <w:t>ายน</w:t>
      </w:r>
      <w:r w:rsidRPr="00AE0BB7">
        <w:rPr>
          <w:spacing w:val="-2"/>
          <w:cs/>
          <w:lang w:val="en-US"/>
        </w:rPr>
        <w:t xml:space="preserve"> </w:t>
      </w:r>
      <w:r w:rsidRPr="00AE0BB7">
        <w:rPr>
          <w:spacing w:val="-2"/>
          <w:lang w:val="en-US"/>
        </w:rPr>
        <w:t>256</w:t>
      </w:r>
      <w:r>
        <w:rPr>
          <w:spacing w:val="-2"/>
          <w:lang w:val="en-US"/>
        </w:rPr>
        <w:t>7</w:t>
      </w:r>
      <w:r w:rsidRPr="00AE0BB7">
        <w:rPr>
          <w:spacing w:val="-2"/>
          <w:lang w:val="en-US"/>
        </w:rPr>
        <w:t xml:space="preserve"> </w:t>
      </w:r>
      <w:r w:rsidRPr="00C12007">
        <w:rPr>
          <w:cs/>
          <w:lang w:val="en-US"/>
        </w:rPr>
        <w:t>คือร้อยละ</w:t>
      </w:r>
      <w:r w:rsidRPr="00C12007">
        <w:rPr>
          <w:lang w:val="en-US"/>
        </w:rPr>
        <w:t xml:space="preserve"> </w:t>
      </w:r>
      <w:r w:rsidR="0046474C" w:rsidRPr="0046474C">
        <w:rPr>
          <w:spacing w:val="-2"/>
          <w:lang w:val="en-US"/>
        </w:rPr>
        <w:t>5</w:t>
      </w:r>
      <w:r w:rsidR="00DC30DC" w:rsidRPr="0046474C">
        <w:rPr>
          <w:spacing w:val="-2"/>
          <w:lang w:val="en-US"/>
        </w:rPr>
        <w:t>.</w:t>
      </w:r>
      <w:r w:rsidR="0046474C" w:rsidRPr="0046474C">
        <w:rPr>
          <w:spacing w:val="-2"/>
          <w:lang w:val="en-US"/>
        </w:rPr>
        <w:t>2</w:t>
      </w:r>
      <w:r w:rsidRPr="00C12007">
        <w:rPr>
          <w:cs/>
          <w:lang w:val="en-US"/>
        </w:rPr>
        <w:t xml:space="preserve"> และ </w:t>
      </w:r>
      <w:r w:rsidR="0046474C" w:rsidRPr="0046474C">
        <w:rPr>
          <w:spacing w:val="-2"/>
          <w:lang w:val="en-US"/>
        </w:rPr>
        <w:t>5</w:t>
      </w:r>
      <w:r w:rsidR="00DC30DC" w:rsidRPr="0046474C">
        <w:rPr>
          <w:spacing w:val="-2"/>
          <w:lang w:val="en-US"/>
        </w:rPr>
        <w:t>.</w:t>
      </w:r>
      <w:r w:rsidR="0046474C" w:rsidRPr="0046474C">
        <w:rPr>
          <w:spacing w:val="-2"/>
          <w:lang w:val="en-US"/>
        </w:rPr>
        <w:t>1</w:t>
      </w:r>
      <w:r w:rsidRPr="00C12007">
        <w:rPr>
          <w:lang w:val="en-US"/>
        </w:rPr>
        <w:t xml:space="preserve"> </w:t>
      </w:r>
      <w:r w:rsidRPr="00C12007">
        <w:rPr>
          <w:cs/>
          <w:lang w:val="en-US"/>
        </w:rPr>
        <w:t>ตามลำดับ</w:t>
      </w:r>
      <w:r w:rsidRPr="00AE0BB7">
        <w:rPr>
          <w:cs/>
          <w:lang w:val="en-US"/>
        </w:rPr>
        <w:t xml:space="preserve"> </w:t>
      </w:r>
      <w:r w:rsidRPr="00A9302F">
        <w:rPr>
          <w:i/>
          <w:iCs/>
          <w:cs/>
          <w:lang w:val="en-US"/>
        </w:rPr>
        <w:t>(</w:t>
      </w:r>
      <w:r>
        <w:rPr>
          <w:i/>
          <w:iCs/>
          <w:lang w:val="en-US"/>
        </w:rPr>
        <w:t>30</w:t>
      </w:r>
      <w:r>
        <w:rPr>
          <w:rFonts w:hint="cs"/>
          <w:i/>
          <w:iCs/>
          <w:cs/>
          <w:lang w:val="en-US"/>
        </w:rPr>
        <w:t xml:space="preserve"> </w:t>
      </w:r>
      <w:r w:rsidR="00B4570A">
        <w:rPr>
          <w:rFonts w:hint="cs"/>
          <w:i/>
          <w:iCs/>
          <w:cs/>
          <w:lang w:val="en-US"/>
        </w:rPr>
        <w:t>กันย</w:t>
      </w:r>
      <w:r>
        <w:rPr>
          <w:rFonts w:hint="cs"/>
          <w:i/>
          <w:iCs/>
          <w:cs/>
          <w:lang w:val="en-US"/>
        </w:rPr>
        <w:t>ายน</w:t>
      </w:r>
      <w:r w:rsidRPr="00A9302F">
        <w:rPr>
          <w:i/>
          <w:iCs/>
          <w:cs/>
          <w:lang w:val="en-US"/>
        </w:rPr>
        <w:t xml:space="preserve"> </w:t>
      </w:r>
      <w:r w:rsidRPr="00A9302F">
        <w:rPr>
          <w:i/>
          <w:iCs/>
          <w:lang w:val="en-US"/>
        </w:rPr>
        <w:t>256</w:t>
      </w:r>
      <w:r>
        <w:rPr>
          <w:i/>
          <w:iCs/>
          <w:lang w:val="en-US"/>
        </w:rPr>
        <w:t>6</w:t>
      </w:r>
      <w:r w:rsidRPr="00A9302F">
        <w:rPr>
          <w:i/>
          <w:iCs/>
          <w:lang w:val="en-US"/>
        </w:rPr>
        <w:t xml:space="preserve">: </w:t>
      </w:r>
      <w:r w:rsidRPr="00A9302F">
        <w:rPr>
          <w:i/>
          <w:iCs/>
          <w:cs/>
          <w:lang w:val="en-US"/>
        </w:rPr>
        <w:t xml:space="preserve">ร้อยละ </w:t>
      </w:r>
      <w:r>
        <w:rPr>
          <w:i/>
          <w:iCs/>
          <w:lang w:val="en-US"/>
        </w:rPr>
        <w:t>0.</w:t>
      </w:r>
      <w:r w:rsidR="00B4570A">
        <w:rPr>
          <w:i/>
          <w:iCs/>
          <w:lang w:val="en-US"/>
        </w:rPr>
        <w:t>7</w:t>
      </w:r>
      <w:r w:rsidRPr="00A9302F">
        <w:rPr>
          <w:i/>
          <w:iCs/>
          <w:cs/>
          <w:lang w:val="en-US"/>
        </w:rPr>
        <w:t xml:space="preserve"> และ </w:t>
      </w:r>
      <w:r>
        <w:rPr>
          <w:i/>
          <w:iCs/>
          <w:lang w:val="en-US"/>
        </w:rPr>
        <w:t>0.</w:t>
      </w:r>
      <w:r w:rsidR="00B4570A">
        <w:rPr>
          <w:i/>
          <w:iCs/>
          <w:lang w:val="en-US"/>
        </w:rPr>
        <w:t>7</w:t>
      </w:r>
      <w:r w:rsidRPr="00A9302F">
        <w:rPr>
          <w:i/>
          <w:iCs/>
          <w:cs/>
          <w:lang w:val="en-US"/>
        </w:rPr>
        <w:t xml:space="preserve"> ตามลำดับ)</w:t>
      </w:r>
      <w:r w:rsidRPr="00AE0BB7">
        <w:rPr>
          <w:cs/>
          <w:lang w:val="en-US"/>
        </w:rPr>
        <w:t xml:space="preserve"> </w:t>
      </w:r>
      <w:r w:rsidR="00834296" w:rsidRPr="00AE0BB7">
        <w:rPr>
          <w:cs/>
          <w:lang w:val="en-US"/>
        </w:rPr>
        <w:t>การเปลี่ยนแปลงในอัตราภาษีเงินได้ที่</w:t>
      </w:r>
      <w:r w:rsidR="00834296" w:rsidRPr="00E91331">
        <w:rPr>
          <w:cs/>
          <w:lang w:val="en-US"/>
        </w:rPr>
        <w:t>แท้จริงมีสาเหตุหลักจา</w:t>
      </w:r>
      <w:r w:rsidR="00120D08" w:rsidRPr="00E91331">
        <w:rPr>
          <w:rFonts w:hint="cs"/>
          <w:cs/>
          <w:lang w:val="en-US"/>
        </w:rPr>
        <w:t>ก</w:t>
      </w:r>
      <w:r w:rsidR="00ED0D48" w:rsidRPr="00E91331">
        <w:rPr>
          <w:rFonts w:hint="cs"/>
          <w:cs/>
          <w:lang w:val="en-US"/>
        </w:rPr>
        <w:t xml:space="preserve">สิทธิพิเศษทางภาษีภายใต้พระราชกฤษฎีกาฉบับที่ </w:t>
      </w:r>
      <w:r w:rsidR="00ED0D48" w:rsidRPr="00E91331">
        <w:rPr>
          <w:lang w:val="en-US"/>
        </w:rPr>
        <w:t xml:space="preserve">604 </w:t>
      </w:r>
      <w:r w:rsidR="00ED0D48" w:rsidRPr="00E91331">
        <w:rPr>
          <w:rFonts w:hint="cs"/>
          <w:cs/>
          <w:lang w:val="en-US"/>
        </w:rPr>
        <w:t xml:space="preserve">และฉบับที่ </w:t>
      </w:r>
      <w:r w:rsidR="00ED0D48" w:rsidRPr="00E91331">
        <w:rPr>
          <w:lang w:val="en-US"/>
        </w:rPr>
        <w:t>642</w:t>
      </w:r>
      <w:r w:rsidR="00ED0D48" w:rsidRPr="00E91331">
        <w:rPr>
          <w:rFonts w:hint="cs"/>
          <w:cs/>
          <w:lang w:val="en-US"/>
        </w:rPr>
        <w:t xml:space="preserve"> และ</w:t>
      </w:r>
      <w:r w:rsidR="00CD28A2" w:rsidRPr="00E91331">
        <w:rPr>
          <w:rFonts w:hint="cs"/>
          <w:cs/>
          <w:lang w:val="en-US"/>
        </w:rPr>
        <w:t>รายได้ที่ไม่ต้องเสียภาษีลดลง</w:t>
      </w:r>
      <w:r w:rsidR="00120D08">
        <w:rPr>
          <w:lang w:val="en-US"/>
        </w:rPr>
        <w:t xml:space="preserve"> </w:t>
      </w:r>
    </w:p>
    <w:p w14:paraId="599FD86A" w14:textId="77777777" w:rsidR="00120D08" w:rsidRPr="001B65D6" w:rsidRDefault="00120D08" w:rsidP="00120D08">
      <w:pPr>
        <w:pStyle w:val="Ang15"/>
        <w:ind w:left="0"/>
        <w:rPr>
          <w:lang w:val="en-US"/>
        </w:rPr>
      </w:pPr>
    </w:p>
    <w:p w14:paraId="2E84BDA0" w14:textId="20DF8B95" w:rsidR="00581076" w:rsidRPr="000F2F23" w:rsidRDefault="00DD66D2" w:rsidP="006E00CD">
      <w:pPr>
        <w:pStyle w:val="Caption"/>
        <w:ind w:left="567" w:hanging="567"/>
      </w:pPr>
      <w:r w:rsidRPr="000F2F23">
        <w:rPr>
          <w:rFonts w:hint="cs"/>
          <w:cs/>
        </w:rPr>
        <w:t>เงินปันผล</w:t>
      </w:r>
    </w:p>
    <w:p w14:paraId="1664EA77" w14:textId="77777777" w:rsidR="0056153A" w:rsidRPr="000F2F23" w:rsidRDefault="0056153A" w:rsidP="0056153A">
      <w:pPr>
        <w:rPr>
          <w:lang w:val="en-US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800"/>
        <w:gridCol w:w="1800"/>
        <w:gridCol w:w="1260"/>
        <w:gridCol w:w="990"/>
      </w:tblGrid>
      <w:tr w:rsidR="002D667E" w:rsidRPr="000F2F23" w14:paraId="010B4C30" w14:textId="77777777" w:rsidTr="002D667E">
        <w:trPr>
          <w:tblHeader/>
        </w:trPr>
        <w:tc>
          <w:tcPr>
            <w:tcW w:w="3330" w:type="dxa"/>
            <w:vAlign w:val="bottom"/>
          </w:tcPr>
          <w:p w14:paraId="61ED96EE" w14:textId="77777777" w:rsidR="002D667E" w:rsidRPr="000F2F23" w:rsidRDefault="002D66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  <w:hideMark/>
          </w:tcPr>
          <w:p w14:paraId="72C41029" w14:textId="77777777" w:rsidR="002D667E" w:rsidRPr="000F2F23" w:rsidRDefault="002D667E" w:rsidP="00561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2F2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วันที่อนุมัติ</w:t>
            </w:r>
          </w:p>
        </w:tc>
        <w:tc>
          <w:tcPr>
            <w:tcW w:w="1800" w:type="dxa"/>
            <w:vAlign w:val="bottom"/>
            <w:hideMark/>
          </w:tcPr>
          <w:p w14:paraId="66ACDDB8" w14:textId="77777777" w:rsidR="002D667E" w:rsidRPr="000F2F23" w:rsidRDefault="002D667E" w:rsidP="00561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2F2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กำหนดจ่าย</w:t>
            </w:r>
          </w:p>
        </w:tc>
        <w:tc>
          <w:tcPr>
            <w:tcW w:w="1260" w:type="dxa"/>
            <w:vAlign w:val="bottom"/>
            <w:hideMark/>
          </w:tcPr>
          <w:p w14:paraId="10C2BA2F" w14:textId="77777777" w:rsidR="002D667E" w:rsidRPr="000F2F23" w:rsidRDefault="002D667E" w:rsidP="00561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2F2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อัตราต่อหุ้น</w:t>
            </w:r>
          </w:p>
        </w:tc>
        <w:tc>
          <w:tcPr>
            <w:tcW w:w="990" w:type="dxa"/>
            <w:vAlign w:val="bottom"/>
            <w:hideMark/>
          </w:tcPr>
          <w:p w14:paraId="0FE937B8" w14:textId="77777777" w:rsidR="002D667E" w:rsidRPr="000F2F23" w:rsidRDefault="002D667E" w:rsidP="00561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2F2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2D667E" w:rsidRPr="000F2F23" w14:paraId="72FD145F" w14:textId="77777777" w:rsidTr="002D667E">
        <w:trPr>
          <w:tblHeader/>
        </w:trPr>
        <w:tc>
          <w:tcPr>
            <w:tcW w:w="3330" w:type="dxa"/>
          </w:tcPr>
          <w:p w14:paraId="297685B6" w14:textId="77777777" w:rsidR="002D667E" w:rsidRPr="000F2F23" w:rsidRDefault="002D66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2F45A67" w14:textId="77777777" w:rsidR="002D667E" w:rsidRPr="000F2F23" w:rsidRDefault="002D667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33D0B1B" w14:textId="77777777" w:rsidR="002D667E" w:rsidRPr="000F2F23" w:rsidRDefault="002D66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47DFD955" w14:textId="77777777" w:rsidR="002D667E" w:rsidRPr="000F2F23" w:rsidRDefault="002D667E" w:rsidP="00561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0F2F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990" w:type="dxa"/>
            <w:hideMark/>
          </w:tcPr>
          <w:p w14:paraId="5ABF2BB8" w14:textId="77777777" w:rsidR="002D667E" w:rsidRPr="000F2F23" w:rsidRDefault="002D667E" w:rsidP="0056153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0F2F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2D667E" w:rsidRPr="000F2F23" w14:paraId="5854DC06" w14:textId="77777777" w:rsidTr="002D667E">
        <w:tc>
          <w:tcPr>
            <w:tcW w:w="3330" w:type="dxa"/>
            <w:hideMark/>
          </w:tcPr>
          <w:p w14:paraId="72037B3E" w14:textId="22F89590" w:rsidR="002D667E" w:rsidRPr="000F2F23" w:rsidRDefault="002D667E" w:rsidP="005615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F2F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DF30AA" w:rsidRPr="000F2F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00" w:type="dxa"/>
          </w:tcPr>
          <w:p w14:paraId="0A9BE7BF" w14:textId="77777777" w:rsidR="002D667E" w:rsidRPr="000F2F23" w:rsidRDefault="002D66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800" w:type="dxa"/>
          </w:tcPr>
          <w:p w14:paraId="1A16455C" w14:textId="77777777" w:rsidR="002D667E" w:rsidRPr="000F2F23" w:rsidRDefault="002D66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</w:tcPr>
          <w:p w14:paraId="636F8C06" w14:textId="77777777" w:rsidR="002D667E" w:rsidRPr="000F2F23" w:rsidRDefault="002D66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E76D31" w14:textId="77777777" w:rsidR="002D667E" w:rsidRPr="000F2F23" w:rsidRDefault="002D667E">
            <w:pPr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2386" w:rsidRPr="000F2F23" w14:paraId="6159EB3B" w14:textId="77777777" w:rsidTr="00DF30AA">
        <w:tc>
          <w:tcPr>
            <w:tcW w:w="3330" w:type="dxa"/>
            <w:hideMark/>
          </w:tcPr>
          <w:p w14:paraId="4A89A93F" w14:textId="3492985B" w:rsidR="00C92386" w:rsidRPr="000F2F23" w:rsidRDefault="00C92386" w:rsidP="001C12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F2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1C12DB" w:rsidRPr="000F2F23">
              <w:rPr>
                <w:rFonts w:asciiTheme="majorBidi" w:hAnsiTheme="majorBidi" w:cstheme="majorBidi" w:hint="cs"/>
                <w:sz w:val="30"/>
                <w:szCs w:val="30"/>
                <w:cs/>
              </w:rPr>
              <w:t>ป</w:t>
            </w:r>
            <w:r w:rsidRPr="000F2F23">
              <w:rPr>
                <w:rFonts w:asciiTheme="majorBidi" w:hAnsiTheme="majorBidi" w:cstheme="majorBidi"/>
                <w:sz w:val="30"/>
                <w:szCs w:val="30"/>
                <w:cs/>
              </w:rPr>
              <w:t>ร</w:t>
            </w:r>
            <w:r w:rsidR="001C12DB" w:rsidRPr="000F2F23">
              <w:rPr>
                <w:rFonts w:asciiTheme="majorBidi" w:hAnsiTheme="majorBidi" w:cstheme="majorBidi" w:hint="cs"/>
                <w:sz w:val="30"/>
                <w:szCs w:val="30"/>
                <w:cs/>
              </w:rPr>
              <w:t>ะจำ</w:t>
            </w:r>
            <w:r w:rsidRPr="000F2F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Pr="000F2F2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1E2EB247" w14:textId="522A81F5" w:rsidR="00C92386" w:rsidRPr="000F2F23" w:rsidRDefault="00C92386" w:rsidP="00C92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F23">
              <w:rPr>
                <w:rFonts w:asciiTheme="majorBidi" w:hAnsiTheme="majorBidi" w:cstheme="majorBidi"/>
                <w:sz w:val="30"/>
                <w:szCs w:val="30"/>
              </w:rPr>
              <w:t xml:space="preserve">18 </w:t>
            </w:r>
            <w:r w:rsidRPr="000F2F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0F2F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0" w:type="dxa"/>
          </w:tcPr>
          <w:p w14:paraId="0079FFD9" w14:textId="2B91E896" w:rsidR="00C92386" w:rsidRPr="000F2F23" w:rsidRDefault="00C92386" w:rsidP="00C92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F23">
              <w:rPr>
                <w:rFonts w:asciiTheme="majorBidi" w:hAnsiTheme="majorBidi" w:cstheme="majorBidi"/>
                <w:sz w:val="30"/>
                <w:szCs w:val="30"/>
              </w:rPr>
              <w:t xml:space="preserve">9 </w:t>
            </w:r>
            <w:r w:rsidRPr="000F2F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0F2F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60" w:type="dxa"/>
          </w:tcPr>
          <w:p w14:paraId="6358E832" w14:textId="597F83D7" w:rsidR="00C92386" w:rsidRPr="000F2F23" w:rsidRDefault="00C92386" w:rsidP="00C92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F23">
              <w:rPr>
                <w:rFonts w:asciiTheme="majorBidi" w:hAnsiTheme="majorBidi" w:cstheme="majorBidi"/>
                <w:sz w:val="30"/>
                <w:szCs w:val="30"/>
              </w:rPr>
              <w:t>0.12</w:t>
            </w:r>
          </w:p>
        </w:tc>
        <w:tc>
          <w:tcPr>
            <w:tcW w:w="990" w:type="dxa"/>
          </w:tcPr>
          <w:p w14:paraId="32C2418F" w14:textId="79ACBB2A" w:rsidR="00C92386" w:rsidRPr="000F2F23" w:rsidRDefault="00C92386" w:rsidP="00C9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2F23">
              <w:rPr>
                <w:rFonts w:asciiTheme="majorBidi" w:hAnsiTheme="majorBidi" w:cstheme="majorBidi"/>
                <w:sz w:val="30"/>
                <w:szCs w:val="30"/>
              </w:rPr>
              <w:t>1,008</w:t>
            </w:r>
          </w:p>
        </w:tc>
      </w:tr>
      <w:tr w:rsidR="00C92386" w:rsidRPr="000F2F23" w14:paraId="14073967" w14:textId="77777777" w:rsidTr="002D667E">
        <w:tc>
          <w:tcPr>
            <w:tcW w:w="3330" w:type="dxa"/>
          </w:tcPr>
          <w:p w14:paraId="107AA5FD" w14:textId="1CAA2E01" w:rsidR="00C92386" w:rsidRPr="000F2F23" w:rsidRDefault="00851EC2" w:rsidP="00053DC3">
            <w:pPr>
              <w:tabs>
                <w:tab w:val="left" w:pos="720"/>
              </w:tabs>
              <w:spacing w:line="240" w:lineRule="auto"/>
              <w:ind w:left="-16" w:right="-1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2F2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053DC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4C3E8505" w14:textId="75BA9D2D" w:rsidR="00C92386" w:rsidRPr="000F2F23" w:rsidRDefault="00851EC2" w:rsidP="00C92386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2F23"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Pr="000F2F2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0F2F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0" w:type="dxa"/>
          </w:tcPr>
          <w:p w14:paraId="1581EDCE" w14:textId="0A1C7327" w:rsidR="00C92386" w:rsidRPr="000F2F23" w:rsidRDefault="00851EC2" w:rsidP="00C92386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2F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20 </w:t>
            </w:r>
            <w:r w:rsidRPr="000F2F2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กันยายน </w:t>
            </w:r>
            <w:r w:rsidRPr="000F2F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60" w:type="dxa"/>
          </w:tcPr>
          <w:p w14:paraId="348CBB46" w14:textId="12E88924" w:rsidR="00C92386" w:rsidRPr="000F2F23" w:rsidRDefault="00851EC2" w:rsidP="00C92386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F23">
              <w:rPr>
                <w:rFonts w:asciiTheme="majorBidi" w:hAnsiTheme="majorBidi" w:cstheme="majorBidi"/>
                <w:sz w:val="30"/>
                <w:szCs w:val="30"/>
              </w:rPr>
              <w:t>0.09</w:t>
            </w:r>
          </w:p>
        </w:tc>
        <w:tc>
          <w:tcPr>
            <w:tcW w:w="990" w:type="dxa"/>
          </w:tcPr>
          <w:p w14:paraId="15F93231" w14:textId="4CA7B364" w:rsidR="00C92386" w:rsidRPr="000F2F23" w:rsidRDefault="00851EC2" w:rsidP="00E96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F23">
              <w:rPr>
                <w:rFonts w:asciiTheme="majorBidi" w:hAnsiTheme="majorBidi" w:cstheme="majorBidi"/>
                <w:sz w:val="30"/>
                <w:szCs w:val="30"/>
              </w:rPr>
              <w:t>756</w:t>
            </w:r>
          </w:p>
        </w:tc>
      </w:tr>
      <w:tr w:rsidR="00322E0C" w:rsidRPr="000F2F23" w14:paraId="39E26996" w14:textId="77777777" w:rsidTr="002D667E">
        <w:tc>
          <w:tcPr>
            <w:tcW w:w="3330" w:type="dxa"/>
          </w:tcPr>
          <w:p w14:paraId="338DD89F" w14:textId="77777777" w:rsidR="00322E0C" w:rsidRPr="000F2F23" w:rsidRDefault="00322E0C" w:rsidP="00C923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3BC2CF1" w14:textId="77777777" w:rsidR="00322E0C" w:rsidRPr="000F2F23" w:rsidRDefault="00322E0C" w:rsidP="00C92386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51509F1" w14:textId="77777777" w:rsidR="00322E0C" w:rsidRPr="000F2F23" w:rsidRDefault="00322E0C" w:rsidP="00C92386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2B4E12" w14:textId="77777777" w:rsidR="00322E0C" w:rsidRPr="000F2F23" w:rsidRDefault="00322E0C" w:rsidP="00C92386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F5EFB7B" w14:textId="77777777" w:rsidR="00322E0C" w:rsidRPr="000F2F23" w:rsidRDefault="00322E0C" w:rsidP="00C92386">
            <w:pPr>
              <w:tabs>
                <w:tab w:val="decimal" w:pos="787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92386" w:rsidRPr="000F2F23" w14:paraId="4B78081E" w14:textId="77777777" w:rsidTr="002D667E">
        <w:tc>
          <w:tcPr>
            <w:tcW w:w="3330" w:type="dxa"/>
            <w:hideMark/>
          </w:tcPr>
          <w:p w14:paraId="5D97DF25" w14:textId="35C0E340" w:rsidR="00C92386" w:rsidRPr="000F2F23" w:rsidRDefault="00C92386" w:rsidP="00C92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F2F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Pr="000F2F2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6</w:t>
            </w:r>
          </w:p>
        </w:tc>
        <w:tc>
          <w:tcPr>
            <w:tcW w:w="1800" w:type="dxa"/>
          </w:tcPr>
          <w:p w14:paraId="26586FED" w14:textId="77777777" w:rsidR="00C92386" w:rsidRPr="000F2F23" w:rsidRDefault="00C92386" w:rsidP="00C92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800" w:type="dxa"/>
          </w:tcPr>
          <w:p w14:paraId="29CA96A3" w14:textId="77777777" w:rsidR="00C92386" w:rsidRPr="000F2F23" w:rsidRDefault="00C92386" w:rsidP="00C92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</w:tcPr>
          <w:p w14:paraId="5C01C640" w14:textId="77777777" w:rsidR="00C92386" w:rsidRPr="000F2F23" w:rsidRDefault="00C92386" w:rsidP="00C92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8C391F" w14:textId="77777777" w:rsidR="00C92386" w:rsidRPr="000F2F23" w:rsidRDefault="00C92386" w:rsidP="00C92386">
            <w:pPr>
              <w:tabs>
                <w:tab w:val="clear" w:pos="227"/>
                <w:tab w:val="clear" w:pos="454"/>
                <w:tab w:val="clear" w:pos="680"/>
                <w:tab w:val="decimal" w:pos="429"/>
                <w:tab w:val="decimal" w:pos="787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2386" w:rsidRPr="000F2F23" w14:paraId="643D8EB6" w14:textId="77777777" w:rsidTr="002D667E">
        <w:tc>
          <w:tcPr>
            <w:tcW w:w="3330" w:type="dxa"/>
          </w:tcPr>
          <w:p w14:paraId="47918CC3" w14:textId="6CA3839E" w:rsidR="00C92386" w:rsidRPr="000F2F23" w:rsidRDefault="00C92386" w:rsidP="00C92386">
            <w:pPr>
              <w:tabs>
                <w:tab w:val="left" w:pos="720"/>
              </w:tabs>
              <w:spacing w:line="240" w:lineRule="auto"/>
              <w:ind w:left="-16" w:right="-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F2F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0F2F2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35D1F6FF" w14:textId="57FD389C" w:rsidR="00C92386" w:rsidRPr="000F2F23" w:rsidRDefault="00C92386" w:rsidP="00C92386">
            <w:pPr>
              <w:tabs>
                <w:tab w:val="left" w:pos="720"/>
              </w:tabs>
              <w:spacing w:line="240" w:lineRule="auto"/>
              <w:ind w:left="-16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0F2F23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0F2F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0F2F2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52FD6C87" w14:textId="2871AE63" w:rsidR="00C92386" w:rsidRPr="000F2F23" w:rsidRDefault="00C92386" w:rsidP="00C92386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0F2F23"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Pr="000F2F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กุมภาพันธ์ </w:t>
            </w:r>
            <w:r w:rsidRPr="000F2F2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5F39535A" w14:textId="2C3BCD27" w:rsidR="00C92386" w:rsidRPr="000F2F23" w:rsidRDefault="00C92386" w:rsidP="00C92386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F23">
              <w:rPr>
                <w:rFonts w:asciiTheme="majorBidi" w:hAnsiTheme="majorBidi" w:cstheme="majorBidi"/>
                <w:sz w:val="30"/>
                <w:szCs w:val="30"/>
              </w:rPr>
              <w:t>0.09</w:t>
            </w:r>
          </w:p>
        </w:tc>
        <w:tc>
          <w:tcPr>
            <w:tcW w:w="990" w:type="dxa"/>
          </w:tcPr>
          <w:p w14:paraId="353F9B82" w14:textId="0D3A2C0F" w:rsidR="00C92386" w:rsidRPr="000F2F23" w:rsidRDefault="00C92386" w:rsidP="00AB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2F23">
              <w:rPr>
                <w:rFonts w:asciiTheme="majorBidi" w:hAnsiTheme="majorBidi" w:cstheme="majorBidi"/>
                <w:sz w:val="30"/>
                <w:szCs w:val="30"/>
              </w:rPr>
              <w:t>756</w:t>
            </w:r>
          </w:p>
        </w:tc>
      </w:tr>
      <w:tr w:rsidR="00C92386" w:rsidRPr="000F2F23" w14:paraId="3CEEF7AE" w14:textId="77777777" w:rsidTr="00985677">
        <w:tc>
          <w:tcPr>
            <w:tcW w:w="3330" w:type="dxa"/>
            <w:shd w:val="clear" w:color="auto" w:fill="auto"/>
            <w:hideMark/>
          </w:tcPr>
          <w:p w14:paraId="56DC4708" w14:textId="529895EA" w:rsidR="00C92386" w:rsidRPr="000F2F23" w:rsidRDefault="00C92386" w:rsidP="00C92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4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/>
              </w:rPr>
            </w:pPr>
            <w:r w:rsidRPr="000F2F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0F2F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0" w:type="dxa"/>
            <w:hideMark/>
          </w:tcPr>
          <w:p w14:paraId="5B9DD978" w14:textId="422B007F" w:rsidR="00C92386" w:rsidRPr="000F2F23" w:rsidRDefault="00C92386" w:rsidP="00C92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F23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Pr="000F2F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0F2F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0" w:type="dxa"/>
            <w:hideMark/>
          </w:tcPr>
          <w:p w14:paraId="51ACA915" w14:textId="649F5D9A" w:rsidR="00C92386" w:rsidRPr="000F2F23" w:rsidRDefault="00C92386" w:rsidP="00C92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F2F23"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 w:rsidRPr="000F2F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0F2F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60" w:type="dxa"/>
          </w:tcPr>
          <w:p w14:paraId="67DF7852" w14:textId="5AB011DA" w:rsidR="00C92386" w:rsidRPr="000F2F23" w:rsidRDefault="00C92386" w:rsidP="00C92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F23">
              <w:rPr>
                <w:rFonts w:asciiTheme="majorBidi" w:hAnsiTheme="majorBidi" w:cstheme="majorBidi"/>
                <w:sz w:val="30"/>
                <w:szCs w:val="30"/>
              </w:rPr>
              <w:t>0.03</w:t>
            </w:r>
          </w:p>
        </w:tc>
        <w:tc>
          <w:tcPr>
            <w:tcW w:w="990" w:type="dxa"/>
          </w:tcPr>
          <w:p w14:paraId="45D2A41E" w14:textId="1C50B2BF" w:rsidR="00C92386" w:rsidRPr="000F2F23" w:rsidRDefault="00C92386" w:rsidP="00AB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2F23">
              <w:rPr>
                <w:rFonts w:asciiTheme="majorBidi" w:hAnsiTheme="majorBidi" w:cstheme="majorBidi"/>
                <w:sz w:val="30"/>
                <w:szCs w:val="30"/>
              </w:rPr>
              <w:t>252</w:t>
            </w:r>
          </w:p>
        </w:tc>
      </w:tr>
      <w:tr w:rsidR="00C92386" w:rsidRPr="00AB302E" w14:paraId="1996BAA3" w14:textId="77777777" w:rsidTr="002D667E">
        <w:tc>
          <w:tcPr>
            <w:tcW w:w="3330" w:type="dxa"/>
            <w:shd w:val="clear" w:color="auto" w:fill="auto"/>
          </w:tcPr>
          <w:p w14:paraId="7F9B83E3" w14:textId="39111139" w:rsidR="00C92386" w:rsidRPr="000F2F23" w:rsidRDefault="00C92386" w:rsidP="00C92386">
            <w:pPr>
              <w:tabs>
                <w:tab w:val="left" w:pos="720"/>
              </w:tabs>
              <w:spacing w:line="240" w:lineRule="auto"/>
              <w:ind w:left="-16" w:right="-14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F2F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0F2F2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0C1F9E11" w14:textId="361CD4BF" w:rsidR="00C92386" w:rsidRPr="000F2F23" w:rsidRDefault="00C92386" w:rsidP="00C92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F2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F2F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0F2F2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33FFBCBB" w14:textId="12570AD7" w:rsidR="00C92386" w:rsidRPr="000F2F23" w:rsidRDefault="00C92386" w:rsidP="00C92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F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0F2F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F2F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0F2F2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74F82181" w14:textId="456B2F27" w:rsidR="00C92386" w:rsidRPr="000F2F23" w:rsidRDefault="00C92386" w:rsidP="00C92386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F23">
              <w:rPr>
                <w:rFonts w:asciiTheme="majorBidi" w:hAnsiTheme="majorBidi" w:cstheme="majorBidi"/>
                <w:sz w:val="30"/>
                <w:szCs w:val="30"/>
              </w:rPr>
              <w:t>0.12</w:t>
            </w:r>
          </w:p>
        </w:tc>
        <w:tc>
          <w:tcPr>
            <w:tcW w:w="990" w:type="dxa"/>
          </w:tcPr>
          <w:p w14:paraId="680B6E63" w14:textId="6B10500B" w:rsidR="00C92386" w:rsidRPr="00DF30AA" w:rsidRDefault="00C92386" w:rsidP="00AB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F23">
              <w:rPr>
                <w:rFonts w:asciiTheme="majorBidi" w:hAnsiTheme="majorBidi" w:cstheme="majorBidi"/>
                <w:sz w:val="30"/>
                <w:szCs w:val="30"/>
              </w:rPr>
              <w:t>1,008</w:t>
            </w:r>
          </w:p>
        </w:tc>
      </w:tr>
    </w:tbl>
    <w:p w14:paraId="0A1ABB7F" w14:textId="77777777" w:rsidR="0056153A" w:rsidRPr="00220FAA" w:rsidRDefault="0056153A" w:rsidP="0056153A">
      <w:pPr>
        <w:pStyle w:val="Bo-Blankline"/>
        <w:ind w:left="0"/>
        <w:rPr>
          <w:sz w:val="30"/>
          <w:szCs w:val="30"/>
          <w:lang w:val="en-US"/>
        </w:rPr>
      </w:pPr>
    </w:p>
    <w:p w14:paraId="52AF824D" w14:textId="1CB8BFCD" w:rsidR="00A95E68" w:rsidRPr="00AE0BB7" w:rsidRDefault="00A95E68" w:rsidP="00565380">
      <w:pPr>
        <w:pStyle w:val="Caption"/>
        <w:ind w:left="567" w:hanging="567"/>
        <w:rPr>
          <w:rFonts w:asciiTheme="majorBidi" w:hAnsiTheme="majorBidi"/>
        </w:rPr>
      </w:pPr>
      <w:r w:rsidRPr="00AE0BB7">
        <w:rPr>
          <w:rFonts w:asciiTheme="majorBidi" w:hAnsiTheme="majorBidi"/>
          <w:cs/>
        </w:rPr>
        <w:t>เครื่องมือทางการเงิน</w:t>
      </w:r>
    </w:p>
    <w:p w14:paraId="3D2D10B8" w14:textId="77777777" w:rsidR="00A518AA" w:rsidRDefault="00A518AA" w:rsidP="00A95E68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E0B2B8A" w14:textId="72E458BC" w:rsidR="00A95E68" w:rsidRPr="00AE0BB7" w:rsidRDefault="00A95E68" w:rsidP="00A95E68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AE0BB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</w:t>
      </w:r>
      <w:r w:rsidRPr="00AE0BB7">
        <w:rPr>
          <w:rFonts w:asciiTheme="majorBidi" w:hAnsiTheme="majorBidi"/>
          <w:b/>
          <w:bCs/>
          <w:i/>
          <w:iCs/>
          <w:sz w:val="30"/>
          <w:szCs w:val="30"/>
          <w:cs/>
        </w:rPr>
        <w:t>มูลค่ายุติธรรม</w:t>
      </w:r>
      <w:r w:rsidRPr="00AE0BB7">
        <w:rPr>
          <w:rFonts w:asciiTheme="majorBidi" w:hAnsiTheme="majorBidi"/>
          <w:b/>
          <w:bCs/>
          <w:sz w:val="30"/>
          <w:szCs w:val="30"/>
        </w:rPr>
        <w:t xml:space="preserve"> </w:t>
      </w:r>
    </w:p>
    <w:p w14:paraId="4697C621" w14:textId="77777777" w:rsidR="00A518AA" w:rsidRPr="000056EC" w:rsidRDefault="00A518AA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</w:p>
    <w:p w14:paraId="015D1A99" w14:textId="542911AC" w:rsidR="007D6448" w:rsidRDefault="00A95E68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  <w:r w:rsidRPr="00203012">
        <w:rPr>
          <w:rFonts w:asciiTheme="majorBidi" w:hAnsi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F0475C">
        <w:rPr>
          <w:rFonts w:asciiTheme="majorBidi" w:hAnsiTheme="majorBidi" w:hint="cs"/>
          <w:sz w:val="30"/>
          <w:szCs w:val="30"/>
          <w:cs/>
        </w:rPr>
        <w:t>วัดมูลค่าด้วยราคาทุนตัดจำหน่าย</w:t>
      </w:r>
      <w:r w:rsidRPr="00203012">
        <w:rPr>
          <w:rFonts w:asciiTheme="majorBidi" w:hAnsi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7548F716" w14:textId="77777777" w:rsidR="00DA74F1" w:rsidRDefault="00DA74F1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</w:p>
    <w:p w14:paraId="15A580AD" w14:textId="77777777" w:rsidR="00DA74F1" w:rsidRDefault="00DA74F1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</w:p>
    <w:p w14:paraId="30E88E36" w14:textId="0B3BF152" w:rsidR="00DA74F1" w:rsidRDefault="00DA74F1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  <w:cs/>
        </w:rPr>
        <w:sectPr w:rsidR="00DA74F1" w:rsidSect="00C21040">
          <w:headerReference w:type="default" r:id="rId21"/>
          <w:footerReference w:type="default" r:id="rId22"/>
          <w:pgSz w:w="11909" w:h="16834" w:code="9"/>
          <w:pgMar w:top="691" w:right="1152" w:bottom="720" w:left="1166" w:header="706" w:footer="706" w:gutter="0"/>
          <w:cols w:space="737"/>
          <w:docGrid w:linePitch="360"/>
        </w:sectPr>
      </w:pPr>
    </w:p>
    <w:tbl>
      <w:tblPr>
        <w:tblW w:w="147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900"/>
        <w:gridCol w:w="162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8E711A" w:rsidRPr="00731B95" w14:paraId="76B8F338" w14:textId="77777777" w:rsidTr="0079213A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3989F774" w14:textId="77777777" w:rsidR="008E711A" w:rsidRPr="00EC0235" w:rsidRDefault="008E711A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7CE6E658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411FA991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E711A" w:rsidRPr="00731B95" w14:paraId="0AA827D9" w14:textId="77777777" w:rsidTr="0079213A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3057997D" w14:textId="77777777" w:rsidR="008E711A" w:rsidRPr="00EC0235" w:rsidRDefault="008E711A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2BA82AD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0A9E3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7C02483F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A908B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E711A" w:rsidRPr="00731B95" w14:paraId="2FCD2A14" w14:textId="77777777" w:rsidTr="0079213A">
        <w:trPr>
          <w:trHeight w:val="1441"/>
        </w:trPr>
        <w:tc>
          <w:tcPr>
            <w:tcW w:w="3330" w:type="dxa"/>
            <w:shd w:val="clear" w:color="auto" w:fill="auto"/>
            <w:vAlign w:val="bottom"/>
          </w:tcPr>
          <w:p w14:paraId="700D7357" w14:textId="7412D2C1" w:rsidR="008E711A" w:rsidRPr="00EC0235" w:rsidRDefault="008E711A">
            <w:pPr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F0EC3B2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765D82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4BEDEF89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020B342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CD720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D358C04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9586E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24436" w14:textId="77777777" w:rsidR="008E711A" w:rsidRPr="00EC0235" w:rsidRDefault="008E711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8F93B2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222209D4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DFCEA7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B079ED5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6513C4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6B41D7E" w14:textId="77777777" w:rsidR="008E711A" w:rsidRPr="00EC0235" w:rsidRDefault="008E711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DC5C10" w14:textId="77777777" w:rsidR="008E711A" w:rsidRPr="00EC0235" w:rsidRDefault="008E711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EC4C439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A8CCFF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E711A" w:rsidRPr="00731B95" w14:paraId="1BE2A85D" w14:textId="77777777" w:rsidTr="0079213A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6CD41A21" w14:textId="77777777" w:rsidR="008E711A" w:rsidRPr="00EC0235" w:rsidRDefault="008E711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FFB4E2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06F26393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E711A" w:rsidRPr="00731B95" w14:paraId="14CE369B" w14:textId="77777777" w:rsidTr="0079213A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6161C6D5" w14:textId="24B185BB" w:rsidR="008E711A" w:rsidRPr="00EC0235" w:rsidRDefault="008E711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88346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 w:rsidR="00B4570A" w:rsidRPr="00B4570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กันยายน</w:t>
            </w:r>
            <w:r w:rsidR="0088346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="00DF30A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900" w:type="dxa"/>
            <w:shd w:val="clear" w:color="auto" w:fill="auto"/>
          </w:tcPr>
          <w:p w14:paraId="7F15CB6B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0229B33F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8E711A" w:rsidRPr="00731B95" w14:paraId="05E377DA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46118D0F" w14:textId="77777777" w:rsidR="008E711A" w:rsidRPr="00EC0235" w:rsidRDefault="008E711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2A5D647F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BE53321" w14:textId="1AFA5F23" w:rsidR="008E711A" w:rsidRPr="00DD66D2" w:rsidRDefault="008E711A" w:rsidP="00DD66D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2E74E69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EB7C850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B8CB1C7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F8D14DC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265EF40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B982DFD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828FE2D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7ABF831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B5D1C3B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E10F89E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C1EC8E6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0DF100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66D2" w:rsidRPr="00731B95" w14:paraId="5D4129B0" w14:textId="77777777" w:rsidTr="001B6403">
        <w:trPr>
          <w:trHeight w:val="261"/>
        </w:trPr>
        <w:tc>
          <w:tcPr>
            <w:tcW w:w="3330" w:type="dxa"/>
            <w:shd w:val="clear" w:color="auto" w:fill="auto"/>
          </w:tcPr>
          <w:p w14:paraId="4A80D60A" w14:textId="77777777" w:rsidR="00DD66D2" w:rsidRPr="00FC0899" w:rsidRDefault="00DD66D2" w:rsidP="00DD66D2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C08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4BA02A47" w14:textId="77777777" w:rsidR="00DD66D2" w:rsidRPr="00FC0899" w:rsidRDefault="00DD66D2" w:rsidP="00DD66D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A82CE2B" w14:textId="77777777" w:rsidR="00DD66D2" w:rsidRPr="00FC0899" w:rsidRDefault="00DD66D2" w:rsidP="00D61A96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43" w:right="-2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72C226F" w14:textId="77777777" w:rsidR="00DD66D2" w:rsidRPr="00FC0899" w:rsidRDefault="00DD66D2" w:rsidP="00DD66D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331DBDC" w14:textId="77777777" w:rsidR="00DD66D2" w:rsidRPr="00FC0899" w:rsidRDefault="00DD66D2" w:rsidP="00DD66D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ACC511A" w14:textId="77777777" w:rsidR="00DD66D2" w:rsidRPr="00FC0899" w:rsidRDefault="00DD66D2" w:rsidP="00DD66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B50258B" w14:textId="77777777" w:rsidR="00DD66D2" w:rsidRPr="00FC0899" w:rsidRDefault="00DD66D2" w:rsidP="00DD66D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CBD09D4" w14:textId="77777777" w:rsidR="00DD66D2" w:rsidRPr="00FC0899" w:rsidRDefault="00DD66D2" w:rsidP="00DD66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B2EFD08" w14:textId="77777777" w:rsidR="00DD66D2" w:rsidRPr="00FC0899" w:rsidRDefault="00DD66D2" w:rsidP="00DD66D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4ADEEDA" w14:textId="77777777" w:rsidR="00DD66D2" w:rsidRPr="00FC0899" w:rsidRDefault="00DD66D2" w:rsidP="00DD66D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FB0FDF4" w14:textId="77777777" w:rsidR="00DD66D2" w:rsidRPr="00FC0899" w:rsidRDefault="00DD66D2" w:rsidP="00DD66D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40B74E6" w14:textId="77777777" w:rsidR="00DD66D2" w:rsidRPr="00FC0899" w:rsidRDefault="00DD66D2" w:rsidP="00DD66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6906DAD" w14:textId="77777777" w:rsidR="00DD66D2" w:rsidRPr="00FC0899" w:rsidRDefault="00DD66D2" w:rsidP="00DD66D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DCC62AF" w14:textId="77777777" w:rsidR="00DD66D2" w:rsidRPr="00FC0899" w:rsidRDefault="00DD66D2" w:rsidP="00DD66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4F2AF70" w14:textId="77777777" w:rsidR="00DD66D2" w:rsidRPr="00FC0899" w:rsidRDefault="00DD66D2" w:rsidP="00DD66D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A1DB6" w:rsidRPr="00731B95" w14:paraId="2CC88279" w14:textId="77777777" w:rsidTr="00E05C07">
        <w:trPr>
          <w:trHeight w:val="261"/>
        </w:trPr>
        <w:tc>
          <w:tcPr>
            <w:tcW w:w="3330" w:type="dxa"/>
            <w:shd w:val="clear" w:color="auto" w:fill="auto"/>
          </w:tcPr>
          <w:p w14:paraId="27E92226" w14:textId="77777777" w:rsidR="007A1DB6" w:rsidRPr="00FC0899" w:rsidRDefault="007A1DB6" w:rsidP="007A1DB6">
            <w:pPr>
              <w:ind w:left="16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C0899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  <w:shd w:val="clear" w:color="auto" w:fill="auto"/>
          </w:tcPr>
          <w:p w14:paraId="35CFE425" w14:textId="77777777" w:rsidR="007A1DB6" w:rsidRPr="00FC0899" w:rsidRDefault="007A1DB6" w:rsidP="007A1DB6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3703F34" w14:textId="404CC7EF" w:rsidR="007A1DB6" w:rsidRPr="00FC0899" w:rsidRDefault="00A065F9" w:rsidP="008212AA">
            <w:pPr>
              <w:pStyle w:val="acctfourfigures"/>
              <w:tabs>
                <w:tab w:val="clear" w:pos="765"/>
              </w:tabs>
              <w:spacing w:line="240" w:lineRule="atLeast"/>
              <w:ind w:left="-107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C0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35669E" w14:textId="77777777" w:rsidR="007A1DB6" w:rsidRPr="00FC0899" w:rsidRDefault="007A1DB6" w:rsidP="007A1DB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FAE5BC5" w14:textId="47EBEAD6" w:rsidR="007A1DB6" w:rsidRPr="00FC0899" w:rsidRDefault="00A065F9" w:rsidP="00795C24">
            <w:pPr>
              <w:pStyle w:val="acctfourfigures"/>
              <w:tabs>
                <w:tab w:val="clear" w:pos="765"/>
                <w:tab w:val="decimal" w:pos="1316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FC0899">
              <w:rPr>
                <w:rFonts w:asciiTheme="majorBidi" w:hAnsiTheme="majorBidi" w:cstheme="majorBidi"/>
                <w:sz w:val="28"/>
                <w:szCs w:val="28"/>
              </w:rPr>
              <w:t>420,038</w:t>
            </w:r>
          </w:p>
        </w:tc>
        <w:tc>
          <w:tcPr>
            <w:tcW w:w="270" w:type="dxa"/>
            <w:shd w:val="clear" w:color="auto" w:fill="auto"/>
          </w:tcPr>
          <w:p w14:paraId="2F035A07" w14:textId="13F63853" w:rsidR="007A1DB6" w:rsidRPr="00FC0899" w:rsidRDefault="007A1DB6" w:rsidP="007A1DB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EA180A2" w14:textId="2285E5EE" w:rsidR="007A1DB6" w:rsidRPr="00FC0899" w:rsidRDefault="00A065F9" w:rsidP="007A1DB6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C0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420,038</w:t>
            </w:r>
          </w:p>
        </w:tc>
        <w:tc>
          <w:tcPr>
            <w:tcW w:w="270" w:type="dxa"/>
            <w:shd w:val="clear" w:color="auto" w:fill="auto"/>
          </w:tcPr>
          <w:p w14:paraId="04D08246" w14:textId="77777777" w:rsidR="007A1DB6" w:rsidRPr="00FC0899" w:rsidRDefault="007A1DB6" w:rsidP="007A1D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E226C7A" w14:textId="1D32198D" w:rsidR="007A1DB6" w:rsidRPr="00FC0899" w:rsidRDefault="00A065F9" w:rsidP="00865015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089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A8753D" w14:textId="77777777" w:rsidR="007A1DB6" w:rsidRPr="00FC0899" w:rsidRDefault="007A1DB6" w:rsidP="007A1DB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EA674BB" w14:textId="6216F0BF" w:rsidR="007A1DB6" w:rsidRPr="00FC0899" w:rsidRDefault="00D65252" w:rsidP="007A1DB6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C0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420,905</w:t>
            </w:r>
          </w:p>
        </w:tc>
        <w:tc>
          <w:tcPr>
            <w:tcW w:w="270" w:type="dxa"/>
            <w:shd w:val="clear" w:color="auto" w:fill="auto"/>
          </w:tcPr>
          <w:p w14:paraId="02D92665" w14:textId="77777777" w:rsidR="007A1DB6" w:rsidRPr="00FC0899" w:rsidRDefault="007A1DB6" w:rsidP="007A1DB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FA298ED" w14:textId="12DEF978" w:rsidR="007A1DB6" w:rsidRPr="00FC0899" w:rsidRDefault="00A065F9" w:rsidP="00865015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C0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D1AAB1" w14:textId="77777777" w:rsidR="007A1DB6" w:rsidRPr="00FC0899" w:rsidRDefault="007A1DB6" w:rsidP="007A1D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8E3D0A" w14:textId="6A3DDFBF" w:rsidR="007A1DB6" w:rsidRPr="00FC0899" w:rsidRDefault="00D65252" w:rsidP="007A1DB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C0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420,905</w:t>
            </w:r>
          </w:p>
        </w:tc>
      </w:tr>
      <w:tr w:rsidR="007A1DB6" w:rsidRPr="00731B95" w14:paraId="3E8533C1" w14:textId="77777777" w:rsidTr="001B6403">
        <w:trPr>
          <w:trHeight w:val="261"/>
        </w:trPr>
        <w:tc>
          <w:tcPr>
            <w:tcW w:w="3330" w:type="dxa"/>
            <w:shd w:val="clear" w:color="auto" w:fill="auto"/>
          </w:tcPr>
          <w:p w14:paraId="23422DA2" w14:textId="77777777" w:rsidR="007A1DB6" w:rsidRPr="00FC0899" w:rsidRDefault="007A1DB6" w:rsidP="007A1DB6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C08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3CDD52E1" w14:textId="77777777" w:rsidR="007A1DB6" w:rsidRPr="00FC0899" w:rsidRDefault="007A1DB6" w:rsidP="007A1DB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C14FF7" w14:textId="5C9EF224" w:rsidR="007A1DB6" w:rsidRPr="00FC0899" w:rsidRDefault="00A065F9" w:rsidP="008212AA">
            <w:pPr>
              <w:pStyle w:val="acctfourfigures"/>
              <w:tabs>
                <w:tab w:val="clear" w:pos="765"/>
              </w:tabs>
              <w:spacing w:line="240" w:lineRule="atLeast"/>
              <w:ind w:left="-107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08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25827C" w14:textId="77777777" w:rsidR="007A1DB6" w:rsidRPr="00FC0899" w:rsidRDefault="007A1DB6" w:rsidP="007A1DB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0B9B05" w14:textId="2F611F06" w:rsidR="007A1DB6" w:rsidRPr="00FC0899" w:rsidRDefault="00F90E22" w:rsidP="00101510">
            <w:pPr>
              <w:pStyle w:val="acctfourfigures"/>
              <w:tabs>
                <w:tab w:val="clear" w:pos="765"/>
                <w:tab w:val="decimal" w:pos="1323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420</w:t>
            </w:r>
            <w:r w:rsidR="00755F58" w:rsidRPr="00FC08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038</w:t>
            </w:r>
          </w:p>
        </w:tc>
        <w:tc>
          <w:tcPr>
            <w:tcW w:w="270" w:type="dxa"/>
            <w:shd w:val="clear" w:color="auto" w:fill="auto"/>
          </w:tcPr>
          <w:p w14:paraId="2A471610" w14:textId="77777777" w:rsidR="007A1DB6" w:rsidRPr="00FC0899" w:rsidRDefault="007A1DB6" w:rsidP="007A1DB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263869" w14:textId="126EB439" w:rsidR="007A1DB6" w:rsidRPr="00FC0899" w:rsidRDefault="00F90E22" w:rsidP="007A1DB6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420,038</w:t>
            </w:r>
          </w:p>
        </w:tc>
        <w:tc>
          <w:tcPr>
            <w:tcW w:w="270" w:type="dxa"/>
            <w:shd w:val="clear" w:color="auto" w:fill="auto"/>
          </w:tcPr>
          <w:p w14:paraId="494ECA64" w14:textId="77777777" w:rsidR="007A1DB6" w:rsidRPr="00FC0899" w:rsidRDefault="007A1DB6" w:rsidP="007A1D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EB74BA5" w14:textId="77777777" w:rsidR="007A1DB6" w:rsidRPr="00FC0899" w:rsidRDefault="007A1DB6" w:rsidP="007A1DB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8DDF9AC" w14:textId="77777777" w:rsidR="007A1DB6" w:rsidRPr="00FC0899" w:rsidRDefault="007A1DB6" w:rsidP="007A1DB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6BFF15C" w14:textId="77777777" w:rsidR="007A1DB6" w:rsidRPr="00FC0899" w:rsidRDefault="007A1DB6" w:rsidP="007A1DB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C9B20E6" w14:textId="77777777" w:rsidR="007A1DB6" w:rsidRPr="00FC0899" w:rsidRDefault="007A1DB6" w:rsidP="007A1DB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64A0685" w14:textId="77777777" w:rsidR="007A1DB6" w:rsidRPr="00FC0899" w:rsidRDefault="007A1DB6" w:rsidP="007A1DB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0E91CE6" w14:textId="77777777" w:rsidR="007A1DB6" w:rsidRPr="00FC0899" w:rsidRDefault="007A1DB6" w:rsidP="007A1D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A064B57" w14:textId="77777777" w:rsidR="007A1DB6" w:rsidRPr="00FC0899" w:rsidRDefault="007A1DB6" w:rsidP="007A1DB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1DB6" w:rsidRPr="00731B95" w14:paraId="4214EFE1" w14:textId="77777777" w:rsidTr="001B6403">
        <w:trPr>
          <w:trHeight w:val="168"/>
        </w:trPr>
        <w:tc>
          <w:tcPr>
            <w:tcW w:w="3330" w:type="dxa"/>
            <w:shd w:val="clear" w:color="auto" w:fill="auto"/>
          </w:tcPr>
          <w:p w14:paraId="171F4337" w14:textId="77777777" w:rsidR="007A1DB6" w:rsidRPr="00FC0899" w:rsidRDefault="007A1DB6" w:rsidP="007A1DB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5624F20" w14:textId="77777777" w:rsidR="007A1DB6" w:rsidRPr="00FC0899" w:rsidRDefault="007A1DB6" w:rsidP="007A1DB6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478256AA" w14:textId="77777777" w:rsidR="007A1DB6" w:rsidRPr="00FC0899" w:rsidRDefault="007A1DB6" w:rsidP="007A1DB6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E43A201" w14:textId="77777777" w:rsidR="007A1DB6" w:rsidRPr="00FC0899" w:rsidRDefault="007A1DB6" w:rsidP="007A1DB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33AAEFEF" w14:textId="77777777" w:rsidR="007A1DB6" w:rsidRPr="00FC0899" w:rsidRDefault="007A1DB6" w:rsidP="007A1DB6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FC36922" w14:textId="77777777" w:rsidR="007A1DB6" w:rsidRPr="00FC0899" w:rsidRDefault="007A1DB6" w:rsidP="007A1DB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46A517DD" w14:textId="77777777" w:rsidR="007A1DB6" w:rsidRPr="00FC0899" w:rsidRDefault="007A1DB6" w:rsidP="007A1DB6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691634F" w14:textId="77777777" w:rsidR="007A1DB6" w:rsidRPr="00FC0899" w:rsidRDefault="007A1DB6" w:rsidP="007A1D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29BA85D" w14:textId="77777777" w:rsidR="007A1DB6" w:rsidRPr="00FC0899" w:rsidRDefault="007A1DB6" w:rsidP="007A1DB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896C962" w14:textId="77777777" w:rsidR="007A1DB6" w:rsidRPr="00FC0899" w:rsidRDefault="007A1DB6" w:rsidP="007A1DB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BB88707" w14:textId="77777777" w:rsidR="007A1DB6" w:rsidRPr="00FC0899" w:rsidRDefault="007A1DB6" w:rsidP="007A1DB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20C387" w14:textId="77777777" w:rsidR="007A1DB6" w:rsidRPr="00FC0899" w:rsidRDefault="007A1DB6" w:rsidP="007A1DB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0F9DD6C" w14:textId="77777777" w:rsidR="007A1DB6" w:rsidRPr="00FC0899" w:rsidRDefault="007A1DB6" w:rsidP="007A1DB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CB047BC" w14:textId="77777777" w:rsidR="007A1DB6" w:rsidRPr="00FC0899" w:rsidRDefault="007A1DB6" w:rsidP="007A1D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1BCC66D" w14:textId="77777777" w:rsidR="007A1DB6" w:rsidRPr="00FC0899" w:rsidRDefault="007A1DB6" w:rsidP="007A1DB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1DB6" w:rsidRPr="00731B95" w14:paraId="5A70E401" w14:textId="77777777" w:rsidTr="001B6403">
        <w:trPr>
          <w:trHeight w:val="261"/>
        </w:trPr>
        <w:tc>
          <w:tcPr>
            <w:tcW w:w="3330" w:type="dxa"/>
            <w:shd w:val="clear" w:color="auto" w:fill="auto"/>
          </w:tcPr>
          <w:p w14:paraId="384371FE" w14:textId="77777777" w:rsidR="007A1DB6" w:rsidRPr="00FC0899" w:rsidRDefault="007A1DB6" w:rsidP="007A1DB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FC08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0E78F34B" w14:textId="77777777" w:rsidR="007A1DB6" w:rsidRPr="00FC0899" w:rsidRDefault="007A1DB6" w:rsidP="007A1DB6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11A4BCD" w14:textId="77777777" w:rsidR="007A1DB6" w:rsidRPr="00FC0899" w:rsidRDefault="007A1DB6" w:rsidP="007A1DB6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8DAE337" w14:textId="77777777" w:rsidR="007A1DB6" w:rsidRPr="00FC0899" w:rsidRDefault="007A1DB6" w:rsidP="007A1DB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04BBCD4" w14:textId="77777777" w:rsidR="007A1DB6" w:rsidRPr="00FC0899" w:rsidRDefault="007A1DB6" w:rsidP="007A1DB6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497D0A0" w14:textId="77777777" w:rsidR="007A1DB6" w:rsidRPr="00FC0899" w:rsidRDefault="007A1DB6" w:rsidP="007A1DB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F2B927E" w14:textId="77777777" w:rsidR="007A1DB6" w:rsidRPr="00FC0899" w:rsidRDefault="007A1DB6" w:rsidP="007A1DB6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59FEA7A" w14:textId="77777777" w:rsidR="007A1DB6" w:rsidRPr="00FC0899" w:rsidRDefault="007A1DB6" w:rsidP="007A1D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2F32A28" w14:textId="77777777" w:rsidR="007A1DB6" w:rsidRPr="00FC0899" w:rsidRDefault="007A1DB6" w:rsidP="007A1DB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5A50038" w14:textId="77777777" w:rsidR="007A1DB6" w:rsidRPr="00FC0899" w:rsidRDefault="007A1DB6" w:rsidP="007A1DB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064D52" w14:textId="77777777" w:rsidR="007A1DB6" w:rsidRPr="00FC0899" w:rsidRDefault="007A1DB6" w:rsidP="007A1DB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AD1089F" w14:textId="77777777" w:rsidR="007A1DB6" w:rsidRPr="00FC0899" w:rsidRDefault="007A1DB6" w:rsidP="007A1DB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044A0B2" w14:textId="77777777" w:rsidR="007A1DB6" w:rsidRPr="00FC0899" w:rsidRDefault="007A1DB6" w:rsidP="007A1DB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3D5737A" w14:textId="77777777" w:rsidR="007A1DB6" w:rsidRPr="00FC0899" w:rsidRDefault="007A1DB6" w:rsidP="007A1D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BBEC9C" w14:textId="77777777" w:rsidR="007A1DB6" w:rsidRPr="00FC0899" w:rsidRDefault="007A1DB6" w:rsidP="007A1DB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49C9" w:rsidRPr="00731B95" w14:paraId="6C6173D3" w14:textId="77777777" w:rsidTr="00E05C07">
        <w:trPr>
          <w:trHeight w:val="261"/>
        </w:trPr>
        <w:tc>
          <w:tcPr>
            <w:tcW w:w="3330" w:type="dxa"/>
            <w:shd w:val="clear" w:color="auto" w:fill="auto"/>
          </w:tcPr>
          <w:p w14:paraId="37E7D135" w14:textId="77777777" w:rsidR="002A49C9" w:rsidRPr="00FC0899" w:rsidRDefault="002A49C9" w:rsidP="002A49C9">
            <w:pPr>
              <w:ind w:left="15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FC089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  <w:shd w:val="clear" w:color="auto" w:fill="auto"/>
          </w:tcPr>
          <w:p w14:paraId="5351A5BC" w14:textId="1C7F6930" w:rsidR="002A49C9" w:rsidRPr="00FC0899" w:rsidRDefault="002A49C9" w:rsidP="002A49C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FC089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7E500212" w14:textId="77A2DFB6" w:rsidR="002A49C9" w:rsidRPr="008212AA" w:rsidRDefault="002A49C9" w:rsidP="008212AA">
            <w:pPr>
              <w:pStyle w:val="acctfourfigures"/>
              <w:tabs>
                <w:tab w:val="clear" w:pos="765"/>
              </w:tabs>
              <w:spacing w:line="240" w:lineRule="atLeast"/>
              <w:ind w:left="-107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12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6C7881" w14:textId="77777777" w:rsidR="002A49C9" w:rsidRPr="00FC0899" w:rsidRDefault="002A49C9" w:rsidP="002A49C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257D265" w14:textId="2200112F" w:rsidR="002A49C9" w:rsidRPr="00FC0899" w:rsidRDefault="002A49C9" w:rsidP="002A49C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FC0899">
              <w:rPr>
                <w:rFonts w:asciiTheme="majorBidi" w:hAnsiTheme="majorBidi" w:cstheme="majorBidi"/>
                <w:sz w:val="28"/>
                <w:szCs w:val="28"/>
              </w:rPr>
              <w:t>25,936,600</w:t>
            </w:r>
          </w:p>
        </w:tc>
        <w:tc>
          <w:tcPr>
            <w:tcW w:w="270" w:type="dxa"/>
            <w:shd w:val="clear" w:color="auto" w:fill="auto"/>
          </w:tcPr>
          <w:p w14:paraId="7E2F24E2" w14:textId="77777777" w:rsidR="002A49C9" w:rsidRPr="00FC0899" w:rsidRDefault="002A49C9" w:rsidP="002A49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1A6FB25" w14:textId="740208AB" w:rsidR="002A49C9" w:rsidRPr="00FC0899" w:rsidRDefault="002A49C9" w:rsidP="002A49C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FC0899">
              <w:rPr>
                <w:rFonts w:asciiTheme="majorBidi" w:hAnsiTheme="majorBidi" w:cstheme="majorBidi"/>
                <w:sz w:val="28"/>
                <w:szCs w:val="28"/>
              </w:rPr>
              <w:t>25,936,600</w:t>
            </w:r>
          </w:p>
        </w:tc>
        <w:tc>
          <w:tcPr>
            <w:tcW w:w="270" w:type="dxa"/>
            <w:shd w:val="clear" w:color="auto" w:fill="auto"/>
          </w:tcPr>
          <w:p w14:paraId="2DFDB3C0" w14:textId="77777777" w:rsidR="002A49C9" w:rsidRPr="00FC0899" w:rsidRDefault="002A49C9" w:rsidP="002A49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8E5A995" w14:textId="3DFD9C7F" w:rsidR="002A49C9" w:rsidRPr="00FC0899" w:rsidRDefault="002A49C9" w:rsidP="002A49C9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089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A7BB5B" w14:textId="77777777" w:rsidR="002A49C9" w:rsidRPr="00FC0899" w:rsidRDefault="002A49C9" w:rsidP="002A49C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6CB6035" w14:textId="44026901" w:rsidR="002A49C9" w:rsidRPr="00FC0899" w:rsidRDefault="00D65252" w:rsidP="002A49C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FC0899">
              <w:rPr>
                <w:rFonts w:asciiTheme="majorBidi" w:hAnsiTheme="majorBidi" w:cstheme="majorBidi"/>
                <w:sz w:val="28"/>
                <w:szCs w:val="28"/>
              </w:rPr>
              <w:t>26,077,993</w:t>
            </w:r>
          </w:p>
        </w:tc>
        <w:tc>
          <w:tcPr>
            <w:tcW w:w="270" w:type="dxa"/>
            <w:shd w:val="clear" w:color="auto" w:fill="auto"/>
          </w:tcPr>
          <w:p w14:paraId="0336BC68" w14:textId="77777777" w:rsidR="002A49C9" w:rsidRPr="00FC0899" w:rsidRDefault="002A49C9" w:rsidP="002A49C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5E68B84" w14:textId="45697E04" w:rsidR="002A49C9" w:rsidRPr="00FC0899" w:rsidRDefault="002A49C9" w:rsidP="002A49C9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C08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832776" w14:textId="77777777" w:rsidR="002A49C9" w:rsidRPr="00FC0899" w:rsidRDefault="002A49C9" w:rsidP="002A49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A8DC8E9" w14:textId="3ACFE0E3" w:rsidR="002A49C9" w:rsidRPr="00FC0899" w:rsidRDefault="00D65252" w:rsidP="002A49C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C0899">
              <w:rPr>
                <w:rFonts w:asciiTheme="majorBidi" w:hAnsiTheme="majorBidi" w:cstheme="majorBidi"/>
                <w:sz w:val="28"/>
                <w:szCs w:val="28"/>
              </w:rPr>
              <w:t>26,077,993</w:t>
            </w:r>
          </w:p>
        </w:tc>
      </w:tr>
      <w:tr w:rsidR="002A49C9" w:rsidRPr="00731B95" w14:paraId="29FC0637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71A5560B" w14:textId="77777777" w:rsidR="002A49C9" w:rsidRPr="00FC0899" w:rsidRDefault="002A49C9" w:rsidP="002A49C9">
            <w:pPr>
              <w:ind w:left="-22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C08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6EE2CF84" w14:textId="77777777" w:rsidR="002A49C9" w:rsidRPr="00FC0899" w:rsidRDefault="002A49C9" w:rsidP="002A49C9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3FEDF9" w14:textId="3E6D3145" w:rsidR="002A49C9" w:rsidRPr="008212AA" w:rsidRDefault="002A49C9" w:rsidP="008212AA">
            <w:pPr>
              <w:pStyle w:val="acctfourfigures"/>
              <w:tabs>
                <w:tab w:val="clear" w:pos="765"/>
              </w:tabs>
              <w:spacing w:line="240" w:lineRule="atLeast"/>
              <w:ind w:left="-107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212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99160A" w14:textId="77777777" w:rsidR="002A49C9" w:rsidRPr="00FC0899" w:rsidRDefault="002A49C9" w:rsidP="002A49C9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EF5A66" w14:textId="45C387B9" w:rsidR="002A49C9" w:rsidRPr="00FC0899" w:rsidRDefault="00975FEE" w:rsidP="002A49C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08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745B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2A49C9" w:rsidRPr="00FC08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45B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936</w:t>
            </w:r>
            <w:r w:rsidR="002A49C9" w:rsidRPr="00FC08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45B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14:paraId="256BA996" w14:textId="77777777" w:rsidR="002A49C9" w:rsidRPr="00FC0899" w:rsidRDefault="002A49C9" w:rsidP="002A49C9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55B19D" w14:textId="00C46BCE" w:rsidR="002A49C9" w:rsidRPr="00FC0899" w:rsidRDefault="00745BEE" w:rsidP="002A49C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08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FC08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936</w:t>
            </w:r>
            <w:r w:rsidRPr="00FC08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14:paraId="288BB0E0" w14:textId="77777777" w:rsidR="002A49C9" w:rsidRPr="00FC0899" w:rsidRDefault="002A49C9" w:rsidP="002A49C9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20D36E0" w14:textId="77777777" w:rsidR="002A49C9" w:rsidRPr="00FC0899" w:rsidRDefault="002A49C9" w:rsidP="002A49C9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FFEFD61" w14:textId="77777777" w:rsidR="002A49C9" w:rsidRPr="00FC0899" w:rsidRDefault="002A49C9" w:rsidP="002A49C9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44B2917" w14:textId="77777777" w:rsidR="002A49C9" w:rsidRPr="00FC0899" w:rsidRDefault="002A49C9" w:rsidP="002A49C9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2740956" w14:textId="77777777" w:rsidR="002A49C9" w:rsidRPr="00FC0899" w:rsidRDefault="002A49C9" w:rsidP="002A49C9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896E1A3" w14:textId="77777777" w:rsidR="002A49C9" w:rsidRPr="00FC0899" w:rsidRDefault="002A49C9" w:rsidP="002A49C9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F5B094D" w14:textId="77777777" w:rsidR="002A49C9" w:rsidRPr="00FC0899" w:rsidRDefault="002A49C9" w:rsidP="002A49C9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28095B4" w14:textId="77777777" w:rsidR="002A49C9" w:rsidRPr="00FC0899" w:rsidRDefault="002A49C9" w:rsidP="002A49C9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9F4586D" w14:textId="54FB0074" w:rsidR="008E711A" w:rsidRDefault="008E711A"/>
    <w:p w14:paraId="3C4D43D9" w14:textId="7993CB5E" w:rsidR="00E73B6D" w:rsidRDefault="00E73B6D">
      <w:pPr>
        <w:spacing w:line="240" w:lineRule="auto"/>
      </w:pPr>
      <w:r>
        <w:br w:type="page"/>
      </w:r>
    </w:p>
    <w:tbl>
      <w:tblPr>
        <w:tblW w:w="147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900"/>
        <w:gridCol w:w="162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8E711A" w:rsidRPr="00EC0235" w14:paraId="54779FFB" w14:textId="77777777" w:rsidTr="0079213A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1DA7A3D0" w14:textId="77777777" w:rsidR="008E711A" w:rsidRPr="00EC0235" w:rsidRDefault="008E711A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43442801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28BF7852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E711A" w:rsidRPr="00EC0235" w14:paraId="11B8F1B8" w14:textId="77777777" w:rsidTr="0079213A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0C4130E3" w14:textId="77777777" w:rsidR="008E711A" w:rsidRPr="00EC0235" w:rsidRDefault="008E711A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3BFD19A1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D12EC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115BD4FC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674BB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E711A" w:rsidRPr="00EC0235" w14:paraId="51007EE2" w14:textId="77777777" w:rsidTr="0079213A">
        <w:trPr>
          <w:trHeight w:val="1441"/>
        </w:trPr>
        <w:tc>
          <w:tcPr>
            <w:tcW w:w="3330" w:type="dxa"/>
            <w:shd w:val="clear" w:color="auto" w:fill="auto"/>
            <w:vAlign w:val="bottom"/>
          </w:tcPr>
          <w:p w14:paraId="7F1DD3C4" w14:textId="77777777" w:rsidR="008E711A" w:rsidRPr="00EC0235" w:rsidRDefault="008E711A">
            <w:pPr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65201B0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177D9B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373A4D6B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52B8DEDC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A785D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8F8447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7DB1B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D6C07" w14:textId="77777777" w:rsidR="008E711A" w:rsidRPr="00EC0235" w:rsidRDefault="008E711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3644D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23FC1FDC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5F0B66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B44FEAD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EB1CA6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6B6D210" w14:textId="77777777" w:rsidR="008E711A" w:rsidRPr="00EC0235" w:rsidRDefault="008E711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A58DC5" w14:textId="77777777" w:rsidR="008E711A" w:rsidRPr="00EC0235" w:rsidRDefault="008E711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03CB63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27AC0F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E711A" w:rsidRPr="00EC0235" w14:paraId="7E436AC7" w14:textId="77777777" w:rsidTr="0079213A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1B10903A" w14:textId="77777777" w:rsidR="008E711A" w:rsidRPr="00EC0235" w:rsidRDefault="008E711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579B8A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09AE496C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E711A" w:rsidRPr="00EC0235" w14:paraId="33E1FC2D" w14:textId="77777777" w:rsidTr="0079213A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7B645D7C" w14:textId="2B8C98BF" w:rsidR="008E711A" w:rsidRPr="00EC0235" w:rsidRDefault="008E711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="00DF30A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14:paraId="54634E5D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00C22A6B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8E711A" w:rsidRPr="00EC0235" w14:paraId="0A17619D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7F9411C0" w14:textId="77777777" w:rsidR="008E711A" w:rsidRPr="00EC0235" w:rsidRDefault="008E711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6E7A026C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9BBE1A5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7CC4CE3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3AE610E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3CE1F98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59EC4F7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6F6FACB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C000706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81A63BE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77165E4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45E8497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9116780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BBC80C1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A42B20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711A" w:rsidRPr="00EC0235" w14:paraId="37324D24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3E088898" w14:textId="77777777" w:rsidR="008E711A" w:rsidRPr="00EC0235" w:rsidRDefault="008E711A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686D10C6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3B2968CD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EA65764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E7365C8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C1463F2" w14:textId="77777777" w:rsidR="008E711A" w:rsidRPr="00EC0235" w:rsidRDefault="008E711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54B4741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3F96AB2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27EFF96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D1FFDED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F5D3E2B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726E5FE" w14:textId="77777777" w:rsidR="008E711A" w:rsidRPr="00EC0235" w:rsidRDefault="008E711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A520A1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85A7690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1835A76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3773" w:rsidRPr="00EC0235" w14:paraId="2D75754F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1FC6239D" w14:textId="77777777" w:rsidR="00B23773" w:rsidRPr="00EC0235" w:rsidRDefault="00B23773" w:rsidP="00B23773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  <w:shd w:val="clear" w:color="auto" w:fill="auto"/>
          </w:tcPr>
          <w:p w14:paraId="0F510718" w14:textId="60A9BF9F" w:rsidR="00B23773" w:rsidRPr="00EC0235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289DB04" w14:textId="3555E0EC" w:rsidR="00B23773" w:rsidRPr="00EC0235" w:rsidRDefault="00B23773" w:rsidP="00B23773">
            <w:pPr>
              <w:pStyle w:val="acctfourfigures"/>
              <w:tabs>
                <w:tab w:val="clear" w:pos="765"/>
                <w:tab w:val="decimal" w:pos="1251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300,663</w:t>
            </w:r>
          </w:p>
        </w:tc>
        <w:tc>
          <w:tcPr>
            <w:tcW w:w="270" w:type="dxa"/>
            <w:shd w:val="clear" w:color="auto" w:fill="auto"/>
          </w:tcPr>
          <w:p w14:paraId="6DA4043D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843858E" w14:textId="3AA29447" w:rsidR="00B23773" w:rsidRPr="00EC0235" w:rsidRDefault="00B23773" w:rsidP="00053DC3">
            <w:pPr>
              <w:pStyle w:val="acctfourfigures"/>
              <w:tabs>
                <w:tab w:val="clear" w:pos="765"/>
                <w:tab w:val="left" w:pos="817"/>
                <w:tab w:val="left" w:pos="972"/>
                <w:tab w:val="left" w:pos="1052"/>
              </w:tabs>
              <w:spacing w:line="240" w:lineRule="atLeast"/>
              <w:ind w:left="-106" w:right="-1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4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6779EB" w14:textId="77777777" w:rsidR="00B23773" w:rsidRPr="00EC0235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9BD0456" w14:textId="0A1F39C5" w:rsidR="00B23773" w:rsidRPr="00EC0235" w:rsidRDefault="00B23773" w:rsidP="00B2377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4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300,663</w:t>
            </w:r>
          </w:p>
        </w:tc>
        <w:tc>
          <w:tcPr>
            <w:tcW w:w="270" w:type="dxa"/>
            <w:shd w:val="clear" w:color="auto" w:fill="auto"/>
          </w:tcPr>
          <w:p w14:paraId="435C3A86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43DF401" w14:textId="6AF7E31A" w:rsidR="00B23773" w:rsidRPr="00EC0235" w:rsidRDefault="00B23773" w:rsidP="00053DC3">
            <w:pPr>
              <w:pStyle w:val="acctfourfigures"/>
              <w:tabs>
                <w:tab w:val="clear" w:pos="765"/>
              </w:tabs>
              <w:spacing w:line="240" w:lineRule="atLeast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4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C6B597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31128F" w14:textId="42D0408D" w:rsidR="00B23773" w:rsidRPr="00EC0235" w:rsidRDefault="00B23773" w:rsidP="00B2377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4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300,663</w:t>
            </w:r>
          </w:p>
        </w:tc>
        <w:tc>
          <w:tcPr>
            <w:tcW w:w="270" w:type="dxa"/>
            <w:shd w:val="clear" w:color="auto" w:fill="auto"/>
          </w:tcPr>
          <w:p w14:paraId="1EA1D457" w14:textId="77777777" w:rsidR="00B23773" w:rsidRPr="00EC0235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15BBFA8" w14:textId="4A492E79" w:rsidR="00B23773" w:rsidRPr="00EC0235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D476C1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CDCCB71" w14:textId="7488BC35" w:rsidR="00B23773" w:rsidRPr="00EC0235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4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300,663</w:t>
            </w:r>
          </w:p>
        </w:tc>
      </w:tr>
      <w:tr w:rsidR="00B23773" w:rsidRPr="00EC0235" w14:paraId="33B52BE9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0E222793" w14:textId="77777777" w:rsidR="00B23773" w:rsidRPr="00EC0235" w:rsidRDefault="00B23773" w:rsidP="00B23773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4F54FE01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AA150C5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25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9A45853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0DD6249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8106735" w14:textId="77777777" w:rsidR="00B23773" w:rsidRPr="00EC0235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8542A2F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FE2FCF3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0EF919" w14:textId="77777777" w:rsidR="00B23773" w:rsidRPr="00EC0235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37739FB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F81C70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C67CEBF" w14:textId="77777777" w:rsidR="00B23773" w:rsidRPr="00EC0235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5738254" w14:textId="77777777" w:rsidR="00B23773" w:rsidRPr="00EC0235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B5B9D9E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BA8CB7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23773" w:rsidRPr="00EC0235" w14:paraId="54172E74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486264FB" w14:textId="77777777" w:rsidR="00B23773" w:rsidRPr="00EC0235" w:rsidRDefault="00B23773" w:rsidP="00B23773">
            <w:pPr>
              <w:ind w:left="16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  <w:shd w:val="clear" w:color="auto" w:fill="auto"/>
          </w:tcPr>
          <w:p w14:paraId="01C8DB23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18B7B0D" w14:textId="3CA93ECE" w:rsidR="00B23773" w:rsidRPr="00053DC3" w:rsidRDefault="00B23773" w:rsidP="00053DC3">
            <w:pPr>
              <w:pStyle w:val="acctfourfigures"/>
              <w:tabs>
                <w:tab w:val="clear" w:pos="765"/>
                <w:tab w:val="left" w:pos="817"/>
                <w:tab w:val="left" w:pos="950"/>
                <w:tab w:val="left" w:pos="1052"/>
              </w:tabs>
              <w:spacing w:line="240" w:lineRule="atLeast"/>
              <w:ind w:left="-106" w:right="-1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4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FC5115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0BF5551" w14:textId="43DB40EC" w:rsidR="00B23773" w:rsidRPr="00EC0235" w:rsidRDefault="00B23773" w:rsidP="00B2377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487,022</w:t>
            </w:r>
          </w:p>
        </w:tc>
        <w:tc>
          <w:tcPr>
            <w:tcW w:w="270" w:type="dxa"/>
            <w:shd w:val="clear" w:color="auto" w:fill="auto"/>
          </w:tcPr>
          <w:p w14:paraId="6738D13A" w14:textId="77777777" w:rsidR="00B23773" w:rsidRPr="00EC0235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9BF7EE2" w14:textId="4D5680A4" w:rsidR="00B23773" w:rsidRPr="00EC0235" w:rsidRDefault="00B23773" w:rsidP="00B2377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4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487,022</w:t>
            </w:r>
          </w:p>
        </w:tc>
        <w:tc>
          <w:tcPr>
            <w:tcW w:w="270" w:type="dxa"/>
            <w:shd w:val="clear" w:color="auto" w:fill="auto"/>
          </w:tcPr>
          <w:p w14:paraId="12734B4B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C1C2FA5" w14:textId="0A91E46E" w:rsidR="00B23773" w:rsidRPr="000915CD" w:rsidRDefault="00B23773" w:rsidP="000915CD">
            <w:pPr>
              <w:pStyle w:val="acctfourfigures"/>
              <w:tabs>
                <w:tab w:val="clear" w:pos="765"/>
              </w:tabs>
              <w:spacing w:line="240" w:lineRule="atLeast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4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5CBE03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0F23050" w14:textId="6EDCAA2D" w:rsidR="00B23773" w:rsidRPr="00EC0235" w:rsidRDefault="00B23773" w:rsidP="00B2377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450,900</w:t>
            </w:r>
          </w:p>
        </w:tc>
        <w:tc>
          <w:tcPr>
            <w:tcW w:w="270" w:type="dxa"/>
            <w:shd w:val="clear" w:color="auto" w:fill="auto"/>
          </w:tcPr>
          <w:p w14:paraId="763441E1" w14:textId="77777777" w:rsidR="00B23773" w:rsidRPr="00EC0235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DD04641" w14:textId="67835201" w:rsidR="00B23773" w:rsidRPr="00053DC3" w:rsidRDefault="00B23773" w:rsidP="00053DC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4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240CA5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05F865" w14:textId="33EDDE5C" w:rsidR="00B23773" w:rsidRPr="00EC0235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450,900</w:t>
            </w:r>
          </w:p>
        </w:tc>
      </w:tr>
      <w:tr w:rsidR="00B23773" w:rsidRPr="00EC0235" w14:paraId="2F0182D8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185E0A56" w14:textId="77777777" w:rsidR="00B23773" w:rsidRPr="00EC0235" w:rsidRDefault="00B23773" w:rsidP="00B23773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6ABF31D2" w14:textId="77777777" w:rsidR="00B23773" w:rsidRPr="00EC0235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E7486A" w14:textId="47783BC6" w:rsidR="00B23773" w:rsidRPr="00EC0235" w:rsidRDefault="00B23773" w:rsidP="00B23773">
            <w:pPr>
              <w:pStyle w:val="acctfourfigures"/>
              <w:tabs>
                <w:tab w:val="clear" w:pos="765"/>
                <w:tab w:val="decimal" w:pos="1251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5D1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300,663</w:t>
            </w:r>
          </w:p>
        </w:tc>
        <w:tc>
          <w:tcPr>
            <w:tcW w:w="270" w:type="dxa"/>
            <w:shd w:val="clear" w:color="auto" w:fill="auto"/>
          </w:tcPr>
          <w:p w14:paraId="1AD1DF67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74448B" w14:textId="6A99F84A" w:rsidR="00B23773" w:rsidRPr="00EC0235" w:rsidRDefault="00B23773" w:rsidP="00B2377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487,022</w:t>
            </w:r>
          </w:p>
        </w:tc>
        <w:tc>
          <w:tcPr>
            <w:tcW w:w="270" w:type="dxa"/>
            <w:shd w:val="clear" w:color="auto" w:fill="auto"/>
          </w:tcPr>
          <w:p w14:paraId="07763EF9" w14:textId="77777777" w:rsidR="00B23773" w:rsidRPr="00EC0235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5A8BF5" w14:textId="2FD71529" w:rsidR="00B23773" w:rsidRPr="00EC0235" w:rsidRDefault="00B23773" w:rsidP="00B2377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787,685</w:t>
            </w:r>
          </w:p>
        </w:tc>
        <w:tc>
          <w:tcPr>
            <w:tcW w:w="270" w:type="dxa"/>
            <w:shd w:val="clear" w:color="auto" w:fill="auto"/>
          </w:tcPr>
          <w:p w14:paraId="52B80F81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A37B3C2" w14:textId="77777777" w:rsidR="00B23773" w:rsidRPr="00EC0235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5F808E5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77A16ED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1CE64DB" w14:textId="77777777" w:rsidR="00B23773" w:rsidRPr="00EC0235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5FFE878" w14:textId="77777777" w:rsidR="00B23773" w:rsidRPr="00EC0235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586254E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651E66C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3773" w:rsidRPr="00EC0235" w14:paraId="69708F58" w14:textId="77777777" w:rsidTr="0079213A">
        <w:trPr>
          <w:trHeight w:val="168"/>
        </w:trPr>
        <w:tc>
          <w:tcPr>
            <w:tcW w:w="3330" w:type="dxa"/>
            <w:shd w:val="clear" w:color="auto" w:fill="auto"/>
          </w:tcPr>
          <w:p w14:paraId="6805687D" w14:textId="77777777" w:rsidR="00B23773" w:rsidRPr="00EC0235" w:rsidRDefault="00B23773" w:rsidP="00B2377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2868350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6D687039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2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AA62494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32D634EE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EB96F44" w14:textId="77777777" w:rsidR="00B23773" w:rsidRPr="00EC0235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0AEE779F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96FC229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788FF6" w14:textId="77777777" w:rsidR="00B23773" w:rsidRPr="00EC0235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F37ADF3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193E75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7E0005" w14:textId="77777777" w:rsidR="00B23773" w:rsidRPr="00EC0235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9D3A0DA" w14:textId="77777777" w:rsidR="00B23773" w:rsidRPr="00EC0235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6CE8749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C28EF49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3773" w:rsidRPr="00EC0235" w14:paraId="1BAB380C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1E381C48" w14:textId="77777777" w:rsidR="00B23773" w:rsidRPr="00EC0235" w:rsidRDefault="00B23773" w:rsidP="00B2377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69A1AC8D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A65987A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2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69778CF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C0253AD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050C959" w14:textId="77777777" w:rsidR="00B23773" w:rsidRPr="00EC0235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6492955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FC37F17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9EF6DB3" w14:textId="77777777" w:rsidR="00B23773" w:rsidRPr="00EC0235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150256D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AB87F51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2F93386" w14:textId="77777777" w:rsidR="00B23773" w:rsidRPr="00EC0235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D3A6123" w14:textId="77777777" w:rsidR="00B23773" w:rsidRPr="00EC0235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3AD642A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E8810A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3773" w:rsidRPr="00EC0235" w14:paraId="1DF9378D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1291EEEB" w14:textId="77777777" w:rsidR="00B23773" w:rsidRPr="00EC0235" w:rsidRDefault="00B23773" w:rsidP="00B23773">
            <w:pPr>
              <w:ind w:left="15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  <w:shd w:val="clear" w:color="auto" w:fill="auto"/>
          </w:tcPr>
          <w:p w14:paraId="03875696" w14:textId="7B96BBA6" w:rsidR="00B23773" w:rsidRPr="00EC0235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392FEF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7A116838" w14:textId="69539D69" w:rsidR="00B23773" w:rsidRPr="00053DC3" w:rsidRDefault="00B23773" w:rsidP="00053DC3">
            <w:pPr>
              <w:pStyle w:val="acctfourfigures"/>
              <w:tabs>
                <w:tab w:val="clear" w:pos="765"/>
                <w:tab w:val="left" w:pos="817"/>
                <w:tab w:val="left" w:pos="950"/>
                <w:tab w:val="left" w:pos="1052"/>
              </w:tabs>
              <w:spacing w:line="240" w:lineRule="atLeast"/>
              <w:ind w:left="-106" w:right="-1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4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D8213C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67FBC0F" w14:textId="47CAA4FA" w:rsidR="00B23773" w:rsidRPr="00EC0235" w:rsidRDefault="00B23773" w:rsidP="00B2377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21,936,600</w:t>
            </w:r>
          </w:p>
        </w:tc>
        <w:tc>
          <w:tcPr>
            <w:tcW w:w="270" w:type="dxa"/>
            <w:shd w:val="clear" w:color="auto" w:fill="auto"/>
          </w:tcPr>
          <w:p w14:paraId="4D5E6D4E" w14:textId="77777777" w:rsidR="00B23773" w:rsidRPr="00EC0235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A942BB8" w14:textId="4427F0DF" w:rsidR="00B23773" w:rsidRPr="00EC0235" w:rsidRDefault="00B23773" w:rsidP="00B2377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21,936,600</w:t>
            </w:r>
          </w:p>
        </w:tc>
        <w:tc>
          <w:tcPr>
            <w:tcW w:w="270" w:type="dxa"/>
            <w:shd w:val="clear" w:color="auto" w:fill="auto"/>
          </w:tcPr>
          <w:p w14:paraId="615DF846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D0A8BBD" w14:textId="4B5083FC" w:rsidR="00B23773" w:rsidRPr="00053DC3" w:rsidRDefault="00B23773" w:rsidP="000915CD">
            <w:pPr>
              <w:pStyle w:val="acctfourfigures"/>
              <w:tabs>
                <w:tab w:val="clear" w:pos="765"/>
              </w:tabs>
              <w:spacing w:line="240" w:lineRule="atLeast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4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9FCA98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2C09A7" w14:textId="6AE446BE" w:rsidR="00B23773" w:rsidRPr="00EC0235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11D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22,107,167</w:t>
            </w:r>
          </w:p>
        </w:tc>
        <w:tc>
          <w:tcPr>
            <w:tcW w:w="270" w:type="dxa"/>
            <w:shd w:val="clear" w:color="auto" w:fill="auto"/>
          </w:tcPr>
          <w:p w14:paraId="757B1CBD" w14:textId="77777777" w:rsidR="00B23773" w:rsidRPr="00EC0235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F0A6D08" w14:textId="527ACBF3" w:rsidR="00B23773" w:rsidRPr="000915CD" w:rsidRDefault="00B23773" w:rsidP="00053DC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4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0594D0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72ABF49" w14:textId="4BEF1CE4" w:rsidR="00B23773" w:rsidRPr="00EC0235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22,107,167</w:t>
            </w:r>
          </w:p>
        </w:tc>
      </w:tr>
      <w:tr w:rsidR="00B23773" w:rsidRPr="00EC0235" w14:paraId="42826F97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7CD4E281" w14:textId="77777777" w:rsidR="00B23773" w:rsidRPr="00EC0235" w:rsidRDefault="00B23773" w:rsidP="00B23773">
            <w:pPr>
              <w:ind w:left="-22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0E02573E" w14:textId="77777777" w:rsidR="00B23773" w:rsidRPr="00EC0235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D99A0D" w14:textId="2F343B15" w:rsidR="00B23773" w:rsidRPr="00053DC3" w:rsidRDefault="00B23773" w:rsidP="00053DC3">
            <w:pPr>
              <w:pStyle w:val="acctfourfigures"/>
              <w:tabs>
                <w:tab w:val="clear" w:pos="765"/>
                <w:tab w:val="left" w:pos="817"/>
                <w:tab w:val="left" w:pos="950"/>
                <w:tab w:val="left" w:pos="1052"/>
              </w:tabs>
              <w:spacing w:line="240" w:lineRule="atLeast"/>
              <w:ind w:left="-106" w:right="-1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53D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F7A4DC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7C7858" w14:textId="01CB6FD2" w:rsidR="00B23773" w:rsidRPr="000E7636" w:rsidRDefault="00B23773" w:rsidP="00B2377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21,936,600</w:t>
            </w:r>
          </w:p>
        </w:tc>
        <w:tc>
          <w:tcPr>
            <w:tcW w:w="270" w:type="dxa"/>
            <w:shd w:val="clear" w:color="auto" w:fill="auto"/>
          </w:tcPr>
          <w:p w14:paraId="55219B70" w14:textId="77777777" w:rsidR="00B23773" w:rsidRPr="000E7636" w:rsidRDefault="00B23773" w:rsidP="00B23773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54FEDE" w14:textId="748D80EF" w:rsidR="00B23773" w:rsidRPr="000E7636" w:rsidRDefault="00B23773" w:rsidP="00B2377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21,936,600</w:t>
            </w:r>
          </w:p>
        </w:tc>
        <w:tc>
          <w:tcPr>
            <w:tcW w:w="270" w:type="dxa"/>
            <w:shd w:val="clear" w:color="auto" w:fill="auto"/>
          </w:tcPr>
          <w:p w14:paraId="28C242B2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F857B69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EDC2F53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0108E98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63B3867" w14:textId="77777777" w:rsidR="00B23773" w:rsidRPr="00EC0235" w:rsidRDefault="00B23773" w:rsidP="00B23773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8EFC9CB" w14:textId="77777777" w:rsidR="00B23773" w:rsidRPr="00EC0235" w:rsidRDefault="00B23773" w:rsidP="00B23773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21D4CB0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913AA8B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F752E93" w14:textId="77777777" w:rsidR="0079213A" w:rsidRDefault="0079213A">
      <w:pPr>
        <w:spacing w:line="240" w:lineRule="auto"/>
      </w:pPr>
    </w:p>
    <w:p w14:paraId="598CFAFC" w14:textId="202BE822" w:rsidR="00933BB6" w:rsidRDefault="00933BB6">
      <w:pPr>
        <w:spacing w:line="240" w:lineRule="auto"/>
      </w:pPr>
      <w:r>
        <w:br w:type="page"/>
      </w:r>
    </w:p>
    <w:tbl>
      <w:tblPr>
        <w:tblW w:w="1476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901"/>
        <w:gridCol w:w="1621"/>
        <w:gridCol w:w="270"/>
        <w:gridCol w:w="1531"/>
        <w:gridCol w:w="270"/>
        <w:gridCol w:w="1531"/>
        <w:gridCol w:w="270"/>
        <w:gridCol w:w="1081"/>
        <w:gridCol w:w="270"/>
        <w:gridCol w:w="1081"/>
        <w:gridCol w:w="270"/>
        <w:gridCol w:w="991"/>
        <w:gridCol w:w="270"/>
        <w:gridCol w:w="1081"/>
      </w:tblGrid>
      <w:tr w:rsidR="0079213A" w:rsidRPr="00731B95" w14:paraId="4B1F1AA7" w14:textId="77777777" w:rsidTr="0079213A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60F45EFB" w14:textId="77777777" w:rsidR="0079213A" w:rsidRPr="003F1166" w:rsidRDefault="0079213A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1" w:type="dxa"/>
            <w:shd w:val="clear" w:color="auto" w:fill="auto"/>
          </w:tcPr>
          <w:p w14:paraId="19ECA950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shd w:val="clear" w:color="auto" w:fill="auto"/>
            <w:vAlign w:val="bottom"/>
          </w:tcPr>
          <w:p w14:paraId="27282BA5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213A" w:rsidRPr="00731B95" w14:paraId="79A7325D" w14:textId="77777777" w:rsidTr="0079213A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034E5DFA" w14:textId="77777777" w:rsidR="0079213A" w:rsidRPr="003F1166" w:rsidRDefault="0079213A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1" w:type="dxa"/>
            <w:shd w:val="clear" w:color="auto" w:fill="auto"/>
          </w:tcPr>
          <w:p w14:paraId="7077E31C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3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09838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28EC6E3E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4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E0875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9213A" w:rsidRPr="00731B95" w14:paraId="2CCB5CEF" w14:textId="77777777" w:rsidTr="0079213A">
        <w:trPr>
          <w:trHeight w:val="1441"/>
        </w:trPr>
        <w:tc>
          <w:tcPr>
            <w:tcW w:w="3330" w:type="dxa"/>
            <w:shd w:val="clear" w:color="auto" w:fill="auto"/>
            <w:vAlign w:val="bottom"/>
          </w:tcPr>
          <w:p w14:paraId="1E440D07" w14:textId="7C2A5004" w:rsidR="0079213A" w:rsidRPr="003F1166" w:rsidRDefault="007921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</w:tcPr>
          <w:p w14:paraId="33B4871B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AFEE2D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0B51063F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3E6966D1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A4826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5CECD0B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D06ED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F632D" w14:textId="77777777" w:rsidR="0079213A" w:rsidRPr="003F1166" w:rsidRDefault="0079213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C8E37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735897CA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8C408FC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39974E8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1269517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0325EA9" w14:textId="77777777" w:rsidR="0079213A" w:rsidRPr="003F1166" w:rsidRDefault="0079213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176641EE" w14:textId="77777777" w:rsidR="0079213A" w:rsidRPr="003F1166" w:rsidRDefault="0079213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8FBF458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4D9A63E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9213A" w:rsidRPr="00731B95" w14:paraId="57DF7C17" w14:textId="77777777" w:rsidTr="0079213A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10B91073" w14:textId="77777777" w:rsidR="0079213A" w:rsidRPr="003F1166" w:rsidRDefault="007921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1" w:type="dxa"/>
            <w:shd w:val="clear" w:color="auto" w:fill="auto"/>
          </w:tcPr>
          <w:p w14:paraId="26B8B42A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shd w:val="clear" w:color="auto" w:fill="auto"/>
            <w:vAlign w:val="bottom"/>
          </w:tcPr>
          <w:p w14:paraId="16E4856E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9213A" w:rsidRPr="00731B95" w14:paraId="10086EBD" w14:textId="77777777" w:rsidTr="0079213A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33A861DC" w14:textId="2AD92D45" w:rsidR="0079213A" w:rsidRPr="00B23773" w:rsidRDefault="007921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88346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="00B4570A" w:rsidRPr="00B4570A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="00B4570A" w:rsidRPr="00B4570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กันยายน</w:t>
            </w:r>
            <w:r w:rsidR="00B4570A" w:rsidRPr="00B4570A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="00B237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1" w:type="dxa"/>
            <w:shd w:val="clear" w:color="auto" w:fill="auto"/>
          </w:tcPr>
          <w:p w14:paraId="5DBF1727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shd w:val="clear" w:color="auto" w:fill="auto"/>
            <w:vAlign w:val="bottom"/>
          </w:tcPr>
          <w:p w14:paraId="06E81208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79213A" w:rsidRPr="00731B95" w14:paraId="0176CFE9" w14:textId="77777777" w:rsidTr="0070332B">
        <w:trPr>
          <w:trHeight w:val="261"/>
        </w:trPr>
        <w:tc>
          <w:tcPr>
            <w:tcW w:w="3330" w:type="dxa"/>
            <w:shd w:val="clear" w:color="auto" w:fill="auto"/>
          </w:tcPr>
          <w:p w14:paraId="2E8CF41F" w14:textId="77777777" w:rsidR="0079213A" w:rsidRPr="003F1166" w:rsidRDefault="0079213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1" w:type="dxa"/>
            <w:shd w:val="clear" w:color="auto" w:fill="auto"/>
          </w:tcPr>
          <w:p w14:paraId="707E0A39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</w:tcPr>
          <w:p w14:paraId="2E5B190E" w14:textId="6B2B846F" w:rsidR="0079213A" w:rsidRPr="003F1166" w:rsidRDefault="0079213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7DCFABC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738BF787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BA3F259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3B95275C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413C4E5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575622D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3444225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4CAA7190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D37F46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69C671BA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D05C97A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20F5683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234C" w:rsidRPr="00731B95" w14:paraId="2805F802" w14:textId="77777777" w:rsidTr="0070332B">
        <w:trPr>
          <w:trHeight w:val="261"/>
        </w:trPr>
        <w:tc>
          <w:tcPr>
            <w:tcW w:w="3330" w:type="dxa"/>
            <w:shd w:val="clear" w:color="auto" w:fill="auto"/>
          </w:tcPr>
          <w:p w14:paraId="2EE3F4A8" w14:textId="77777777" w:rsidR="00C8234C" w:rsidRPr="001069C8" w:rsidRDefault="00C8234C" w:rsidP="00C8234C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69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1" w:type="dxa"/>
            <w:shd w:val="clear" w:color="auto" w:fill="auto"/>
          </w:tcPr>
          <w:p w14:paraId="7A2D9A02" w14:textId="77777777" w:rsidR="00C8234C" w:rsidRPr="001069C8" w:rsidRDefault="00C8234C" w:rsidP="00C8234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</w:tcPr>
          <w:p w14:paraId="427A3BC8" w14:textId="77777777" w:rsidR="00C8234C" w:rsidRPr="001069C8" w:rsidRDefault="00C8234C" w:rsidP="00C8234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65447A3" w14:textId="77777777" w:rsidR="00C8234C" w:rsidRPr="001069C8" w:rsidRDefault="00C8234C" w:rsidP="00C8234C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4A4D2C34" w14:textId="77777777" w:rsidR="00C8234C" w:rsidRPr="001069C8" w:rsidRDefault="00C8234C" w:rsidP="00C8234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A5A7A0" w14:textId="77777777" w:rsidR="00C8234C" w:rsidRPr="001069C8" w:rsidRDefault="00C8234C" w:rsidP="00C8234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271C6BB6" w14:textId="77777777" w:rsidR="00C8234C" w:rsidRPr="001069C8" w:rsidRDefault="00C8234C" w:rsidP="00C8234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85CDCA5" w14:textId="77777777" w:rsidR="00C8234C" w:rsidRPr="001069C8" w:rsidRDefault="00C8234C" w:rsidP="00C823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D8949E8" w14:textId="77777777" w:rsidR="00C8234C" w:rsidRPr="001069C8" w:rsidRDefault="00C8234C" w:rsidP="00C8234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6E52A50" w14:textId="77777777" w:rsidR="00C8234C" w:rsidRPr="001069C8" w:rsidRDefault="00C8234C" w:rsidP="00C8234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0952197" w14:textId="77777777" w:rsidR="00C8234C" w:rsidRPr="001069C8" w:rsidRDefault="00C8234C" w:rsidP="00C8234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4369896" w14:textId="77777777" w:rsidR="00C8234C" w:rsidRPr="001069C8" w:rsidRDefault="00C8234C" w:rsidP="00C8234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4D88A090" w14:textId="77777777" w:rsidR="00C8234C" w:rsidRPr="001069C8" w:rsidRDefault="00C8234C" w:rsidP="00C8234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8487A3" w14:textId="77777777" w:rsidR="00C8234C" w:rsidRPr="001069C8" w:rsidRDefault="00C8234C" w:rsidP="00C823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30542B18" w14:textId="77777777" w:rsidR="00C8234C" w:rsidRPr="001069C8" w:rsidRDefault="00C8234C" w:rsidP="00C8234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65DB" w:rsidRPr="00731B95" w14:paraId="0FB84DE9" w14:textId="77777777" w:rsidTr="0024165E">
        <w:trPr>
          <w:trHeight w:val="261"/>
        </w:trPr>
        <w:tc>
          <w:tcPr>
            <w:tcW w:w="3330" w:type="dxa"/>
            <w:shd w:val="clear" w:color="auto" w:fill="auto"/>
          </w:tcPr>
          <w:p w14:paraId="080838BA" w14:textId="77777777" w:rsidR="00F465DB" w:rsidRPr="001069C8" w:rsidRDefault="00F465DB" w:rsidP="00F465DB">
            <w:pPr>
              <w:ind w:left="155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69C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1" w:type="dxa"/>
            <w:shd w:val="clear" w:color="auto" w:fill="auto"/>
          </w:tcPr>
          <w:p w14:paraId="3E74DC6F" w14:textId="77777777" w:rsidR="00F465DB" w:rsidRPr="001069C8" w:rsidRDefault="00F465DB" w:rsidP="00F465D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</w:tcPr>
          <w:p w14:paraId="24397640" w14:textId="4EE3B307" w:rsidR="00F465DB" w:rsidRPr="001069C8" w:rsidRDefault="00F465DB" w:rsidP="00F465D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69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7A4C9E" w14:textId="77777777" w:rsidR="00F465DB" w:rsidRPr="001069C8" w:rsidRDefault="00F465DB" w:rsidP="00F465DB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2DDA1B4C" w14:textId="41AB7EE4" w:rsidR="00F465DB" w:rsidRPr="001069C8" w:rsidRDefault="00F465DB" w:rsidP="00CA0825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69C8">
              <w:rPr>
                <w:rFonts w:asciiTheme="majorBidi" w:hAnsiTheme="majorBidi" w:cstheme="majorBidi"/>
                <w:sz w:val="28"/>
                <w:szCs w:val="28"/>
              </w:rPr>
              <w:t>420,038</w:t>
            </w:r>
          </w:p>
        </w:tc>
        <w:tc>
          <w:tcPr>
            <w:tcW w:w="270" w:type="dxa"/>
            <w:shd w:val="clear" w:color="auto" w:fill="auto"/>
          </w:tcPr>
          <w:p w14:paraId="2355FA8B" w14:textId="77777777" w:rsidR="00F465DB" w:rsidRPr="001069C8" w:rsidRDefault="00F465DB" w:rsidP="00F465D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3479685C" w14:textId="026B0088" w:rsidR="00F465DB" w:rsidRPr="001069C8" w:rsidRDefault="00F465DB" w:rsidP="00F465D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069C8">
              <w:rPr>
                <w:rFonts w:asciiTheme="majorBidi" w:hAnsiTheme="majorBidi" w:cstheme="majorBidi"/>
                <w:sz w:val="28"/>
                <w:szCs w:val="28"/>
              </w:rPr>
              <w:t>420,038</w:t>
            </w:r>
          </w:p>
        </w:tc>
        <w:tc>
          <w:tcPr>
            <w:tcW w:w="270" w:type="dxa"/>
            <w:shd w:val="clear" w:color="auto" w:fill="auto"/>
          </w:tcPr>
          <w:p w14:paraId="30A55E4D" w14:textId="77777777" w:rsidR="00F465DB" w:rsidRPr="001069C8" w:rsidRDefault="00F465DB" w:rsidP="00F465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31F7162" w14:textId="0125892A" w:rsidR="00F465DB" w:rsidRPr="001069C8" w:rsidRDefault="00F465DB" w:rsidP="00F465DB">
            <w:pPr>
              <w:pStyle w:val="acctfourfigures"/>
              <w:tabs>
                <w:tab w:val="clear" w:pos="765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69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4DAC64" w14:textId="77777777" w:rsidR="00F465DB" w:rsidRPr="001069C8" w:rsidRDefault="00F465DB" w:rsidP="00F465D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6DB78D4" w14:textId="1FE5EC83" w:rsidR="00F465DB" w:rsidRPr="001069C8" w:rsidRDefault="00DB1034" w:rsidP="00F465D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06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420,905</w:t>
            </w:r>
          </w:p>
        </w:tc>
        <w:tc>
          <w:tcPr>
            <w:tcW w:w="270" w:type="dxa"/>
            <w:shd w:val="clear" w:color="auto" w:fill="auto"/>
          </w:tcPr>
          <w:p w14:paraId="3CB74AA3" w14:textId="77777777" w:rsidR="00F465DB" w:rsidRPr="001069C8" w:rsidRDefault="00F465DB" w:rsidP="00F465D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shd w:val="clear" w:color="auto" w:fill="auto"/>
          </w:tcPr>
          <w:p w14:paraId="5EB71F16" w14:textId="13335992" w:rsidR="00F465DB" w:rsidRPr="001069C8" w:rsidRDefault="00F465DB" w:rsidP="00F465DB">
            <w:pPr>
              <w:pStyle w:val="acctfourfigures"/>
              <w:tabs>
                <w:tab w:val="clear" w:pos="765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69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3080F6" w14:textId="77777777" w:rsidR="00F465DB" w:rsidRPr="001069C8" w:rsidRDefault="00F465DB" w:rsidP="00F465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09D01B69" w14:textId="2CA917BF" w:rsidR="00F465DB" w:rsidRPr="001069C8" w:rsidRDefault="00DB1034" w:rsidP="00F465D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069C8">
              <w:rPr>
                <w:rFonts w:asciiTheme="majorBidi" w:hAnsiTheme="majorBidi" w:cstheme="majorBidi"/>
                <w:sz w:val="28"/>
                <w:szCs w:val="28"/>
              </w:rPr>
              <w:t>420,905</w:t>
            </w:r>
          </w:p>
        </w:tc>
      </w:tr>
      <w:tr w:rsidR="003268E3" w:rsidRPr="00731B95" w14:paraId="00B740D1" w14:textId="77777777" w:rsidTr="0070332B">
        <w:trPr>
          <w:trHeight w:val="261"/>
        </w:trPr>
        <w:tc>
          <w:tcPr>
            <w:tcW w:w="3330" w:type="dxa"/>
            <w:shd w:val="clear" w:color="auto" w:fill="auto"/>
          </w:tcPr>
          <w:p w14:paraId="2C91910D" w14:textId="77777777" w:rsidR="003268E3" w:rsidRPr="001069C8" w:rsidRDefault="003268E3" w:rsidP="003268E3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69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01" w:type="dxa"/>
            <w:shd w:val="clear" w:color="auto" w:fill="auto"/>
          </w:tcPr>
          <w:p w14:paraId="67767C68" w14:textId="77777777" w:rsidR="003268E3" w:rsidRPr="001069C8" w:rsidRDefault="003268E3" w:rsidP="003268E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8F9612" w14:textId="1057F999" w:rsidR="003268E3" w:rsidRPr="001069C8" w:rsidRDefault="003268E3" w:rsidP="003268E3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069C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7D06C7" w14:textId="77777777" w:rsidR="003268E3" w:rsidRPr="001069C8" w:rsidRDefault="003268E3" w:rsidP="003268E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7A031E" w14:textId="6DDC477F" w:rsidR="003268E3" w:rsidRPr="001069C8" w:rsidRDefault="00CD46F6" w:rsidP="003268E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420</w:t>
            </w:r>
            <w:r w:rsidR="003268E3" w:rsidRPr="001069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038</w:t>
            </w:r>
          </w:p>
        </w:tc>
        <w:tc>
          <w:tcPr>
            <w:tcW w:w="270" w:type="dxa"/>
            <w:shd w:val="clear" w:color="auto" w:fill="auto"/>
          </w:tcPr>
          <w:p w14:paraId="38D67548" w14:textId="77777777" w:rsidR="003268E3" w:rsidRPr="001069C8" w:rsidRDefault="003268E3" w:rsidP="003268E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5E2DC4" w14:textId="1905518C" w:rsidR="003268E3" w:rsidRPr="001069C8" w:rsidRDefault="00CD46F6" w:rsidP="003268E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420</w:t>
            </w:r>
            <w:r w:rsidRPr="001069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038</w:t>
            </w:r>
          </w:p>
        </w:tc>
        <w:tc>
          <w:tcPr>
            <w:tcW w:w="270" w:type="dxa"/>
            <w:shd w:val="clear" w:color="auto" w:fill="auto"/>
          </w:tcPr>
          <w:p w14:paraId="360E6D2E" w14:textId="77777777" w:rsidR="003268E3" w:rsidRPr="001069C8" w:rsidRDefault="003268E3" w:rsidP="003268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27F414B" w14:textId="65B2EEB3" w:rsidR="003268E3" w:rsidRPr="001069C8" w:rsidRDefault="003268E3" w:rsidP="003268E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6F8D44E" w14:textId="77777777" w:rsidR="003268E3" w:rsidRPr="001069C8" w:rsidRDefault="003268E3" w:rsidP="003268E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2F58A0E" w14:textId="77777777" w:rsidR="003268E3" w:rsidRPr="001069C8" w:rsidRDefault="003268E3" w:rsidP="003268E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0BE0D22" w14:textId="77777777" w:rsidR="003268E3" w:rsidRPr="001069C8" w:rsidRDefault="003268E3" w:rsidP="003268E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060AA739" w14:textId="7E8C292A" w:rsidR="003268E3" w:rsidRPr="001069C8" w:rsidRDefault="003268E3" w:rsidP="003268E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1BDEF53" w14:textId="77777777" w:rsidR="003268E3" w:rsidRPr="001069C8" w:rsidRDefault="003268E3" w:rsidP="003268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4E933724" w14:textId="77777777" w:rsidR="003268E3" w:rsidRPr="001069C8" w:rsidRDefault="003268E3" w:rsidP="003268E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68E3" w:rsidRPr="00731B95" w14:paraId="7F4AB2E3" w14:textId="77777777" w:rsidTr="0070332B">
        <w:trPr>
          <w:trHeight w:val="26"/>
        </w:trPr>
        <w:tc>
          <w:tcPr>
            <w:tcW w:w="3330" w:type="dxa"/>
            <w:shd w:val="clear" w:color="auto" w:fill="auto"/>
          </w:tcPr>
          <w:p w14:paraId="113E3226" w14:textId="77777777" w:rsidR="003268E3" w:rsidRPr="001069C8" w:rsidRDefault="003268E3" w:rsidP="003268E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1" w:type="dxa"/>
            <w:shd w:val="clear" w:color="auto" w:fill="auto"/>
          </w:tcPr>
          <w:p w14:paraId="1A169355" w14:textId="77777777" w:rsidR="003268E3" w:rsidRPr="001069C8" w:rsidRDefault="003268E3" w:rsidP="003268E3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double" w:sz="4" w:space="0" w:color="auto"/>
            </w:tcBorders>
            <w:shd w:val="clear" w:color="auto" w:fill="auto"/>
          </w:tcPr>
          <w:p w14:paraId="6F1ED358" w14:textId="77777777" w:rsidR="003268E3" w:rsidRPr="001069C8" w:rsidRDefault="003268E3" w:rsidP="003268E3">
            <w:pPr>
              <w:pStyle w:val="acctfourfigures"/>
              <w:tabs>
                <w:tab w:val="clear" w:pos="765"/>
                <w:tab w:val="decimal" w:pos="1240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C9EC6A7" w14:textId="77777777" w:rsidR="003268E3" w:rsidRPr="001069C8" w:rsidRDefault="003268E3" w:rsidP="003268E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  <w:shd w:val="clear" w:color="auto" w:fill="auto"/>
          </w:tcPr>
          <w:p w14:paraId="4237B149" w14:textId="77777777" w:rsidR="003268E3" w:rsidRPr="001069C8" w:rsidRDefault="003268E3" w:rsidP="003268E3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D991555" w14:textId="77777777" w:rsidR="003268E3" w:rsidRPr="001069C8" w:rsidRDefault="003268E3" w:rsidP="003268E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  <w:shd w:val="clear" w:color="auto" w:fill="auto"/>
          </w:tcPr>
          <w:p w14:paraId="24D45996" w14:textId="77777777" w:rsidR="003268E3" w:rsidRPr="001069C8" w:rsidRDefault="003268E3" w:rsidP="003268E3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17DA524" w14:textId="77777777" w:rsidR="003268E3" w:rsidRPr="001069C8" w:rsidRDefault="003268E3" w:rsidP="003268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4C34FACB" w14:textId="77777777" w:rsidR="003268E3" w:rsidRPr="001069C8" w:rsidRDefault="003268E3" w:rsidP="003268E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8617BD" w14:textId="77777777" w:rsidR="003268E3" w:rsidRPr="001069C8" w:rsidRDefault="003268E3" w:rsidP="003268E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E49725E" w14:textId="77777777" w:rsidR="003268E3" w:rsidRPr="001069C8" w:rsidRDefault="003268E3" w:rsidP="003268E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2B56FA4" w14:textId="77777777" w:rsidR="003268E3" w:rsidRPr="001069C8" w:rsidRDefault="003268E3" w:rsidP="003268E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4588CB35" w14:textId="77777777" w:rsidR="003268E3" w:rsidRPr="001069C8" w:rsidRDefault="003268E3" w:rsidP="003268E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BE887EC" w14:textId="77777777" w:rsidR="003268E3" w:rsidRPr="001069C8" w:rsidRDefault="003268E3" w:rsidP="003268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12B33025" w14:textId="77777777" w:rsidR="003268E3" w:rsidRPr="001069C8" w:rsidRDefault="003268E3" w:rsidP="003268E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68E3" w:rsidRPr="00731B95" w14:paraId="38FEB0B8" w14:textId="77777777" w:rsidTr="0070332B">
        <w:trPr>
          <w:trHeight w:val="261"/>
        </w:trPr>
        <w:tc>
          <w:tcPr>
            <w:tcW w:w="3330" w:type="dxa"/>
            <w:shd w:val="clear" w:color="auto" w:fill="auto"/>
          </w:tcPr>
          <w:p w14:paraId="6FBD9830" w14:textId="77777777" w:rsidR="003268E3" w:rsidRPr="001069C8" w:rsidRDefault="003268E3" w:rsidP="003268E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1069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1" w:type="dxa"/>
            <w:shd w:val="clear" w:color="auto" w:fill="auto"/>
          </w:tcPr>
          <w:p w14:paraId="57844EAA" w14:textId="77777777" w:rsidR="003268E3" w:rsidRPr="001069C8" w:rsidRDefault="003268E3" w:rsidP="003268E3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</w:tcPr>
          <w:p w14:paraId="09CAB8E3" w14:textId="77777777" w:rsidR="003268E3" w:rsidRPr="001069C8" w:rsidRDefault="003268E3" w:rsidP="003268E3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2389DF" w14:textId="77777777" w:rsidR="003268E3" w:rsidRPr="001069C8" w:rsidRDefault="003268E3" w:rsidP="003268E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0B6D0CB4" w14:textId="77777777" w:rsidR="003268E3" w:rsidRPr="001069C8" w:rsidRDefault="003268E3" w:rsidP="003268E3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18CFCF3" w14:textId="77777777" w:rsidR="003268E3" w:rsidRPr="001069C8" w:rsidRDefault="003268E3" w:rsidP="003268E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48D0F2E2" w14:textId="77777777" w:rsidR="003268E3" w:rsidRPr="001069C8" w:rsidRDefault="003268E3" w:rsidP="003268E3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302A4A4" w14:textId="77777777" w:rsidR="003268E3" w:rsidRPr="001069C8" w:rsidRDefault="003268E3" w:rsidP="003268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772E791" w14:textId="77777777" w:rsidR="003268E3" w:rsidRPr="001069C8" w:rsidRDefault="003268E3" w:rsidP="003268E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E2A8429" w14:textId="77777777" w:rsidR="003268E3" w:rsidRPr="001069C8" w:rsidRDefault="003268E3" w:rsidP="003268E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001CF49C" w14:textId="77777777" w:rsidR="003268E3" w:rsidRPr="001069C8" w:rsidRDefault="003268E3" w:rsidP="003268E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1E0C4BC" w14:textId="77777777" w:rsidR="003268E3" w:rsidRPr="001069C8" w:rsidRDefault="003268E3" w:rsidP="003268E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56E845C0" w14:textId="77777777" w:rsidR="003268E3" w:rsidRPr="001069C8" w:rsidRDefault="003268E3" w:rsidP="003268E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C8BCBB" w14:textId="77777777" w:rsidR="003268E3" w:rsidRPr="001069C8" w:rsidRDefault="003268E3" w:rsidP="003268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AFD0D93" w14:textId="77777777" w:rsidR="003268E3" w:rsidRPr="001069C8" w:rsidRDefault="003268E3" w:rsidP="003268E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68E3" w:rsidRPr="00731B95" w14:paraId="43F060DE" w14:textId="77777777" w:rsidTr="0024165E">
        <w:trPr>
          <w:trHeight w:val="261"/>
        </w:trPr>
        <w:tc>
          <w:tcPr>
            <w:tcW w:w="3330" w:type="dxa"/>
            <w:shd w:val="clear" w:color="auto" w:fill="auto"/>
          </w:tcPr>
          <w:p w14:paraId="1DCE6766" w14:textId="77777777" w:rsidR="003268E3" w:rsidRPr="001069C8" w:rsidRDefault="003268E3" w:rsidP="003268E3">
            <w:pPr>
              <w:ind w:left="15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1069C8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1" w:type="dxa"/>
            <w:shd w:val="clear" w:color="auto" w:fill="auto"/>
          </w:tcPr>
          <w:p w14:paraId="126184C1" w14:textId="44D3BB8C" w:rsidR="003268E3" w:rsidRPr="001069C8" w:rsidRDefault="003268E3" w:rsidP="003268E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1069C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621" w:type="dxa"/>
            <w:shd w:val="clear" w:color="auto" w:fill="auto"/>
          </w:tcPr>
          <w:p w14:paraId="422EABA4" w14:textId="1A0F2532" w:rsidR="003268E3" w:rsidRPr="001069C8" w:rsidRDefault="003268E3" w:rsidP="003268E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69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7B9004" w14:textId="77777777" w:rsidR="003268E3" w:rsidRPr="001069C8" w:rsidRDefault="003268E3" w:rsidP="003268E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0650B057" w14:textId="4B89D10C" w:rsidR="003268E3" w:rsidRPr="001069C8" w:rsidRDefault="003268E3" w:rsidP="003268E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69C8">
              <w:rPr>
                <w:rFonts w:asciiTheme="majorBidi" w:hAnsiTheme="majorBidi" w:cstheme="majorBidi"/>
                <w:sz w:val="28"/>
                <w:szCs w:val="28"/>
              </w:rPr>
              <w:t>26,218,600</w:t>
            </w:r>
          </w:p>
        </w:tc>
        <w:tc>
          <w:tcPr>
            <w:tcW w:w="270" w:type="dxa"/>
            <w:shd w:val="clear" w:color="auto" w:fill="auto"/>
          </w:tcPr>
          <w:p w14:paraId="6089A6A3" w14:textId="77777777" w:rsidR="003268E3" w:rsidRPr="001069C8" w:rsidRDefault="003268E3" w:rsidP="003268E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1BCA9B6D" w14:textId="76D22C77" w:rsidR="003268E3" w:rsidRPr="001069C8" w:rsidRDefault="003268E3" w:rsidP="003268E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69C8">
              <w:rPr>
                <w:rFonts w:asciiTheme="majorBidi" w:hAnsiTheme="majorBidi" w:cstheme="majorBidi"/>
                <w:sz w:val="28"/>
                <w:szCs w:val="28"/>
              </w:rPr>
              <w:t>26,218,600</w:t>
            </w:r>
          </w:p>
        </w:tc>
        <w:tc>
          <w:tcPr>
            <w:tcW w:w="270" w:type="dxa"/>
            <w:shd w:val="clear" w:color="auto" w:fill="auto"/>
          </w:tcPr>
          <w:p w14:paraId="46B960C4" w14:textId="77777777" w:rsidR="003268E3" w:rsidRPr="001069C8" w:rsidRDefault="003268E3" w:rsidP="003268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0C21392" w14:textId="180BAE88" w:rsidR="003268E3" w:rsidRPr="001069C8" w:rsidRDefault="003268E3" w:rsidP="003268E3">
            <w:pPr>
              <w:pStyle w:val="acctfourfigures"/>
              <w:tabs>
                <w:tab w:val="clear" w:pos="765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69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75B61C" w14:textId="77777777" w:rsidR="003268E3" w:rsidRPr="001069C8" w:rsidRDefault="003268E3" w:rsidP="003268E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ED8237D" w14:textId="3B9223CF" w:rsidR="003268E3" w:rsidRPr="001069C8" w:rsidRDefault="003268E3" w:rsidP="003268E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69C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06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1069C8">
              <w:rPr>
                <w:rFonts w:asciiTheme="majorBidi" w:hAnsiTheme="majorBidi" w:cstheme="majorBidi"/>
                <w:sz w:val="28"/>
                <w:szCs w:val="28"/>
              </w:rPr>
              <w:t>,364,097</w:t>
            </w:r>
          </w:p>
        </w:tc>
        <w:tc>
          <w:tcPr>
            <w:tcW w:w="270" w:type="dxa"/>
            <w:shd w:val="clear" w:color="auto" w:fill="auto"/>
          </w:tcPr>
          <w:p w14:paraId="44D67203" w14:textId="77777777" w:rsidR="003268E3" w:rsidRPr="001069C8" w:rsidRDefault="003268E3" w:rsidP="003268E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71E0C3D0" w14:textId="340003EE" w:rsidR="003268E3" w:rsidRPr="001069C8" w:rsidRDefault="003268E3" w:rsidP="003268E3">
            <w:pPr>
              <w:pStyle w:val="acctfourfigures"/>
              <w:tabs>
                <w:tab w:val="clear" w:pos="765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69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C503E3" w14:textId="77777777" w:rsidR="003268E3" w:rsidRPr="001069C8" w:rsidRDefault="003268E3" w:rsidP="003268E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F330915" w14:textId="44B82347" w:rsidR="003268E3" w:rsidRPr="001069C8" w:rsidRDefault="003268E3" w:rsidP="003268E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069C8">
              <w:rPr>
                <w:rFonts w:asciiTheme="majorBidi" w:hAnsiTheme="majorBidi" w:cstheme="majorBidi"/>
                <w:sz w:val="28"/>
                <w:szCs w:val="28"/>
              </w:rPr>
              <w:t>26,364,097</w:t>
            </w:r>
          </w:p>
        </w:tc>
      </w:tr>
      <w:tr w:rsidR="003268E3" w:rsidRPr="00731B95" w14:paraId="69316753" w14:textId="77777777" w:rsidTr="0070332B">
        <w:trPr>
          <w:trHeight w:val="261"/>
        </w:trPr>
        <w:tc>
          <w:tcPr>
            <w:tcW w:w="3330" w:type="dxa"/>
            <w:shd w:val="clear" w:color="auto" w:fill="auto"/>
          </w:tcPr>
          <w:p w14:paraId="77C0F03F" w14:textId="77777777" w:rsidR="003268E3" w:rsidRPr="001069C8" w:rsidRDefault="003268E3" w:rsidP="003268E3">
            <w:pPr>
              <w:ind w:left="-22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69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01" w:type="dxa"/>
            <w:shd w:val="clear" w:color="auto" w:fill="auto"/>
          </w:tcPr>
          <w:p w14:paraId="3FCDABA7" w14:textId="77777777" w:rsidR="003268E3" w:rsidRPr="001069C8" w:rsidRDefault="003268E3" w:rsidP="003268E3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3F0ECB" w14:textId="5212B4FF" w:rsidR="003268E3" w:rsidRPr="001069C8" w:rsidRDefault="003268E3" w:rsidP="003268E3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69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275585" w14:textId="77777777" w:rsidR="003268E3" w:rsidRPr="001069C8" w:rsidRDefault="003268E3" w:rsidP="003268E3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0885A3" w14:textId="76E0147B" w:rsidR="003268E3" w:rsidRPr="001069C8" w:rsidRDefault="00CA462B" w:rsidP="00CA462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69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</w:t>
            </w:r>
            <w:r w:rsidR="00CD46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218</w:t>
            </w:r>
            <w:r w:rsidRPr="001069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D46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14:paraId="6FFBB280" w14:textId="77777777" w:rsidR="003268E3" w:rsidRPr="001069C8" w:rsidRDefault="003268E3" w:rsidP="003268E3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FBD51C" w14:textId="1A5E5D12" w:rsidR="003268E3" w:rsidRPr="001069C8" w:rsidRDefault="00CD46F6" w:rsidP="00CA462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69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218</w:t>
            </w:r>
            <w:r w:rsidRPr="001069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14:paraId="492B4958" w14:textId="77777777" w:rsidR="003268E3" w:rsidRPr="001069C8" w:rsidRDefault="003268E3" w:rsidP="003268E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1CA99B53" w14:textId="77777777" w:rsidR="003268E3" w:rsidRPr="001069C8" w:rsidRDefault="003268E3" w:rsidP="003268E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1B87746" w14:textId="77777777" w:rsidR="003268E3" w:rsidRPr="001069C8" w:rsidRDefault="003268E3" w:rsidP="003268E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0CC49425" w14:textId="77777777" w:rsidR="003268E3" w:rsidRPr="001069C8" w:rsidRDefault="003268E3" w:rsidP="003268E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C740F81" w14:textId="77777777" w:rsidR="003268E3" w:rsidRPr="001069C8" w:rsidRDefault="003268E3" w:rsidP="003268E3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3B83AD51" w14:textId="77777777" w:rsidR="003268E3" w:rsidRPr="001069C8" w:rsidRDefault="003268E3" w:rsidP="003268E3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59CD42B" w14:textId="77777777" w:rsidR="003268E3" w:rsidRPr="001069C8" w:rsidRDefault="003268E3" w:rsidP="003268E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C8443FF" w14:textId="77777777" w:rsidR="003268E3" w:rsidRPr="001069C8" w:rsidRDefault="003268E3" w:rsidP="003268E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A3E5A70" w14:textId="12213DD6" w:rsidR="0079213A" w:rsidRDefault="0079213A"/>
    <w:p w14:paraId="204E07EC" w14:textId="6C929FA8" w:rsidR="00007314" w:rsidRDefault="00007314">
      <w:pPr>
        <w:spacing w:line="240" w:lineRule="auto"/>
      </w:pPr>
      <w:r>
        <w:br w:type="page"/>
      </w:r>
    </w:p>
    <w:tbl>
      <w:tblPr>
        <w:tblW w:w="1476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901"/>
        <w:gridCol w:w="1621"/>
        <w:gridCol w:w="270"/>
        <w:gridCol w:w="1531"/>
        <w:gridCol w:w="270"/>
        <w:gridCol w:w="1531"/>
        <w:gridCol w:w="270"/>
        <w:gridCol w:w="1081"/>
        <w:gridCol w:w="270"/>
        <w:gridCol w:w="1081"/>
        <w:gridCol w:w="270"/>
        <w:gridCol w:w="991"/>
        <w:gridCol w:w="270"/>
        <w:gridCol w:w="1081"/>
      </w:tblGrid>
      <w:tr w:rsidR="00007314" w:rsidRPr="00731B95" w14:paraId="13313C10" w14:textId="77777777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12C745CD" w14:textId="77777777" w:rsidR="00007314" w:rsidRPr="003F1166" w:rsidRDefault="00007314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1" w:type="dxa"/>
            <w:shd w:val="clear" w:color="auto" w:fill="auto"/>
          </w:tcPr>
          <w:p w14:paraId="01CD7AA1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shd w:val="clear" w:color="auto" w:fill="auto"/>
            <w:vAlign w:val="bottom"/>
          </w:tcPr>
          <w:p w14:paraId="42E62BF5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7314" w:rsidRPr="00731B95" w14:paraId="2E90C9CB" w14:textId="77777777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62D9E510" w14:textId="77777777" w:rsidR="00007314" w:rsidRPr="003F1166" w:rsidRDefault="00007314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1" w:type="dxa"/>
            <w:shd w:val="clear" w:color="auto" w:fill="auto"/>
          </w:tcPr>
          <w:p w14:paraId="5C3579F1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3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3F84F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69A9956F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4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6C002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07314" w:rsidRPr="00731B95" w14:paraId="7AEFFBD8" w14:textId="77777777">
        <w:trPr>
          <w:trHeight w:val="1441"/>
        </w:trPr>
        <w:tc>
          <w:tcPr>
            <w:tcW w:w="3330" w:type="dxa"/>
            <w:shd w:val="clear" w:color="auto" w:fill="auto"/>
            <w:vAlign w:val="bottom"/>
          </w:tcPr>
          <w:p w14:paraId="039A4C03" w14:textId="77777777" w:rsidR="00007314" w:rsidRPr="003F1166" w:rsidRDefault="0000731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</w:tcPr>
          <w:p w14:paraId="5162CBB5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2DB692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32C1D462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50FD892B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331C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42119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CF673D4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66B40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D4AEB" w14:textId="77777777" w:rsidR="00007314" w:rsidRPr="003F1166" w:rsidRDefault="0000731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FFCF3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3797DF7A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865260F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B71E604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B91F5C1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98DBFD5" w14:textId="77777777" w:rsidR="00007314" w:rsidRPr="003F1166" w:rsidRDefault="0000731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5E053C99" w14:textId="77777777" w:rsidR="00007314" w:rsidRPr="003F1166" w:rsidRDefault="0000731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9F29AD8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B2AFB1B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07314" w:rsidRPr="00731B95" w14:paraId="6AB3E6F9" w14:textId="77777777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639D80C8" w14:textId="77777777" w:rsidR="00007314" w:rsidRPr="003F1166" w:rsidRDefault="0000731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1" w:type="dxa"/>
            <w:shd w:val="clear" w:color="auto" w:fill="auto"/>
          </w:tcPr>
          <w:p w14:paraId="2C62677A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shd w:val="clear" w:color="auto" w:fill="auto"/>
            <w:vAlign w:val="bottom"/>
          </w:tcPr>
          <w:p w14:paraId="56287F99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07314" w:rsidRPr="00731B95" w14:paraId="132171E6" w14:textId="77777777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12B0C8DC" w14:textId="4397A009" w:rsidR="00007314" w:rsidRPr="003F1166" w:rsidRDefault="0000731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="00B237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901" w:type="dxa"/>
            <w:shd w:val="clear" w:color="auto" w:fill="auto"/>
          </w:tcPr>
          <w:p w14:paraId="231650B4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shd w:val="clear" w:color="auto" w:fill="auto"/>
            <w:vAlign w:val="bottom"/>
          </w:tcPr>
          <w:p w14:paraId="2A22C662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007314" w:rsidRPr="00731B95" w14:paraId="6889200C" w14:textId="77777777">
        <w:trPr>
          <w:trHeight w:val="261"/>
        </w:trPr>
        <w:tc>
          <w:tcPr>
            <w:tcW w:w="3330" w:type="dxa"/>
            <w:shd w:val="clear" w:color="auto" w:fill="auto"/>
          </w:tcPr>
          <w:p w14:paraId="051B454C" w14:textId="77777777" w:rsidR="00007314" w:rsidRPr="003F1166" w:rsidRDefault="0000731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1" w:type="dxa"/>
            <w:shd w:val="clear" w:color="auto" w:fill="auto"/>
          </w:tcPr>
          <w:p w14:paraId="023E25B1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</w:tcPr>
          <w:p w14:paraId="2538A9CE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9D707A7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194D448C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44B6F26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1CF3D8CD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1D0FBB3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954E9F4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9A00D02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C1FD79F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C9FDD0E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4BF04A50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C5FAC03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D56DDD5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7314" w:rsidRPr="00731B95" w14:paraId="3E88BA14" w14:textId="77777777">
        <w:trPr>
          <w:trHeight w:val="261"/>
        </w:trPr>
        <w:tc>
          <w:tcPr>
            <w:tcW w:w="3330" w:type="dxa"/>
            <w:shd w:val="clear" w:color="auto" w:fill="auto"/>
          </w:tcPr>
          <w:p w14:paraId="6F9F6D3C" w14:textId="77777777" w:rsidR="00007314" w:rsidRPr="003F1166" w:rsidRDefault="00007314">
            <w:pPr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1" w:type="dxa"/>
            <w:shd w:val="clear" w:color="auto" w:fill="auto"/>
          </w:tcPr>
          <w:p w14:paraId="522E80D2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621" w:type="dxa"/>
            <w:shd w:val="clear" w:color="auto" w:fill="auto"/>
          </w:tcPr>
          <w:p w14:paraId="5D10D307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97C8C1B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6A17DC78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071E0AE" w14:textId="77777777" w:rsidR="00007314" w:rsidRPr="003F1166" w:rsidRDefault="000073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1BC53B12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877DC6E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9505F53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B65B445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7C1689F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1D78663" w14:textId="77777777" w:rsidR="00007314" w:rsidRPr="003F1166" w:rsidRDefault="000073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344B49A6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7553C4C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BF70507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3773" w:rsidRPr="00731B95" w14:paraId="478D084A" w14:textId="77777777">
        <w:trPr>
          <w:trHeight w:val="261"/>
        </w:trPr>
        <w:tc>
          <w:tcPr>
            <w:tcW w:w="3330" w:type="dxa"/>
            <w:shd w:val="clear" w:color="auto" w:fill="auto"/>
          </w:tcPr>
          <w:p w14:paraId="1E57779F" w14:textId="77777777" w:rsidR="00B23773" w:rsidRPr="003F1166" w:rsidRDefault="00B23773" w:rsidP="00B23773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1" w:type="dxa"/>
            <w:shd w:val="clear" w:color="auto" w:fill="auto"/>
          </w:tcPr>
          <w:p w14:paraId="1C94C6E3" w14:textId="09CECB58" w:rsidR="00B23773" w:rsidRPr="003F1166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</w:tcPr>
          <w:p w14:paraId="129EA7D1" w14:textId="0794BC89" w:rsidR="00B23773" w:rsidRPr="003F1166" w:rsidRDefault="00B23773" w:rsidP="00B23773">
            <w:pPr>
              <w:pStyle w:val="acctfourfigures"/>
              <w:tabs>
                <w:tab w:val="clear" w:pos="765"/>
                <w:tab w:val="decimal" w:pos="1353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300,663</w:t>
            </w:r>
          </w:p>
        </w:tc>
        <w:tc>
          <w:tcPr>
            <w:tcW w:w="270" w:type="dxa"/>
            <w:shd w:val="clear" w:color="auto" w:fill="auto"/>
          </w:tcPr>
          <w:p w14:paraId="6B98BCFD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5D971B5D" w14:textId="70117808" w:rsidR="00B23773" w:rsidRPr="003F1166" w:rsidRDefault="00B23773" w:rsidP="00053DC3">
            <w:pPr>
              <w:pStyle w:val="acctfourfigures"/>
              <w:tabs>
                <w:tab w:val="clear" w:pos="765"/>
                <w:tab w:val="left" w:pos="950"/>
                <w:tab w:val="left" w:pos="10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019688" w14:textId="77777777" w:rsidR="00B23773" w:rsidRPr="003F1166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1CF8876C" w14:textId="6936C7CF" w:rsidR="00B23773" w:rsidRPr="003F1166" w:rsidRDefault="00B23773" w:rsidP="00B2377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300,663</w:t>
            </w:r>
          </w:p>
        </w:tc>
        <w:tc>
          <w:tcPr>
            <w:tcW w:w="270" w:type="dxa"/>
            <w:shd w:val="clear" w:color="auto" w:fill="auto"/>
          </w:tcPr>
          <w:p w14:paraId="056FED90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31F9710D" w14:textId="759C489B" w:rsidR="00B23773" w:rsidRPr="003F1166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72BAFE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17C6FC0" w14:textId="079A5E8B" w:rsidR="00B23773" w:rsidRPr="003F1166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300,663</w:t>
            </w:r>
          </w:p>
        </w:tc>
        <w:tc>
          <w:tcPr>
            <w:tcW w:w="270" w:type="dxa"/>
            <w:shd w:val="clear" w:color="auto" w:fill="auto"/>
          </w:tcPr>
          <w:p w14:paraId="2DD7EB8C" w14:textId="77777777" w:rsidR="00B23773" w:rsidRPr="003F1166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4F7428AF" w14:textId="4829B444" w:rsidR="00B23773" w:rsidRPr="003F1166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499EB6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415A7D7D" w14:textId="02F57045" w:rsidR="00B23773" w:rsidRPr="003F1166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300,663</w:t>
            </w:r>
          </w:p>
        </w:tc>
      </w:tr>
      <w:tr w:rsidR="00B23773" w:rsidRPr="00731B95" w14:paraId="5BFEB8A9" w14:textId="77777777">
        <w:trPr>
          <w:trHeight w:val="261"/>
        </w:trPr>
        <w:tc>
          <w:tcPr>
            <w:tcW w:w="3330" w:type="dxa"/>
            <w:shd w:val="clear" w:color="auto" w:fill="auto"/>
          </w:tcPr>
          <w:p w14:paraId="0883DD99" w14:textId="77777777" w:rsidR="00B23773" w:rsidRPr="003F1166" w:rsidRDefault="00B23773" w:rsidP="00B23773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1" w:type="dxa"/>
            <w:shd w:val="clear" w:color="auto" w:fill="auto"/>
          </w:tcPr>
          <w:p w14:paraId="45D8DA79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</w:tcPr>
          <w:p w14:paraId="2B422E06" w14:textId="77777777" w:rsidR="00B23773" w:rsidRPr="000E7636" w:rsidRDefault="00B23773" w:rsidP="00B23773">
            <w:pPr>
              <w:pStyle w:val="acctfourfigures"/>
              <w:tabs>
                <w:tab w:val="clear" w:pos="765"/>
                <w:tab w:val="decimal" w:pos="1353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4EC5C65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1AA15BB8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B487132" w14:textId="77777777" w:rsidR="00B23773" w:rsidRPr="003F1166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652B4C5A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91CF395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6B981A1" w14:textId="77777777" w:rsidR="00B23773" w:rsidRPr="003F1166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5AEE9E9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2506330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0FA1695" w14:textId="77777777" w:rsidR="00B23773" w:rsidRPr="003F1166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55412C6B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051D9FD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1F24A5F0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3773" w:rsidRPr="00731B95" w14:paraId="7AC0F445" w14:textId="77777777">
        <w:trPr>
          <w:trHeight w:val="261"/>
        </w:trPr>
        <w:tc>
          <w:tcPr>
            <w:tcW w:w="3330" w:type="dxa"/>
            <w:shd w:val="clear" w:color="auto" w:fill="auto"/>
          </w:tcPr>
          <w:p w14:paraId="55FF0861" w14:textId="77777777" w:rsidR="00B23773" w:rsidRPr="003F1166" w:rsidRDefault="00B23773" w:rsidP="00B23773">
            <w:pPr>
              <w:ind w:left="155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1" w:type="dxa"/>
            <w:shd w:val="clear" w:color="auto" w:fill="auto"/>
          </w:tcPr>
          <w:p w14:paraId="33F15B0A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</w:tcPr>
          <w:p w14:paraId="4D3E5464" w14:textId="1CE0B932" w:rsidR="00B23773" w:rsidRPr="003F1166" w:rsidRDefault="00B23773" w:rsidP="00053DC3">
            <w:pPr>
              <w:pStyle w:val="acctfourfigures"/>
              <w:tabs>
                <w:tab w:val="clear" w:pos="765"/>
                <w:tab w:val="left" w:pos="950"/>
                <w:tab w:val="left" w:pos="10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385E49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6C860E2D" w14:textId="742D7A7F" w:rsidR="00B23773" w:rsidRPr="003F1166" w:rsidRDefault="00B23773" w:rsidP="00B2377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487,022</w:t>
            </w:r>
          </w:p>
        </w:tc>
        <w:tc>
          <w:tcPr>
            <w:tcW w:w="270" w:type="dxa"/>
            <w:shd w:val="clear" w:color="auto" w:fill="auto"/>
          </w:tcPr>
          <w:p w14:paraId="6DDAD7B2" w14:textId="77777777" w:rsidR="00B23773" w:rsidRPr="003F1166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7F91B189" w14:textId="0FC147FC" w:rsidR="00B23773" w:rsidRPr="003F1166" w:rsidRDefault="00B23773" w:rsidP="00B2377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487,022</w:t>
            </w:r>
          </w:p>
        </w:tc>
        <w:tc>
          <w:tcPr>
            <w:tcW w:w="270" w:type="dxa"/>
            <w:shd w:val="clear" w:color="auto" w:fill="auto"/>
          </w:tcPr>
          <w:p w14:paraId="1354C7F0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3686FCB5" w14:textId="04F34D1E" w:rsidR="00B23773" w:rsidRPr="003F1166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998045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2DAD312" w14:textId="04E21EB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450,900</w:t>
            </w:r>
          </w:p>
        </w:tc>
        <w:tc>
          <w:tcPr>
            <w:tcW w:w="270" w:type="dxa"/>
            <w:shd w:val="clear" w:color="auto" w:fill="auto"/>
          </w:tcPr>
          <w:p w14:paraId="7FE04B0D" w14:textId="77777777" w:rsidR="00B23773" w:rsidRPr="003F1166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5AAC390B" w14:textId="71C10966" w:rsidR="00B23773" w:rsidRPr="003F1166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1536A3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4DDC44F" w14:textId="159293BB" w:rsidR="00B23773" w:rsidRPr="003F1166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450,900</w:t>
            </w:r>
          </w:p>
        </w:tc>
      </w:tr>
      <w:tr w:rsidR="00B23773" w:rsidRPr="00731B95" w14:paraId="04AD6E56" w14:textId="77777777">
        <w:trPr>
          <w:trHeight w:val="261"/>
        </w:trPr>
        <w:tc>
          <w:tcPr>
            <w:tcW w:w="3330" w:type="dxa"/>
            <w:shd w:val="clear" w:color="auto" w:fill="auto"/>
          </w:tcPr>
          <w:p w14:paraId="5767F8B8" w14:textId="77777777" w:rsidR="00B23773" w:rsidRPr="003F1166" w:rsidRDefault="00B23773" w:rsidP="00B23773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01" w:type="dxa"/>
            <w:shd w:val="clear" w:color="auto" w:fill="auto"/>
          </w:tcPr>
          <w:p w14:paraId="4ABD9C36" w14:textId="77777777" w:rsidR="00B23773" w:rsidRPr="003F1166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1E96A3" w14:textId="333A2235" w:rsidR="00B23773" w:rsidRPr="003F1166" w:rsidRDefault="00B23773" w:rsidP="00B23773">
            <w:pPr>
              <w:pStyle w:val="acctfourfigures"/>
              <w:tabs>
                <w:tab w:val="clear" w:pos="765"/>
                <w:tab w:val="decimal" w:pos="13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08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300,663</w:t>
            </w:r>
          </w:p>
        </w:tc>
        <w:tc>
          <w:tcPr>
            <w:tcW w:w="270" w:type="dxa"/>
            <w:shd w:val="clear" w:color="auto" w:fill="auto"/>
          </w:tcPr>
          <w:p w14:paraId="1B85CEF2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60EAAF" w14:textId="583F2AB6" w:rsidR="00B23773" w:rsidRPr="003F1166" w:rsidRDefault="00B23773" w:rsidP="00B2377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08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487,022</w:t>
            </w:r>
          </w:p>
        </w:tc>
        <w:tc>
          <w:tcPr>
            <w:tcW w:w="270" w:type="dxa"/>
            <w:shd w:val="clear" w:color="auto" w:fill="auto"/>
          </w:tcPr>
          <w:p w14:paraId="5C18346F" w14:textId="77777777" w:rsidR="00B23773" w:rsidRPr="003F1166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A05FB7" w14:textId="0A5671B2" w:rsidR="00B23773" w:rsidRPr="003F1166" w:rsidRDefault="00B23773" w:rsidP="00B2377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787,685</w:t>
            </w:r>
          </w:p>
        </w:tc>
        <w:tc>
          <w:tcPr>
            <w:tcW w:w="270" w:type="dxa"/>
            <w:shd w:val="clear" w:color="auto" w:fill="auto"/>
          </w:tcPr>
          <w:p w14:paraId="4E84BDB4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56E9481" w14:textId="77777777" w:rsidR="00B23773" w:rsidRPr="003F1166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E440B35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36EAAC5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9A4273" w14:textId="77777777" w:rsidR="00B23773" w:rsidRPr="003F1166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63F40B6B" w14:textId="77777777" w:rsidR="00B23773" w:rsidRPr="003F1166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466F951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1D774C0E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3773" w:rsidRPr="00731B95" w14:paraId="6D1B01FB" w14:textId="77777777">
        <w:trPr>
          <w:trHeight w:val="26"/>
        </w:trPr>
        <w:tc>
          <w:tcPr>
            <w:tcW w:w="3330" w:type="dxa"/>
            <w:shd w:val="clear" w:color="auto" w:fill="auto"/>
          </w:tcPr>
          <w:p w14:paraId="0C6E8408" w14:textId="77777777" w:rsidR="00B23773" w:rsidRPr="003F1166" w:rsidRDefault="00B23773" w:rsidP="00B2377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1" w:type="dxa"/>
            <w:shd w:val="clear" w:color="auto" w:fill="auto"/>
          </w:tcPr>
          <w:p w14:paraId="06CBCF85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double" w:sz="4" w:space="0" w:color="auto"/>
            </w:tcBorders>
            <w:shd w:val="clear" w:color="auto" w:fill="auto"/>
          </w:tcPr>
          <w:p w14:paraId="53E4E606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35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F5963AD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  <w:shd w:val="clear" w:color="auto" w:fill="auto"/>
          </w:tcPr>
          <w:p w14:paraId="7351A21C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DC50A34" w14:textId="77777777" w:rsidR="00B23773" w:rsidRPr="003F1166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  <w:shd w:val="clear" w:color="auto" w:fill="auto"/>
          </w:tcPr>
          <w:p w14:paraId="2B253473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D59E529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0CB93761" w14:textId="77777777" w:rsidR="00B23773" w:rsidRPr="003F1166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88E43C7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44CB0455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B71FEF4" w14:textId="77777777" w:rsidR="00B23773" w:rsidRPr="003F1166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1F4EBAD2" w14:textId="77777777" w:rsidR="00B23773" w:rsidRPr="003F1166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A61DE83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07A2015D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3773" w:rsidRPr="00731B95" w14:paraId="21B72BC1" w14:textId="77777777">
        <w:trPr>
          <w:trHeight w:val="261"/>
        </w:trPr>
        <w:tc>
          <w:tcPr>
            <w:tcW w:w="3330" w:type="dxa"/>
            <w:shd w:val="clear" w:color="auto" w:fill="auto"/>
          </w:tcPr>
          <w:p w14:paraId="4027F90A" w14:textId="77777777" w:rsidR="00B23773" w:rsidRPr="003F1166" w:rsidRDefault="00B23773" w:rsidP="00B2377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1" w:type="dxa"/>
            <w:shd w:val="clear" w:color="auto" w:fill="auto"/>
          </w:tcPr>
          <w:p w14:paraId="5889BC0A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</w:tcPr>
          <w:p w14:paraId="36FFA972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35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9143DC7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6892BA15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FF999B5" w14:textId="77777777" w:rsidR="00B23773" w:rsidRPr="003F1166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058AAC0B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3F6DC11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0654940" w14:textId="77777777" w:rsidR="00B23773" w:rsidRPr="003F1166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8B7E441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1BC80CE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7A64DF4" w14:textId="77777777" w:rsidR="00B23773" w:rsidRPr="003F1166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720971DD" w14:textId="77777777" w:rsidR="00B23773" w:rsidRPr="003F1166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F621E86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239E29B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3773" w:rsidRPr="00731B95" w14:paraId="5DF4D95A" w14:textId="77777777">
        <w:trPr>
          <w:trHeight w:val="261"/>
        </w:trPr>
        <w:tc>
          <w:tcPr>
            <w:tcW w:w="3330" w:type="dxa"/>
            <w:shd w:val="clear" w:color="auto" w:fill="auto"/>
          </w:tcPr>
          <w:p w14:paraId="0B163D9E" w14:textId="77777777" w:rsidR="00B23773" w:rsidRPr="003F1166" w:rsidRDefault="00B23773" w:rsidP="00B23773">
            <w:pPr>
              <w:ind w:left="15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1" w:type="dxa"/>
            <w:shd w:val="clear" w:color="auto" w:fill="auto"/>
          </w:tcPr>
          <w:p w14:paraId="6F469A35" w14:textId="110BDAC8" w:rsidR="00B23773" w:rsidRPr="003F1166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D331C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621" w:type="dxa"/>
            <w:shd w:val="clear" w:color="auto" w:fill="auto"/>
          </w:tcPr>
          <w:p w14:paraId="0296CBDC" w14:textId="31546A85" w:rsidR="00B23773" w:rsidRPr="003F1166" w:rsidRDefault="00B23773" w:rsidP="00053DC3">
            <w:pPr>
              <w:pStyle w:val="acctfourfigures"/>
              <w:tabs>
                <w:tab w:val="clear" w:pos="765"/>
                <w:tab w:val="left" w:pos="950"/>
                <w:tab w:val="left" w:pos="10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1759E9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10E1392F" w14:textId="0E873448" w:rsidR="00B23773" w:rsidRPr="003F1166" w:rsidRDefault="00B23773" w:rsidP="00B2377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22,218,600</w:t>
            </w:r>
          </w:p>
        </w:tc>
        <w:tc>
          <w:tcPr>
            <w:tcW w:w="270" w:type="dxa"/>
            <w:shd w:val="clear" w:color="auto" w:fill="auto"/>
          </w:tcPr>
          <w:p w14:paraId="2B5B7C18" w14:textId="77777777" w:rsidR="00B23773" w:rsidRPr="003F1166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6FB46B26" w14:textId="73ED57F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22,218,600</w:t>
            </w:r>
          </w:p>
        </w:tc>
        <w:tc>
          <w:tcPr>
            <w:tcW w:w="270" w:type="dxa"/>
            <w:shd w:val="clear" w:color="auto" w:fill="auto"/>
          </w:tcPr>
          <w:p w14:paraId="777F871D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26F5C8B" w14:textId="73548634" w:rsidR="00B23773" w:rsidRPr="003F1166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3E27D3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C8A8FB6" w14:textId="0CAD7341" w:rsidR="00B23773" w:rsidRPr="003F1166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22,394,524</w:t>
            </w:r>
          </w:p>
        </w:tc>
        <w:tc>
          <w:tcPr>
            <w:tcW w:w="270" w:type="dxa"/>
            <w:shd w:val="clear" w:color="auto" w:fill="auto"/>
          </w:tcPr>
          <w:p w14:paraId="5AB80C96" w14:textId="77777777" w:rsidR="00B23773" w:rsidRPr="003F1166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61C7BDAB" w14:textId="752B298D" w:rsidR="00B23773" w:rsidRPr="003F1166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C42788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E2D6126" w14:textId="13E5F51F" w:rsidR="00B23773" w:rsidRPr="003F1166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22,394,524</w:t>
            </w:r>
          </w:p>
        </w:tc>
      </w:tr>
      <w:tr w:rsidR="00B23773" w:rsidRPr="00731B95" w14:paraId="6646BAFC" w14:textId="77777777">
        <w:trPr>
          <w:trHeight w:val="261"/>
        </w:trPr>
        <w:tc>
          <w:tcPr>
            <w:tcW w:w="3330" w:type="dxa"/>
            <w:shd w:val="clear" w:color="auto" w:fill="auto"/>
          </w:tcPr>
          <w:p w14:paraId="154336ED" w14:textId="77777777" w:rsidR="00B23773" w:rsidRPr="003F1166" w:rsidRDefault="00B23773" w:rsidP="00B23773">
            <w:pPr>
              <w:ind w:left="-22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01" w:type="dxa"/>
            <w:shd w:val="clear" w:color="auto" w:fill="auto"/>
          </w:tcPr>
          <w:p w14:paraId="4E9EE4C9" w14:textId="77777777" w:rsidR="00B23773" w:rsidRPr="003F1166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BBBFD2" w14:textId="77F95324" w:rsidR="00B23773" w:rsidRPr="00053DC3" w:rsidRDefault="00B23773" w:rsidP="00053DC3">
            <w:pPr>
              <w:pStyle w:val="acctfourfigures"/>
              <w:tabs>
                <w:tab w:val="clear" w:pos="765"/>
                <w:tab w:val="left" w:pos="950"/>
                <w:tab w:val="left" w:pos="10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3D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BABC18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CED8A1" w14:textId="32F784B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20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22,218,600</w:t>
            </w:r>
          </w:p>
        </w:tc>
        <w:tc>
          <w:tcPr>
            <w:tcW w:w="270" w:type="dxa"/>
            <w:shd w:val="clear" w:color="auto" w:fill="auto"/>
          </w:tcPr>
          <w:p w14:paraId="3D5998B1" w14:textId="77777777" w:rsidR="00B23773" w:rsidRPr="003F1166" w:rsidRDefault="00B23773" w:rsidP="00B23773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43900C" w14:textId="5CAB250A" w:rsidR="00B23773" w:rsidRPr="003F1166" w:rsidRDefault="00B23773" w:rsidP="00B2377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20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22,218,600</w:t>
            </w:r>
          </w:p>
        </w:tc>
        <w:tc>
          <w:tcPr>
            <w:tcW w:w="270" w:type="dxa"/>
            <w:shd w:val="clear" w:color="auto" w:fill="auto"/>
          </w:tcPr>
          <w:p w14:paraId="07F9FCB9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1C60E8F3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CD57E67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355F243D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DFE0471" w14:textId="77777777" w:rsidR="00B23773" w:rsidRPr="003F1166" w:rsidRDefault="00B23773" w:rsidP="00B23773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34FD1315" w14:textId="77777777" w:rsidR="00B23773" w:rsidRPr="003F1166" w:rsidRDefault="00B23773" w:rsidP="00B23773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BD1D0A9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B3EE0E6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003CF57" w14:textId="77777777" w:rsidR="00007314" w:rsidRDefault="00007314"/>
    <w:p w14:paraId="1221A2CF" w14:textId="2C4184A7" w:rsidR="00EC0458" w:rsidRDefault="00EC0458">
      <w:pPr>
        <w:spacing w:line="240" w:lineRule="auto"/>
      </w:pPr>
    </w:p>
    <w:p w14:paraId="29259BEE" w14:textId="77777777" w:rsidR="007D6448" w:rsidRPr="007D6448" w:rsidRDefault="007D6448" w:rsidP="00D413B6">
      <w:pPr>
        <w:pStyle w:val="acctfourfigures"/>
        <w:tabs>
          <w:tab w:val="clear" w:pos="765"/>
          <w:tab w:val="left" w:pos="1001"/>
        </w:tabs>
        <w:spacing w:line="240" w:lineRule="atLeast"/>
        <w:ind w:left="432" w:right="-86"/>
        <w:jc w:val="center"/>
        <w:sectPr w:rsidR="007D6448" w:rsidRPr="007D6448" w:rsidSect="00DC7AC1">
          <w:headerReference w:type="default" r:id="rId23"/>
          <w:footerReference w:type="default" r:id="rId24"/>
          <w:pgSz w:w="16834" w:h="11909" w:orient="landscape" w:code="9"/>
          <w:pgMar w:top="691" w:right="1152" w:bottom="576" w:left="1152" w:header="706" w:footer="706" w:gutter="0"/>
          <w:cols w:space="737"/>
          <w:docGrid w:linePitch="360"/>
        </w:sectPr>
      </w:pPr>
    </w:p>
    <w:p w14:paraId="2439A36F" w14:textId="77777777" w:rsidR="00C152B0" w:rsidRPr="00AE0BB7" w:rsidRDefault="00C152B0" w:rsidP="00C152B0">
      <w:pPr>
        <w:pStyle w:val="Caption"/>
        <w:numPr>
          <w:ilvl w:val="0"/>
          <w:numId w:val="0"/>
        </w:numPr>
        <w:ind w:left="900" w:hanging="360"/>
        <w:rPr>
          <w:i/>
          <w:iCs/>
        </w:rPr>
      </w:pPr>
      <w:r w:rsidRPr="00AE0BB7">
        <w:rPr>
          <w:i/>
          <w:iCs/>
          <w:cs/>
        </w:rPr>
        <w:lastRenderedPageBreak/>
        <w:t>เทคนิคการประเมินมูลค่า</w:t>
      </w:r>
    </w:p>
    <w:p w14:paraId="523F8C6D" w14:textId="77777777" w:rsidR="00627172" w:rsidRPr="00834296" w:rsidRDefault="00627172" w:rsidP="00627172">
      <w:pPr>
        <w:pStyle w:val="Bo-Blankline"/>
        <w:rPr>
          <w:sz w:val="30"/>
          <w:szCs w:val="30"/>
          <w:lang w:val="en-US"/>
        </w:rPr>
      </w:pPr>
    </w:p>
    <w:p w14:paraId="6AFB06CA" w14:textId="77777777" w:rsidR="00C152B0" w:rsidRPr="00AE0BB7" w:rsidRDefault="00C152B0" w:rsidP="00C152B0">
      <w:pPr>
        <w:pStyle w:val="Caption"/>
        <w:numPr>
          <w:ilvl w:val="0"/>
          <w:numId w:val="0"/>
        </w:numPr>
        <w:ind w:left="900" w:hanging="360"/>
        <w:rPr>
          <w:b w:val="0"/>
          <w:bCs w:val="0"/>
        </w:rPr>
      </w:pPr>
      <w:r w:rsidRPr="00AE0BB7">
        <w:rPr>
          <w:b w:val="0"/>
          <w:bCs w:val="0"/>
          <w:cs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Pr="00AE0BB7">
        <w:rPr>
          <w:b w:val="0"/>
          <w:bCs w:val="0"/>
        </w:rPr>
        <w:t xml:space="preserve">2 </w:t>
      </w:r>
    </w:p>
    <w:p w14:paraId="3B406161" w14:textId="77777777" w:rsidR="00C152B0" w:rsidRPr="00834296" w:rsidRDefault="00C152B0" w:rsidP="00834296">
      <w:pPr>
        <w:pStyle w:val="Bo-Blankline"/>
        <w:rPr>
          <w:sz w:val="30"/>
          <w:szCs w:val="30"/>
          <w:cs/>
          <w:lang w:val="en-US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236"/>
        <w:gridCol w:w="5254"/>
      </w:tblGrid>
      <w:tr w:rsidR="00171EAE" w:rsidRPr="002274A4" w14:paraId="4B616E42" w14:textId="77777777" w:rsidTr="00132456">
        <w:trPr>
          <w:tblHeader/>
        </w:trPr>
        <w:tc>
          <w:tcPr>
            <w:tcW w:w="3690" w:type="dxa"/>
            <w:shd w:val="clear" w:color="auto" w:fill="auto"/>
            <w:vAlign w:val="bottom"/>
          </w:tcPr>
          <w:p w14:paraId="390C6B9F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497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898DA7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54" w:type="dxa"/>
            <w:shd w:val="clear" w:color="auto" w:fill="auto"/>
            <w:vAlign w:val="bottom"/>
          </w:tcPr>
          <w:p w14:paraId="340BFFCF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497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132456" w:rsidRPr="002274A4" w14:paraId="468F183B" w14:textId="77777777" w:rsidTr="00132456">
        <w:tc>
          <w:tcPr>
            <w:tcW w:w="3690" w:type="dxa"/>
            <w:shd w:val="clear" w:color="auto" w:fill="auto"/>
          </w:tcPr>
          <w:p w14:paraId="603495BE" w14:textId="7D904591" w:rsidR="00132456" w:rsidRPr="006C71CD" w:rsidRDefault="00132456" w:rsidP="007A7A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70" w:right="6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245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236" w:type="dxa"/>
            <w:shd w:val="clear" w:color="auto" w:fill="auto"/>
          </w:tcPr>
          <w:p w14:paraId="5C61846C" w14:textId="77777777" w:rsidR="00132456" w:rsidRPr="000A4973" w:rsidRDefault="00132456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4" w:type="dxa"/>
            <w:shd w:val="clear" w:color="auto" w:fill="auto"/>
          </w:tcPr>
          <w:p w14:paraId="2421FA61" w14:textId="3A5AEBA9" w:rsidR="00132456" w:rsidRPr="00132456" w:rsidRDefault="00132456" w:rsidP="00132456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132456">
              <w:rPr>
                <w:rFonts w:ascii="Angsana New" w:hAnsi="Angsana New" w:hint="cs"/>
                <w:sz w:val="30"/>
                <w:szCs w:val="30"/>
                <w:cs/>
              </w:rPr>
              <w:t>มูลค่าสินทรัพย์สุทธิ ณ วันที่รายงาน</w:t>
            </w:r>
          </w:p>
        </w:tc>
      </w:tr>
      <w:tr w:rsidR="00171EAE" w:rsidRPr="002274A4" w14:paraId="46A64552" w14:textId="77777777" w:rsidTr="00132456">
        <w:tc>
          <w:tcPr>
            <w:tcW w:w="3690" w:type="dxa"/>
            <w:shd w:val="clear" w:color="auto" w:fill="auto"/>
          </w:tcPr>
          <w:p w14:paraId="73CFAD72" w14:textId="77777777" w:rsidR="00171EAE" w:rsidRPr="007E5879" w:rsidRDefault="00171EAE" w:rsidP="007A7A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70" w:right="65" w:hanging="270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ภาคเอกชน</w:t>
            </w:r>
          </w:p>
        </w:tc>
        <w:tc>
          <w:tcPr>
            <w:tcW w:w="236" w:type="dxa"/>
            <w:shd w:val="clear" w:color="auto" w:fill="auto"/>
          </w:tcPr>
          <w:p w14:paraId="013DD598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4" w:type="dxa"/>
            <w:shd w:val="clear" w:color="auto" w:fill="auto"/>
          </w:tcPr>
          <w:p w14:paraId="3C37E057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</w:t>
            </w:r>
            <w:r w:rsidRPr="007E3B5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ไทย (</w:t>
            </w:r>
            <w:r w:rsidRPr="007E3B51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Thai Bond Market Association Government Bond Yield Curve)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ณ วันที่รายงาน</w:t>
            </w:r>
          </w:p>
        </w:tc>
      </w:tr>
      <w:tr w:rsidR="00171EAE" w:rsidRPr="002274A4" w14:paraId="4DD00272" w14:textId="77777777" w:rsidTr="00132456">
        <w:tc>
          <w:tcPr>
            <w:tcW w:w="3690" w:type="dxa"/>
            <w:shd w:val="clear" w:color="auto" w:fill="auto"/>
          </w:tcPr>
          <w:p w14:paraId="58874F20" w14:textId="77777777" w:rsidR="00171EAE" w:rsidRPr="00E50529" w:rsidRDefault="00171EAE" w:rsidP="007A7AC4">
            <w:pPr>
              <w:rPr>
                <w:rFonts w:ascii="Angsana New" w:hAnsi="Angsana New"/>
                <w:sz w:val="30"/>
                <w:szCs w:val="30"/>
              </w:rPr>
            </w:pPr>
            <w:r w:rsidRPr="00D546FD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36" w:type="dxa"/>
            <w:shd w:val="clear" w:color="auto" w:fill="auto"/>
          </w:tcPr>
          <w:p w14:paraId="59F375D6" w14:textId="77777777" w:rsidR="00171EAE" w:rsidRPr="006C66AD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4" w:type="dxa"/>
            <w:shd w:val="clear" w:color="auto" w:fill="auto"/>
          </w:tcPr>
          <w:p w14:paraId="6BFC6C34" w14:textId="77777777" w:rsidR="00171EAE" w:rsidRPr="00E50529" w:rsidRDefault="00171EAE" w:rsidP="007A7AC4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4AB">
              <w:rPr>
                <w:rFonts w:ascii="Angsana New" w:hAnsi="Angsana New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A334AB">
              <w:rPr>
                <w:rFonts w:ascii="Angsana New" w:hAnsi="Angsana New"/>
                <w:sz w:val="30"/>
                <w:szCs w:val="30"/>
                <w:lang w:val="en-US"/>
              </w:rPr>
              <w:t xml:space="preserve">Observable Market Data)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(ไม่รวมความเสี่ยงด้านเครดิตของกลุ่มบริษัท/บริษัท) และค่าความเสี่ยงด้านอื่น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ๆ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เพื่อสะท้อนมูลค่าที่แท้จริงของตราสารอนุพันธ์</w:t>
            </w:r>
          </w:p>
        </w:tc>
      </w:tr>
    </w:tbl>
    <w:p w14:paraId="04CCA6B3" w14:textId="75C89D62" w:rsidR="00627172" w:rsidRPr="00834296" w:rsidRDefault="00627172" w:rsidP="00834296">
      <w:pPr>
        <w:pStyle w:val="Bo-Blankline"/>
        <w:rPr>
          <w:sz w:val="30"/>
          <w:szCs w:val="30"/>
          <w:lang w:val="en-US"/>
        </w:rPr>
      </w:pPr>
    </w:p>
    <w:p w14:paraId="723C25F0" w14:textId="77777777" w:rsidR="00395870" w:rsidRPr="00395870" w:rsidRDefault="00395870" w:rsidP="00395870">
      <w:pPr>
        <w:pStyle w:val="Caption"/>
        <w:rPr>
          <w:rFonts w:asciiTheme="majorBidi" w:hAnsiTheme="majorBidi" w:cstheme="majorBidi"/>
        </w:rPr>
      </w:pPr>
      <w:r w:rsidRPr="00395870">
        <w:rPr>
          <w:rFonts w:asciiTheme="majorBidi" w:hAnsiTheme="majorBidi"/>
          <w:cs/>
        </w:rPr>
        <w:t>ภาระผูกพันกับบุคคลหรือกิจการที่ไม่เกี่ยวข้องกัน</w:t>
      </w:r>
    </w:p>
    <w:p w14:paraId="0C0685C1" w14:textId="33CB1119" w:rsidR="00BC749C" w:rsidRPr="00834296" w:rsidRDefault="00BC749C" w:rsidP="00D21694">
      <w:pPr>
        <w:pStyle w:val="Bo-Blankline"/>
        <w:rPr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890"/>
        <w:gridCol w:w="270"/>
        <w:gridCol w:w="1890"/>
      </w:tblGrid>
      <w:tr w:rsidR="00171EAE" w:rsidRPr="00744476" w14:paraId="42BB55B6" w14:textId="77777777" w:rsidTr="000873F4">
        <w:trPr>
          <w:tblHeader/>
        </w:trPr>
        <w:tc>
          <w:tcPr>
            <w:tcW w:w="5130" w:type="dxa"/>
            <w:shd w:val="clear" w:color="auto" w:fill="auto"/>
          </w:tcPr>
          <w:p w14:paraId="1A1FCDD1" w14:textId="77777777" w:rsidR="00171EAE" w:rsidRDefault="00171EAE" w:rsidP="007A7AC4">
            <w:pPr>
              <w:spacing w:line="240" w:lineRule="auto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  <w:p w14:paraId="51278106" w14:textId="5FE3CA9C" w:rsidR="00171EAE" w:rsidRPr="00171EAE" w:rsidRDefault="00B23773" w:rsidP="007A7AC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7456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8346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B4570A" w:rsidRPr="00B457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  <w:r w:rsidR="0088346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1890" w:type="dxa"/>
          </w:tcPr>
          <w:p w14:paraId="738DA290" w14:textId="77777777" w:rsidR="00171EAE" w:rsidRPr="00460798" w:rsidRDefault="00171EAE" w:rsidP="007A7AC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BA250EC" w14:textId="77777777" w:rsidR="00171EAE" w:rsidRPr="001F7F9F" w:rsidRDefault="00171EAE" w:rsidP="007A7AC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4564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D0722B6" w14:textId="77777777" w:rsidR="00171EAE" w:rsidRPr="001F7F9F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5CB63B4" w14:textId="77777777" w:rsidR="00171EAE" w:rsidRPr="00C74564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74564">
              <w:rPr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6BCC415" w14:textId="77777777" w:rsidR="00171EAE" w:rsidRPr="001F7F9F" w:rsidRDefault="00171EAE" w:rsidP="007A7AC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4564">
              <w:rPr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71EAE" w:rsidRPr="00744476" w14:paraId="532E299B" w14:textId="77777777" w:rsidTr="000873F4">
        <w:trPr>
          <w:tblHeader/>
        </w:trPr>
        <w:tc>
          <w:tcPr>
            <w:tcW w:w="5130" w:type="dxa"/>
            <w:shd w:val="clear" w:color="auto" w:fill="auto"/>
          </w:tcPr>
          <w:p w14:paraId="27D3F92A" w14:textId="77777777" w:rsidR="00171EAE" w:rsidRPr="00744476" w:rsidRDefault="00171EAE" w:rsidP="007A7AC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3"/>
          </w:tcPr>
          <w:p w14:paraId="0A0A9621" w14:textId="77777777" w:rsidR="00171EAE" w:rsidRPr="00744476" w:rsidRDefault="00171EAE" w:rsidP="007A7AC4">
            <w:pPr>
              <w:tabs>
                <w:tab w:val="left" w:pos="132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64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1EAE" w:rsidRPr="0033434F" w14:paraId="43C19C80" w14:textId="77777777" w:rsidTr="000873F4">
        <w:tc>
          <w:tcPr>
            <w:tcW w:w="5130" w:type="dxa"/>
            <w:shd w:val="clear" w:color="auto" w:fill="auto"/>
          </w:tcPr>
          <w:p w14:paraId="2CFF134D" w14:textId="77777777" w:rsidR="00171EAE" w:rsidRPr="005A64AC" w:rsidRDefault="00171EAE" w:rsidP="007A7AC4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64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890" w:type="dxa"/>
            <w:shd w:val="clear" w:color="auto" w:fill="auto"/>
          </w:tcPr>
          <w:p w14:paraId="50942B57" w14:textId="77777777" w:rsidR="00171EAE" w:rsidRPr="002B54B1" w:rsidRDefault="00171EAE" w:rsidP="007A7AC4">
            <w:pPr>
              <w:spacing w:line="240" w:lineRule="auto"/>
              <w:ind w:left="522" w:right="-1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F4F958D" w14:textId="77777777" w:rsidR="00171EAE" w:rsidRPr="002B54B1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0B29201D" w14:textId="54BAEE72" w:rsidR="00171EAE" w:rsidRPr="002B54B1" w:rsidRDefault="00171EAE" w:rsidP="007A7AC4">
            <w:pPr>
              <w:spacing w:line="240" w:lineRule="auto"/>
              <w:ind w:left="7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71EAE" w:rsidRPr="005A0632" w14:paraId="50E121EE" w14:textId="77777777" w:rsidTr="00FA715B">
        <w:tc>
          <w:tcPr>
            <w:tcW w:w="5130" w:type="dxa"/>
            <w:shd w:val="clear" w:color="auto" w:fill="auto"/>
          </w:tcPr>
          <w:p w14:paraId="759DBB87" w14:textId="5F197EA9" w:rsidR="00171EAE" w:rsidRPr="005A64AC" w:rsidRDefault="00171EAE" w:rsidP="007A7AC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สัญญาก่อสร้าง</w:t>
            </w:r>
            <w:r w:rsidR="00E750DC">
              <w:rPr>
                <w:rFonts w:ascii="Angsana New" w:hAnsi="Angsana New" w:hint="cs"/>
                <w:sz w:val="30"/>
                <w:szCs w:val="30"/>
                <w:cs/>
              </w:rPr>
              <w:t xml:space="preserve"> สัญญาซื้อ</w:t>
            </w:r>
            <w:r w:rsidR="001F0870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 w:rsidRPr="005A64AC">
              <w:rPr>
                <w:rFonts w:ascii="Angsana New" w:hAnsi="Angsana New"/>
                <w:sz w:val="30"/>
                <w:szCs w:val="30"/>
                <w:cs/>
              </w:rPr>
              <w:t xml:space="preserve"> เครื่องจักร</w:t>
            </w:r>
            <w:r w:rsidRPr="005A64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64AC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</w:tcPr>
          <w:p w14:paraId="3F3032DD" w14:textId="04CE3EA9" w:rsidR="00171EAE" w:rsidRPr="002B54B1" w:rsidRDefault="008B1EFB" w:rsidP="007A7AC4">
            <w:pPr>
              <w:spacing w:line="240" w:lineRule="auto"/>
              <w:ind w:left="52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</w:t>
            </w:r>
            <w:r w:rsidR="00C169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</w:t>
            </w:r>
            <w:r w:rsidR="00C169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021</w:t>
            </w:r>
          </w:p>
        </w:tc>
        <w:tc>
          <w:tcPr>
            <w:tcW w:w="270" w:type="dxa"/>
            <w:shd w:val="clear" w:color="auto" w:fill="auto"/>
          </w:tcPr>
          <w:p w14:paraId="371C15D6" w14:textId="3164DE0E" w:rsidR="00171EAE" w:rsidRPr="002B54B1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</w:tcPr>
          <w:p w14:paraId="4B7E8C82" w14:textId="656BBC0D" w:rsidR="00171EAE" w:rsidRPr="002B54B1" w:rsidRDefault="008B1EFB" w:rsidP="007A7AC4">
            <w:pPr>
              <w:tabs>
                <w:tab w:val="decimal" w:pos="950"/>
              </w:tabs>
              <w:spacing w:line="240" w:lineRule="auto"/>
              <w:ind w:left="79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</w:t>
            </w:r>
            <w:r w:rsidR="00C169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,6</w:t>
            </w:r>
            <w:r w:rsidR="00C169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</w:p>
        </w:tc>
      </w:tr>
      <w:tr w:rsidR="00171EAE" w:rsidRPr="00AE0BB7" w14:paraId="27BC12B8" w14:textId="77777777" w:rsidTr="000873F4">
        <w:tc>
          <w:tcPr>
            <w:tcW w:w="5130" w:type="dxa"/>
            <w:shd w:val="clear" w:color="auto" w:fill="auto"/>
          </w:tcPr>
          <w:p w14:paraId="67DF84F8" w14:textId="77777777" w:rsidR="00171EAE" w:rsidRPr="00AE0BB7" w:rsidRDefault="00171EAE" w:rsidP="007A7AC4">
            <w:pPr>
              <w:spacing w:line="240" w:lineRule="auto"/>
              <w:ind w:left="270" w:hanging="270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04FD1250" w14:textId="77777777" w:rsidR="00171EAE" w:rsidRPr="002B54B1" w:rsidRDefault="00171EAE" w:rsidP="007A7AC4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BB42FF8" w14:textId="77777777" w:rsidR="00171EAE" w:rsidRPr="002B54B1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890" w:type="dxa"/>
            <w:shd w:val="clear" w:color="auto" w:fill="auto"/>
          </w:tcPr>
          <w:p w14:paraId="4AA1440A" w14:textId="77777777" w:rsidR="00171EAE" w:rsidRPr="002B54B1" w:rsidRDefault="00171EAE" w:rsidP="007A7AC4">
            <w:pPr>
              <w:spacing w:line="240" w:lineRule="auto"/>
              <w:ind w:left="792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171EAE" w:rsidRPr="0033434F" w14:paraId="5BD6DF3C" w14:textId="77777777" w:rsidTr="000873F4">
        <w:tc>
          <w:tcPr>
            <w:tcW w:w="5130" w:type="dxa"/>
            <w:shd w:val="clear" w:color="auto" w:fill="auto"/>
          </w:tcPr>
          <w:p w14:paraId="7526E393" w14:textId="77777777" w:rsidR="00171EAE" w:rsidRPr="005A64AC" w:rsidRDefault="00171EAE" w:rsidP="007A7AC4">
            <w:pPr>
              <w:spacing w:line="240" w:lineRule="auto"/>
              <w:ind w:left="270" w:hanging="27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890" w:type="dxa"/>
            <w:shd w:val="clear" w:color="auto" w:fill="auto"/>
          </w:tcPr>
          <w:p w14:paraId="6FF56A39" w14:textId="5C6A29F9" w:rsidR="00171EAE" w:rsidRPr="002B54B1" w:rsidRDefault="00171EAE" w:rsidP="007A7AC4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4F8F53C" w14:textId="77777777" w:rsidR="00171EAE" w:rsidRPr="002B54B1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4DE4C142" w14:textId="3BAC2FDB" w:rsidR="00171EAE" w:rsidRPr="002B54B1" w:rsidRDefault="00171EAE" w:rsidP="007A7AC4">
            <w:pPr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1465F" w:rsidRPr="00B00DEA" w14:paraId="26956FFA" w14:textId="77777777" w:rsidTr="000873F4">
        <w:tc>
          <w:tcPr>
            <w:tcW w:w="5130" w:type="dxa"/>
            <w:shd w:val="clear" w:color="auto" w:fill="auto"/>
          </w:tcPr>
          <w:p w14:paraId="5D3EEDF7" w14:textId="77777777" w:rsidR="0001465F" w:rsidRPr="00A91138" w:rsidRDefault="0001465F" w:rsidP="0001465F">
            <w:pPr>
              <w:spacing w:line="240" w:lineRule="auto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91138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890" w:type="dxa"/>
            <w:shd w:val="clear" w:color="auto" w:fill="auto"/>
          </w:tcPr>
          <w:p w14:paraId="523C0F85" w14:textId="7CF56C9A" w:rsidR="0001465F" w:rsidRPr="002B54B1" w:rsidRDefault="008B1EFB" w:rsidP="0001465F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700</w:t>
            </w:r>
          </w:p>
        </w:tc>
        <w:tc>
          <w:tcPr>
            <w:tcW w:w="270" w:type="dxa"/>
            <w:shd w:val="clear" w:color="auto" w:fill="auto"/>
          </w:tcPr>
          <w:p w14:paraId="652C45A5" w14:textId="77777777" w:rsidR="0001465F" w:rsidRPr="002B54B1" w:rsidRDefault="0001465F" w:rsidP="0001465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6E78AD18" w14:textId="133FFA55" w:rsidR="0001465F" w:rsidRPr="002B54B1" w:rsidRDefault="008B1EFB" w:rsidP="0001465F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700</w:t>
            </w:r>
          </w:p>
        </w:tc>
      </w:tr>
      <w:tr w:rsidR="0001465F" w:rsidRPr="0033434F" w14:paraId="5C05C84A" w14:textId="77777777" w:rsidTr="000873F4">
        <w:tc>
          <w:tcPr>
            <w:tcW w:w="5130" w:type="dxa"/>
            <w:shd w:val="clear" w:color="auto" w:fill="auto"/>
          </w:tcPr>
          <w:p w14:paraId="4DF57FD8" w14:textId="77777777" w:rsidR="0001465F" w:rsidRPr="005A64AC" w:rsidRDefault="0001465F" w:rsidP="0001465F">
            <w:pPr>
              <w:spacing w:line="240" w:lineRule="auto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890" w:type="dxa"/>
            <w:shd w:val="clear" w:color="auto" w:fill="auto"/>
          </w:tcPr>
          <w:p w14:paraId="5E3659E2" w14:textId="52A02A07" w:rsidR="0001465F" w:rsidRPr="002B54B1" w:rsidRDefault="008B1EFB" w:rsidP="0001465F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317,025</w:t>
            </w:r>
          </w:p>
        </w:tc>
        <w:tc>
          <w:tcPr>
            <w:tcW w:w="270" w:type="dxa"/>
            <w:shd w:val="clear" w:color="auto" w:fill="auto"/>
          </w:tcPr>
          <w:p w14:paraId="662319D4" w14:textId="77777777" w:rsidR="0001465F" w:rsidRPr="002B54B1" w:rsidRDefault="0001465F" w:rsidP="0001465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6BA2B4FA" w14:textId="0A7BFA69" w:rsidR="0001465F" w:rsidRPr="002B54B1" w:rsidRDefault="008B1EFB" w:rsidP="0001465F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317,025</w:t>
            </w:r>
          </w:p>
        </w:tc>
      </w:tr>
      <w:tr w:rsidR="0081198B" w:rsidRPr="005A0632" w14:paraId="1277A252" w14:textId="77777777" w:rsidTr="000873F4">
        <w:trPr>
          <w:trHeight w:val="451"/>
        </w:trPr>
        <w:tc>
          <w:tcPr>
            <w:tcW w:w="5130" w:type="dxa"/>
            <w:shd w:val="clear" w:color="auto" w:fill="auto"/>
            <w:vAlign w:val="bottom"/>
          </w:tcPr>
          <w:p w14:paraId="64E1A742" w14:textId="77777777" w:rsidR="0081198B" w:rsidRPr="005A64AC" w:rsidRDefault="0081198B" w:rsidP="0081198B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A6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DA69CA" w14:textId="7A030E64" w:rsidR="0081198B" w:rsidRPr="002B54B1" w:rsidRDefault="008B1EFB" w:rsidP="0081198B">
            <w:pPr>
              <w:spacing w:line="240" w:lineRule="auto"/>
              <w:ind w:left="52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317,725</w:t>
            </w:r>
          </w:p>
        </w:tc>
        <w:tc>
          <w:tcPr>
            <w:tcW w:w="270" w:type="dxa"/>
            <w:shd w:val="clear" w:color="auto" w:fill="auto"/>
          </w:tcPr>
          <w:p w14:paraId="391949EB" w14:textId="77777777" w:rsidR="0081198B" w:rsidRPr="002B54B1" w:rsidRDefault="0081198B" w:rsidP="0081198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5868E" w14:textId="1829F237" w:rsidR="0081198B" w:rsidRPr="002B54B1" w:rsidRDefault="008B1EFB" w:rsidP="0081198B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317,725</w:t>
            </w:r>
          </w:p>
        </w:tc>
      </w:tr>
    </w:tbl>
    <w:p w14:paraId="5C95C978" w14:textId="77777777" w:rsidR="007C1E02" w:rsidRDefault="007C1E02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>
        <w:rPr>
          <w:i/>
          <w:iCs/>
          <w:cs/>
        </w:rPr>
        <w:br w:type="page"/>
      </w:r>
    </w:p>
    <w:p w14:paraId="190CEF11" w14:textId="46A5AAC9" w:rsidR="00485CD3" w:rsidRPr="00A518AA" w:rsidRDefault="00485CD3" w:rsidP="006C6607">
      <w:pPr>
        <w:pStyle w:val="Caption"/>
        <w:numPr>
          <w:ilvl w:val="0"/>
          <w:numId w:val="0"/>
        </w:numPr>
        <w:ind w:left="900" w:hanging="360"/>
        <w:rPr>
          <w:i/>
          <w:iCs/>
        </w:rPr>
      </w:pPr>
      <w:r w:rsidRPr="00A518AA">
        <w:rPr>
          <w:i/>
          <w:iCs/>
          <w:cs/>
        </w:rPr>
        <w:lastRenderedPageBreak/>
        <w:t>สัญญาซื้อขายไฟฟ้า</w:t>
      </w:r>
    </w:p>
    <w:p w14:paraId="203C1FEB" w14:textId="77777777" w:rsidR="00485CD3" w:rsidRPr="00834296" w:rsidRDefault="00485CD3" w:rsidP="00485CD3">
      <w:pPr>
        <w:pStyle w:val="Bo-Blankline"/>
        <w:rPr>
          <w:sz w:val="30"/>
          <w:szCs w:val="30"/>
          <w:lang w:val="en-US"/>
        </w:rPr>
      </w:pPr>
    </w:p>
    <w:p w14:paraId="3DA12B73" w14:textId="5730BFEA" w:rsidR="00485CD3" w:rsidRPr="00A518AA" w:rsidRDefault="00485CD3" w:rsidP="004A7800">
      <w:pPr>
        <w:spacing w:line="240" w:lineRule="auto"/>
        <w:ind w:left="540" w:right="-39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A518AA">
        <w:rPr>
          <w:rFonts w:asciiTheme="majorBidi" w:hAnsiTheme="majorBidi" w:cstheme="majorBidi"/>
          <w:sz w:val="30"/>
          <w:szCs w:val="30"/>
          <w:cs/>
        </w:rPr>
        <w:t>บริษัทได้ทำสัญญาซื้อขายไฟฟ้า</w:t>
      </w:r>
      <w:r w:rsidRPr="00A518AA">
        <w:rPr>
          <w:rFonts w:asciiTheme="majorBidi" w:hAnsiTheme="majorBidi" w:cstheme="majorBidi"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sz w:val="30"/>
          <w:szCs w:val="30"/>
          <w:cs/>
        </w:rPr>
        <w:t xml:space="preserve">ประเภท </w:t>
      </w:r>
      <w:r w:rsidRPr="00A518AA">
        <w:rPr>
          <w:rFonts w:asciiTheme="majorBidi" w:hAnsiTheme="majorBidi" w:cstheme="majorBidi"/>
          <w:sz w:val="30"/>
          <w:szCs w:val="30"/>
        </w:rPr>
        <w:t xml:space="preserve">Non-Firm </w:t>
      </w:r>
      <w:r w:rsidRPr="00A518AA">
        <w:rPr>
          <w:rFonts w:asciiTheme="majorBidi" w:hAnsiTheme="majorBidi" w:cstheme="majorBidi"/>
          <w:sz w:val="30"/>
          <w:szCs w:val="30"/>
          <w:cs/>
        </w:rPr>
        <w:t>โดยใช้ขยะเป็นเชื้อเพลิงหลัก และความร้อนทิ้งจากกระบวนการผลิตปูนซีเมนต์เป็นเชื้อเพลิงเสริมกับการไฟฟ้าฝ่ายผลิตแห่งประเทศไทย</w:t>
      </w:r>
      <w:r w:rsidRPr="00A518AA">
        <w:rPr>
          <w:rFonts w:asciiTheme="majorBidi" w:hAnsiTheme="majorBidi" w:cstheme="majorBidi"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spacing w:val="-4"/>
          <w:sz w:val="30"/>
          <w:szCs w:val="30"/>
          <w:cs/>
        </w:rPr>
        <w:t>(</w:t>
      </w:r>
      <w:r w:rsidRPr="00A518AA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A518AA">
        <w:rPr>
          <w:rFonts w:asciiTheme="majorBidi" w:hAnsiTheme="majorBidi" w:cstheme="majorBidi"/>
          <w:spacing w:val="-4"/>
          <w:sz w:val="30"/>
          <w:szCs w:val="30"/>
          <w:cs/>
        </w:rPr>
        <w:t>กฟผ.</w:t>
      </w:r>
      <w:r w:rsidRPr="00A518AA">
        <w:rPr>
          <w:rFonts w:asciiTheme="majorBidi" w:hAnsiTheme="majorBidi" w:cstheme="majorBidi"/>
          <w:spacing w:val="-4"/>
          <w:sz w:val="30"/>
          <w:szCs w:val="30"/>
        </w:rPr>
        <w:t>”)</w:t>
      </w:r>
      <w:r w:rsidRPr="00A518AA">
        <w:rPr>
          <w:rFonts w:asciiTheme="majorBidi" w:hAnsiTheme="majorBidi" w:cstheme="majorBidi"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sz w:val="30"/>
          <w:szCs w:val="30"/>
          <w:cs/>
        </w:rPr>
        <w:t>อายุสัญญานับตั้งแต่เดือนที่บริษัท</w:t>
      </w:r>
      <w:r w:rsidRPr="00A518AA">
        <w:rPr>
          <w:rFonts w:asciiTheme="majorBidi" w:hAnsiTheme="majorBidi" w:cstheme="majorBidi"/>
          <w:spacing w:val="2"/>
          <w:sz w:val="30"/>
          <w:szCs w:val="30"/>
          <w:cs/>
        </w:rPr>
        <w:t xml:space="preserve">ขายไฟฟ้าเป็นระยะเวลา </w:t>
      </w:r>
      <w:r w:rsidR="00E67AC8" w:rsidRPr="00A518AA">
        <w:rPr>
          <w:rFonts w:asciiTheme="majorBidi" w:hAnsiTheme="majorBidi" w:cstheme="majorBidi"/>
          <w:spacing w:val="2"/>
          <w:sz w:val="30"/>
          <w:szCs w:val="30"/>
        </w:rPr>
        <w:t>5</w:t>
      </w:r>
      <w:r w:rsidRPr="00A518AA">
        <w:rPr>
          <w:rFonts w:asciiTheme="majorBidi" w:hAnsiTheme="majorBidi" w:cstheme="majorBidi"/>
          <w:spacing w:val="2"/>
          <w:sz w:val="30"/>
          <w:szCs w:val="30"/>
          <w:cs/>
        </w:rPr>
        <w:t xml:space="preserve"> ปี </w:t>
      </w:r>
      <w:r w:rsidRPr="00A518AA">
        <w:rPr>
          <w:rFonts w:asciiTheme="majorBidi" w:hAnsiTheme="majorBidi" w:cstheme="majorBidi"/>
          <w:b/>
          <w:spacing w:val="2"/>
          <w:sz w:val="30"/>
          <w:szCs w:val="30"/>
          <w:cs/>
        </w:rPr>
        <w:t>และเมื่อสิ้นสุดอายุสัญญาลง หากคู่สัญญาฝ่ายใดประสงค์จะต่ออายุสัญญาออกไปต้องแจ้งเป็นหนังสือล่วงหน้าไม่น้อยกว่า</w:t>
      </w:r>
      <w:r w:rsidRPr="00A518AA">
        <w:rPr>
          <w:rFonts w:asciiTheme="majorBidi" w:hAnsiTheme="majorBidi" w:cstheme="majorBidi"/>
          <w:bCs/>
          <w:spacing w:val="2"/>
          <w:sz w:val="30"/>
          <w:szCs w:val="30"/>
          <w:cs/>
        </w:rPr>
        <w:t xml:space="preserve"> </w:t>
      </w:r>
      <w:r w:rsidR="00E67AC8" w:rsidRPr="00A518AA">
        <w:rPr>
          <w:rFonts w:asciiTheme="majorBidi" w:hAnsiTheme="majorBidi" w:cstheme="majorBidi"/>
          <w:bCs/>
          <w:spacing w:val="2"/>
          <w:sz w:val="30"/>
          <w:szCs w:val="30"/>
        </w:rPr>
        <w:t>3</w:t>
      </w:r>
      <w:r w:rsidRPr="00A518AA">
        <w:rPr>
          <w:rFonts w:asciiTheme="majorBidi" w:hAnsiTheme="majorBidi" w:cstheme="majorBidi"/>
          <w:bCs/>
          <w:spacing w:val="2"/>
          <w:sz w:val="30"/>
          <w:szCs w:val="30"/>
        </w:rPr>
        <w:t>0</w:t>
      </w:r>
      <w:r w:rsidRPr="00A518AA">
        <w:rPr>
          <w:rFonts w:asciiTheme="majorBidi" w:hAnsiTheme="majorBidi" w:cstheme="majorBidi"/>
          <w:b/>
          <w:spacing w:val="2"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วันก่อนครบกำหนดอายุสัญญา และให้สัญญามีอายุต่อไปอีกคราวละ </w:t>
      </w:r>
      <w:r w:rsidR="00E67AC8" w:rsidRPr="00A518AA">
        <w:rPr>
          <w:rFonts w:asciiTheme="majorBidi" w:hAnsiTheme="majorBidi" w:cstheme="majorBidi"/>
          <w:bCs/>
          <w:spacing w:val="2"/>
          <w:sz w:val="30"/>
          <w:szCs w:val="30"/>
        </w:rPr>
        <w:t>5</w:t>
      </w:r>
      <w:r w:rsidRPr="00A518AA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 </w:t>
      </w:r>
      <w:r w:rsidRPr="00A518AA">
        <w:rPr>
          <w:rFonts w:asciiTheme="majorBidi" w:hAnsiTheme="majorBidi" w:cstheme="majorBidi"/>
          <w:b/>
          <w:sz w:val="30"/>
          <w:szCs w:val="30"/>
          <w:cs/>
        </w:rPr>
        <w:t>ปี ตามสัญญาดังกล่าว บริษัทได้รับค่าส่วนเพิ่มราคารับซื้อไฟฟ้า</w:t>
      </w:r>
      <w:r w:rsidRPr="00A518A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bCs/>
          <w:sz w:val="30"/>
          <w:szCs w:val="30"/>
        </w:rPr>
        <w:t>(Adder)</w:t>
      </w:r>
      <w:r w:rsidRPr="00A518A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b/>
          <w:sz w:val="30"/>
          <w:szCs w:val="30"/>
          <w:cs/>
        </w:rPr>
        <w:t xml:space="preserve">เป็นระยะเวลา </w:t>
      </w:r>
      <w:r w:rsidR="00E67AC8" w:rsidRPr="00A518AA">
        <w:rPr>
          <w:rFonts w:asciiTheme="majorBidi" w:hAnsiTheme="majorBidi" w:cstheme="majorBidi"/>
          <w:bCs/>
          <w:sz w:val="30"/>
          <w:szCs w:val="30"/>
        </w:rPr>
        <w:t>7</w:t>
      </w:r>
      <w:r w:rsidRPr="00A518A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b/>
          <w:sz w:val="30"/>
          <w:szCs w:val="30"/>
          <w:cs/>
        </w:rPr>
        <w:t>ปีเพิ่มเติมจากอัตราค่าพลังงานไฟฟ้าพื้นฐานนับจากวันเริ่มต้นซื้อขายไฟฟ้า ทั้งนี้บริษัทต้องปฏิบัติตามเงื่อนไขที่ระบุได้ในสัญญาซื้อขายไฟฟ้า</w:t>
      </w:r>
      <w:r w:rsidRPr="00A518A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b/>
          <w:sz w:val="30"/>
          <w:szCs w:val="30"/>
          <w:cs/>
        </w:rPr>
        <w:t>ปัจจุบันบริษัทมีสัญญาซื้อขายไฟฟ้ากับการไฟฟ้าฝ่ายผลิตแห่งประเทศไทยดังนี้</w:t>
      </w:r>
    </w:p>
    <w:p w14:paraId="6B0CB3A4" w14:textId="2279AACE" w:rsidR="00485CD3" w:rsidRPr="00834296" w:rsidRDefault="00485CD3" w:rsidP="00485CD3">
      <w:pPr>
        <w:pStyle w:val="Bo-Blankline"/>
        <w:rPr>
          <w:sz w:val="30"/>
          <w:szCs w:val="30"/>
          <w:lang w:val="en-US"/>
        </w:rPr>
      </w:pPr>
    </w:p>
    <w:tbl>
      <w:tblPr>
        <w:tblStyle w:val="PlainTable4"/>
        <w:tblW w:w="909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580"/>
        <w:gridCol w:w="1800"/>
        <w:gridCol w:w="1710"/>
      </w:tblGrid>
      <w:tr w:rsidR="002B0B05" w:rsidRPr="00435338" w14:paraId="68E8CA17" w14:textId="77777777" w:rsidTr="00102B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48672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bookmarkStart w:id="4" w:name="_Hlk54966647"/>
            <w:r w:rsidRPr="00435338">
              <w:rPr>
                <w:rFonts w:asciiTheme="majorBidi" w:hAnsiTheme="majorBidi" w:cstheme="majorBidi"/>
                <w:b/>
                <w:bCs/>
                <w:cs/>
              </w:rPr>
              <w:t>สัญญาซื้อขายไฟฟ้า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6922A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ปริมาณพลังไฟฟ้า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ที่รับซื้อตามสัญญา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222B6C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</w:rPr>
            </w:pP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วัน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เริ่มต้น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ซื้อขายไฟฟ้า</w:t>
            </w:r>
          </w:p>
        </w:tc>
      </w:tr>
      <w:tr w:rsidR="002B0B05" w:rsidRPr="00435338" w14:paraId="7A4F6CEF" w14:textId="77777777" w:rsidTr="00102B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9DB7EF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Pr="006145CD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พฤศจิกายน </w:t>
            </w:r>
            <w:r w:rsidRPr="006145CD">
              <w:rPr>
                <w:rFonts w:asciiTheme="majorBidi" w:hAnsiTheme="majorBidi" w:cstheme="majorBidi"/>
              </w:rPr>
              <w:t>2557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6145CD">
              <w:rPr>
                <w:rFonts w:asciiTheme="majorBidi" w:hAnsiTheme="majorBidi" w:cstheme="majorBidi"/>
              </w:rPr>
              <w:t>2562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63506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18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4D01EB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16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มกราคม </w:t>
            </w:r>
            <w:r w:rsidRPr="006145CD">
              <w:rPr>
                <w:rFonts w:asciiTheme="majorBidi" w:hAnsiTheme="majorBidi" w:cstheme="majorBidi"/>
                <w:b w:val="0"/>
                <w:bCs w:val="0"/>
              </w:rPr>
              <w:t>2558</w:t>
            </w:r>
          </w:p>
        </w:tc>
      </w:tr>
      <w:tr w:rsidR="002B0B05" w:rsidRPr="00435338" w14:paraId="5FDD1F66" w14:textId="77777777" w:rsidTr="00102B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3017D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1236"/>
              </w:tabs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(</w:t>
            </w:r>
            <w:r>
              <w:rPr>
                <w:rFonts w:asciiTheme="majorBidi" w:hAnsiTheme="majorBidi" w:cstheme="majorBidi" w:hint="cs"/>
                <w:cs/>
              </w:rPr>
              <w:t>ต่อสัญญา)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มกราคม </w:t>
            </w:r>
            <w:r w:rsidRPr="006145CD">
              <w:rPr>
                <w:rFonts w:asciiTheme="majorBidi" w:hAnsiTheme="majorBidi" w:cstheme="majorBidi"/>
              </w:rPr>
              <w:t>2563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6145CD">
              <w:rPr>
                <w:rFonts w:asciiTheme="majorBidi" w:hAnsiTheme="majorBidi" w:cstheme="majorBidi"/>
              </w:rPr>
              <w:t>2567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CEB34" w14:textId="77777777" w:rsidR="002B0B05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481F13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2B0B05" w:rsidRPr="00435338" w14:paraId="19F8722F" w14:textId="77777777" w:rsidTr="00102B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0A83DE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 xml:space="preserve">สัญญาฉบับที่ </w:t>
            </w:r>
            <w:r w:rsidRPr="006145CD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Pr="006145CD">
              <w:rPr>
                <w:rFonts w:asciiTheme="majorBidi" w:hAnsiTheme="majorBidi" w:cstheme="majorBidi"/>
              </w:rPr>
              <w:t>13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พฤศจิกายน </w:t>
            </w:r>
            <w:r w:rsidRPr="006145CD">
              <w:rPr>
                <w:rFonts w:asciiTheme="majorBidi" w:hAnsiTheme="majorBidi" w:cstheme="majorBidi"/>
              </w:rPr>
              <w:t>2556</w:t>
            </w:r>
            <w:r>
              <w:rPr>
                <w:rFonts w:asciiTheme="majorBidi" w:hAnsiTheme="majorBidi" w:cstheme="majorBidi"/>
              </w:rPr>
              <w:t xml:space="preserve"> 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กรกฎาคม </w:t>
            </w:r>
            <w:r w:rsidRPr="006145CD">
              <w:rPr>
                <w:rFonts w:asciiTheme="majorBidi" w:hAnsiTheme="majorBidi" w:cstheme="majorBidi"/>
              </w:rPr>
              <w:t>2563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1A022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55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1912F0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6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สิงหาคม </w:t>
            </w:r>
            <w:r w:rsidRPr="006145CD">
              <w:rPr>
                <w:rFonts w:asciiTheme="majorBidi" w:hAnsiTheme="majorBidi" w:cstheme="majorBidi"/>
                <w:b w:val="0"/>
                <w:bCs w:val="0"/>
              </w:rPr>
              <w:t>2558</w:t>
            </w:r>
          </w:p>
        </w:tc>
      </w:tr>
      <w:tr w:rsidR="002B0B05" w:rsidRPr="00435338" w14:paraId="4D40252C" w14:textId="77777777" w:rsidTr="003504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12540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1236"/>
              </w:tabs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 xml:space="preserve">สัญญาฉบับที่ </w:t>
            </w:r>
            <w:r w:rsidRPr="006145CD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 w:hint="cs"/>
                <w:cs/>
              </w:rPr>
              <w:t xml:space="preserve"> (ต่อสัญญา)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(</w:t>
            </w:r>
            <w:r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Pr="006145CD">
              <w:rPr>
                <w:rFonts w:asciiTheme="majorBidi" w:hAnsiTheme="majorBidi" w:cstheme="majorBidi"/>
              </w:rPr>
              <w:t>2563</w:t>
            </w:r>
            <w:r>
              <w:rPr>
                <w:rFonts w:asciiTheme="majorBidi" w:hAnsiTheme="majorBidi" w:cstheme="majorBidi"/>
              </w:rPr>
              <w:t xml:space="preserve"> 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กรกฎาคม </w:t>
            </w:r>
            <w:r w:rsidRPr="006145CD">
              <w:rPr>
                <w:rFonts w:asciiTheme="majorBidi" w:hAnsiTheme="majorBidi" w:cstheme="majorBidi"/>
              </w:rPr>
              <w:t>2568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F0096" w14:textId="77777777" w:rsidR="002B0B05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06498B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C358BD" w:rsidRPr="00435338" w14:paraId="4766D13E" w14:textId="77777777" w:rsidTr="00C358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DEF45C" w14:textId="77777777" w:rsidR="00C358BD" w:rsidRPr="00435338" w:rsidRDefault="00C358BD" w:rsidP="00102B11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Pr="006145CD">
              <w:rPr>
                <w:rFonts w:asciiTheme="majorBidi" w:hAnsiTheme="majorBidi" w:cstheme="majorBidi"/>
              </w:rPr>
              <w:t>17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Pr="006145CD">
              <w:rPr>
                <w:rFonts w:asciiTheme="majorBidi" w:hAnsiTheme="majorBidi" w:cstheme="majorBidi"/>
              </w:rPr>
              <w:t>2560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Pr="006145CD">
              <w:rPr>
                <w:rFonts w:asciiTheme="majorBidi" w:hAnsiTheme="majorBidi" w:cstheme="majorBidi"/>
              </w:rPr>
              <w:t>2566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12C0F" w14:textId="31E517EA" w:rsidR="00C358BD" w:rsidRPr="004259F7" w:rsidRDefault="00C358BD" w:rsidP="00C358BD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90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91435F4" w14:textId="77777777" w:rsidR="00C358BD" w:rsidRPr="00435338" w:rsidRDefault="00C358BD" w:rsidP="00C358BD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5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เมษายน </w:t>
            </w:r>
            <w:r w:rsidRPr="006145CD">
              <w:rPr>
                <w:rFonts w:asciiTheme="majorBidi" w:hAnsiTheme="majorBidi" w:cstheme="majorBidi"/>
                <w:b w:val="0"/>
                <w:bCs w:val="0"/>
              </w:rPr>
              <w:t>2561</w:t>
            </w:r>
          </w:p>
        </w:tc>
      </w:tr>
      <w:tr w:rsidR="00C358BD" w:rsidRPr="00435338" w14:paraId="09A56933" w14:textId="77777777" w:rsidTr="00FD6BC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B3D00" w14:textId="3AACE5CB" w:rsidR="00C358BD" w:rsidRPr="00435338" w:rsidRDefault="00C358BD" w:rsidP="00102B11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สัญญาฉบับที่ </w:t>
            </w:r>
            <w:r>
              <w:rPr>
                <w:rFonts w:asciiTheme="majorBidi" w:hAnsiTheme="majorBidi" w:cstheme="majorBidi"/>
              </w:rPr>
              <w:t>3 (</w:t>
            </w:r>
            <w:r>
              <w:rPr>
                <w:rFonts w:asciiTheme="majorBidi" w:hAnsiTheme="majorBidi" w:cstheme="majorBidi" w:hint="cs"/>
                <w:cs/>
              </w:rPr>
              <w:t>ต่อสัญญา</w:t>
            </w:r>
            <w:r>
              <w:rPr>
                <w:rFonts w:asciiTheme="majorBidi" w:hAnsiTheme="majorBidi" w:cstheme="majorBidi"/>
              </w:rPr>
              <w:t>)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 xml:space="preserve">(1 </w:t>
            </w:r>
            <w:r>
              <w:rPr>
                <w:rFonts w:asciiTheme="majorBidi" w:hAnsiTheme="majorBidi" w:cstheme="majorBidi" w:hint="cs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</w:rPr>
              <w:t xml:space="preserve">2566 </w:t>
            </w:r>
            <w:r w:rsidR="009C3A89">
              <w:rPr>
                <w:rFonts w:asciiTheme="majorBidi" w:hAnsiTheme="majorBidi" w:cstheme="majorBidi"/>
              </w:rPr>
              <w:t>-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="00FD6BCE">
              <w:rPr>
                <w:rFonts w:asciiTheme="majorBidi" w:hAnsiTheme="majorBidi" w:cstheme="majorBidi"/>
              </w:rPr>
              <w:t xml:space="preserve">31 </w:t>
            </w:r>
            <w:r w:rsidR="00FD6BCE"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="00FD6BCE">
              <w:rPr>
                <w:rFonts w:asciiTheme="majorBidi" w:hAnsiTheme="majorBidi" w:cstheme="majorBidi"/>
              </w:rPr>
              <w:t>2571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85FE038" w14:textId="77777777" w:rsidR="00C358BD" w:rsidRPr="006145CD" w:rsidRDefault="00C358BD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1129BF87" w14:textId="77777777" w:rsidR="00C358BD" w:rsidRPr="006145CD" w:rsidRDefault="00C358BD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</w:tbl>
    <w:p w14:paraId="6FF9727C" w14:textId="30BD2637" w:rsidR="00171EAE" w:rsidRPr="00A518AA" w:rsidRDefault="00171EAE" w:rsidP="00A518AA">
      <w:pPr>
        <w:pStyle w:val="Bo-Blankline"/>
        <w:rPr>
          <w:rFonts w:asciiTheme="majorBidi" w:hAnsiTheme="majorBidi" w:cstheme="majorBidi"/>
          <w:sz w:val="30"/>
          <w:szCs w:val="30"/>
        </w:rPr>
      </w:pPr>
    </w:p>
    <w:bookmarkEnd w:id="4"/>
    <w:p w14:paraId="443BBCAD" w14:textId="1AE6CCEA" w:rsidR="00654AEC" w:rsidRPr="00A518AA" w:rsidRDefault="00433C05" w:rsidP="00A518AA">
      <w:pPr>
        <w:pStyle w:val="Caption"/>
      </w:pPr>
      <w:r w:rsidRPr="00A518AA">
        <w:rPr>
          <w:rFonts w:hint="cs"/>
          <w:cs/>
        </w:rPr>
        <w:t>คดีฟ้องร้อง</w:t>
      </w:r>
    </w:p>
    <w:p w14:paraId="4A6E3508" w14:textId="5CD31CA0" w:rsidR="00433C05" w:rsidRPr="00A518AA" w:rsidRDefault="00433C05" w:rsidP="00A518AA">
      <w:pPr>
        <w:pStyle w:val="Bo-Blankline"/>
        <w:rPr>
          <w:sz w:val="30"/>
          <w:szCs w:val="30"/>
          <w:lang w:val="en-US"/>
        </w:rPr>
      </w:pPr>
    </w:p>
    <w:p w14:paraId="2C6C7852" w14:textId="7ED0BFD4" w:rsidR="002B0B05" w:rsidRPr="00A518AA" w:rsidRDefault="002B0B05" w:rsidP="00A518AA">
      <w:pPr>
        <w:pStyle w:val="Ang15"/>
        <w:rPr>
          <w:rFonts w:asciiTheme="majorBidi" w:hAnsiTheme="majorBidi" w:cstheme="majorBidi"/>
        </w:rPr>
      </w:pPr>
      <w:r w:rsidRPr="00A518AA">
        <w:rPr>
          <w:rFonts w:asciiTheme="majorBidi" w:hAnsiTheme="majorBidi" w:cstheme="majorBidi"/>
          <w:cs/>
        </w:rPr>
        <w:t xml:space="preserve">เมื่อวันที่ </w:t>
      </w:r>
      <w:r w:rsidRPr="00A518AA">
        <w:rPr>
          <w:rFonts w:asciiTheme="majorBidi" w:hAnsiTheme="majorBidi" w:cstheme="majorBidi"/>
          <w:lang w:val="en-US"/>
        </w:rPr>
        <w:t>16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ธันวาคม </w:t>
      </w:r>
      <w:r w:rsidRPr="00A518AA">
        <w:rPr>
          <w:rFonts w:asciiTheme="majorBidi" w:hAnsiTheme="majorBidi" w:cstheme="majorBidi"/>
          <w:lang w:val="en-US"/>
        </w:rPr>
        <w:t>2562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เอกชนรวม </w:t>
      </w:r>
      <w:r w:rsidR="00467B01">
        <w:rPr>
          <w:rFonts w:asciiTheme="majorBidi" w:hAnsiTheme="majorBidi" w:cstheme="majorBidi"/>
          <w:lang w:val="en-US"/>
        </w:rPr>
        <w:t>222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คน ฟ้องคณะกรรมการกำกับกิจการพลังงานกับพวกรวม </w:t>
      </w:r>
      <w:r w:rsidRPr="00A518AA">
        <w:rPr>
          <w:rFonts w:asciiTheme="majorBidi" w:hAnsiTheme="majorBidi" w:cstheme="majorBidi"/>
          <w:lang w:val="en-US"/>
        </w:rPr>
        <w:t>5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คน โดยบริษัทเป็นผู้ถูกฟ้องที่ </w:t>
      </w:r>
      <w:r w:rsidRPr="00A518AA">
        <w:rPr>
          <w:rFonts w:asciiTheme="majorBidi" w:hAnsiTheme="majorBidi" w:cstheme="majorBidi"/>
          <w:lang w:val="en-US"/>
        </w:rPr>
        <w:t>5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>ต่อศาลปกครองกลาง โดยขอให้เพิกถอนมติที่ให้ความเห็นชอบรายงานการวิเคราะห์ผลกระทบสิ่งแวดล้อม (</w:t>
      </w:r>
      <w:r w:rsidRPr="00A518AA">
        <w:rPr>
          <w:rFonts w:asciiTheme="majorBidi" w:hAnsiTheme="majorBidi" w:cstheme="majorBidi"/>
        </w:rPr>
        <w:t xml:space="preserve">EHIA) </w:t>
      </w:r>
      <w:r w:rsidRPr="00A518AA">
        <w:rPr>
          <w:rFonts w:asciiTheme="majorBidi" w:hAnsiTheme="majorBidi" w:cstheme="majorBidi"/>
          <w:cs/>
        </w:rPr>
        <w:t xml:space="preserve">ของโครงการโรงไฟฟ้าพลังงานความร้อน ขนาด </w:t>
      </w:r>
      <w:r w:rsidRPr="00A518AA">
        <w:rPr>
          <w:rFonts w:asciiTheme="majorBidi" w:hAnsiTheme="majorBidi" w:cstheme="majorBidi"/>
          <w:lang w:val="en-US"/>
        </w:rPr>
        <w:t>150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เมกะวัตต์ เพิกถอนความเห็นชอบโครงการโรงไฟฟ้าพลังงานความร้อน ขนาด </w:t>
      </w:r>
      <w:r w:rsidRPr="00A518AA">
        <w:rPr>
          <w:rFonts w:asciiTheme="majorBidi" w:hAnsiTheme="majorBidi" w:cstheme="majorBidi"/>
          <w:lang w:val="en-US"/>
        </w:rPr>
        <w:t>150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>เมกะวัตต์ และเพิกถอนใบอนุญาตประกอบกิจการผลิตไฟฟ้า รวมทั้งใบอนุญาตประกอบกิจการโรงไฟฟ้า ใบอนุญาตก่อสร้างอาคาร ของบริษัท พร้อมกับยื่นคำร้องขอให้ศาลเดินเผชิญสืบเพื่อกำหนดมาตรการบรรเทาทุกข์ชั่วคราวก่อนพิพากษา โดยขอให้มีคำสั่งให้หยุดเดินระบบผลิตไฟฟ้าไว้ชั่วคราวจนกว่าศาลจะมีคำพิพากษาถึงที่สุด</w:t>
      </w:r>
    </w:p>
    <w:p w14:paraId="5850A779" w14:textId="77777777" w:rsidR="002B0B05" w:rsidRPr="00A518AA" w:rsidRDefault="002B0B05" w:rsidP="00A518AA">
      <w:pPr>
        <w:pStyle w:val="Bo-Blankline"/>
        <w:rPr>
          <w:sz w:val="30"/>
          <w:szCs w:val="30"/>
        </w:rPr>
      </w:pPr>
    </w:p>
    <w:p w14:paraId="00B87037" w14:textId="77777777" w:rsidR="00CC0305" w:rsidRDefault="00CC0305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2935A3F3" w14:textId="0BEF91C9" w:rsidR="002B0B05" w:rsidRPr="00A518AA" w:rsidRDefault="002B0B05" w:rsidP="00A518AA">
      <w:pPr>
        <w:pStyle w:val="Ang15"/>
        <w:rPr>
          <w:rFonts w:asciiTheme="majorBidi" w:hAnsiTheme="majorBidi" w:cstheme="majorBidi"/>
        </w:rPr>
      </w:pPr>
      <w:r w:rsidRPr="00A518AA">
        <w:rPr>
          <w:rFonts w:asciiTheme="majorBidi" w:hAnsiTheme="majorBidi" w:cstheme="majorBidi"/>
          <w:cs/>
        </w:rPr>
        <w:lastRenderedPageBreak/>
        <w:t xml:space="preserve">เมื่อวันที่ </w:t>
      </w:r>
      <w:r w:rsidRPr="00A518AA">
        <w:rPr>
          <w:rFonts w:asciiTheme="majorBidi" w:hAnsiTheme="majorBidi" w:cstheme="majorBidi"/>
          <w:lang w:val="en-US"/>
        </w:rPr>
        <w:t>25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ธันวาคม </w:t>
      </w:r>
      <w:r w:rsidRPr="00A518AA">
        <w:rPr>
          <w:rFonts w:asciiTheme="majorBidi" w:hAnsiTheme="majorBidi" w:cstheme="majorBidi"/>
          <w:lang w:val="en-US"/>
        </w:rPr>
        <w:t>2562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ศาลไต่สวนคู่กรณีเพื่อประกอบการพิจารณาคำขอให้ศาลกำหนดมาตรการคุ้มครองบรรเทาทุกข์ชั่วคราว โดยเมื่อวันที่ </w:t>
      </w:r>
      <w:r w:rsidRPr="00A518AA">
        <w:rPr>
          <w:rFonts w:asciiTheme="majorBidi" w:hAnsiTheme="majorBidi" w:cstheme="majorBidi"/>
          <w:lang w:val="en-US"/>
        </w:rPr>
        <w:t>28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มกราคม </w:t>
      </w:r>
      <w:r w:rsidRPr="00A518AA">
        <w:rPr>
          <w:rFonts w:asciiTheme="majorBidi" w:hAnsiTheme="majorBidi" w:cstheme="majorBidi"/>
          <w:lang w:val="en-US"/>
        </w:rPr>
        <w:t>2563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>ศาลมีคำสั่งยกคำร้องขอให้ศาลกำหนดมาตรการบรรเทาทุกข์ชั่วคราวดังกล่าว เนื่องจากไม่มีเหตุที่จะรับฟังได้ว่าใบอนุญาตประกอบกิจการไฟฟ้าของบริษัท ไม่ชอบด้วยกฏหมายอย่างไร</w:t>
      </w:r>
    </w:p>
    <w:p w14:paraId="605EC401" w14:textId="77777777" w:rsidR="00CC0305" w:rsidRDefault="00CC0305" w:rsidP="00A518AA">
      <w:pPr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</w:p>
    <w:p w14:paraId="5CD96733" w14:textId="6FB3D0D1" w:rsidR="002B0B05" w:rsidRPr="00A518AA" w:rsidRDefault="002B0B05" w:rsidP="00A518AA">
      <w:pPr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  <w:lang w:val="en-US"/>
        </w:rPr>
      </w:pPr>
      <w:r w:rsidRPr="00A518AA">
        <w:rPr>
          <w:rFonts w:asciiTheme="majorBidi" w:hAnsiTheme="majorBidi"/>
          <w:spacing w:val="2"/>
          <w:sz w:val="30"/>
          <w:szCs w:val="30"/>
          <w:cs/>
        </w:rPr>
        <w:t xml:space="preserve">ต่อมาเมื่อวันที่ </w:t>
      </w:r>
      <w:r w:rsidRPr="00A518AA">
        <w:rPr>
          <w:rFonts w:asciiTheme="majorBidi" w:hAnsiTheme="majorBidi"/>
          <w:spacing w:val="2"/>
          <w:sz w:val="30"/>
          <w:szCs w:val="30"/>
          <w:lang w:val="en-US"/>
        </w:rPr>
        <w:t>31</w:t>
      </w:r>
      <w:r w:rsidRPr="00A518AA">
        <w:rPr>
          <w:rFonts w:asciiTheme="majorBidi" w:hAnsiTheme="majorBidi"/>
          <w:spacing w:val="2"/>
          <w:sz w:val="30"/>
          <w:szCs w:val="30"/>
          <w:cs/>
        </w:rPr>
        <w:t xml:space="preserve"> มกราคม </w:t>
      </w:r>
      <w:r w:rsidRPr="00A518AA">
        <w:rPr>
          <w:rFonts w:asciiTheme="majorBidi" w:hAnsiTheme="majorBidi"/>
          <w:spacing w:val="2"/>
          <w:sz w:val="30"/>
          <w:szCs w:val="30"/>
          <w:lang w:val="en-US"/>
        </w:rPr>
        <w:t>2563</w:t>
      </w:r>
      <w:r w:rsidRPr="00A518AA">
        <w:rPr>
          <w:rFonts w:asciiTheme="majorBidi" w:hAnsiTheme="majorBidi"/>
          <w:spacing w:val="2"/>
          <w:sz w:val="30"/>
          <w:szCs w:val="30"/>
          <w:cs/>
        </w:rPr>
        <w:t xml:space="preserve"> ศาลมีคำสั่งให้พิจารณาคดีต่อพร้อมกับเรียกให้บริษัททำคำให้การแก้คำฟ้องพร้อมด้วยพยานหลักฐานภายในระยะเวลาที่กำหนด ซึ่งทนายความผู้รับผิดชอบได้จัดทำคำให้การยื่นศาลแล้ว เมื่อวันที่ </w:t>
      </w:r>
      <w:r w:rsidRPr="00A518AA">
        <w:rPr>
          <w:rFonts w:asciiTheme="majorBidi" w:hAnsiTheme="majorBidi"/>
          <w:spacing w:val="2"/>
          <w:sz w:val="30"/>
          <w:szCs w:val="30"/>
          <w:lang w:val="en-US"/>
        </w:rPr>
        <w:t>1</w:t>
      </w:r>
      <w:r w:rsidRPr="00A518AA">
        <w:rPr>
          <w:rFonts w:asciiTheme="majorBidi" w:hAnsiTheme="majorBidi"/>
          <w:spacing w:val="2"/>
          <w:sz w:val="30"/>
          <w:szCs w:val="30"/>
          <w:cs/>
        </w:rPr>
        <w:t xml:space="preserve"> กรกฎาคม </w:t>
      </w:r>
      <w:r w:rsidRPr="00A518AA">
        <w:rPr>
          <w:rFonts w:asciiTheme="majorBidi" w:hAnsiTheme="majorBidi"/>
          <w:spacing w:val="2"/>
          <w:sz w:val="30"/>
          <w:szCs w:val="30"/>
          <w:lang w:val="en-US"/>
        </w:rPr>
        <w:t>2563</w:t>
      </w:r>
      <w:r w:rsidRPr="00A518AA">
        <w:rPr>
          <w:rFonts w:asciiTheme="majorBidi" w:hAnsiTheme="majorBidi"/>
          <w:spacing w:val="2"/>
          <w:sz w:val="30"/>
          <w:szCs w:val="30"/>
          <w:cs/>
        </w:rPr>
        <w:t xml:space="preserve"> </w:t>
      </w:r>
    </w:p>
    <w:p w14:paraId="1B58F5E2" w14:textId="77777777" w:rsidR="002B0B05" w:rsidRPr="00A518AA" w:rsidRDefault="002B0B05" w:rsidP="00A518AA">
      <w:pPr>
        <w:pStyle w:val="Caption"/>
        <w:numPr>
          <w:ilvl w:val="0"/>
          <w:numId w:val="0"/>
        </w:numPr>
        <w:ind w:left="900" w:hanging="360"/>
        <w:rPr>
          <w:b w:val="0"/>
          <w:bCs w:val="0"/>
        </w:rPr>
      </w:pPr>
    </w:p>
    <w:p w14:paraId="3EDD9739" w14:textId="00529382" w:rsidR="002B0B05" w:rsidRPr="00A518AA" w:rsidRDefault="002B0B05" w:rsidP="00B34EAE">
      <w:pPr>
        <w:pStyle w:val="Bo-Blankline"/>
        <w:tabs>
          <w:tab w:val="left" w:pos="540"/>
        </w:tabs>
        <w:rPr>
          <w:sz w:val="30"/>
          <w:szCs w:val="30"/>
          <w:cs/>
          <w:lang w:val="en-US"/>
        </w:rPr>
      </w:pPr>
      <w:r w:rsidRPr="00A518AA">
        <w:rPr>
          <w:rFonts w:hint="cs"/>
          <w:sz w:val="30"/>
          <w:szCs w:val="30"/>
          <w:cs/>
        </w:rPr>
        <w:t xml:space="preserve">เมื่อวันที่ </w:t>
      </w:r>
      <w:r w:rsidRPr="00A518AA">
        <w:rPr>
          <w:sz w:val="30"/>
          <w:szCs w:val="30"/>
          <w:lang w:val="en-US"/>
        </w:rPr>
        <w:t xml:space="preserve">7 </w:t>
      </w:r>
      <w:r w:rsidRPr="00A518AA">
        <w:rPr>
          <w:rFonts w:hint="cs"/>
          <w:sz w:val="30"/>
          <w:szCs w:val="30"/>
          <w:cs/>
          <w:lang w:val="en-US"/>
        </w:rPr>
        <w:t xml:space="preserve">ธันวาคม </w:t>
      </w:r>
      <w:r w:rsidRPr="00A518AA">
        <w:rPr>
          <w:sz w:val="30"/>
          <w:szCs w:val="30"/>
          <w:lang w:val="en-US"/>
        </w:rPr>
        <w:t xml:space="preserve">2563 </w:t>
      </w:r>
      <w:r w:rsidRPr="00A518AA">
        <w:rPr>
          <w:rFonts w:hint="cs"/>
          <w:sz w:val="30"/>
          <w:szCs w:val="30"/>
          <w:cs/>
          <w:lang w:val="en-US"/>
        </w:rPr>
        <w:t xml:space="preserve">ศาลปกครองกลางส่งคำคัดค้านคำให้การผู้ถูกฟ้องคดีที่ </w:t>
      </w:r>
      <w:r w:rsidRPr="00A518AA">
        <w:rPr>
          <w:sz w:val="30"/>
          <w:szCs w:val="30"/>
          <w:lang w:val="en-US"/>
        </w:rPr>
        <w:t xml:space="preserve">5 </w:t>
      </w:r>
      <w:r w:rsidRPr="00A518AA">
        <w:rPr>
          <w:rFonts w:hint="cs"/>
          <w:sz w:val="30"/>
          <w:szCs w:val="30"/>
          <w:cs/>
          <w:lang w:val="en-US"/>
        </w:rPr>
        <w:t>ให้บริษัทเพื่อทำคำให้การเพิ่มเติมยื่นศาลภายในระยะเวลาที่กำหนด ซึ่ง</w:t>
      </w:r>
      <w:r w:rsidR="00E92F93" w:rsidRPr="00A518AA">
        <w:rPr>
          <w:rFonts w:hint="cs"/>
          <w:sz w:val="30"/>
          <w:szCs w:val="30"/>
          <w:cs/>
          <w:lang w:val="en-US"/>
        </w:rPr>
        <w:t xml:space="preserve">บริษัทได้ยื่นคำให้การเพิ่มเติมต่อศาลเมื่อวันที่ </w:t>
      </w:r>
      <w:r w:rsidR="00E92F93" w:rsidRPr="00A518AA">
        <w:rPr>
          <w:sz w:val="30"/>
          <w:szCs w:val="30"/>
          <w:lang w:val="en-US"/>
        </w:rPr>
        <w:t xml:space="preserve">12 </w:t>
      </w:r>
      <w:r w:rsidR="00E92F93" w:rsidRPr="00A518AA">
        <w:rPr>
          <w:rFonts w:hint="cs"/>
          <w:sz w:val="30"/>
          <w:szCs w:val="30"/>
          <w:cs/>
          <w:lang w:val="en-US"/>
        </w:rPr>
        <w:t xml:space="preserve">มีนาคม </w:t>
      </w:r>
      <w:r w:rsidR="00E92F93" w:rsidRPr="00A518AA">
        <w:rPr>
          <w:sz w:val="30"/>
          <w:szCs w:val="30"/>
          <w:lang w:val="en-US"/>
        </w:rPr>
        <w:t xml:space="preserve">2564 </w:t>
      </w:r>
      <w:r w:rsidR="00E92F93" w:rsidRPr="00A518AA">
        <w:rPr>
          <w:rFonts w:hint="cs"/>
          <w:sz w:val="30"/>
          <w:szCs w:val="30"/>
          <w:cs/>
          <w:lang w:val="en-US"/>
        </w:rPr>
        <w:t>แล้ว ขณะนี้อยู่ระหว่างการพิจารณาของศาล</w:t>
      </w:r>
    </w:p>
    <w:p w14:paraId="55FF416B" w14:textId="77777777" w:rsidR="002B0B05" w:rsidRDefault="002B0B05" w:rsidP="00A518AA">
      <w:pPr>
        <w:pStyle w:val="Caption"/>
        <w:numPr>
          <w:ilvl w:val="0"/>
          <w:numId w:val="0"/>
        </w:numPr>
        <w:ind w:left="900" w:hanging="360"/>
        <w:rPr>
          <w:b w:val="0"/>
          <w:bCs w:val="0"/>
        </w:rPr>
      </w:pPr>
    </w:p>
    <w:p w14:paraId="7061E877" w14:textId="3BF435FD" w:rsidR="001F22C6" w:rsidRPr="00885B68" w:rsidRDefault="00220DBF" w:rsidP="002C2551">
      <w:pPr>
        <w:pStyle w:val="Bo-Blankline"/>
        <w:tabs>
          <w:tab w:val="left" w:pos="540"/>
        </w:tabs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เมื่อวันที่ </w:t>
      </w:r>
      <w:r>
        <w:rPr>
          <w:sz w:val="30"/>
          <w:szCs w:val="30"/>
          <w:lang w:val="en-US"/>
        </w:rPr>
        <w:t xml:space="preserve">29 </w:t>
      </w:r>
      <w:r>
        <w:rPr>
          <w:rFonts w:hint="cs"/>
          <w:sz w:val="30"/>
          <w:szCs w:val="30"/>
          <w:cs/>
          <w:lang w:val="en-US"/>
        </w:rPr>
        <w:t xml:space="preserve">สิงหาคม </w:t>
      </w:r>
      <w:r>
        <w:rPr>
          <w:sz w:val="30"/>
          <w:szCs w:val="30"/>
          <w:lang w:val="en-US"/>
        </w:rPr>
        <w:t xml:space="preserve">2567 </w:t>
      </w:r>
      <w:r w:rsidR="001F22C6" w:rsidRPr="00885B68">
        <w:rPr>
          <w:sz w:val="30"/>
          <w:szCs w:val="30"/>
          <w:cs/>
        </w:rPr>
        <w:t xml:space="preserve">ตุลาการผู้แถลงคดีแถลงว่า มติของผู้ถูกฟ้องคดีที่ </w:t>
      </w:r>
      <w:r>
        <w:rPr>
          <w:sz w:val="30"/>
          <w:szCs w:val="30"/>
          <w:lang w:val="en-US"/>
        </w:rPr>
        <w:t>2</w:t>
      </w:r>
      <w:r w:rsidR="001F22C6" w:rsidRPr="00885B68">
        <w:rPr>
          <w:sz w:val="30"/>
          <w:szCs w:val="30"/>
          <w:cs/>
        </w:rPr>
        <w:t xml:space="preserve"> ในการประชุมครั้งที่ </w:t>
      </w:r>
      <w:r>
        <w:rPr>
          <w:sz w:val="30"/>
          <w:szCs w:val="30"/>
        </w:rPr>
        <w:t>43/2560</w:t>
      </w:r>
      <w:r w:rsidR="001F22C6" w:rsidRPr="00885B68">
        <w:rPr>
          <w:sz w:val="30"/>
          <w:szCs w:val="30"/>
          <w:cs/>
        </w:rPr>
        <w:t xml:space="preserve"> เมื่อวันที่ </w:t>
      </w:r>
      <w:r w:rsidR="00073568">
        <w:rPr>
          <w:sz w:val="30"/>
          <w:szCs w:val="30"/>
          <w:lang w:val="en-US"/>
        </w:rPr>
        <w:t>28</w:t>
      </w:r>
      <w:r w:rsidR="001F22C6" w:rsidRPr="00885B68">
        <w:rPr>
          <w:sz w:val="30"/>
          <w:szCs w:val="30"/>
          <w:cs/>
        </w:rPr>
        <w:t xml:space="preserve"> </w:t>
      </w:r>
      <w:r w:rsidR="00073568">
        <w:rPr>
          <w:rFonts w:hint="cs"/>
          <w:sz w:val="30"/>
          <w:szCs w:val="30"/>
          <w:cs/>
        </w:rPr>
        <w:t>กันยายน</w:t>
      </w:r>
      <w:r w:rsidR="001F22C6" w:rsidRPr="00885B68">
        <w:rPr>
          <w:sz w:val="30"/>
          <w:szCs w:val="30"/>
          <w:cs/>
        </w:rPr>
        <w:t xml:space="preserve"> </w:t>
      </w:r>
      <w:r w:rsidR="00073568">
        <w:rPr>
          <w:sz w:val="30"/>
          <w:szCs w:val="30"/>
        </w:rPr>
        <w:t>2560</w:t>
      </w:r>
      <w:r w:rsidR="001F22C6" w:rsidRPr="00885B68">
        <w:rPr>
          <w:sz w:val="30"/>
          <w:szCs w:val="30"/>
          <w:cs/>
        </w:rPr>
        <w:t xml:space="preserve"> ที่ให้ความเห็นชอบรายงานการวิเคราะห์ผลกระทบสิ่งแวดล้อมสำหรับโครงการพิพาทของผู้ถูกฟ้องคดีที่ </w:t>
      </w:r>
      <w:r w:rsidR="00073568">
        <w:rPr>
          <w:sz w:val="30"/>
          <w:szCs w:val="30"/>
        </w:rPr>
        <w:t>5</w:t>
      </w:r>
      <w:r w:rsidR="001F22C6" w:rsidRPr="00885B68">
        <w:rPr>
          <w:sz w:val="30"/>
          <w:szCs w:val="30"/>
          <w:cs/>
        </w:rPr>
        <w:t xml:space="preserve"> เป็นมติที่ชอบด้วยกฎหมายที่เกี่ยวข้อง และมติของผู้ถูกฟ้องคดีที่ </w:t>
      </w:r>
      <w:r w:rsidR="00073568">
        <w:rPr>
          <w:sz w:val="30"/>
          <w:szCs w:val="30"/>
          <w:lang w:val="en-US"/>
        </w:rPr>
        <w:t>1</w:t>
      </w:r>
      <w:r w:rsidR="001F22C6" w:rsidRPr="00885B68">
        <w:rPr>
          <w:sz w:val="30"/>
          <w:szCs w:val="30"/>
          <w:cs/>
        </w:rPr>
        <w:t xml:space="preserve"> ในการประชุมครั้งที่ </w:t>
      </w:r>
      <w:r w:rsidR="00073568">
        <w:rPr>
          <w:sz w:val="30"/>
          <w:szCs w:val="30"/>
        </w:rPr>
        <w:t>54/2561</w:t>
      </w:r>
      <w:r w:rsidR="001F22C6" w:rsidRPr="00885B68">
        <w:rPr>
          <w:sz w:val="30"/>
          <w:szCs w:val="30"/>
          <w:cs/>
        </w:rPr>
        <w:t xml:space="preserve"> เมื่อวันที่ </w:t>
      </w:r>
      <w:r w:rsidR="00073568">
        <w:rPr>
          <w:sz w:val="30"/>
          <w:szCs w:val="30"/>
        </w:rPr>
        <w:t>7</w:t>
      </w:r>
      <w:r w:rsidR="001F22C6" w:rsidRPr="00885B68">
        <w:rPr>
          <w:sz w:val="30"/>
          <w:szCs w:val="30"/>
          <w:cs/>
        </w:rPr>
        <w:t xml:space="preserve"> ธันวาคม </w:t>
      </w:r>
      <w:r w:rsidR="00073568">
        <w:rPr>
          <w:sz w:val="30"/>
          <w:szCs w:val="30"/>
        </w:rPr>
        <w:t>2561</w:t>
      </w:r>
      <w:r w:rsidR="001F22C6" w:rsidRPr="00885B68">
        <w:rPr>
          <w:sz w:val="30"/>
          <w:szCs w:val="30"/>
          <w:cs/>
        </w:rPr>
        <w:t xml:space="preserve"> ที่ให้ความเห็นชอบออกใบอนุญาตผลิตไฟฟ้า ใบอนุญาตระบบจำหน่ายไฟฟ้า</w:t>
      </w:r>
      <w:r w:rsidR="002C2551">
        <w:rPr>
          <w:rFonts w:hint="cs"/>
          <w:sz w:val="30"/>
          <w:szCs w:val="30"/>
          <w:cs/>
        </w:rPr>
        <w:t xml:space="preserve"> </w:t>
      </w:r>
      <w:r w:rsidR="001F22C6" w:rsidRPr="00885B68">
        <w:rPr>
          <w:sz w:val="30"/>
          <w:szCs w:val="30"/>
          <w:cs/>
        </w:rPr>
        <w:t>ใบอนุญาตจำหน่ายไฟฟ้า</w:t>
      </w:r>
      <w:r w:rsidR="002C2551">
        <w:rPr>
          <w:rFonts w:hint="cs"/>
          <w:sz w:val="30"/>
          <w:szCs w:val="30"/>
          <w:cs/>
        </w:rPr>
        <w:t xml:space="preserve"> </w:t>
      </w:r>
      <w:r w:rsidR="001F22C6" w:rsidRPr="00885B68">
        <w:rPr>
          <w:sz w:val="30"/>
          <w:szCs w:val="30"/>
          <w:cs/>
        </w:rPr>
        <w:t xml:space="preserve">ใบอนุญาตประกอบกิจการโรงงาน และใบอนุญาตผลิตพลังงานควบคุมให้แก่ผู้ถูกฟ้องคดีที่ </w:t>
      </w:r>
      <w:r w:rsidR="00073568">
        <w:rPr>
          <w:sz w:val="30"/>
          <w:szCs w:val="30"/>
        </w:rPr>
        <w:t>5</w:t>
      </w:r>
      <w:r w:rsidR="001F22C6" w:rsidRPr="00885B68">
        <w:rPr>
          <w:sz w:val="30"/>
          <w:szCs w:val="30"/>
          <w:cs/>
        </w:rPr>
        <w:t xml:space="preserve"> ชอบด้วยกฎหมาย และผู้ถูกฟ้องคดีที่ </w:t>
      </w:r>
      <w:r w:rsidR="00073568">
        <w:rPr>
          <w:sz w:val="30"/>
          <w:szCs w:val="30"/>
        </w:rPr>
        <w:t>1</w:t>
      </w:r>
      <w:r w:rsidR="001F22C6" w:rsidRPr="00885B68">
        <w:rPr>
          <w:sz w:val="30"/>
          <w:szCs w:val="30"/>
          <w:cs/>
        </w:rPr>
        <w:t xml:space="preserve"> ผู้ถูกฟ้องคดีที่ </w:t>
      </w:r>
      <w:r w:rsidR="00073568">
        <w:rPr>
          <w:sz w:val="30"/>
          <w:szCs w:val="30"/>
        </w:rPr>
        <w:t>3</w:t>
      </w:r>
      <w:r w:rsidR="001F22C6" w:rsidRPr="00885B68">
        <w:rPr>
          <w:sz w:val="30"/>
          <w:szCs w:val="30"/>
          <w:cs/>
        </w:rPr>
        <w:t xml:space="preserve"> ผู้ถูกฟ้องคดีที่ </w:t>
      </w:r>
      <w:r w:rsidR="00073568">
        <w:rPr>
          <w:sz w:val="30"/>
          <w:szCs w:val="30"/>
        </w:rPr>
        <w:t>4</w:t>
      </w:r>
      <w:r w:rsidR="001F22C6" w:rsidRPr="00885B68">
        <w:rPr>
          <w:sz w:val="30"/>
          <w:szCs w:val="30"/>
          <w:cs/>
        </w:rPr>
        <w:t xml:space="preserve"> มิได้ละเลยหน้าที่ตามที่กฎหมายกำหนดให้ต้องปฏิบัติในการกำกับดูแลกิจการประกอบกิจการโรงไฟฟ้าของผู้ถูกฟ้องคดีที่ </w:t>
      </w:r>
      <w:r w:rsidR="00073568">
        <w:rPr>
          <w:sz w:val="30"/>
          <w:szCs w:val="30"/>
        </w:rPr>
        <w:t>5</w:t>
      </w:r>
      <w:r w:rsidR="001F22C6" w:rsidRPr="00885B68">
        <w:rPr>
          <w:sz w:val="30"/>
          <w:szCs w:val="30"/>
          <w:cs/>
        </w:rPr>
        <w:t xml:space="preserve"> เห็นควรพิพากษายกฟ้องคดีนี้</w:t>
      </w:r>
    </w:p>
    <w:p w14:paraId="6891E9BF" w14:textId="77777777" w:rsidR="001F22C6" w:rsidRPr="00885B68" w:rsidRDefault="001F22C6" w:rsidP="001F22C6">
      <w:pPr>
        <w:pStyle w:val="Bo-Blankline"/>
        <w:tabs>
          <w:tab w:val="left" w:pos="540"/>
        </w:tabs>
        <w:rPr>
          <w:sz w:val="30"/>
          <w:szCs w:val="30"/>
        </w:rPr>
      </w:pPr>
      <w:r w:rsidRPr="00885B68">
        <w:rPr>
          <w:sz w:val="30"/>
          <w:szCs w:val="30"/>
          <w:cs/>
        </w:rPr>
        <w:t xml:space="preserve"> </w:t>
      </w:r>
    </w:p>
    <w:p w14:paraId="7720193C" w14:textId="5CC4582C" w:rsidR="001F22C6" w:rsidRPr="00885B68" w:rsidRDefault="001F22C6" w:rsidP="001D6BC9">
      <w:pPr>
        <w:pStyle w:val="Bo-Blankline"/>
        <w:tabs>
          <w:tab w:val="left" w:pos="540"/>
        </w:tabs>
        <w:jc w:val="thaiDistribute"/>
        <w:rPr>
          <w:sz w:val="30"/>
          <w:szCs w:val="30"/>
        </w:rPr>
      </w:pPr>
      <w:r w:rsidRPr="00885B68">
        <w:rPr>
          <w:sz w:val="30"/>
          <w:szCs w:val="30"/>
          <w:cs/>
        </w:rPr>
        <w:t xml:space="preserve">เมื่อวันที่ </w:t>
      </w:r>
      <w:r w:rsidR="00073568">
        <w:rPr>
          <w:sz w:val="30"/>
          <w:szCs w:val="30"/>
        </w:rPr>
        <w:t>19</w:t>
      </w:r>
      <w:r w:rsidRPr="00885B68">
        <w:rPr>
          <w:sz w:val="30"/>
          <w:szCs w:val="30"/>
          <w:cs/>
        </w:rPr>
        <w:t xml:space="preserve"> กันยายน </w:t>
      </w:r>
      <w:r w:rsidR="00073568">
        <w:rPr>
          <w:sz w:val="30"/>
          <w:szCs w:val="30"/>
        </w:rPr>
        <w:t>2567</w:t>
      </w:r>
      <w:r w:rsidRPr="00885B68">
        <w:rPr>
          <w:sz w:val="30"/>
          <w:szCs w:val="30"/>
          <w:cs/>
        </w:rPr>
        <w:t xml:space="preserve"> ศาลนั่งพิจารณาครั้งแรก ตุลาการเจ้าของสำนวนสรุปข้อเท็จจริงแห่งคดีให้องค์คณะผู้พิพากษาและคู่ความฟัง และนัดฟังผลแห่งคำพิพากษาในวันที่ </w:t>
      </w:r>
      <w:r w:rsidR="00073568">
        <w:rPr>
          <w:sz w:val="30"/>
          <w:szCs w:val="30"/>
        </w:rPr>
        <w:t>26</w:t>
      </w:r>
      <w:r w:rsidRPr="00885B68">
        <w:rPr>
          <w:sz w:val="30"/>
          <w:szCs w:val="30"/>
          <w:cs/>
        </w:rPr>
        <w:t xml:space="preserve"> กันยายน </w:t>
      </w:r>
      <w:r w:rsidR="00073568">
        <w:rPr>
          <w:sz w:val="30"/>
          <w:szCs w:val="30"/>
        </w:rPr>
        <w:t>2567</w:t>
      </w:r>
    </w:p>
    <w:p w14:paraId="51A7C412" w14:textId="77777777" w:rsidR="001F22C6" w:rsidRPr="00885B68" w:rsidRDefault="001F22C6" w:rsidP="001F22C6">
      <w:pPr>
        <w:pStyle w:val="Bo-Blankline"/>
        <w:tabs>
          <w:tab w:val="left" w:pos="540"/>
        </w:tabs>
        <w:rPr>
          <w:sz w:val="30"/>
          <w:szCs w:val="30"/>
          <w:lang w:val="en-US"/>
        </w:rPr>
      </w:pPr>
    </w:p>
    <w:p w14:paraId="25750451" w14:textId="17AE77BA" w:rsidR="001F22C6" w:rsidRPr="00885B68" w:rsidRDefault="001F22C6" w:rsidP="001D6BC9">
      <w:pPr>
        <w:pStyle w:val="Bo-Blankline"/>
        <w:tabs>
          <w:tab w:val="left" w:pos="540"/>
        </w:tabs>
        <w:jc w:val="thaiDistribute"/>
        <w:rPr>
          <w:sz w:val="30"/>
          <w:szCs w:val="30"/>
        </w:rPr>
      </w:pPr>
      <w:r w:rsidRPr="00885B68">
        <w:rPr>
          <w:sz w:val="30"/>
          <w:szCs w:val="30"/>
          <w:cs/>
        </w:rPr>
        <w:t xml:space="preserve">เมื่อวันที่ </w:t>
      </w:r>
      <w:r w:rsidR="00AB37C5">
        <w:rPr>
          <w:sz w:val="30"/>
          <w:szCs w:val="30"/>
        </w:rPr>
        <w:t>26</w:t>
      </w:r>
      <w:r w:rsidRPr="00885B68">
        <w:rPr>
          <w:sz w:val="30"/>
          <w:szCs w:val="30"/>
          <w:cs/>
        </w:rPr>
        <w:t xml:space="preserve"> กันยายน </w:t>
      </w:r>
      <w:r w:rsidR="00AB37C5">
        <w:rPr>
          <w:sz w:val="30"/>
          <w:szCs w:val="30"/>
        </w:rPr>
        <w:t>2567</w:t>
      </w:r>
      <w:r w:rsidRPr="00885B68">
        <w:rPr>
          <w:sz w:val="30"/>
          <w:szCs w:val="30"/>
          <w:cs/>
        </w:rPr>
        <w:t xml:space="preserve"> ศาลปกครองกลางอ่านผลแห่งคำพิพากษาโดยมีคำพิพากษายกฟ้อง ซึ่งผู้ฟ้องคดีทั้ง </w:t>
      </w:r>
      <w:r w:rsidR="0048583A">
        <w:rPr>
          <w:rFonts w:hint="cs"/>
          <w:sz w:val="30"/>
          <w:szCs w:val="30"/>
          <w:cs/>
        </w:rPr>
        <w:t xml:space="preserve">     </w:t>
      </w:r>
      <w:r w:rsidR="00AB37C5">
        <w:rPr>
          <w:sz w:val="30"/>
          <w:szCs w:val="30"/>
        </w:rPr>
        <w:t>222</w:t>
      </w:r>
      <w:r w:rsidRPr="00885B68">
        <w:rPr>
          <w:sz w:val="30"/>
          <w:szCs w:val="30"/>
          <w:cs/>
        </w:rPr>
        <w:t xml:space="preserve"> คน มีสิทธิอุทธรณ์ผลแห่งคำพิพากษาศาลปกครองกลางต่อศาลปกครองสูงสุดได้ภายในกำหนด </w:t>
      </w:r>
      <w:r w:rsidR="00AB37C5">
        <w:rPr>
          <w:sz w:val="30"/>
          <w:szCs w:val="30"/>
        </w:rPr>
        <w:t>30</w:t>
      </w:r>
      <w:r w:rsidRPr="00885B68">
        <w:rPr>
          <w:sz w:val="30"/>
          <w:szCs w:val="30"/>
          <w:cs/>
        </w:rPr>
        <w:t xml:space="preserve"> วัน นับแต่วันที่อ่านคำพิพากษา </w:t>
      </w:r>
    </w:p>
    <w:p w14:paraId="4685562D" w14:textId="54D0CB83" w:rsidR="001F22C6" w:rsidRPr="004F1619" w:rsidRDefault="001F22C6" w:rsidP="001F22C6">
      <w:pPr>
        <w:pStyle w:val="Bo-Blankline"/>
        <w:tabs>
          <w:tab w:val="left" w:pos="540"/>
        </w:tabs>
        <w:rPr>
          <w:sz w:val="30"/>
          <w:szCs w:val="30"/>
          <w:highlight w:val="cyan"/>
        </w:rPr>
      </w:pPr>
    </w:p>
    <w:p w14:paraId="7ABB9FD8" w14:textId="1809DAC8" w:rsidR="001F22C6" w:rsidRDefault="001F22C6" w:rsidP="00FF68D2">
      <w:pPr>
        <w:pStyle w:val="Bo-Blankline"/>
        <w:tabs>
          <w:tab w:val="left" w:pos="540"/>
        </w:tabs>
        <w:jc w:val="thaiDistribute"/>
        <w:rPr>
          <w:sz w:val="30"/>
          <w:szCs w:val="30"/>
          <w:cs/>
        </w:rPr>
      </w:pPr>
      <w:r w:rsidRPr="005E7B21">
        <w:rPr>
          <w:sz w:val="30"/>
          <w:szCs w:val="30"/>
          <w:cs/>
        </w:rPr>
        <w:t xml:space="preserve">วันที่ </w:t>
      </w:r>
      <w:r w:rsidR="00AB37C5">
        <w:rPr>
          <w:sz w:val="30"/>
          <w:szCs w:val="30"/>
        </w:rPr>
        <w:t>16</w:t>
      </w:r>
      <w:r w:rsidRPr="005E7B21">
        <w:rPr>
          <w:sz w:val="30"/>
          <w:szCs w:val="30"/>
          <w:cs/>
        </w:rPr>
        <w:t xml:space="preserve"> ตุลาคม </w:t>
      </w:r>
      <w:r w:rsidR="00AB37C5">
        <w:rPr>
          <w:sz w:val="30"/>
          <w:szCs w:val="30"/>
        </w:rPr>
        <w:t>2567</w:t>
      </w:r>
      <w:r w:rsidRPr="005E7B21">
        <w:rPr>
          <w:sz w:val="30"/>
          <w:szCs w:val="30"/>
          <w:cs/>
        </w:rPr>
        <w:t xml:space="preserve"> โจทก์ทั้ง </w:t>
      </w:r>
      <w:r w:rsidR="00AB37C5">
        <w:rPr>
          <w:sz w:val="30"/>
          <w:szCs w:val="30"/>
        </w:rPr>
        <w:t>222</w:t>
      </w:r>
      <w:r w:rsidRPr="005E7B21">
        <w:rPr>
          <w:sz w:val="30"/>
          <w:szCs w:val="30"/>
          <w:cs/>
        </w:rPr>
        <w:t xml:space="preserve"> คนยื่นอุทธรณ์คำพิพากษาศาลปกครองกลางต่อศาลปกครองสูงสุด อยู่ระหว่างการการพิจารณาของศาลปกครองสูงสุดว่าจะรับอุทธรณ์หรือไม่</w:t>
      </w:r>
    </w:p>
    <w:p w14:paraId="147E24F8" w14:textId="77777777" w:rsidR="001F22C6" w:rsidRDefault="001F22C6">
      <w:pPr>
        <w:spacing w:line="240" w:lineRule="auto"/>
        <w:rPr>
          <w:rFonts w:ascii="Angsana New" w:hAnsi="Angsana New"/>
          <w:sz w:val="30"/>
          <w:szCs w:val="30"/>
          <w:cs/>
          <w:lang w:eastAsia="x-none"/>
        </w:rPr>
      </w:pPr>
      <w:r>
        <w:rPr>
          <w:sz w:val="30"/>
          <w:szCs w:val="30"/>
          <w:cs/>
        </w:rPr>
        <w:br w:type="page"/>
      </w:r>
    </w:p>
    <w:p w14:paraId="3C7D8C4C" w14:textId="44DF2A49" w:rsidR="002B0B05" w:rsidRPr="00A518AA" w:rsidRDefault="002B0B05" w:rsidP="00A518AA">
      <w:pPr>
        <w:pStyle w:val="Ang15"/>
        <w:rPr>
          <w:rFonts w:asciiTheme="majorBidi" w:hAnsiTheme="majorBidi" w:cstheme="majorBidi"/>
        </w:rPr>
      </w:pPr>
      <w:r w:rsidRPr="00A518AA">
        <w:rPr>
          <w:rFonts w:asciiTheme="majorBidi" w:hAnsiTheme="majorBidi" w:cstheme="majorBidi"/>
          <w:cs/>
        </w:rPr>
        <w:lastRenderedPageBreak/>
        <w:t xml:space="preserve">ที่ปรึกษากฎหมายของบริษัทได้พิจารณาคำฟ้องและเอกสารประกอบคำฟ้องแล้วมีความเห็นว่า บริษัทได้รับใบอนุญาตและดำเนินการก่อสร้างโรงงานไฟฟ้าตามโครงการที่ได้รับอนุญาตจากหน่วยงานของรัฐอย่างถูกต้องโปร่งใส ตามตัวบทกฎหมายและเจ้าพนักงานของรัฐปฏิบัติโดยชอบและสุจริตไม่มีส่วนได้เสียในการออกใบอนุญาต คำฟ้องของผู้ฟ้องคดีไม่เป็นความจริง ในชั้นนี้ เป็นเพียงขั้นตอนที่ต้องจัดทำคำให้การปฏิเสธคำฟ้องตามระยะเวลาที่กฎหมายกำหนด บริษัทมีข้อต่อสู้เพียงพอที่ไม่ต้องรับผิดตามฟ้องแต่อย่างใด ซึ่งขึ้นอยู่กับการพิจารณาของศาลปกครองกลาง นอกจากนี้ บริษัทได้แจ้งความร้องทุกข์กล่าวโทษผู้ฟ้องคดีทั้ง </w:t>
      </w:r>
      <w:r w:rsidR="006B56C0">
        <w:rPr>
          <w:rFonts w:asciiTheme="majorBidi" w:hAnsiTheme="majorBidi" w:cstheme="majorBidi"/>
          <w:lang w:val="en-US"/>
        </w:rPr>
        <w:t>222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>คน ที่สถานีตำรวจภูธร มวกเหล็ก สระบุรี ว่าผู้ฟ้องคดีทั้งหมดกล่าวเท็จในคำฟ้อง ขณะนี้อยู่ระหว่างการสอบสวนข้อเท็จจริงของ พนักงานสอบสวน</w:t>
      </w:r>
    </w:p>
    <w:p w14:paraId="7F71DA3A" w14:textId="4DCDD496" w:rsidR="00EF7EEC" w:rsidRPr="00A518AA" w:rsidRDefault="00EF7EEC" w:rsidP="00A518AA">
      <w:pPr>
        <w:pStyle w:val="Caption"/>
        <w:numPr>
          <w:ilvl w:val="0"/>
          <w:numId w:val="0"/>
        </w:numPr>
        <w:ind w:left="900" w:hanging="360"/>
        <w:rPr>
          <w:b w:val="0"/>
          <w:bCs w:val="0"/>
        </w:rPr>
      </w:pPr>
    </w:p>
    <w:p w14:paraId="6E9A7A22" w14:textId="77777777" w:rsidR="00EF7EEC" w:rsidRPr="00A518AA" w:rsidRDefault="00EF7EEC" w:rsidP="00A518AA">
      <w:pPr>
        <w:pStyle w:val="Caption"/>
      </w:pPr>
      <w:r w:rsidRPr="00A518AA">
        <w:rPr>
          <w:rFonts w:hint="cs"/>
          <w:cs/>
        </w:rPr>
        <w:t>เรื่องอื่น</w:t>
      </w:r>
    </w:p>
    <w:p w14:paraId="6620A2E5" w14:textId="0F133790" w:rsidR="00B34EAE" w:rsidRPr="00330120" w:rsidRDefault="00B34EAE" w:rsidP="00330120">
      <w:pPr>
        <w:pStyle w:val="Caption"/>
        <w:numPr>
          <w:ilvl w:val="0"/>
          <w:numId w:val="0"/>
        </w:numPr>
        <w:ind w:left="900" w:hanging="360"/>
        <w:rPr>
          <w:b w:val="0"/>
          <w:bCs w:val="0"/>
        </w:rPr>
      </w:pPr>
    </w:p>
    <w:p w14:paraId="30DB7735" w14:textId="77777777" w:rsidR="00330120" w:rsidRDefault="00330120" w:rsidP="00330120">
      <w:pPr>
        <w:pStyle w:val="Bo-Blankline"/>
        <w:jc w:val="thaiDistribute"/>
        <w:rPr>
          <w:sz w:val="30"/>
          <w:szCs w:val="30"/>
        </w:rPr>
      </w:pPr>
      <w:r w:rsidRPr="001763F6">
        <w:rPr>
          <w:rFonts w:asciiTheme="majorBidi" w:hAnsiTheme="majorBidi"/>
          <w:spacing w:val="-2"/>
          <w:sz w:val="30"/>
          <w:szCs w:val="30"/>
          <w:cs/>
        </w:rPr>
        <w:t>บริษัทเป็นผู้ผลิตไฟฟ้าจากเชื้อเพลิงขยะ ซึ่งเป็นพลังงานสะอาดสีเขียว (คลีนและกรีน เอ็นเนอยี่) โดยเปลี่ยน</w:t>
      </w:r>
      <w:r>
        <w:rPr>
          <w:rFonts w:asciiTheme="majorBidi" w:hAnsiTheme="majorBidi"/>
          <w:spacing w:val="-2"/>
          <w:sz w:val="30"/>
          <w:szCs w:val="30"/>
        </w:rPr>
        <w:br/>
      </w:r>
      <w:r w:rsidRPr="001763F6">
        <w:rPr>
          <w:sz w:val="30"/>
          <w:szCs w:val="30"/>
          <w:cs/>
        </w:rPr>
        <w:t>ขยะมูลฝอยชุมชนเป็นเชื้อเพลิง ได้เข้าร่วมโครงการลดก๊าซเรือนกระจกภาคสมัครใจตามมาตรฐานประเทศไทย โครงการประเภทการจัดการของเสีย (</w:t>
      </w:r>
      <w:r w:rsidRPr="001763F6">
        <w:rPr>
          <w:sz w:val="30"/>
          <w:szCs w:val="30"/>
        </w:rPr>
        <w:t xml:space="preserve">T-VER) </w:t>
      </w:r>
      <w:r w:rsidRPr="001763F6">
        <w:rPr>
          <w:sz w:val="30"/>
          <w:szCs w:val="30"/>
          <w:cs/>
        </w:rPr>
        <w:t xml:space="preserve">กับองค์การบริหารจัดการก๊าซเรือนกระจก (อบก.) </w:t>
      </w:r>
    </w:p>
    <w:p w14:paraId="6E78FFDF" w14:textId="77777777" w:rsidR="00330120" w:rsidRDefault="00330120" w:rsidP="00330120">
      <w:pPr>
        <w:pStyle w:val="Bo-Blankline"/>
        <w:ind w:left="900"/>
        <w:jc w:val="thaiDistribute"/>
      </w:pPr>
    </w:p>
    <w:p w14:paraId="32FD0320" w14:textId="0F1E3170" w:rsidR="00330120" w:rsidRPr="00A1219C" w:rsidRDefault="00330120" w:rsidP="00330120">
      <w:pPr>
        <w:pStyle w:val="Bo-Blankline"/>
        <w:jc w:val="thaiDistribute"/>
        <w:rPr>
          <w:sz w:val="30"/>
          <w:szCs w:val="30"/>
        </w:rPr>
      </w:pPr>
      <w:r w:rsidRPr="009076CA">
        <w:rPr>
          <w:sz w:val="30"/>
          <w:szCs w:val="30"/>
          <w:cs/>
        </w:rPr>
        <w:t xml:space="preserve">ณ สิ้นปี </w:t>
      </w:r>
      <w:r w:rsidRPr="009076CA">
        <w:rPr>
          <w:sz w:val="30"/>
          <w:szCs w:val="30"/>
        </w:rPr>
        <w:t>2564</w:t>
      </w:r>
      <w:r w:rsidRPr="009076CA">
        <w:rPr>
          <w:sz w:val="30"/>
          <w:szCs w:val="30"/>
          <w:cs/>
        </w:rPr>
        <w:t xml:space="preserve"> บริษัทได้รับการขึ้นทะเบียนจาก อบก. รับรองปริมาณก๊าซเรือนกระจกที่ลดลง (คาร์บอนเครดิต) จาก</w:t>
      </w:r>
      <w:r w:rsidRPr="00A1219C">
        <w:rPr>
          <w:sz w:val="30"/>
          <w:szCs w:val="30"/>
          <w:cs/>
        </w:rPr>
        <w:t xml:space="preserve">โครงการดังกล่าว จำนวน </w:t>
      </w:r>
      <w:r w:rsidR="00644884">
        <w:rPr>
          <w:sz w:val="30"/>
          <w:szCs w:val="30"/>
        </w:rPr>
        <w:t>82</w:t>
      </w:r>
      <w:r w:rsidRPr="00A1219C">
        <w:rPr>
          <w:sz w:val="30"/>
          <w:szCs w:val="30"/>
          <w:cs/>
        </w:rPr>
        <w:t>,</w:t>
      </w:r>
      <w:r w:rsidR="00644884">
        <w:rPr>
          <w:sz w:val="30"/>
          <w:szCs w:val="30"/>
        </w:rPr>
        <w:t>056</w:t>
      </w:r>
      <w:r w:rsidRPr="00A1219C">
        <w:rPr>
          <w:sz w:val="30"/>
          <w:szCs w:val="30"/>
          <w:cs/>
        </w:rPr>
        <w:t xml:space="preserve"> ตันคาร์บอนไดออกไซด์เทียบเท่า และภายหลังการขายคาร์บอนเครดิตจำนวน </w:t>
      </w:r>
      <w:r w:rsidR="00644884">
        <w:rPr>
          <w:sz w:val="30"/>
          <w:szCs w:val="30"/>
        </w:rPr>
        <w:t>34</w:t>
      </w:r>
      <w:r w:rsidRPr="00A1219C">
        <w:rPr>
          <w:sz w:val="30"/>
          <w:szCs w:val="30"/>
        </w:rPr>
        <w:t>,</w:t>
      </w:r>
      <w:r w:rsidR="00644884">
        <w:rPr>
          <w:sz w:val="30"/>
          <w:szCs w:val="30"/>
        </w:rPr>
        <w:t>690</w:t>
      </w:r>
      <w:r w:rsidRPr="00A1219C">
        <w:rPr>
          <w:sz w:val="30"/>
          <w:szCs w:val="30"/>
          <w:cs/>
        </w:rPr>
        <w:t xml:space="preserve"> ตันคาร์บอนไดออกไซด์เทียบเท่า</w:t>
      </w:r>
      <w:r w:rsidRPr="00A1219C">
        <w:rPr>
          <w:sz w:val="30"/>
          <w:szCs w:val="30"/>
        </w:rPr>
        <w:t xml:space="preserve"> </w:t>
      </w:r>
      <w:r w:rsidRPr="00A1219C">
        <w:rPr>
          <w:rFonts w:hint="cs"/>
          <w:sz w:val="30"/>
          <w:szCs w:val="30"/>
          <w:cs/>
        </w:rPr>
        <w:t>บริษัท</w:t>
      </w:r>
      <w:r w:rsidRPr="00A1219C">
        <w:rPr>
          <w:sz w:val="30"/>
          <w:szCs w:val="30"/>
          <w:cs/>
        </w:rPr>
        <w:t xml:space="preserve">มีจำนวนคาร์บอนเครดิตคงเหลือ </w:t>
      </w:r>
      <w:r w:rsidR="00644884">
        <w:rPr>
          <w:sz w:val="30"/>
          <w:szCs w:val="30"/>
          <w:lang w:val="en-US"/>
        </w:rPr>
        <w:t>47</w:t>
      </w:r>
      <w:r w:rsidRPr="00A1219C">
        <w:rPr>
          <w:sz w:val="30"/>
          <w:szCs w:val="30"/>
          <w:lang w:val="en-US"/>
        </w:rPr>
        <w:t>,</w:t>
      </w:r>
      <w:r w:rsidR="00644884">
        <w:rPr>
          <w:sz w:val="30"/>
          <w:szCs w:val="30"/>
          <w:lang w:val="en-US"/>
        </w:rPr>
        <w:t>366</w:t>
      </w:r>
      <w:r w:rsidRPr="00A1219C">
        <w:rPr>
          <w:sz w:val="30"/>
          <w:szCs w:val="30"/>
          <w:cs/>
        </w:rPr>
        <w:t xml:space="preserve"> ตันคาร์บอนไดออกไซด์เทียบเท่า</w:t>
      </w:r>
    </w:p>
    <w:p w14:paraId="2F6DB8DE" w14:textId="77777777" w:rsidR="00330120" w:rsidRPr="00A1219C" w:rsidRDefault="00330120" w:rsidP="00330120">
      <w:pPr>
        <w:pStyle w:val="Bo-Blankline"/>
        <w:ind w:left="900"/>
        <w:jc w:val="thaiDistribute"/>
      </w:pPr>
    </w:p>
    <w:p w14:paraId="1F59F91D" w14:textId="21F0C0B4" w:rsidR="00330120" w:rsidRPr="00A1219C" w:rsidRDefault="00330120" w:rsidP="00330120">
      <w:pPr>
        <w:pStyle w:val="Bo-Blankline"/>
        <w:jc w:val="thaiDistribute"/>
        <w:rPr>
          <w:rFonts w:asciiTheme="majorBidi" w:hAnsiTheme="majorBidi" w:cstheme="majorBidi"/>
          <w:sz w:val="30"/>
          <w:szCs w:val="30"/>
        </w:rPr>
      </w:pPr>
      <w:bookmarkStart w:id="5" w:name="_Hlk117777542"/>
      <w:r w:rsidRPr="00A1219C">
        <w:rPr>
          <w:rFonts w:asciiTheme="majorBidi" w:hAnsiTheme="majorBidi" w:cstheme="majorBidi" w:hint="cs"/>
          <w:sz w:val="30"/>
          <w:szCs w:val="30"/>
          <w:cs/>
        </w:rPr>
        <w:t>ต่อมาเมื่อวันที่</w:t>
      </w:r>
      <w:r w:rsidRPr="00A1219C">
        <w:rPr>
          <w:rFonts w:asciiTheme="majorBidi" w:hAnsiTheme="majorBidi" w:cstheme="majorBidi"/>
          <w:sz w:val="30"/>
          <w:szCs w:val="30"/>
        </w:rPr>
        <w:t xml:space="preserve"> </w:t>
      </w:r>
      <w:r w:rsidR="00644884">
        <w:rPr>
          <w:rFonts w:asciiTheme="majorBidi" w:hAnsiTheme="majorBidi" w:cstheme="majorBidi"/>
          <w:sz w:val="30"/>
          <w:szCs w:val="30"/>
        </w:rPr>
        <w:t>24</w:t>
      </w:r>
      <w:r w:rsidRPr="00A1219C">
        <w:rPr>
          <w:rFonts w:asciiTheme="majorBidi" w:hAnsiTheme="majorBidi" w:cstheme="majorBidi" w:hint="cs"/>
          <w:sz w:val="30"/>
          <w:szCs w:val="30"/>
          <w:cs/>
        </w:rPr>
        <w:t xml:space="preserve"> พฤษภาคม </w:t>
      </w:r>
      <w:r w:rsidR="00644884">
        <w:rPr>
          <w:rFonts w:asciiTheme="majorBidi" w:hAnsiTheme="majorBidi" w:cstheme="majorBidi"/>
          <w:sz w:val="30"/>
          <w:szCs w:val="30"/>
        </w:rPr>
        <w:t>2565</w:t>
      </w:r>
      <w:r w:rsidRPr="00A1219C">
        <w:rPr>
          <w:rFonts w:asciiTheme="majorBidi" w:hAnsiTheme="majorBidi" w:cstheme="majorBidi"/>
          <w:sz w:val="30"/>
          <w:szCs w:val="30"/>
        </w:rPr>
        <w:t xml:space="preserve"> </w:t>
      </w:r>
      <w:r w:rsidRPr="00A1219C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บริษัทได้รับการขึ้นทะเบียนจาก อบก. รับรองปริมาณก๊าซเรือนกระจกที่ลดลง (คาร์บอนเครดิต) </w:t>
      </w:r>
      <w:r w:rsidRPr="00A1219C">
        <w:rPr>
          <w:rFonts w:asciiTheme="majorBidi" w:hAnsiTheme="majorBidi" w:cstheme="majorBidi"/>
          <w:sz w:val="30"/>
          <w:szCs w:val="30"/>
          <w:cs/>
        </w:rPr>
        <w:t xml:space="preserve">สำหรับช่วงระยะเวลาวันที่ </w:t>
      </w:r>
      <w:r w:rsidR="00644884">
        <w:rPr>
          <w:rFonts w:asciiTheme="majorBidi" w:hAnsiTheme="majorBidi" w:cstheme="majorBidi"/>
          <w:sz w:val="30"/>
          <w:szCs w:val="30"/>
        </w:rPr>
        <w:t>1</w:t>
      </w:r>
      <w:r w:rsidRPr="00A1219C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644884">
        <w:rPr>
          <w:rFonts w:asciiTheme="majorBidi" w:hAnsiTheme="majorBidi" w:cstheme="majorBidi"/>
          <w:sz w:val="30"/>
          <w:szCs w:val="30"/>
        </w:rPr>
        <w:t>2560</w:t>
      </w:r>
      <w:r w:rsidRPr="00A1219C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644884">
        <w:rPr>
          <w:rFonts w:asciiTheme="majorBidi" w:hAnsiTheme="majorBidi" w:cstheme="majorBidi"/>
          <w:sz w:val="30"/>
          <w:szCs w:val="30"/>
        </w:rPr>
        <w:t>31</w:t>
      </w:r>
      <w:r w:rsidRPr="00A1219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44884">
        <w:rPr>
          <w:rFonts w:asciiTheme="majorBidi" w:hAnsiTheme="majorBidi" w:cstheme="majorBidi"/>
          <w:sz w:val="30"/>
          <w:szCs w:val="30"/>
        </w:rPr>
        <w:t>2563</w:t>
      </w:r>
      <w:r w:rsidRPr="00A1219C">
        <w:rPr>
          <w:rFonts w:asciiTheme="majorBidi" w:hAnsiTheme="majorBidi" w:cstheme="majorBidi"/>
          <w:sz w:val="30"/>
          <w:szCs w:val="30"/>
        </w:rPr>
        <w:t xml:space="preserve"> </w:t>
      </w:r>
      <w:r w:rsidRPr="00A1219C">
        <w:rPr>
          <w:rFonts w:asciiTheme="majorBidi" w:hAnsiTheme="majorBidi" w:cstheme="majorBidi" w:hint="cs"/>
          <w:sz w:val="30"/>
          <w:szCs w:val="30"/>
          <w:cs/>
        </w:rPr>
        <w:t>เพิ่มขึ้นจำนวน</w:t>
      </w:r>
      <w:r w:rsidRPr="00A1219C">
        <w:rPr>
          <w:rFonts w:asciiTheme="majorBidi" w:hAnsiTheme="majorBidi" w:cstheme="majorBidi"/>
          <w:sz w:val="30"/>
          <w:szCs w:val="30"/>
        </w:rPr>
        <w:t xml:space="preserve"> </w:t>
      </w:r>
      <w:r w:rsidR="00644884">
        <w:rPr>
          <w:rFonts w:asciiTheme="majorBidi" w:hAnsiTheme="majorBidi" w:cstheme="majorBidi"/>
          <w:sz w:val="30"/>
          <w:szCs w:val="30"/>
        </w:rPr>
        <w:t>717</w:t>
      </w:r>
      <w:r w:rsidRPr="00A1219C">
        <w:rPr>
          <w:rFonts w:asciiTheme="majorBidi" w:hAnsiTheme="majorBidi" w:cstheme="majorBidi"/>
          <w:sz w:val="30"/>
          <w:szCs w:val="30"/>
        </w:rPr>
        <w:t>,</w:t>
      </w:r>
      <w:r w:rsidR="00644884">
        <w:rPr>
          <w:rFonts w:asciiTheme="majorBidi" w:hAnsiTheme="majorBidi" w:cstheme="majorBidi"/>
          <w:sz w:val="30"/>
          <w:szCs w:val="30"/>
        </w:rPr>
        <w:t>931</w:t>
      </w:r>
      <w:r w:rsidRPr="00A1219C">
        <w:rPr>
          <w:rFonts w:asciiTheme="majorBidi" w:hAnsiTheme="majorBidi" w:cstheme="majorBidi"/>
          <w:sz w:val="30"/>
          <w:szCs w:val="30"/>
        </w:rPr>
        <w:t xml:space="preserve"> </w:t>
      </w:r>
      <w:r w:rsidRPr="00A1219C">
        <w:rPr>
          <w:rFonts w:asciiTheme="majorBidi" w:hAnsiTheme="majorBidi" w:cstheme="majorBidi" w:hint="cs"/>
          <w:sz w:val="30"/>
          <w:szCs w:val="30"/>
          <w:cs/>
        </w:rPr>
        <w:t xml:space="preserve">ตันคาร์บอนไดออกไซด์เทียบเท่า ทำให้บริษัทมีจำนวนคาร์บอนเครดิตคงเหลือ </w:t>
      </w:r>
      <w:r w:rsidR="00644884">
        <w:rPr>
          <w:rFonts w:asciiTheme="majorBidi" w:hAnsiTheme="majorBidi" w:cstheme="majorBidi"/>
          <w:sz w:val="30"/>
          <w:szCs w:val="30"/>
        </w:rPr>
        <w:t>765</w:t>
      </w:r>
      <w:r w:rsidRPr="00A1219C">
        <w:rPr>
          <w:rFonts w:asciiTheme="majorBidi" w:hAnsiTheme="majorBidi" w:cstheme="majorBidi"/>
          <w:sz w:val="30"/>
          <w:szCs w:val="30"/>
        </w:rPr>
        <w:t>,</w:t>
      </w:r>
      <w:r w:rsidR="00644884">
        <w:rPr>
          <w:rFonts w:asciiTheme="majorBidi" w:hAnsiTheme="majorBidi" w:cstheme="majorBidi"/>
          <w:sz w:val="30"/>
          <w:szCs w:val="30"/>
        </w:rPr>
        <w:t>297</w:t>
      </w:r>
      <w:r w:rsidRPr="00A1219C">
        <w:rPr>
          <w:rFonts w:asciiTheme="majorBidi" w:hAnsiTheme="majorBidi" w:cstheme="majorBidi"/>
          <w:sz w:val="30"/>
          <w:szCs w:val="30"/>
        </w:rPr>
        <w:t xml:space="preserve"> </w:t>
      </w:r>
      <w:r w:rsidRPr="00A1219C">
        <w:rPr>
          <w:rFonts w:asciiTheme="majorBidi" w:hAnsiTheme="majorBidi" w:cstheme="majorBidi" w:hint="cs"/>
          <w:sz w:val="30"/>
          <w:szCs w:val="30"/>
          <w:cs/>
        </w:rPr>
        <w:t>ตันคาร์บอนไดออกไซด์เทียบเท่า</w:t>
      </w:r>
    </w:p>
    <w:bookmarkEnd w:id="5"/>
    <w:p w14:paraId="59B6868E" w14:textId="77777777" w:rsidR="00330120" w:rsidRDefault="00330120" w:rsidP="00330120">
      <w:pPr>
        <w:pStyle w:val="Bo-Blankline"/>
        <w:ind w:left="900"/>
        <w:jc w:val="thaiDistribute"/>
        <w:rPr>
          <w:rFonts w:asciiTheme="majorBidi" w:hAnsiTheme="majorBidi" w:cstheme="majorBidi"/>
          <w:sz w:val="16"/>
          <w:szCs w:val="16"/>
        </w:rPr>
      </w:pPr>
    </w:p>
    <w:p w14:paraId="4A54D831" w14:textId="40EC3F3E" w:rsidR="00330120" w:rsidRPr="00DE60CC" w:rsidRDefault="00330120" w:rsidP="00330120">
      <w:pPr>
        <w:pStyle w:val="Bo-Blankline"/>
        <w:jc w:val="thaiDistribute"/>
        <w:rPr>
          <w:rFonts w:asciiTheme="majorBidi" w:hAnsiTheme="majorBidi" w:cstheme="majorBidi"/>
          <w:sz w:val="30"/>
          <w:szCs w:val="30"/>
        </w:rPr>
      </w:pPr>
      <w:r w:rsidRPr="00DE60C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644884">
        <w:rPr>
          <w:rFonts w:asciiTheme="majorBidi" w:hAnsiTheme="majorBidi" w:cstheme="majorBidi"/>
          <w:sz w:val="30"/>
          <w:szCs w:val="30"/>
        </w:rPr>
        <w:t>28</w:t>
      </w:r>
      <w:r w:rsidRPr="00DC10D4">
        <w:rPr>
          <w:rFonts w:asciiTheme="majorBidi" w:hAnsiTheme="majorBidi" w:cstheme="majorBidi"/>
          <w:sz w:val="30"/>
          <w:szCs w:val="30"/>
        </w:rPr>
        <w:t xml:space="preserve"> </w:t>
      </w:r>
      <w:r w:rsidRPr="00DE60CC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644884">
        <w:rPr>
          <w:rFonts w:asciiTheme="majorBidi" w:hAnsiTheme="majorBidi" w:cstheme="majorBidi"/>
          <w:sz w:val="30"/>
          <w:szCs w:val="30"/>
        </w:rPr>
        <w:t>2566</w:t>
      </w:r>
      <w:r w:rsidRPr="00DC10D4">
        <w:rPr>
          <w:rFonts w:asciiTheme="majorBidi" w:hAnsiTheme="majorBidi" w:cstheme="majorBidi"/>
          <w:sz w:val="30"/>
          <w:szCs w:val="30"/>
        </w:rPr>
        <w:t xml:space="preserve"> </w:t>
      </w:r>
      <w:r w:rsidRPr="00DE60CC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644884">
        <w:rPr>
          <w:rFonts w:asciiTheme="majorBidi" w:hAnsiTheme="majorBidi" w:cstheme="majorBidi"/>
          <w:sz w:val="30"/>
          <w:szCs w:val="30"/>
        </w:rPr>
        <w:t>26</w:t>
      </w:r>
      <w:r w:rsidRPr="00DC10D4">
        <w:rPr>
          <w:rFonts w:asciiTheme="majorBidi" w:hAnsiTheme="majorBidi" w:cstheme="majorBidi"/>
          <w:sz w:val="30"/>
          <w:szCs w:val="30"/>
        </w:rPr>
        <w:t xml:space="preserve"> </w:t>
      </w:r>
      <w:r w:rsidRPr="00DE60CC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644884">
        <w:rPr>
          <w:rFonts w:asciiTheme="majorBidi" w:hAnsiTheme="majorBidi" w:cstheme="majorBidi"/>
          <w:sz w:val="30"/>
          <w:szCs w:val="30"/>
        </w:rPr>
        <w:t>2566</w:t>
      </w:r>
      <w:r w:rsidRPr="00DC10D4">
        <w:rPr>
          <w:rFonts w:asciiTheme="majorBidi" w:hAnsiTheme="majorBidi" w:cstheme="majorBidi"/>
          <w:sz w:val="30"/>
          <w:szCs w:val="30"/>
        </w:rPr>
        <w:t xml:space="preserve"> 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>บริษัทได้รับการขึ้นทะเบียนจาก อบก. รับรองปริมาณคาร์บอนเครดิต</w:t>
      </w:r>
      <w:r>
        <w:rPr>
          <w:rFonts w:asciiTheme="majorBidi" w:hAnsiTheme="majorBidi" w:cstheme="majorBidi" w:hint="cs"/>
          <w:sz w:val="30"/>
          <w:szCs w:val="30"/>
          <w:cs/>
        </w:rPr>
        <w:t>เพิ่มอีกจำนวน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44884">
        <w:rPr>
          <w:rFonts w:asciiTheme="majorBidi" w:hAnsiTheme="majorBidi" w:cstheme="majorBidi"/>
          <w:sz w:val="30"/>
          <w:szCs w:val="30"/>
        </w:rPr>
        <w:t>462</w:t>
      </w:r>
      <w:r w:rsidRPr="00DC10D4">
        <w:rPr>
          <w:rFonts w:asciiTheme="majorBidi" w:hAnsiTheme="majorBidi" w:cstheme="majorBidi"/>
          <w:sz w:val="30"/>
          <w:szCs w:val="30"/>
        </w:rPr>
        <w:t>,7</w:t>
      </w:r>
      <w:r w:rsidR="00644884">
        <w:rPr>
          <w:rFonts w:asciiTheme="majorBidi" w:hAnsiTheme="majorBidi" w:cstheme="majorBidi"/>
          <w:sz w:val="30"/>
          <w:szCs w:val="30"/>
        </w:rPr>
        <w:t>97</w:t>
      </w:r>
      <w:r w:rsidRPr="00DC10D4">
        <w:rPr>
          <w:rFonts w:asciiTheme="majorBidi" w:hAnsiTheme="majorBidi" w:cstheme="majorBidi"/>
          <w:sz w:val="30"/>
          <w:szCs w:val="30"/>
        </w:rPr>
        <w:t xml:space="preserve"> </w:t>
      </w:r>
      <w:r w:rsidRPr="00DE60CC">
        <w:rPr>
          <w:rFonts w:asciiTheme="majorBidi" w:hAnsiTheme="majorBidi" w:cstheme="majorBidi"/>
          <w:sz w:val="30"/>
          <w:szCs w:val="30"/>
          <w:cs/>
        </w:rPr>
        <w:t>ตันคาร์บอนไดออกไซด์เทียบเท่า</w:t>
      </w:r>
      <w:r w:rsidRPr="00DE60C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E60CC">
        <w:rPr>
          <w:rFonts w:asciiTheme="majorBidi" w:hAnsiTheme="majorBidi" w:cstheme="majorBidi"/>
          <w:sz w:val="30"/>
          <w:szCs w:val="30"/>
          <w:cs/>
        </w:rPr>
        <w:t>และ</w:t>
      </w:r>
      <w:r w:rsidRPr="00DE60C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44884">
        <w:rPr>
          <w:rFonts w:asciiTheme="majorBidi" w:hAnsiTheme="majorBidi" w:cstheme="majorBidi"/>
          <w:sz w:val="30"/>
          <w:szCs w:val="30"/>
        </w:rPr>
        <w:t>331</w:t>
      </w:r>
      <w:r w:rsidRPr="00DC10D4">
        <w:rPr>
          <w:rFonts w:asciiTheme="majorBidi" w:hAnsiTheme="majorBidi" w:cstheme="majorBidi"/>
          <w:sz w:val="30"/>
          <w:szCs w:val="30"/>
        </w:rPr>
        <w:t>,</w:t>
      </w:r>
      <w:r w:rsidR="00644884">
        <w:rPr>
          <w:rFonts w:asciiTheme="majorBidi" w:hAnsiTheme="majorBidi" w:cstheme="majorBidi"/>
          <w:sz w:val="30"/>
          <w:szCs w:val="30"/>
        </w:rPr>
        <w:t>135</w:t>
      </w:r>
      <w:r w:rsidRPr="00DC10D4">
        <w:rPr>
          <w:rFonts w:asciiTheme="majorBidi" w:hAnsiTheme="majorBidi" w:cstheme="majorBidi"/>
          <w:sz w:val="30"/>
          <w:szCs w:val="30"/>
        </w:rPr>
        <w:t xml:space="preserve"> </w:t>
      </w:r>
      <w:r w:rsidRPr="00DE60CC">
        <w:rPr>
          <w:rFonts w:asciiTheme="majorBidi" w:hAnsiTheme="majorBidi" w:cstheme="majorBidi"/>
          <w:sz w:val="30"/>
          <w:szCs w:val="30"/>
          <w:cs/>
        </w:rPr>
        <w:t>ตันคาร์บอนไดออกไซด์เทียบเท่าตามลำดับ ทำให้บริษัทมีจำนวนคาร์บอนเครดิตรวม</w:t>
      </w:r>
      <w:r w:rsidR="00644884">
        <w:rPr>
          <w:rFonts w:asciiTheme="majorBidi" w:hAnsiTheme="majorBidi" w:cstheme="majorBidi"/>
          <w:sz w:val="30"/>
          <w:szCs w:val="30"/>
        </w:rPr>
        <w:t xml:space="preserve"> 1</w:t>
      </w:r>
      <w:r w:rsidRPr="00DC10D4">
        <w:rPr>
          <w:rFonts w:asciiTheme="majorBidi" w:hAnsiTheme="majorBidi" w:cstheme="majorBidi"/>
          <w:sz w:val="30"/>
          <w:szCs w:val="30"/>
        </w:rPr>
        <w:t>,</w:t>
      </w:r>
      <w:r w:rsidR="00644884">
        <w:rPr>
          <w:rFonts w:asciiTheme="majorBidi" w:hAnsiTheme="majorBidi" w:cstheme="majorBidi"/>
          <w:sz w:val="30"/>
          <w:szCs w:val="30"/>
        </w:rPr>
        <w:t>559</w:t>
      </w:r>
      <w:r w:rsidRPr="00DC10D4">
        <w:rPr>
          <w:rFonts w:asciiTheme="majorBidi" w:hAnsiTheme="majorBidi" w:cstheme="majorBidi"/>
          <w:sz w:val="30"/>
          <w:szCs w:val="30"/>
        </w:rPr>
        <w:t>,</w:t>
      </w:r>
      <w:r w:rsidR="00644884">
        <w:rPr>
          <w:rFonts w:asciiTheme="majorBidi" w:hAnsiTheme="majorBidi" w:cstheme="majorBidi"/>
          <w:sz w:val="30"/>
          <w:szCs w:val="30"/>
        </w:rPr>
        <w:t>229</w:t>
      </w:r>
      <w:r w:rsidRPr="00DC10D4">
        <w:rPr>
          <w:rFonts w:asciiTheme="majorBidi" w:hAnsiTheme="majorBidi" w:cstheme="majorBidi"/>
          <w:sz w:val="30"/>
          <w:szCs w:val="30"/>
        </w:rPr>
        <w:t xml:space="preserve"> </w:t>
      </w:r>
      <w:r w:rsidRPr="00DE60CC">
        <w:rPr>
          <w:rFonts w:asciiTheme="majorBidi" w:hAnsiTheme="majorBidi" w:cstheme="majorBidi"/>
          <w:sz w:val="30"/>
          <w:szCs w:val="30"/>
          <w:cs/>
        </w:rPr>
        <w:t>ตันคาร์บอนไดออกไซด์เทียบเท่า</w:t>
      </w:r>
    </w:p>
    <w:p w14:paraId="79AB17C8" w14:textId="33BC46D2" w:rsidR="00B34EAE" w:rsidRDefault="00B34EAE" w:rsidP="00B34EAE">
      <w:pPr>
        <w:rPr>
          <w:lang w:val="en-US"/>
        </w:rPr>
      </w:pPr>
    </w:p>
    <w:sectPr w:rsidR="00B34EAE" w:rsidSect="007D6448">
      <w:headerReference w:type="default" r:id="rId25"/>
      <w:footerReference w:type="default" r:id="rId26"/>
      <w:pgSz w:w="11909" w:h="16834" w:code="9"/>
      <w:pgMar w:top="691" w:right="1152" w:bottom="720" w:left="1166" w:header="706" w:footer="706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4037B7" w14:textId="77777777" w:rsidR="00503ADB" w:rsidRDefault="00503ADB">
      <w:r>
        <w:separator/>
      </w:r>
    </w:p>
  </w:endnote>
  <w:endnote w:type="continuationSeparator" w:id="0">
    <w:p w14:paraId="213E974D" w14:textId="77777777" w:rsidR="00503ADB" w:rsidRDefault="00503ADB">
      <w:r>
        <w:continuationSeparator/>
      </w:r>
    </w:p>
  </w:endnote>
  <w:endnote w:type="continuationNotice" w:id="1">
    <w:p w14:paraId="04B96408" w14:textId="77777777" w:rsidR="00503ADB" w:rsidRDefault="00503AD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FFEA6D" w14:textId="052CE2C9" w:rsidR="00171D7E" w:rsidRPr="00ED0D48" w:rsidRDefault="00171D7E" w:rsidP="00FF32BF">
    <w:pPr>
      <w:pStyle w:val="Footer"/>
      <w:jc w:val="center"/>
      <w:rPr>
        <w:rFonts w:ascii="Angsana New" w:hAnsi="Angsana New"/>
        <w:noProof/>
        <w:sz w:val="30"/>
        <w:szCs w:val="30"/>
        <w:lang w:val="en-US"/>
      </w:rPr>
    </w:pPr>
    <w:r w:rsidRPr="00C660F5">
      <w:rPr>
        <w:rFonts w:ascii="Angsana New" w:hAnsi="Angsana New"/>
        <w:sz w:val="30"/>
        <w:szCs w:val="30"/>
      </w:rPr>
      <w:fldChar w:fldCharType="begin"/>
    </w:r>
    <w:r w:rsidRPr="00C660F5">
      <w:rPr>
        <w:rFonts w:ascii="Angsana New" w:hAnsi="Angsana New"/>
        <w:sz w:val="30"/>
        <w:szCs w:val="30"/>
      </w:rPr>
      <w:instrText xml:space="preserve"> PAGE   \* MERGEFORMAT </w:instrText>
    </w:r>
    <w:r w:rsidRPr="00C660F5">
      <w:rPr>
        <w:rFonts w:ascii="Angsana New" w:hAnsi="Angsana New"/>
        <w:sz w:val="30"/>
        <w:szCs w:val="30"/>
      </w:rPr>
      <w:fldChar w:fldCharType="separate"/>
    </w:r>
    <w:r w:rsidR="0075511E">
      <w:rPr>
        <w:rFonts w:ascii="Angsana New" w:hAnsi="Angsana New"/>
        <w:noProof/>
        <w:sz w:val="30"/>
        <w:szCs w:val="30"/>
      </w:rPr>
      <w:t>24</w:t>
    </w:r>
    <w:r w:rsidRPr="00C660F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30E728" w14:textId="77777777" w:rsidR="004436C2" w:rsidRPr="00FF32BF" w:rsidRDefault="004436C2" w:rsidP="00FF32BF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C660F5">
      <w:rPr>
        <w:rFonts w:ascii="Angsana New" w:hAnsi="Angsana New"/>
        <w:sz w:val="30"/>
        <w:szCs w:val="30"/>
      </w:rPr>
      <w:fldChar w:fldCharType="begin"/>
    </w:r>
    <w:r w:rsidRPr="00C660F5">
      <w:rPr>
        <w:rFonts w:ascii="Angsana New" w:hAnsi="Angsana New"/>
        <w:sz w:val="30"/>
        <w:szCs w:val="30"/>
      </w:rPr>
      <w:instrText xml:space="preserve"> PAGE   \* MERGEFORMAT </w:instrText>
    </w:r>
    <w:r w:rsidRPr="00C660F5">
      <w:rPr>
        <w:rFonts w:ascii="Angsana New" w:hAnsi="Angsana New"/>
        <w:sz w:val="30"/>
        <w:szCs w:val="30"/>
      </w:rPr>
      <w:fldChar w:fldCharType="separate"/>
    </w:r>
    <w:r w:rsidR="0075511E">
      <w:rPr>
        <w:rFonts w:ascii="Angsana New" w:hAnsi="Angsana New"/>
        <w:noProof/>
        <w:sz w:val="30"/>
        <w:szCs w:val="30"/>
      </w:rPr>
      <w:t>27</w:t>
    </w:r>
    <w:r w:rsidRPr="00C660F5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9E4135" w14:textId="77777777" w:rsidR="00CB4B57" w:rsidRPr="00FF32BF" w:rsidRDefault="00CB4B57" w:rsidP="00FF32BF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C660F5">
      <w:rPr>
        <w:rFonts w:ascii="Angsana New" w:hAnsi="Angsana New"/>
        <w:sz w:val="30"/>
        <w:szCs w:val="30"/>
      </w:rPr>
      <w:fldChar w:fldCharType="begin"/>
    </w:r>
    <w:r w:rsidRPr="00C660F5">
      <w:rPr>
        <w:rFonts w:ascii="Angsana New" w:hAnsi="Angsana New"/>
        <w:sz w:val="30"/>
        <w:szCs w:val="30"/>
      </w:rPr>
      <w:instrText xml:space="preserve"> PAGE   \* MERGEFORMAT </w:instrText>
    </w:r>
    <w:r w:rsidRPr="00C660F5">
      <w:rPr>
        <w:rFonts w:ascii="Angsana New" w:hAnsi="Angsana New"/>
        <w:sz w:val="30"/>
        <w:szCs w:val="30"/>
      </w:rPr>
      <w:fldChar w:fldCharType="separate"/>
    </w:r>
    <w:r w:rsidR="0075511E">
      <w:rPr>
        <w:rFonts w:ascii="Angsana New" w:hAnsi="Angsana New"/>
        <w:noProof/>
        <w:sz w:val="30"/>
        <w:szCs w:val="30"/>
      </w:rPr>
      <w:t>28</w:t>
    </w:r>
    <w:r w:rsidRPr="00C660F5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045A3" w14:textId="77777777" w:rsidR="004436C2" w:rsidRPr="00FF32BF" w:rsidRDefault="004436C2" w:rsidP="00FF32BF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C660F5">
      <w:rPr>
        <w:rFonts w:ascii="Angsana New" w:hAnsi="Angsana New"/>
        <w:sz w:val="30"/>
        <w:szCs w:val="30"/>
      </w:rPr>
      <w:fldChar w:fldCharType="begin"/>
    </w:r>
    <w:r w:rsidRPr="00C660F5">
      <w:rPr>
        <w:rFonts w:ascii="Angsana New" w:hAnsi="Angsana New"/>
        <w:sz w:val="30"/>
        <w:szCs w:val="30"/>
      </w:rPr>
      <w:instrText xml:space="preserve"> PAGE   \* MERGEFORMAT </w:instrText>
    </w:r>
    <w:r w:rsidRPr="00C660F5">
      <w:rPr>
        <w:rFonts w:ascii="Angsana New" w:hAnsi="Angsana New"/>
        <w:sz w:val="30"/>
        <w:szCs w:val="30"/>
      </w:rPr>
      <w:fldChar w:fldCharType="separate"/>
    </w:r>
    <w:r w:rsidR="0075511E">
      <w:rPr>
        <w:rFonts w:ascii="Angsana New" w:hAnsi="Angsana New"/>
        <w:noProof/>
        <w:sz w:val="30"/>
        <w:szCs w:val="30"/>
      </w:rPr>
      <w:t>31</w:t>
    </w:r>
    <w:r w:rsidRPr="00C660F5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4030F" w14:textId="77777777" w:rsidR="00171D7E" w:rsidRPr="00D83821" w:rsidRDefault="00171D7E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="0075511E">
      <w:rPr>
        <w:rFonts w:asciiTheme="majorBidi" w:hAnsiTheme="majorBidi" w:cstheme="majorBidi"/>
        <w:noProof/>
        <w:sz w:val="30"/>
        <w:szCs w:val="30"/>
      </w:rPr>
      <w:t>32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24E9CB" w14:textId="77777777" w:rsidR="004436C2" w:rsidRPr="00D83821" w:rsidRDefault="004436C2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="0075511E">
      <w:rPr>
        <w:rFonts w:asciiTheme="majorBidi" w:hAnsiTheme="majorBidi" w:cstheme="majorBidi"/>
        <w:noProof/>
        <w:sz w:val="30"/>
        <w:szCs w:val="30"/>
      </w:rPr>
      <w:t>34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CD8904" w14:textId="77777777" w:rsidR="00171D7E" w:rsidRPr="00D83821" w:rsidRDefault="00171D7E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="0075511E">
      <w:rPr>
        <w:rFonts w:asciiTheme="majorBidi" w:hAnsiTheme="majorBidi" w:cstheme="majorBidi"/>
        <w:noProof/>
        <w:sz w:val="30"/>
        <w:szCs w:val="30"/>
      </w:rPr>
      <w:t>38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40EFF4" w14:textId="77777777" w:rsidR="00171D7E" w:rsidRPr="00D83821" w:rsidRDefault="00171D7E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="0075511E">
      <w:rPr>
        <w:rFonts w:asciiTheme="majorBidi" w:hAnsiTheme="majorBidi" w:cstheme="majorBidi"/>
        <w:noProof/>
        <w:sz w:val="30"/>
        <w:szCs w:val="30"/>
      </w:rPr>
      <w:t>42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39F01E" w14:textId="77777777" w:rsidR="00503ADB" w:rsidRDefault="00503ADB">
      <w:r>
        <w:separator/>
      </w:r>
    </w:p>
  </w:footnote>
  <w:footnote w:type="continuationSeparator" w:id="0">
    <w:p w14:paraId="13501F88" w14:textId="77777777" w:rsidR="00503ADB" w:rsidRDefault="00503ADB">
      <w:r>
        <w:continuationSeparator/>
      </w:r>
    </w:p>
  </w:footnote>
  <w:footnote w:type="continuationNotice" w:id="1">
    <w:p w14:paraId="52FE935D" w14:textId="77777777" w:rsidR="00503ADB" w:rsidRDefault="00503AD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B0B807" w14:textId="77777777" w:rsidR="004436C2" w:rsidRDefault="004436C2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3190D3D0" w14:textId="77777777" w:rsidR="004436C2" w:rsidRDefault="004436C2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1CAB735" w14:textId="2E17BE3A" w:rsidR="00D87C50" w:rsidRPr="00E22BD2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0B1CCE">
      <w:rPr>
        <w:rFonts w:ascii="Angsana New" w:hAnsi="Angsana New" w:hint="cs"/>
        <w:b/>
        <w:bCs/>
        <w:sz w:val="32"/>
        <w:szCs w:val="32"/>
        <w:cs/>
      </w:rPr>
      <w:t>และ</w:t>
    </w:r>
    <w:r w:rsidR="003C258E">
      <w:rPr>
        <w:rFonts w:ascii="Angsana New" w:hAnsi="Angsana New" w:hint="cs"/>
        <w:b/>
        <w:bCs/>
        <w:sz w:val="32"/>
        <w:szCs w:val="32"/>
        <w:cs/>
      </w:rPr>
      <w:t>เก้า</w:t>
    </w:r>
    <w:r w:rsidR="000B1CCE"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 w:rsidR="000B1CCE" w:rsidRPr="001E050E">
      <w:rPr>
        <w:rFonts w:ascii="Angsana New" w:hAnsi="Angsana New"/>
        <w:b/>
        <w:bCs/>
        <w:sz w:val="32"/>
        <w:szCs w:val="32"/>
      </w:rPr>
      <w:t>30</w:t>
    </w:r>
    <w:r w:rsidR="000B1CCE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3C258E">
      <w:rPr>
        <w:rFonts w:ascii="Angsana New" w:hAnsi="Angsana New" w:hint="cs"/>
        <w:b/>
        <w:bCs/>
        <w:sz w:val="32"/>
        <w:szCs w:val="32"/>
        <w:cs/>
        <w:lang w:val="en-US"/>
      </w:rPr>
      <w:t>กันย</w:t>
    </w:r>
    <w:r w:rsidR="000B1CCE">
      <w:rPr>
        <w:rFonts w:ascii="Angsana New" w:hAnsi="Angsana New" w:hint="cs"/>
        <w:b/>
        <w:bCs/>
        <w:sz w:val="32"/>
        <w:szCs w:val="32"/>
        <w:cs/>
        <w:lang w:val="en-US"/>
      </w:rPr>
      <w:t xml:space="preserve">ายน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67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44D0AE8D" w14:textId="77777777" w:rsidR="004436C2" w:rsidRDefault="004436C2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9698AE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2E6C2D98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71DE6A8" w14:textId="7DB96DAD" w:rsidR="00D87C50" w:rsidRPr="00E22BD2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AE3601">
      <w:rPr>
        <w:rFonts w:ascii="Angsana New" w:hAnsi="Angsana New" w:hint="cs"/>
        <w:b/>
        <w:bCs/>
        <w:sz w:val="32"/>
        <w:szCs w:val="32"/>
        <w:cs/>
      </w:rPr>
      <w:t>และ</w:t>
    </w:r>
    <w:r w:rsidR="00571E8D">
      <w:rPr>
        <w:rFonts w:ascii="Angsana New" w:hAnsi="Angsana New" w:hint="cs"/>
        <w:b/>
        <w:bCs/>
        <w:sz w:val="32"/>
        <w:szCs w:val="32"/>
        <w:cs/>
      </w:rPr>
      <w:t>เก้า</w:t>
    </w:r>
    <w:r w:rsidR="00AE3601"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 w:rsidR="00AE3601" w:rsidRPr="001E050E">
      <w:rPr>
        <w:rFonts w:ascii="Angsana New" w:hAnsi="Angsana New"/>
        <w:b/>
        <w:bCs/>
        <w:sz w:val="32"/>
        <w:szCs w:val="32"/>
      </w:rPr>
      <w:t>30</w:t>
    </w:r>
    <w:r w:rsidR="00AE3601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571E8D">
      <w:rPr>
        <w:rFonts w:ascii="Angsana New" w:hAnsi="Angsana New" w:hint="cs"/>
        <w:b/>
        <w:bCs/>
        <w:sz w:val="32"/>
        <w:szCs w:val="32"/>
        <w:cs/>
        <w:lang w:val="en-US"/>
      </w:rPr>
      <w:t>กันย</w:t>
    </w:r>
    <w:r w:rsidR="00AE3601">
      <w:rPr>
        <w:rFonts w:ascii="Angsana New" w:hAnsi="Angsana New" w:hint="cs"/>
        <w:b/>
        <w:bCs/>
        <w:sz w:val="32"/>
        <w:szCs w:val="32"/>
        <w:cs/>
        <w:lang w:val="en-US"/>
      </w:rPr>
      <w:t xml:space="preserve">ายน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67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51DA8D97" w14:textId="77777777" w:rsidR="004436C2" w:rsidRDefault="004436C2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A1A418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2821219C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A131EF0" w14:textId="589F20BD" w:rsidR="00D87C50" w:rsidRPr="00E22BD2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1F23E9">
      <w:rPr>
        <w:rFonts w:ascii="Angsana New" w:hAnsi="Angsana New" w:hint="cs"/>
        <w:b/>
        <w:bCs/>
        <w:sz w:val="32"/>
        <w:szCs w:val="32"/>
        <w:cs/>
      </w:rPr>
      <w:t>และ</w:t>
    </w:r>
    <w:r w:rsidR="00571E8D">
      <w:rPr>
        <w:rFonts w:ascii="Angsana New" w:hAnsi="Angsana New" w:hint="cs"/>
        <w:b/>
        <w:bCs/>
        <w:sz w:val="32"/>
        <w:szCs w:val="32"/>
        <w:cs/>
      </w:rPr>
      <w:t>เก้า</w:t>
    </w:r>
    <w:r w:rsidR="001F23E9"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 w:rsidR="001F23E9" w:rsidRPr="001E050E">
      <w:rPr>
        <w:rFonts w:ascii="Angsana New" w:hAnsi="Angsana New"/>
        <w:b/>
        <w:bCs/>
        <w:sz w:val="32"/>
        <w:szCs w:val="32"/>
      </w:rPr>
      <w:t>30</w:t>
    </w:r>
    <w:r w:rsidR="001F23E9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571E8D">
      <w:rPr>
        <w:rFonts w:ascii="Angsana New" w:hAnsi="Angsana New" w:hint="cs"/>
        <w:b/>
        <w:bCs/>
        <w:sz w:val="32"/>
        <w:szCs w:val="32"/>
        <w:cs/>
        <w:lang w:val="en-US"/>
      </w:rPr>
      <w:t>กันย</w:t>
    </w:r>
    <w:r w:rsidR="001F23E9">
      <w:rPr>
        <w:rFonts w:ascii="Angsana New" w:hAnsi="Angsana New" w:hint="cs"/>
        <w:b/>
        <w:bCs/>
        <w:sz w:val="32"/>
        <w:szCs w:val="32"/>
        <w:cs/>
        <w:lang w:val="en-US"/>
      </w:rPr>
      <w:t xml:space="preserve">ายน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67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04D407EB" w14:textId="77777777" w:rsidR="004436C2" w:rsidRDefault="004436C2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E2AA6C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1CB0BBCA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32103F5" w14:textId="724F2398" w:rsidR="00D87C50" w:rsidRPr="00E22BD2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1F23E9">
      <w:rPr>
        <w:rFonts w:ascii="Angsana New" w:hAnsi="Angsana New" w:hint="cs"/>
        <w:b/>
        <w:bCs/>
        <w:sz w:val="32"/>
        <w:szCs w:val="32"/>
        <w:cs/>
      </w:rPr>
      <w:t>และ</w:t>
    </w:r>
    <w:r w:rsidR="00B4570A">
      <w:rPr>
        <w:rFonts w:ascii="Angsana New" w:hAnsi="Angsana New" w:hint="cs"/>
        <w:b/>
        <w:bCs/>
        <w:sz w:val="32"/>
        <w:szCs w:val="32"/>
        <w:cs/>
      </w:rPr>
      <w:t>เก้า</w:t>
    </w:r>
    <w:r w:rsidR="001F23E9"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 w:rsidR="001F23E9" w:rsidRPr="001E050E">
      <w:rPr>
        <w:rFonts w:ascii="Angsana New" w:hAnsi="Angsana New"/>
        <w:b/>
        <w:bCs/>
        <w:sz w:val="32"/>
        <w:szCs w:val="32"/>
      </w:rPr>
      <w:t>30</w:t>
    </w:r>
    <w:r w:rsidR="001F23E9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B4570A">
      <w:rPr>
        <w:rFonts w:ascii="Angsana New" w:hAnsi="Angsana New" w:hint="cs"/>
        <w:b/>
        <w:bCs/>
        <w:sz w:val="32"/>
        <w:szCs w:val="32"/>
        <w:cs/>
        <w:lang w:val="en-US"/>
      </w:rPr>
      <w:t>กันย</w:t>
    </w:r>
    <w:r w:rsidR="001F23E9">
      <w:rPr>
        <w:rFonts w:ascii="Angsana New" w:hAnsi="Angsana New" w:hint="cs"/>
        <w:b/>
        <w:bCs/>
        <w:sz w:val="32"/>
        <w:szCs w:val="32"/>
        <w:cs/>
        <w:lang w:val="en-US"/>
      </w:rPr>
      <w:t xml:space="preserve">ายน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67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08959B58" w14:textId="77777777" w:rsidR="004436C2" w:rsidRDefault="004436C2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E390C7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1135E488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B8CFEC2" w14:textId="37FFCB5C" w:rsidR="00D87C50" w:rsidRPr="00E22BD2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1F23E9">
      <w:rPr>
        <w:rFonts w:ascii="Angsana New" w:hAnsi="Angsana New" w:hint="cs"/>
        <w:b/>
        <w:bCs/>
        <w:sz w:val="32"/>
        <w:szCs w:val="32"/>
        <w:cs/>
      </w:rPr>
      <w:t>และ</w:t>
    </w:r>
    <w:r w:rsidR="00B4570A">
      <w:rPr>
        <w:rFonts w:ascii="Angsana New" w:hAnsi="Angsana New" w:hint="cs"/>
        <w:b/>
        <w:bCs/>
        <w:sz w:val="32"/>
        <w:szCs w:val="32"/>
        <w:cs/>
      </w:rPr>
      <w:t>เก้า</w:t>
    </w:r>
    <w:r w:rsidR="001F23E9"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 w:rsidR="001F23E9" w:rsidRPr="001E050E">
      <w:rPr>
        <w:rFonts w:ascii="Angsana New" w:hAnsi="Angsana New"/>
        <w:b/>
        <w:bCs/>
        <w:sz w:val="32"/>
        <w:szCs w:val="32"/>
      </w:rPr>
      <w:t>30</w:t>
    </w:r>
    <w:r w:rsidR="001F23E9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B4570A">
      <w:rPr>
        <w:rFonts w:ascii="Angsana New" w:hAnsi="Angsana New" w:hint="cs"/>
        <w:b/>
        <w:bCs/>
        <w:sz w:val="32"/>
        <w:szCs w:val="32"/>
        <w:cs/>
        <w:lang w:val="en-US"/>
      </w:rPr>
      <w:t>กันย</w:t>
    </w:r>
    <w:r w:rsidR="001F23E9">
      <w:rPr>
        <w:rFonts w:ascii="Angsana New" w:hAnsi="Angsana New" w:hint="cs"/>
        <w:b/>
        <w:bCs/>
        <w:sz w:val="32"/>
        <w:szCs w:val="32"/>
        <w:cs/>
        <w:lang w:val="en-US"/>
      </w:rPr>
      <w:t xml:space="preserve">ายน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67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69724A14" w14:textId="77777777" w:rsidR="004436C2" w:rsidRDefault="004436C2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8358B8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15EF624A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B9A6363" w14:textId="2EABFD0D" w:rsidR="00D87C50" w:rsidRPr="00E22BD2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9C1A22">
      <w:rPr>
        <w:rFonts w:ascii="Angsana New" w:hAnsi="Angsana New" w:hint="cs"/>
        <w:b/>
        <w:bCs/>
        <w:sz w:val="32"/>
        <w:szCs w:val="32"/>
        <w:cs/>
      </w:rPr>
      <w:t>และ</w:t>
    </w:r>
    <w:r w:rsidR="00B4570A">
      <w:rPr>
        <w:rFonts w:ascii="Angsana New" w:hAnsi="Angsana New" w:hint="cs"/>
        <w:b/>
        <w:bCs/>
        <w:sz w:val="32"/>
        <w:szCs w:val="32"/>
        <w:cs/>
      </w:rPr>
      <w:t>เก้า</w:t>
    </w:r>
    <w:r w:rsidR="009C1A22"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 w:rsidR="009C1A22" w:rsidRPr="001E050E">
      <w:rPr>
        <w:rFonts w:ascii="Angsana New" w:hAnsi="Angsana New"/>
        <w:b/>
        <w:bCs/>
        <w:sz w:val="32"/>
        <w:szCs w:val="32"/>
      </w:rPr>
      <w:t>30</w:t>
    </w:r>
    <w:r w:rsidR="009C1A22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B4570A">
      <w:rPr>
        <w:rFonts w:ascii="Angsana New" w:hAnsi="Angsana New" w:hint="cs"/>
        <w:b/>
        <w:bCs/>
        <w:sz w:val="32"/>
        <w:szCs w:val="32"/>
        <w:cs/>
        <w:lang w:val="en-US"/>
      </w:rPr>
      <w:t>กันย</w:t>
    </w:r>
    <w:r w:rsidR="009C1A22">
      <w:rPr>
        <w:rFonts w:ascii="Angsana New" w:hAnsi="Angsana New" w:hint="cs"/>
        <w:b/>
        <w:bCs/>
        <w:sz w:val="32"/>
        <w:szCs w:val="32"/>
        <w:cs/>
        <w:lang w:val="en-US"/>
      </w:rPr>
      <w:t>ายน</w:t>
    </w:r>
    <w:r w:rsidR="009C1A22"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67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6CFDDB5A" w14:textId="77777777" w:rsidR="00171D7E" w:rsidRPr="00E7342D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503A50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20D9BDAC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C4E2236" w14:textId="65F96EDC" w:rsidR="00D87C50" w:rsidRPr="00E22BD2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9C1A22">
      <w:rPr>
        <w:rFonts w:ascii="Angsana New" w:hAnsi="Angsana New" w:hint="cs"/>
        <w:b/>
        <w:bCs/>
        <w:sz w:val="32"/>
        <w:szCs w:val="32"/>
        <w:cs/>
      </w:rPr>
      <w:t>และ</w:t>
    </w:r>
    <w:r w:rsidR="00B4570A">
      <w:rPr>
        <w:rFonts w:ascii="Angsana New" w:hAnsi="Angsana New" w:hint="cs"/>
        <w:b/>
        <w:bCs/>
        <w:sz w:val="32"/>
        <w:szCs w:val="32"/>
        <w:cs/>
      </w:rPr>
      <w:t>เก้า</w:t>
    </w:r>
    <w:r w:rsidR="009C1A22"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 w:rsidR="009C1A22" w:rsidRPr="001E050E">
      <w:rPr>
        <w:rFonts w:ascii="Angsana New" w:hAnsi="Angsana New"/>
        <w:b/>
        <w:bCs/>
        <w:sz w:val="32"/>
        <w:szCs w:val="32"/>
      </w:rPr>
      <w:t>30</w:t>
    </w:r>
    <w:r w:rsidR="009C1A22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B4570A">
      <w:rPr>
        <w:rFonts w:ascii="Angsana New" w:hAnsi="Angsana New" w:hint="cs"/>
        <w:b/>
        <w:bCs/>
        <w:sz w:val="32"/>
        <w:szCs w:val="32"/>
        <w:cs/>
        <w:lang w:val="en-US"/>
      </w:rPr>
      <w:t>กันย</w:t>
    </w:r>
    <w:r w:rsidR="009C1A22">
      <w:rPr>
        <w:rFonts w:ascii="Angsana New" w:hAnsi="Angsana New" w:hint="cs"/>
        <w:b/>
        <w:bCs/>
        <w:sz w:val="32"/>
        <w:szCs w:val="32"/>
        <w:cs/>
        <w:lang w:val="en-US"/>
      </w:rPr>
      <w:t>ายน</w:t>
    </w:r>
    <w:r w:rsidR="009C1A22"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67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47417D38" w14:textId="77777777" w:rsidR="00171D7E" w:rsidRPr="00E7342D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1">
    <w:nsid w:val="01C51337"/>
    <w:multiLevelType w:val="multilevel"/>
    <w:tmpl w:val="7E0854E2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sz w:val="30"/>
        <w:szCs w:val="30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>
    <w:nsid w:val="07CF51FB"/>
    <w:multiLevelType w:val="hybridMultilevel"/>
    <w:tmpl w:val="D224520E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6">
    <w:nsid w:val="177345A6"/>
    <w:multiLevelType w:val="hybridMultilevel"/>
    <w:tmpl w:val="BF8C1592"/>
    <w:lvl w:ilvl="0" w:tplc="071E58D8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1CA34D41"/>
    <w:multiLevelType w:val="hybridMultilevel"/>
    <w:tmpl w:val="847E5DE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378F163B"/>
    <w:multiLevelType w:val="hybridMultilevel"/>
    <w:tmpl w:val="FEF24D86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4D625F1A"/>
    <w:multiLevelType w:val="hybridMultilevel"/>
    <w:tmpl w:val="1D524C4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13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4E722B99"/>
    <w:multiLevelType w:val="multilevel"/>
    <w:tmpl w:val="929A96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>
    <w:nsid w:val="4F135D2E"/>
    <w:multiLevelType w:val="hybridMultilevel"/>
    <w:tmpl w:val="16284B10"/>
    <w:lvl w:ilvl="0" w:tplc="F5B027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19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1">
    <w:nsid w:val="7FD26541"/>
    <w:multiLevelType w:val="multilevel"/>
    <w:tmpl w:val="B394B86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5"/>
  </w:num>
  <w:num w:numId="2">
    <w:abstractNumId w:val="12"/>
  </w:num>
  <w:num w:numId="3">
    <w:abstractNumId w:val="18"/>
  </w:num>
  <w:num w:numId="4">
    <w:abstractNumId w:val="1"/>
  </w:num>
  <w:num w:numId="5">
    <w:abstractNumId w:val="10"/>
  </w:num>
  <w:num w:numId="6">
    <w:abstractNumId w:val="4"/>
  </w:num>
  <w:num w:numId="7">
    <w:abstractNumId w:val="2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</w:num>
  <w:num w:numId="9">
    <w:abstractNumId w:val="3"/>
  </w:num>
  <w:num w:numId="10">
    <w:abstractNumId w:val="13"/>
  </w:num>
  <w:num w:numId="11">
    <w:abstractNumId w:val="7"/>
  </w:num>
  <w:num w:numId="12">
    <w:abstractNumId w:val="16"/>
  </w:num>
  <w:num w:numId="13">
    <w:abstractNumId w:val="17"/>
  </w:num>
  <w:num w:numId="14">
    <w:abstractNumId w:val="15"/>
  </w:num>
  <w:num w:numId="15">
    <w:abstractNumId w:val="1"/>
  </w:num>
  <w:num w:numId="16">
    <w:abstractNumId w:val="11"/>
  </w:num>
  <w:num w:numId="17">
    <w:abstractNumId w:val="9"/>
  </w:num>
  <w:num w:numId="18">
    <w:abstractNumId w:val="2"/>
  </w:num>
  <w:num w:numId="19">
    <w:abstractNumId w:val="20"/>
  </w:num>
  <w:num w:numId="20">
    <w:abstractNumId w:val="19"/>
  </w:num>
  <w:num w:numId="21">
    <w:abstractNumId w:val="14"/>
  </w:num>
  <w:num w:numId="22">
    <w:abstractNumId w:val="1"/>
  </w:num>
  <w:num w:numId="23">
    <w:abstractNumId w:val="8"/>
  </w:num>
  <w:num w:numId="24">
    <w:abstractNumId w:val="1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</w:num>
  <w:num w:numId="44">
    <w:abstractNumId w:val="1"/>
  </w:num>
  <w:num w:numId="45">
    <w:abstractNumId w:val="1"/>
  </w:num>
  <w:num w:numId="46">
    <w:abstractNumId w:val="1"/>
  </w:num>
  <w:num w:numId="47">
    <w:abstractNumId w:val="1"/>
  </w:num>
  <w:num w:numId="48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139"/>
    <w:rsid w:val="000007C3"/>
    <w:rsid w:val="00000B5F"/>
    <w:rsid w:val="00000E2A"/>
    <w:rsid w:val="00000EE9"/>
    <w:rsid w:val="00001069"/>
    <w:rsid w:val="00001184"/>
    <w:rsid w:val="00001C12"/>
    <w:rsid w:val="00001D81"/>
    <w:rsid w:val="00001EB9"/>
    <w:rsid w:val="00001FF3"/>
    <w:rsid w:val="0000222D"/>
    <w:rsid w:val="0000260D"/>
    <w:rsid w:val="00002724"/>
    <w:rsid w:val="0000281E"/>
    <w:rsid w:val="000028AB"/>
    <w:rsid w:val="00002A82"/>
    <w:rsid w:val="00002C30"/>
    <w:rsid w:val="00002CD7"/>
    <w:rsid w:val="00002E34"/>
    <w:rsid w:val="00002F86"/>
    <w:rsid w:val="0000345A"/>
    <w:rsid w:val="00003A3A"/>
    <w:rsid w:val="00003A89"/>
    <w:rsid w:val="00003C8D"/>
    <w:rsid w:val="00003F3C"/>
    <w:rsid w:val="000040AB"/>
    <w:rsid w:val="000044A0"/>
    <w:rsid w:val="00004BC2"/>
    <w:rsid w:val="00004C78"/>
    <w:rsid w:val="00004E64"/>
    <w:rsid w:val="00004F7E"/>
    <w:rsid w:val="00005133"/>
    <w:rsid w:val="00005518"/>
    <w:rsid w:val="000056EC"/>
    <w:rsid w:val="00005843"/>
    <w:rsid w:val="00005EC6"/>
    <w:rsid w:val="00005ED4"/>
    <w:rsid w:val="0000627B"/>
    <w:rsid w:val="000062BC"/>
    <w:rsid w:val="000063DE"/>
    <w:rsid w:val="00006723"/>
    <w:rsid w:val="000069A2"/>
    <w:rsid w:val="00006AF5"/>
    <w:rsid w:val="00006BEB"/>
    <w:rsid w:val="00006C42"/>
    <w:rsid w:val="0000702A"/>
    <w:rsid w:val="000070F4"/>
    <w:rsid w:val="000070F5"/>
    <w:rsid w:val="0000719F"/>
    <w:rsid w:val="00007314"/>
    <w:rsid w:val="000074BC"/>
    <w:rsid w:val="00007C02"/>
    <w:rsid w:val="00007D89"/>
    <w:rsid w:val="00010439"/>
    <w:rsid w:val="00010620"/>
    <w:rsid w:val="00010F8C"/>
    <w:rsid w:val="00010FDF"/>
    <w:rsid w:val="00011265"/>
    <w:rsid w:val="00011277"/>
    <w:rsid w:val="000116AA"/>
    <w:rsid w:val="00011710"/>
    <w:rsid w:val="00011750"/>
    <w:rsid w:val="00011797"/>
    <w:rsid w:val="00012023"/>
    <w:rsid w:val="0001240F"/>
    <w:rsid w:val="0001247B"/>
    <w:rsid w:val="0001257A"/>
    <w:rsid w:val="00012953"/>
    <w:rsid w:val="00012E2C"/>
    <w:rsid w:val="00012E4A"/>
    <w:rsid w:val="000134E4"/>
    <w:rsid w:val="000135E2"/>
    <w:rsid w:val="00013992"/>
    <w:rsid w:val="000139DA"/>
    <w:rsid w:val="00013A03"/>
    <w:rsid w:val="00013A77"/>
    <w:rsid w:val="00013EF3"/>
    <w:rsid w:val="0001411B"/>
    <w:rsid w:val="000144EA"/>
    <w:rsid w:val="00014567"/>
    <w:rsid w:val="0001465F"/>
    <w:rsid w:val="00014671"/>
    <w:rsid w:val="000151AC"/>
    <w:rsid w:val="00015861"/>
    <w:rsid w:val="00015926"/>
    <w:rsid w:val="000159B5"/>
    <w:rsid w:val="00015CF8"/>
    <w:rsid w:val="00015D5D"/>
    <w:rsid w:val="00015D79"/>
    <w:rsid w:val="00015EC3"/>
    <w:rsid w:val="00015EE5"/>
    <w:rsid w:val="00015FD0"/>
    <w:rsid w:val="00016117"/>
    <w:rsid w:val="000162F3"/>
    <w:rsid w:val="000163BB"/>
    <w:rsid w:val="000163FD"/>
    <w:rsid w:val="00016439"/>
    <w:rsid w:val="00016830"/>
    <w:rsid w:val="00016C2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23B"/>
    <w:rsid w:val="000203E0"/>
    <w:rsid w:val="000207E7"/>
    <w:rsid w:val="00020824"/>
    <w:rsid w:val="000208B2"/>
    <w:rsid w:val="00020907"/>
    <w:rsid w:val="00020B4F"/>
    <w:rsid w:val="00020C87"/>
    <w:rsid w:val="00020E3C"/>
    <w:rsid w:val="00020F5B"/>
    <w:rsid w:val="00020FA0"/>
    <w:rsid w:val="00021067"/>
    <w:rsid w:val="0002142E"/>
    <w:rsid w:val="000214BC"/>
    <w:rsid w:val="0002169D"/>
    <w:rsid w:val="00021C94"/>
    <w:rsid w:val="00021CA6"/>
    <w:rsid w:val="00021DDB"/>
    <w:rsid w:val="0002208C"/>
    <w:rsid w:val="0002216B"/>
    <w:rsid w:val="00022349"/>
    <w:rsid w:val="00022CE8"/>
    <w:rsid w:val="00022EF1"/>
    <w:rsid w:val="000237AD"/>
    <w:rsid w:val="00023877"/>
    <w:rsid w:val="00023D1F"/>
    <w:rsid w:val="00024310"/>
    <w:rsid w:val="0002434E"/>
    <w:rsid w:val="000243FB"/>
    <w:rsid w:val="0002470F"/>
    <w:rsid w:val="00024737"/>
    <w:rsid w:val="00024824"/>
    <w:rsid w:val="00024C15"/>
    <w:rsid w:val="00024DEA"/>
    <w:rsid w:val="0002527F"/>
    <w:rsid w:val="00025619"/>
    <w:rsid w:val="00025A58"/>
    <w:rsid w:val="00025E83"/>
    <w:rsid w:val="00025F5D"/>
    <w:rsid w:val="00026149"/>
    <w:rsid w:val="00026326"/>
    <w:rsid w:val="00026507"/>
    <w:rsid w:val="000265B8"/>
    <w:rsid w:val="00026BF0"/>
    <w:rsid w:val="00026C1F"/>
    <w:rsid w:val="00026CE5"/>
    <w:rsid w:val="00026EA3"/>
    <w:rsid w:val="00027098"/>
    <w:rsid w:val="00027169"/>
    <w:rsid w:val="000274C4"/>
    <w:rsid w:val="000276FB"/>
    <w:rsid w:val="00027B66"/>
    <w:rsid w:val="00027B8E"/>
    <w:rsid w:val="00027BAB"/>
    <w:rsid w:val="00027DF9"/>
    <w:rsid w:val="00027FEB"/>
    <w:rsid w:val="00030364"/>
    <w:rsid w:val="000304FD"/>
    <w:rsid w:val="00030534"/>
    <w:rsid w:val="0003055B"/>
    <w:rsid w:val="000307C4"/>
    <w:rsid w:val="00030892"/>
    <w:rsid w:val="000309F5"/>
    <w:rsid w:val="00030BE5"/>
    <w:rsid w:val="00030D6E"/>
    <w:rsid w:val="000310C3"/>
    <w:rsid w:val="000313AE"/>
    <w:rsid w:val="00031553"/>
    <w:rsid w:val="0003189A"/>
    <w:rsid w:val="000318DC"/>
    <w:rsid w:val="00031BBD"/>
    <w:rsid w:val="00031C5A"/>
    <w:rsid w:val="00031E80"/>
    <w:rsid w:val="00031F3A"/>
    <w:rsid w:val="00031FC0"/>
    <w:rsid w:val="00032081"/>
    <w:rsid w:val="00032439"/>
    <w:rsid w:val="0003299A"/>
    <w:rsid w:val="00032AF8"/>
    <w:rsid w:val="000333B0"/>
    <w:rsid w:val="000336D3"/>
    <w:rsid w:val="00033902"/>
    <w:rsid w:val="00034935"/>
    <w:rsid w:val="00034A53"/>
    <w:rsid w:val="00034D50"/>
    <w:rsid w:val="00034E29"/>
    <w:rsid w:val="00034E92"/>
    <w:rsid w:val="00034F54"/>
    <w:rsid w:val="0003545B"/>
    <w:rsid w:val="0003573E"/>
    <w:rsid w:val="000361D4"/>
    <w:rsid w:val="000363DC"/>
    <w:rsid w:val="000367E2"/>
    <w:rsid w:val="00036A4B"/>
    <w:rsid w:val="00037204"/>
    <w:rsid w:val="000401D1"/>
    <w:rsid w:val="000402DB"/>
    <w:rsid w:val="00040752"/>
    <w:rsid w:val="00040C03"/>
    <w:rsid w:val="00040F5F"/>
    <w:rsid w:val="0004100D"/>
    <w:rsid w:val="0004115E"/>
    <w:rsid w:val="000413E5"/>
    <w:rsid w:val="0004140C"/>
    <w:rsid w:val="000415C9"/>
    <w:rsid w:val="00041695"/>
    <w:rsid w:val="000417D0"/>
    <w:rsid w:val="00041825"/>
    <w:rsid w:val="000419E9"/>
    <w:rsid w:val="00041B75"/>
    <w:rsid w:val="00041EBF"/>
    <w:rsid w:val="00042AEE"/>
    <w:rsid w:val="00042C42"/>
    <w:rsid w:val="00043565"/>
    <w:rsid w:val="000435DF"/>
    <w:rsid w:val="00043A61"/>
    <w:rsid w:val="00043AA2"/>
    <w:rsid w:val="00043ADC"/>
    <w:rsid w:val="00043F34"/>
    <w:rsid w:val="000442DD"/>
    <w:rsid w:val="00044363"/>
    <w:rsid w:val="00044CB4"/>
    <w:rsid w:val="00044F34"/>
    <w:rsid w:val="00045033"/>
    <w:rsid w:val="00045048"/>
    <w:rsid w:val="000451E7"/>
    <w:rsid w:val="00045397"/>
    <w:rsid w:val="000455CA"/>
    <w:rsid w:val="000458E9"/>
    <w:rsid w:val="00045B6D"/>
    <w:rsid w:val="00045BD1"/>
    <w:rsid w:val="00046158"/>
    <w:rsid w:val="00046319"/>
    <w:rsid w:val="000463D9"/>
    <w:rsid w:val="00046860"/>
    <w:rsid w:val="00046B77"/>
    <w:rsid w:val="00046C05"/>
    <w:rsid w:val="0004726D"/>
    <w:rsid w:val="00047278"/>
    <w:rsid w:val="000473A5"/>
    <w:rsid w:val="00047509"/>
    <w:rsid w:val="000476BD"/>
    <w:rsid w:val="000479B3"/>
    <w:rsid w:val="00047E9C"/>
    <w:rsid w:val="00050251"/>
    <w:rsid w:val="00050262"/>
    <w:rsid w:val="000505EF"/>
    <w:rsid w:val="00050CA2"/>
    <w:rsid w:val="00051100"/>
    <w:rsid w:val="00052980"/>
    <w:rsid w:val="00052AF3"/>
    <w:rsid w:val="00052E27"/>
    <w:rsid w:val="00052E2B"/>
    <w:rsid w:val="00052F98"/>
    <w:rsid w:val="00053145"/>
    <w:rsid w:val="000533B7"/>
    <w:rsid w:val="00053DC3"/>
    <w:rsid w:val="00053EF6"/>
    <w:rsid w:val="000540BB"/>
    <w:rsid w:val="0005413E"/>
    <w:rsid w:val="00054473"/>
    <w:rsid w:val="000547EF"/>
    <w:rsid w:val="0005491A"/>
    <w:rsid w:val="00054B63"/>
    <w:rsid w:val="00055217"/>
    <w:rsid w:val="00055284"/>
    <w:rsid w:val="00055503"/>
    <w:rsid w:val="000555AD"/>
    <w:rsid w:val="000556B4"/>
    <w:rsid w:val="000556D2"/>
    <w:rsid w:val="000556D5"/>
    <w:rsid w:val="00055BFA"/>
    <w:rsid w:val="00055D70"/>
    <w:rsid w:val="00055F6A"/>
    <w:rsid w:val="00056092"/>
    <w:rsid w:val="000560AD"/>
    <w:rsid w:val="00056112"/>
    <w:rsid w:val="00056162"/>
    <w:rsid w:val="000563ED"/>
    <w:rsid w:val="00056B0E"/>
    <w:rsid w:val="00056C84"/>
    <w:rsid w:val="00057D43"/>
    <w:rsid w:val="00060224"/>
    <w:rsid w:val="000602DE"/>
    <w:rsid w:val="00060415"/>
    <w:rsid w:val="000604D5"/>
    <w:rsid w:val="000604EB"/>
    <w:rsid w:val="00060ADF"/>
    <w:rsid w:val="00060C5F"/>
    <w:rsid w:val="00060CA2"/>
    <w:rsid w:val="00060E97"/>
    <w:rsid w:val="000610E5"/>
    <w:rsid w:val="000611A7"/>
    <w:rsid w:val="000612AB"/>
    <w:rsid w:val="00061367"/>
    <w:rsid w:val="0006214C"/>
    <w:rsid w:val="00062556"/>
    <w:rsid w:val="000626DF"/>
    <w:rsid w:val="000629B5"/>
    <w:rsid w:val="0006354A"/>
    <w:rsid w:val="00063780"/>
    <w:rsid w:val="00063824"/>
    <w:rsid w:val="000639B2"/>
    <w:rsid w:val="00063A04"/>
    <w:rsid w:val="000640AD"/>
    <w:rsid w:val="0006414D"/>
    <w:rsid w:val="00064520"/>
    <w:rsid w:val="00064A10"/>
    <w:rsid w:val="00064BF9"/>
    <w:rsid w:val="00064D40"/>
    <w:rsid w:val="00064F82"/>
    <w:rsid w:val="0006559C"/>
    <w:rsid w:val="000659B3"/>
    <w:rsid w:val="00065C9B"/>
    <w:rsid w:val="00065DCA"/>
    <w:rsid w:val="00065E93"/>
    <w:rsid w:val="00065EA1"/>
    <w:rsid w:val="00066305"/>
    <w:rsid w:val="00066394"/>
    <w:rsid w:val="0006654C"/>
    <w:rsid w:val="00066F02"/>
    <w:rsid w:val="00067073"/>
    <w:rsid w:val="000670BC"/>
    <w:rsid w:val="0006741D"/>
    <w:rsid w:val="0006787E"/>
    <w:rsid w:val="00067AFD"/>
    <w:rsid w:val="00067E70"/>
    <w:rsid w:val="00070377"/>
    <w:rsid w:val="00070732"/>
    <w:rsid w:val="00070886"/>
    <w:rsid w:val="00070D56"/>
    <w:rsid w:val="00070EE1"/>
    <w:rsid w:val="000712EB"/>
    <w:rsid w:val="000718D6"/>
    <w:rsid w:val="00071902"/>
    <w:rsid w:val="00071C4C"/>
    <w:rsid w:val="00072143"/>
    <w:rsid w:val="00072781"/>
    <w:rsid w:val="000728A0"/>
    <w:rsid w:val="00072E4E"/>
    <w:rsid w:val="00073467"/>
    <w:rsid w:val="000734A8"/>
    <w:rsid w:val="00073568"/>
    <w:rsid w:val="00073A37"/>
    <w:rsid w:val="00073A92"/>
    <w:rsid w:val="00073B37"/>
    <w:rsid w:val="00074045"/>
    <w:rsid w:val="00074120"/>
    <w:rsid w:val="0007456B"/>
    <w:rsid w:val="00074B0F"/>
    <w:rsid w:val="00074B36"/>
    <w:rsid w:val="00074C75"/>
    <w:rsid w:val="0007576D"/>
    <w:rsid w:val="000757D0"/>
    <w:rsid w:val="00076255"/>
    <w:rsid w:val="000764DF"/>
    <w:rsid w:val="00076683"/>
    <w:rsid w:val="00076D75"/>
    <w:rsid w:val="00076E00"/>
    <w:rsid w:val="0007767E"/>
    <w:rsid w:val="000778BE"/>
    <w:rsid w:val="00077F93"/>
    <w:rsid w:val="000800F3"/>
    <w:rsid w:val="00080AC3"/>
    <w:rsid w:val="00080ECF"/>
    <w:rsid w:val="00080F53"/>
    <w:rsid w:val="00081518"/>
    <w:rsid w:val="000818B2"/>
    <w:rsid w:val="0008296A"/>
    <w:rsid w:val="00082B00"/>
    <w:rsid w:val="00082F35"/>
    <w:rsid w:val="00083067"/>
    <w:rsid w:val="0008341D"/>
    <w:rsid w:val="0008358E"/>
    <w:rsid w:val="00083920"/>
    <w:rsid w:val="00084330"/>
    <w:rsid w:val="000844CC"/>
    <w:rsid w:val="00084F61"/>
    <w:rsid w:val="00084F69"/>
    <w:rsid w:val="000850C3"/>
    <w:rsid w:val="000857BA"/>
    <w:rsid w:val="00085D23"/>
    <w:rsid w:val="00085DE0"/>
    <w:rsid w:val="000860B9"/>
    <w:rsid w:val="000860EB"/>
    <w:rsid w:val="0008615D"/>
    <w:rsid w:val="00086267"/>
    <w:rsid w:val="0008675C"/>
    <w:rsid w:val="00086852"/>
    <w:rsid w:val="00086B7B"/>
    <w:rsid w:val="00086F3D"/>
    <w:rsid w:val="000873F4"/>
    <w:rsid w:val="000874F1"/>
    <w:rsid w:val="00087692"/>
    <w:rsid w:val="00087955"/>
    <w:rsid w:val="00090330"/>
    <w:rsid w:val="00090381"/>
    <w:rsid w:val="000905CD"/>
    <w:rsid w:val="000906DB"/>
    <w:rsid w:val="000906ED"/>
    <w:rsid w:val="000912A8"/>
    <w:rsid w:val="000915CD"/>
    <w:rsid w:val="000918E4"/>
    <w:rsid w:val="00091A03"/>
    <w:rsid w:val="00091A06"/>
    <w:rsid w:val="00091B5E"/>
    <w:rsid w:val="00091C4F"/>
    <w:rsid w:val="00092292"/>
    <w:rsid w:val="000922A7"/>
    <w:rsid w:val="000926D0"/>
    <w:rsid w:val="0009291E"/>
    <w:rsid w:val="00092924"/>
    <w:rsid w:val="0009360E"/>
    <w:rsid w:val="00093981"/>
    <w:rsid w:val="000939B2"/>
    <w:rsid w:val="00093A5B"/>
    <w:rsid w:val="00093A89"/>
    <w:rsid w:val="00094332"/>
    <w:rsid w:val="000944C1"/>
    <w:rsid w:val="00094801"/>
    <w:rsid w:val="00095BA4"/>
    <w:rsid w:val="00095C0B"/>
    <w:rsid w:val="000962FA"/>
    <w:rsid w:val="00096313"/>
    <w:rsid w:val="000964F4"/>
    <w:rsid w:val="0009663B"/>
    <w:rsid w:val="00096872"/>
    <w:rsid w:val="00096B41"/>
    <w:rsid w:val="00096B87"/>
    <w:rsid w:val="00096F72"/>
    <w:rsid w:val="00096FB9"/>
    <w:rsid w:val="000970B4"/>
    <w:rsid w:val="00097656"/>
    <w:rsid w:val="000976E8"/>
    <w:rsid w:val="0009773F"/>
    <w:rsid w:val="0009775B"/>
    <w:rsid w:val="0009784C"/>
    <w:rsid w:val="00097B33"/>
    <w:rsid w:val="00097BDB"/>
    <w:rsid w:val="00097D9D"/>
    <w:rsid w:val="000A0087"/>
    <w:rsid w:val="000A00D7"/>
    <w:rsid w:val="000A0145"/>
    <w:rsid w:val="000A0198"/>
    <w:rsid w:val="000A027B"/>
    <w:rsid w:val="000A0799"/>
    <w:rsid w:val="000A0922"/>
    <w:rsid w:val="000A09EE"/>
    <w:rsid w:val="000A0AF2"/>
    <w:rsid w:val="000A0BC9"/>
    <w:rsid w:val="000A0FE8"/>
    <w:rsid w:val="000A10E6"/>
    <w:rsid w:val="000A1C1B"/>
    <w:rsid w:val="000A1F29"/>
    <w:rsid w:val="000A2300"/>
    <w:rsid w:val="000A2350"/>
    <w:rsid w:val="000A266E"/>
    <w:rsid w:val="000A2A02"/>
    <w:rsid w:val="000A2A18"/>
    <w:rsid w:val="000A2A32"/>
    <w:rsid w:val="000A2E90"/>
    <w:rsid w:val="000A2F58"/>
    <w:rsid w:val="000A31B0"/>
    <w:rsid w:val="000A34C7"/>
    <w:rsid w:val="000A35AE"/>
    <w:rsid w:val="000A37B7"/>
    <w:rsid w:val="000A3810"/>
    <w:rsid w:val="000A39A4"/>
    <w:rsid w:val="000A3AEE"/>
    <w:rsid w:val="000A3DC6"/>
    <w:rsid w:val="000A3F45"/>
    <w:rsid w:val="000A3F69"/>
    <w:rsid w:val="000A41D6"/>
    <w:rsid w:val="000A470A"/>
    <w:rsid w:val="000A4728"/>
    <w:rsid w:val="000A4973"/>
    <w:rsid w:val="000A53D6"/>
    <w:rsid w:val="000A55BB"/>
    <w:rsid w:val="000A55D3"/>
    <w:rsid w:val="000A5C50"/>
    <w:rsid w:val="000A5F75"/>
    <w:rsid w:val="000A63FB"/>
    <w:rsid w:val="000A6A89"/>
    <w:rsid w:val="000A6BA1"/>
    <w:rsid w:val="000A7163"/>
    <w:rsid w:val="000A7EF4"/>
    <w:rsid w:val="000A7F9E"/>
    <w:rsid w:val="000B037C"/>
    <w:rsid w:val="000B070B"/>
    <w:rsid w:val="000B0859"/>
    <w:rsid w:val="000B08C7"/>
    <w:rsid w:val="000B0BCE"/>
    <w:rsid w:val="000B0CBB"/>
    <w:rsid w:val="000B0DF3"/>
    <w:rsid w:val="000B0FFB"/>
    <w:rsid w:val="000B0FFE"/>
    <w:rsid w:val="000B1131"/>
    <w:rsid w:val="000B114A"/>
    <w:rsid w:val="000B136D"/>
    <w:rsid w:val="000B1395"/>
    <w:rsid w:val="000B1A99"/>
    <w:rsid w:val="000B1B1D"/>
    <w:rsid w:val="000B1BB7"/>
    <w:rsid w:val="000B1CCE"/>
    <w:rsid w:val="000B1DDF"/>
    <w:rsid w:val="000B1E41"/>
    <w:rsid w:val="000B1EDD"/>
    <w:rsid w:val="000B1F25"/>
    <w:rsid w:val="000B20C7"/>
    <w:rsid w:val="000B26A5"/>
    <w:rsid w:val="000B28A1"/>
    <w:rsid w:val="000B2CD6"/>
    <w:rsid w:val="000B30A0"/>
    <w:rsid w:val="000B3152"/>
    <w:rsid w:val="000B3394"/>
    <w:rsid w:val="000B3823"/>
    <w:rsid w:val="000B38F0"/>
    <w:rsid w:val="000B3BD0"/>
    <w:rsid w:val="000B3D66"/>
    <w:rsid w:val="000B3F3D"/>
    <w:rsid w:val="000B4032"/>
    <w:rsid w:val="000B478B"/>
    <w:rsid w:val="000B49B0"/>
    <w:rsid w:val="000B513E"/>
    <w:rsid w:val="000B51EF"/>
    <w:rsid w:val="000B552D"/>
    <w:rsid w:val="000B55A8"/>
    <w:rsid w:val="000B57BF"/>
    <w:rsid w:val="000B59B4"/>
    <w:rsid w:val="000B5A40"/>
    <w:rsid w:val="000B5C0A"/>
    <w:rsid w:val="000B5CF2"/>
    <w:rsid w:val="000B63D5"/>
    <w:rsid w:val="000B6414"/>
    <w:rsid w:val="000B6506"/>
    <w:rsid w:val="000B653B"/>
    <w:rsid w:val="000B6632"/>
    <w:rsid w:val="000B6BB9"/>
    <w:rsid w:val="000B6F55"/>
    <w:rsid w:val="000B73A9"/>
    <w:rsid w:val="000B73B7"/>
    <w:rsid w:val="000B75CD"/>
    <w:rsid w:val="000C0152"/>
    <w:rsid w:val="000C022C"/>
    <w:rsid w:val="000C0329"/>
    <w:rsid w:val="000C06CB"/>
    <w:rsid w:val="000C09C2"/>
    <w:rsid w:val="000C0EB5"/>
    <w:rsid w:val="000C138D"/>
    <w:rsid w:val="000C1582"/>
    <w:rsid w:val="000C1645"/>
    <w:rsid w:val="000C16B4"/>
    <w:rsid w:val="000C1807"/>
    <w:rsid w:val="000C19A7"/>
    <w:rsid w:val="000C19C1"/>
    <w:rsid w:val="000C1D81"/>
    <w:rsid w:val="000C2215"/>
    <w:rsid w:val="000C26B6"/>
    <w:rsid w:val="000C2960"/>
    <w:rsid w:val="000C2AEB"/>
    <w:rsid w:val="000C2EC5"/>
    <w:rsid w:val="000C2FDC"/>
    <w:rsid w:val="000C3681"/>
    <w:rsid w:val="000C3AAE"/>
    <w:rsid w:val="000C3D28"/>
    <w:rsid w:val="000C3DE0"/>
    <w:rsid w:val="000C4026"/>
    <w:rsid w:val="000C410B"/>
    <w:rsid w:val="000C4878"/>
    <w:rsid w:val="000C4B55"/>
    <w:rsid w:val="000C4EF2"/>
    <w:rsid w:val="000C4F59"/>
    <w:rsid w:val="000C5ABA"/>
    <w:rsid w:val="000C5B94"/>
    <w:rsid w:val="000C5C1A"/>
    <w:rsid w:val="000C5FDD"/>
    <w:rsid w:val="000C60D8"/>
    <w:rsid w:val="000C68EB"/>
    <w:rsid w:val="000C697E"/>
    <w:rsid w:val="000C71B1"/>
    <w:rsid w:val="000C773A"/>
    <w:rsid w:val="000C77CE"/>
    <w:rsid w:val="000C7825"/>
    <w:rsid w:val="000C78B6"/>
    <w:rsid w:val="000C7CA5"/>
    <w:rsid w:val="000D0044"/>
    <w:rsid w:val="000D08AC"/>
    <w:rsid w:val="000D093F"/>
    <w:rsid w:val="000D0B88"/>
    <w:rsid w:val="000D0C79"/>
    <w:rsid w:val="000D0CE3"/>
    <w:rsid w:val="000D0D0B"/>
    <w:rsid w:val="000D0F7B"/>
    <w:rsid w:val="000D1029"/>
    <w:rsid w:val="000D14E0"/>
    <w:rsid w:val="000D164D"/>
    <w:rsid w:val="000D1765"/>
    <w:rsid w:val="000D18DF"/>
    <w:rsid w:val="000D202D"/>
    <w:rsid w:val="000D2191"/>
    <w:rsid w:val="000D2709"/>
    <w:rsid w:val="000D27C6"/>
    <w:rsid w:val="000D28C6"/>
    <w:rsid w:val="000D2C05"/>
    <w:rsid w:val="000D2C43"/>
    <w:rsid w:val="000D2D60"/>
    <w:rsid w:val="000D2FC9"/>
    <w:rsid w:val="000D3476"/>
    <w:rsid w:val="000D384B"/>
    <w:rsid w:val="000D3CF9"/>
    <w:rsid w:val="000D4170"/>
    <w:rsid w:val="000D42AD"/>
    <w:rsid w:val="000D44B7"/>
    <w:rsid w:val="000D4B0C"/>
    <w:rsid w:val="000D50DE"/>
    <w:rsid w:val="000D5299"/>
    <w:rsid w:val="000D55A4"/>
    <w:rsid w:val="000D56E2"/>
    <w:rsid w:val="000D5BD0"/>
    <w:rsid w:val="000D5C0F"/>
    <w:rsid w:val="000D5EDE"/>
    <w:rsid w:val="000D60F2"/>
    <w:rsid w:val="000D628B"/>
    <w:rsid w:val="000D6791"/>
    <w:rsid w:val="000D6A9B"/>
    <w:rsid w:val="000D6BE9"/>
    <w:rsid w:val="000D6BFA"/>
    <w:rsid w:val="000D6D60"/>
    <w:rsid w:val="000D7295"/>
    <w:rsid w:val="000D730C"/>
    <w:rsid w:val="000D7603"/>
    <w:rsid w:val="000D7660"/>
    <w:rsid w:val="000D77DB"/>
    <w:rsid w:val="000D7B51"/>
    <w:rsid w:val="000D7C31"/>
    <w:rsid w:val="000E0773"/>
    <w:rsid w:val="000E0907"/>
    <w:rsid w:val="000E0951"/>
    <w:rsid w:val="000E0C08"/>
    <w:rsid w:val="000E0CEA"/>
    <w:rsid w:val="000E0D62"/>
    <w:rsid w:val="000E11C0"/>
    <w:rsid w:val="000E1317"/>
    <w:rsid w:val="000E1BA1"/>
    <w:rsid w:val="000E1EB8"/>
    <w:rsid w:val="000E2004"/>
    <w:rsid w:val="000E2116"/>
    <w:rsid w:val="000E2341"/>
    <w:rsid w:val="000E24B5"/>
    <w:rsid w:val="000E2DAC"/>
    <w:rsid w:val="000E3176"/>
    <w:rsid w:val="000E33F9"/>
    <w:rsid w:val="000E3451"/>
    <w:rsid w:val="000E3463"/>
    <w:rsid w:val="000E3490"/>
    <w:rsid w:val="000E352D"/>
    <w:rsid w:val="000E3689"/>
    <w:rsid w:val="000E3811"/>
    <w:rsid w:val="000E420C"/>
    <w:rsid w:val="000E4217"/>
    <w:rsid w:val="000E447A"/>
    <w:rsid w:val="000E4E4C"/>
    <w:rsid w:val="000E51EA"/>
    <w:rsid w:val="000E521B"/>
    <w:rsid w:val="000E54E1"/>
    <w:rsid w:val="000E57D3"/>
    <w:rsid w:val="000E5B02"/>
    <w:rsid w:val="000E5BC4"/>
    <w:rsid w:val="000E5D5C"/>
    <w:rsid w:val="000E5E3E"/>
    <w:rsid w:val="000E5F00"/>
    <w:rsid w:val="000E5F5D"/>
    <w:rsid w:val="000E61C3"/>
    <w:rsid w:val="000E6301"/>
    <w:rsid w:val="000E6757"/>
    <w:rsid w:val="000E6EA5"/>
    <w:rsid w:val="000E7016"/>
    <w:rsid w:val="000E703E"/>
    <w:rsid w:val="000E70DF"/>
    <w:rsid w:val="000E7176"/>
    <w:rsid w:val="000E7758"/>
    <w:rsid w:val="000E7E84"/>
    <w:rsid w:val="000F0279"/>
    <w:rsid w:val="000F02C6"/>
    <w:rsid w:val="000F0455"/>
    <w:rsid w:val="000F0E11"/>
    <w:rsid w:val="000F10D9"/>
    <w:rsid w:val="000F1243"/>
    <w:rsid w:val="000F13DC"/>
    <w:rsid w:val="000F14C9"/>
    <w:rsid w:val="000F1749"/>
    <w:rsid w:val="000F19D1"/>
    <w:rsid w:val="000F1A83"/>
    <w:rsid w:val="000F1FB3"/>
    <w:rsid w:val="000F2197"/>
    <w:rsid w:val="000F23C6"/>
    <w:rsid w:val="000F242F"/>
    <w:rsid w:val="000F2639"/>
    <w:rsid w:val="000F28B6"/>
    <w:rsid w:val="000F2A9A"/>
    <w:rsid w:val="000F2B98"/>
    <w:rsid w:val="000F2F23"/>
    <w:rsid w:val="000F3074"/>
    <w:rsid w:val="000F39A7"/>
    <w:rsid w:val="000F3E23"/>
    <w:rsid w:val="000F3EFE"/>
    <w:rsid w:val="000F42D2"/>
    <w:rsid w:val="000F4377"/>
    <w:rsid w:val="000F4859"/>
    <w:rsid w:val="000F49D5"/>
    <w:rsid w:val="000F52EC"/>
    <w:rsid w:val="000F57ED"/>
    <w:rsid w:val="000F62B4"/>
    <w:rsid w:val="000F62BB"/>
    <w:rsid w:val="000F6799"/>
    <w:rsid w:val="000F6DF2"/>
    <w:rsid w:val="000F7176"/>
    <w:rsid w:val="000F788D"/>
    <w:rsid w:val="000F7D57"/>
    <w:rsid w:val="0010001B"/>
    <w:rsid w:val="00100327"/>
    <w:rsid w:val="001005B5"/>
    <w:rsid w:val="00100913"/>
    <w:rsid w:val="00101321"/>
    <w:rsid w:val="00101510"/>
    <w:rsid w:val="001016DC"/>
    <w:rsid w:val="00101934"/>
    <w:rsid w:val="00101B33"/>
    <w:rsid w:val="00101BD2"/>
    <w:rsid w:val="00101F4C"/>
    <w:rsid w:val="00101F50"/>
    <w:rsid w:val="001026C4"/>
    <w:rsid w:val="0010278C"/>
    <w:rsid w:val="001029D1"/>
    <w:rsid w:val="001029F0"/>
    <w:rsid w:val="00102B11"/>
    <w:rsid w:val="00103A99"/>
    <w:rsid w:val="00103DD9"/>
    <w:rsid w:val="00104178"/>
    <w:rsid w:val="00104302"/>
    <w:rsid w:val="0010475F"/>
    <w:rsid w:val="0010479F"/>
    <w:rsid w:val="00104A59"/>
    <w:rsid w:val="00104B1A"/>
    <w:rsid w:val="00104ED3"/>
    <w:rsid w:val="00105101"/>
    <w:rsid w:val="00105738"/>
    <w:rsid w:val="001059AC"/>
    <w:rsid w:val="00105F4F"/>
    <w:rsid w:val="00105FFD"/>
    <w:rsid w:val="00106708"/>
    <w:rsid w:val="001067F4"/>
    <w:rsid w:val="00106904"/>
    <w:rsid w:val="00106967"/>
    <w:rsid w:val="001069C8"/>
    <w:rsid w:val="00106E62"/>
    <w:rsid w:val="001072C1"/>
    <w:rsid w:val="001074D8"/>
    <w:rsid w:val="001076DD"/>
    <w:rsid w:val="001076E3"/>
    <w:rsid w:val="001078CF"/>
    <w:rsid w:val="0011022C"/>
    <w:rsid w:val="00110305"/>
    <w:rsid w:val="0011095E"/>
    <w:rsid w:val="001109D9"/>
    <w:rsid w:val="00111106"/>
    <w:rsid w:val="0011147F"/>
    <w:rsid w:val="001116A5"/>
    <w:rsid w:val="00112522"/>
    <w:rsid w:val="00112AFB"/>
    <w:rsid w:val="00112B95"/>
    <w:rsid w:val="00113158"/>
    <w:rsid w:val="001132B4"/>
    <w:rsid w:val="001133C7"/>
    <w:rsid w:val="00113438"/>
    <w:rsid w:val="00113653"/>
    <w:rsid w:val="001139B0"/>
    <w:rsid w:val="001139EB"/>
    <w:rsid w:val="001139FF"/>
    <w:rsid w:val="00113AC1"/>
    <w:rsid w:val="00113C95"/>
    <w:rsid w:val="00113E13"/>
    <w:rsid w:val="00113FF4"/>
    <w:rsid w:val="00114080"/>
    <w:rsid w:val="001141F6"/>
    <w:rsid w:val="001142B6"/>
    <w:rsid w:val="0011443E"/>
    <w:rsid w:val="0011444C"/>
    <w:rsid w:val="00114648"/>
    <w:rsid w:val="0011464B"/>
    <w:rsid w:val="0011469B"/>
    <w:rsid w:val="001146D9"/>
    <w:rsid w:val="001148D7"/>
    <w:rsid w:val="001149AA"/>
    <w:rsid w:val="00114A57"/>
    <w:rsid w:val="00114D25"/>
    <w:rsid w:val="00114DD8"/>
    <w:rsid w:val="00115044"/>
    <w:rsid w:val="00115214"/>
    <w:rsid w:val="001152D8"/>
    <w:rsid w:val="0011536A"/>
    <w:rsid w:val="00115419"/>
    <w:rsid w:val="0011588E"/>
    <w:rsid w:val="00115CB8"/>
    <w:rsid w:val="00115E54"/>
    <w:rsid w:val="00116314"/>
    <w:rsid w:val="001165CC"/>
    <w:rsid w:val="0011680B"/>
    <w:rsid w:val="00116995"/>
    <w:rsid w:val="00116ECD"/>
    <w:rsid w:val="00117076"/>
    <w:rsid w:val="00117197"/>
    <w:rsid w:val="0011735C"/>
    <w:rsid w:val="00117642"/>
    <w:rsid w:val="001179C5"/>
    <w:rsid w:val="001201F9"/>
    <w:rsid w:val="0012031B"/>
    <w:rsid w:val="001204ED"/>
    <w:rsid w:val="0012081E"/>
    <w:rsid w:val="00120985"/>
    <w:rsid w:val="00120A38"/>
    <w:rsid w:val="00120A48"/>
    <w:rsid w:val="00120B63"/>
    <w:rsid w:val="00120D08"/>
    <w:rsid w:val="001212BE"/>
    <w:rsid w:val="00121C77"/>
    <w:rsid w:val="0012229E"/>
    <w:rsid w:val="0012241D"/>
    <w:rsid w:val="001229FB"/>
    <w:rsid w:val="0012302E"/>
    <w:rsid w:val="0012307B"/>
    <w:rsid w:val="00123210"/>
    <w:rsid w:val="00123351"/>
    <w:rsid w:val="0012358B"/>
    <w:rsid w:val="001238EC"/>
    <w:rsid w:val="001239E9"/>
    <w:rsid w:val="00123AFF"/>
    <w:rsid w:val="0012423D"/>
    <w:rsid w:val="00124B54"/>
    <w:rsid w:val="00124EB8"/>
    <w:rsid w:val="0012553F"/>
    <w:rsid w:val="001255A8"/>
    <w:rsid w:val="001258EC"/>
    <w:rsid w:val="001259C1"/>
    <w:rsid w:val="00126640"/>
    <w:rsid w:val="001267F8"/>
    <w:rsid w:val="00126AA1"/>
    <w:rsid w:val="001274C9"/>
    <w:rsid w:val="0012758B"/>
    <w:rsid w:val="00127ED5"/>
    <w:rsid w:val="00127F47"/>
    <w:rsid w:val="00127FCC"/>
    <w:rsid w:val="0013069B"/>
    <w:rsid w:val="00130E7E"/>
    <w:rsid w:val="001312C9"/>
    <w:rsid w:val="00131514"/>
    <w:rsid w:val="001315EE"/>
    <w:rsid w:val="0013182F"/>
    <w:rsid w:val="001319A0"/>
    <w:rsid w:val="00131AE7"/>
    <w:rsid w:val="00131CC1"/>
    <w:rsid w:val="00131DE4"/>
    <w:rsid w:val="00131F55"/>
    <w:rsid w:val="00131FB5"/>
    <w:rsid w:val="00132144"/>
    <w:rsid w:val="0013224B"/>
    <w:rsid w:val="00132456"/>
    <w:rsid w:val="00132B88"/>
    <w:rsid w:val="00132D0A"/>
    <w:rsid w:val="00132E27"/>
    <w:rsid w:val="00132F77"/>
    <w:rsid w:val="00132F9A"/>
    <w:rsid w:val="00132FBC"/>
    <w:rsid w:val="00132FF1"/>
    <w:rsid w:val="001332CB"/>
    <w:rsid w:val="00133352"/>
    <w:rsid w:val="0013363E"/>
    <w:rsid w:val="00133717"/>
    <w:rsid w:val="00133F92"/>
    <w:rsid w:val="001340BE"/>
    <w:rsid w:val="001340E3"/>
    <w:rsid w:val="0013438A"/>
    <w:rsid w:val="00134ACF"/>
    <w:rsid w:val="00134BC7"/>
    <w:rsid w:val="00134E9F"/>
    <w:rsid w:val="00135B88"/>
    <w:rsid w:val="00135C19"/>
    <w:rsid w:val="001362FD"/>
    <w:rsid w:val="00136359"/>
    <w:rsid w:val="001366D4"/>
    <w:rsid w:val="00136853"/>
    <w:rsid w:val="0013696E"/>
    <w:rsid w:val="00136BE5"/>
    <w:rsid w:val="00137061"/>
    <w:rsid w:val="0013749C"/>
    <w:rsid w:val="001374C8"/>
    <w:rsid w:val="001374E1"/>
    <w:rsid w:val="00137586"/>
    <w:rsid w:val="00137828"/>
    <w:rsid w:val="001378CB"/>
    <w:rsid w:val="0013791D"/>
    <w:rsid w:val="00137C0B"/>
    <w:rsid w:val="00140688"/>
    <w:rsid w:val="001408CF"/>
    <w:rsid w:val="0014094B"/>
    <w:rsid w:val="00141213"/>
    <w:rsid w:val="0014182A"/>
    <w:rsid w:val="00142B1E"/>
    <w:rsid w:val="00142C5E"/>
    <w:rsid w:val="00142FF9"/>
    <w:rsid w:val="0014322E"/>
    <w:rsid w:val="00143732"/>
    <w:rsid w:val="001437D1"/>
    <w:rsid w:val="001439B5"/>
    <w:rsid w:val="00143C76"/>
    <w:rsid w:val="00143CAA"/>
    <w:rsid w:val="00144467"/>
    <w:rsid w:val="0014453B"/>
    <w:rsid w:val="00144587"/>
    <w:rsid w:val="00144789"/>
    <w:rsid w:val="00144A25"/>
    <w:rsid w:val="00144C8B"/>
    <w:rsid w:val="00144F7F"/>
    <w:rsid w:val="00145024"/>
    <w:rsid w:val="001450FF"/>
    <w:rsid w:val="001451AA"/>
    <w:rsid w:val="00145424"/>
    <w:rsid w:val="00145440"/>
    <w:rsid w:val="00145BA8"/>
    <w:rsid w:val="00145BEE"/>
    <w:rsid w:val="00145D97"/>
    <w:rsid w:val="00146C24"/>
    <w:rsid w:val="00146C97"/>
    <w:rsid w:val="00147011"/>
    <w:rsid w:val="00147414"/>
    <w:rsid w:val="00147469"/>
    <w:rsid w:val="001474D2"/>
    <w:rsid w:val="00147740"/>
    <w:rsid w:val="00147836"/>
    <w:rsid w:val="00147B66"/>
    <w:rsid w:val="00147CA4"/>
    <w:rsid w:val="00147D0A"/>
    <w:rsid w:val="00150BF6"/>
    <w:rsid w:val="00150FAD"/>
    <w:rsid w:val="00151365"/>
    <w:rsid w:val="00151785"/>
    <w:rsid w:val="001527D6"/>
    <w:rsid w:val="00152E02"/>
    <w:rsid w:val="001530E7"/>
    <w:rsid w:val="00153447"/>
    <w:rsid w:val="00153892"/>
    <w:rsid w:val="001538DE"/>
    <w:rsid w:val="0015416B"/>
    <w:rsid w:val="00154216"/>
    <w:rsid w:val="00154375"/>
    <w:rsid w:val="001543A0"/>
    <w:rsid w:val="00154BAB"/>
    <w:rsid w:val="00154C07"/>
    <w:rsid w:val="00154FCB"/>
    <w:rsid w:val="00154FD3"/>
    <w:rsid w:val="00155018"/>
    <w:rsid w:val="00155056"/>
    <w:rsid w:val="00155A31"/>
    <w:rsid w:val="00155C8B"/>
    <w:rsid w:val="00155EFC"/>
    <w:rsid w:val="00156314"/>
    <w:rsid w:val="0015695F"/>
    <w:rsid w:val="00156990"/>
    <w:rsid w:val="00156994"/>
    <w:rsid w:val="001569B3"/>
    <w:rsid w:val="00156F0D"/>
    <w:rsid w:val="00157315"/>
    <w:rsid w:val="0015734D"/>
    <w:rsid w:val="001574B9"/>
    <w:rsid w:val="00157642"/>
    <w:rsid w:val="0015777B"/>
    <w:rsid w:val="0015799D"/>
    <w:rsid w:val="00157ABE"/>
    <w:rsid w:val="00157E4A"/>
    <w:rsid w:val="00157E7C"/>
    <w:rsid w:val="0016029D"/>
    <w:rsid w:val="0016030E"/>
    <w:rsid w:val="001607FB"/>
    <w:rsid w:val="001608AE"/>
    <w:rsid w:val="0016095B"/>
    <w:rsid w:val="00160A54"/>
    <w:rsid w:val="00160EF7"/>
    <w:rsid w:val="001610C4"/>
    <w:rsid w:val="00161CEE"/>
    <w:rsid w:val="00161D09"/>
    <w:rsid w:val="00162ABE"/>
    <w:rsid w:val="00162BFE"/>
    <w:rsid w:val="00162E09"/>
    <w:rsid w:val="001631E6"/>
    <w:rsid w:val="00163A43"/>
    <w:rsid w:val="00163C43"/>
    <w:rsid w:val="00163DA6"/>
    <w:rsid w:val="0016465E"/>
    <w:rsid w:val="00164936"/>
    <w:rsid w:val="00164AF2"/>
    <w:rsid w:val="00164BA5"/>
    <w:rsid w:val="00164E0C"/>
    <w:rsid w:val="00164F82"/>
    <w:rsid w:val="00165003"/>
    <w:rsid w:val="001655C0"/>
    <w:rsid w:val="00165903"/>
    <w:rsid w:val="001659C9"/>
    <w:rsid w:val="00165AF4"/>
    <w:rsid w:val="00165D2F"/>
    <w:rsid w:val="00165FF8"/>
    <w:rsid w:val="00166011"/>
    <w:rsid w:val="001664C1"/>
    <w:rsid w:val="00166517"/>
    <w:rsid w:val="0016655F"/>
    <w:rsid w:val="00166A7F"/>
    <w:rsid w:val="00166EF3"/>
    <w:rsid w:val="0016740F"/>
    <w:rsid w:val="001674DD"/>
    <w:rsid w:val="00167650"/>
    <w:rsid w:val="001676F0"/>
    <w:rsid w:val="0016775A"/>
    <w:rsid w:val="0017007D"/>
    <w:rsid w:val="0017008A"/>
    <w:rsid w:val="001703A0"/>
    <w:rsid w:val="001706FD"/>
    <w:rsid w:val="0017070C"/>
    <w:rsid w:val="00171049"/>
    <w:rsid w:val="0017123C"/>
    <w:rsid w:val="00171264"/>
    <w:rsid w:val="00171308"/>
    <w:rsid w:val="001713EE"/>
    <w:rsid w:val="00171A63"/>
    <w:rsid w:val="00171D7E"/>
    <w:rsid w:val="00171EAE"/>
    <w:rsid w:val="00172290"/>
    <w:rsid w:val="00172BBD"/>
    <w:rsid w:val="00172C0D"/>
    <w:rsid w:val="001730DE"/>
    <w:rsid w:val="001733EF"/>
    <w:rsid w:val="00173671"/>
    <w:rsid w:val="0017393A"/>
    <w:rsid w:val="00173BB9"/>
    <w:rsid w:val="00173C2E"/>
    <w:rsid w:val="00173D5A"/>
    <w:rsid w:val="001748AB"/>
    <w:rsid w:val="00174A83"/>
    <w:rsid w:val="00175397"/>
    <w:rsid w:val="00175993"/>
    <w:rsid w:val="00175B1E"/>
    <w:rsid w:val="001764AE"/>
    <w:rsid w:val="0017688F"/>
    <w:rsid w:val="00176B07"/>
    <w:rsid w:val="00176C94"/>
    <w:rsid w:val="0017754D"/>
    <w:rsid w:val="00177F67"/>
    <w:rsid w:val="00180371"/>
    <w:rsid w:val="00180A11"/>
    <w:rsid w:val="00180C65"/>
    <w:rsid w:val="00180D89"/>
    <w:rsid w:val="00180DF9"/>
    <w:rsid w:val="00180EBB"/>
    <w:rsid w:val="00181642"/>
    <w:rsid w:val="00181AE2"/>
    <w:rsid w:val="001821E2"/>
    <w:rsid w:val="00182357"/>
    <w:rsid w:val="00182395"/>
    <w:rsid w:val="00182993"/>
    <w:rsid w:val="00182A23"/>
    <w:rsid w:val="00182A3E"/>
    <w:rsid w:val="00182BB8"/>
    <w:rsid w:val="00182D19"/>
    <w:rsid w:val="001832A3"/>
    <w:rsid w:val="0018336E"/>
    <w:rsid w:val="00183760"/>
    <w:rsid w:val="001839E2"/>
    <w:rsid w:val="00183CD2"/>
    <w:rsid w:val="0018402E"/>
    <w:rsid w:val="001842C5"/>
    <w:rsid w:val="00184A21"/>
    <w:rsid w:val="00184C69"/>
    <w:rsid w:val="00184F39"/>
    <w:rsid w:val="00184F5A"/>
    <w:rsid w:val="001853EB"/>
    <w:rsid w:val="0018597A"/>
    <w:rsid w:val="001861F9"/>
    <w:rsid w:val="00186445"/>
    <w:rsid w:val="00186717"/>
    <w:rsid w:val="00186985"/>
    <w:rsid w:val="00186A7B"/>
    <w:rsid w:val="00186DD6"/>
    <w:rsid w:val="001871C1"/>
    <w:rsid w:val="00187508"/>
    <w:rsid w:val="00187D86"/>
    <w:rsid w:val="00187EDF"/>
    <w:rsid w:val="00187EFF"/>
    <w:rsid w:val="00190A5A"/>
    <w:rsid w:val="00190FBC"/>
    <w:rsid w:val="00191009"/>
    <w:rsid w:val="0019163D"/>
    <w:rsid w:val="001917F4"/>
    <w:rsid w:val="00191A5B"/>
    <w:rsid w:val="00191AE5"/>
    <w:rsid w:val="00192181"/>
    <w:rsid w:val="00192347"/>
    <w:rsid w:val="00192420"/>
    <w:rsid w:val="00192504"/>
    <w:rsid w:val="001926F1"/>
    <w:rsid w:val="00192D63"/>
    <w:rsid w:val="0019336A"/>
    <w:rsid w:val="0019389B"/>
    <w:rsid w:val="001939EF"/>
    <w:rsid w:val="00193A04"/>
    <w:rsid w:val="00193B04"/>
    <w:rsid w:val="00193B2C"/>
    <w:rsid w:val="00193B6C"/>
    <w:rsid w:val="00193DDE"/>
    <w:rsid w:val="00193E09"/>
    <w:rsid w:val="00194451"/>
    <w:rsid w:val="00194629"/>
    <w:rsid w:val="00194670"/>
    <w:rsid w:val="00194677"/>
    <w:rsid w:val="00194810"/>
    <w:rsid w:val="00194B05"/>
    <w:rsid w:val="001950CD"/>
    <w:rsid w:val="0019541F"/>
    <w:rsid w:val="0019545D"/>
    <w:rsid w:val="00195750"/>
    <w:rsid w:val="0019580A"/>
    <w:rsid w:val="00196176"/>
    <w:rsid w:val="0019622E"/>
    <w:rsid w:val="001962FE"/>
    <w:rsid w:val="0019638B"/>
    <w:rsid w:val="00196492"/>
    <w:rsid w:val="00196AF2"/>
    <w:rsid w:val="00196DE3"/>
    <w:rsid w:val="00196E02"/>
    <w:rsid w:val="00196E8B"/>
    <w:rsid w:val="00197152"/>
    <w:rsid w:val="00197492"/>
    <w:rsid w:val="001978BA"/>
    <w:rsid w:val="00197919"/>
    <w:rsid w:val="0019795D"/>
    <w:rsid w:val="00197AB8"/>
    <w:rsid w:val="00197B00"/>
    <w:rsid w:val="00197B30"/>
    <w:rsid w:val="001A017E"/>
    <w:rsid w:val="001A0350"/>
    <w:rsid w:val="001A06C4"/>
    <w:rsid w:val="001A0907"/>
    <w:rsid w:val="001A0A18"/>
    <w:rsid w:val="001A0A3D"/>
    <w:rsid w:val="001A0C56"/>
    <w:rsid w:val="001A13DD"/>
    <w:rsid w:val="001A1493"/>
    <w:rsid w:val="001A160B"/>
    <w:rsid w:val="001A1801"/>
    <w:rsid w:val="001A1BBE"/>
    <w:rsid w:val="001A1EB3"/>
    <w:rsid w:val="001A2025"/>
    <w:rsid w:val="001A26D8"/>
    <w:rsid w:val="001A2B0D"/>
    <w:rsid w:val="001A2BCC"/>
    <w:rsid w:val="001A3021"/>
    <w:rsid w:val="001A322D"/>
    <w:rsid w:val="001A3963"/>
    <w:rsid w:val="001A3A4A"/>
    <w:rsid w:val="001A3ABD"/>
    <w:rsid w:val="001A3DF7"/>
    <w:rsid w:val="001A3F57"/>
    <w:rsid w:val="001A3FA6"/>
    <w:rsid w:val="001A434B"/>
    <w:rsid w:val="001A461E"/>
    <w:rsid w:val="001A49E4"/>
    <w:rsid w:val="001A4E00"/>
    <w:rsid w:val="001A4FA3"/>
    <w:rsid w:val="001A5388"/>
    <w:rsid w:val="001A5529"/>
    <w:rsid w:val="001A5DFD"/>
    <w:rsid w:val="001A5F1D"/>
    <w:rsid w:val="001A60CF"/>
    <w:rsid w:val="001A6797"/>
    <w:rsid w:val="001A6CDD"/>
    <w:rsid w:val="001A70ED"/>
    <w:rsid w:val="001A7558"/>
    <w:rsid w:val="001A7650"/>
    <w:rsid w:val="001A765A"/>
    <w:rsid w:val="001A7714"/>
    <w:rsid w:val="001A7994"/>
    <w:rsid w:val="001A7AA9"/>
    <w:rsid w:val="001A7F31"/>
    <w:rsid w:val="001B022C"/>
    <w:rsid w:val="001B0275"/>
    <w:rsid w:val="001B0684"/>
    <w:rsid w:val="001B0A9E"/>
    <w:rsid w:val="001B1454"/>
    <w:rsid w:val="001B14DF"/>
    <w:rsid w:val="001B1A02"/>
    <w:rsid w:val="001B1B16"/>
    <w:rsid w:val="001B208F"/>
    <w:rsid w:val="001B2210"/>
    <w:rsid w:val="001B2597"/>
    <w:rsid w:val="001B28EF"/>
    <w:rsid w:val="001B2AD0"/>
    <w:rsid w:val="001B2B07"/>
    <w:rsid w:val="001B2C7D"/>
    <w:rsid w:val="001B2D00"/>
    <w:rsid w:val="001B2D57"/>
    <w:rsid w:val="001B30F0"/>
    <w:rsid w:val="001B395B"/>
    <w:rsid w:val="001B3CEA"/>
    <w:rsid w:val="001B3E66"/>
    <w:rsid w:val="001B4082"/>
    <w:rsid w:val="001B48C7"/>
    <w:rsid w:val="001B4927"/>
    <w:rsid w:val="001B4EAB"/>
    <w:rsid w:val="001B51B5"/>
    <w:rsid w:val="001B552B"/>
    <w:rsid w:val="001B5644"/>
    <w:rsid w:val="001B5780"/>
    <w:rsid w:val="001B5822"/>
    <w:rsid w:val="001B5C85"/>
    <w:rsid w:val="001B5EEC"/>
    <w:rsid w:val="001B5FD9"/>
    <w:rsid w:val="001B6349"/>
    <w:rsid w:val="001B6403"/>
    <w:rsid w:val="001B65D6"/>
    <w:rsid w:val="001B6980"/>
    <w:rsid w:val="001B6BF8"/>
    <w:rsid w:val="001B6D79"/>
    <w:rsid w:val="001B6D8F"/>
    <w:rsid w:val="001B6EED"/>
    <w:rsid w:val="001B725F"/>
    <w:rsid w:val="001B7284"/>
    <w:rsid w:val="001B76C6"/>
    <w:rsid w:val="001B7B06"/>
    <w:rsid w:val="001B7B45"/>
    <w:rsid w:val="001B7CAF"/>
    <w:rsid w:val="001B7EB5"/>
    <w:rsid w:val="001C00D7"/>
    <w:rsid w:val="001C02DE"/>
    <w:rsid w:val="001C07C6"/>
    <w:rsid w:val="001C0B84"/>
    <w:rsid w:val="001C12DB"/>
    <w:rsid w:val="001C1558"/>
    <w:rsid w:val="001C1D9D"/>
    <w:rsid w:val="001C1DAA"/>
    <w:rsid w:val="001C272C"/>
    <w:rsid w:val="001C2C85"/>
    <w:rsid w:val="001C2D49"/>
    <w:rsid w:val="001C2DE0"/>
    <w:rsid w:val="001C3014"/>
    <w:rsid w:val="001C3193"/>
    <w:rsid w:val="001C31AD"/>
    <w:rsid w:val="001C37CA"/>
    <w:rsid w:val="001C3998"/>
    <w:rsid w:val="001C3AFE"/>
    <w:rsid w:val="001C3EAF"/>
    <w:rsid w:val="001C40EA"/>
    <w:rsid w:val="001C423B"/>
    <w:rsid w:val="001C48AC"/>
    <w:rsid w:val="001C4A57"/>
    <w:rsid w:val="001C52D3"/>
    <w:rsid w:val="001C52E8"/>
    <w:rsid w:val="001C5D53"/>
    <w:rsid w:val="001C5D92"/>
    <w:rsid w:val="001C5EBC"/>
    <w:rsid w:val="001C5F77"/>
    <w:rsid w:val="001C60E4"/>
    <w:rsid w:val="001C6128"/>
    <w:rsid w:val="001C6375"/>
    <w:rsid w:val="001C664C"/>
    <w:rsid w:val="001C67D8"/>
    <w:rsid w:val="001C681B"/>
    <w:rsid w:val="001C695D"/>
    <w:rsid w:val="001C6A10"/>
    <w:rsid w:val="001C6CCC"/>
    <w:rsid w:val="001C76A3"/>
    <w:rsid w:val="001C79F7"/>
    <w:rsid w:val="001C7B93"/>
    <w:rsid w:val="001C7C87"/>
    <w:rsid w:val="001D0943"/>
    <w:rsid w:val="001D0AC5"/>
    <w:rsid w:val="001D0B74"/>
    <w:rsid w:val="001D139C"/>
    <w:rsid w:val="001D13CA"/>
    <w:rsid w:val="001D1AFA"/>
    <w:rsid w:val="001D1C68"/>
    <w:rsid w:val="001D1DA9"/>
    <w:rsid w:val="001D1F2A"/>
    <w:rsid w:val="001D2A5A"/>
    <w:rsid w:val="001D2BCF"/>
    <w:rsid w:val="001D2C76"/>
    <w:rsid w:val="001D2FE8"/>
    <w:rsid w:val="001D306F"/>
    <w:rsid w:val="001D32FF"/>
    <w:rsid w:val="001D34B4"/>
    <w:rsid w:val="001D397C"/>
    <w:rsid w:val="001D39D6"/>
    <w:rsid w:val="001D3B84"/>
    <w:rsid w:val="001D482F"/>
    <w:rsid w:val="001D4D40"/>
    <w:rsid w:val="001D5166"/>
    <w:rsid w:val="001D51E9"/>
    <w:rsid w:val="001D542A"/>
    <w:rsid w:val="001D5971"/>
    <w:rsid w:val="001D606A"/>
    <w:rsid w:val="001D61BF"/>
    <w:rsid w:val="001D66B8"/>
    <w:rsid w:val="001D6B47"/>
    <w:rsid w:val="001D6BC9"/>
    <w:rsid w:val="001D6FA9"/>
    <w:rsid w:val="001D70FD"/>
    <w:rsid w:val="001D711A"/>
    <w:rsid w:val="001D71A3"/>
    <w:rsid w:val="001D7377"/>
    <w:rsid w:val="001D7463"/>
    <w:rsid w:val="001D785A"/>
    <w:rsid w:val="001D7C2D"/>
    <w:rsid w:val="001D7C7E"/>
    <w:rsid w:val="001D7EFB"/>
    <w:rsid w:val="001E002C"/>
    <w:rsid w:val="001E04AE"/>
    <w:rsid w:val="001E06AE"/>
    <w:rsid w:val="001E0F53"/>
    <w:rsid w:val="001E1069"/>
    <w:rsid w:val="001E17DF"/>
    <w:rsid w:val="001E192A"/>
    <w:rsid w:val="001E1D30"/>
    <w:rsid w:val="001E2638"/>
    <w:rsid w:val="001E2B1E"/>
    <w:rsid w:val="001E2CEB"/>
    <w:rsid w:val="001E2DE3"/>
    <w:rsid w:val="001E32C6"/>
    <w:rsid w:val="001E346C"/>
    <w:rsid w:val="001E3638"/>
    <w:rsid w:val="001E365F"/>
    <w:rsid w:val="001E381B"/>
    <w:rsid w:val="001E3B5A"/>
    <w:rsid w:val="001E3BA7"/>
    <w:rsid w:val="001E3E99"/>
    <w:rsid w:val="001E4050"/>
    <w:rsid w:val="001E45F1"/>
    <w:rsid w:val="001E475E"/>
    <w:rsid w:val="001E4838"/>
    <w:rsid w:val="001E4CE8"/>
    <w:rsid w:val="001E5A41"/>
    <w:rsid w:val="001E6057"/>
    <w:rsid w:val="001E64A7"/>
    <w:rsid w:val="001E6708"/>
    <w:rsid w:val="001E67C3"/>
    <w:rsid w:val="001E6A0C"/>
    <w:rsid w:val="001E6C88"/>
    <w:rsid w:val="001E6E78"/>
    <w:rsid w:val="001E744F"/>
    <w:rsid w:val="001E7586"/>
    <w:rsid w:val="001E759D"/>
    <w:rsid w:val="001E762E"/>
    <w:rsid w:val="001E7789"/>
    <w:rsid w:val="001F0448"/>
    <w:rsid w:val="001F0583"/>
    <w:rsid w:val="001F0870"/>
    <w:rsid w:val="001F10CC"/>
    <w:rsid w:val="001F10F3"/>
    <w:rsid w:val="001F1215"/>
    <w:rsid w:val="001F1545"/>
    <w:rsid w:val="001F17B3"/>
    <w:rsid w:val="001F1E25"/>
    <w:rsid w:val="001F2188"/>
    <w:rsid w:val="001F22C6"/>
    <w:rsid w:val="001F23E9"/>
    <w:rsid w:val="001F2A87"/>
    <w:rsid w:val="001F2BD0"/>
    <w:rsid w:val="001F2CCE"/>
    <w:rsid w:val="001F2E65"/>
    <w:rsid w:val="001F318E"/>
    <w:rsid w:val="001F3A56"/>
    <w:rsid w:val="001F4005"/>
    <w:rsid w:val="001F403C"/>
    <w:rsid w:val="001F44C6"/>
    <w:rsid w:val="001F467D"/>
    <w:rsid w:val="001F4BC7"/>
    <w:rsid w:val="001F4D42"/>
    <w:rsid w:val="001F4E33"/>
    <w:rsid w:val="001F4ED0"/>
    <w:rsid w:val="001F5243"/>
    <w:rsid w:val="001F5254"/>
    <w:rsid w:val="001F5895"/>
    <w:rsid w:val="001F59A0"/>
    <w:rsid w:val="001F5A2E"/>
    <w:rsid w:val="001F6146"/>
    <w:rsid w:val="001F625F"/>
    <w:rsid w:val="001F6592"/>
    <w:rsid w:val="001F6806"/>
    <w:rsid w:val="001F68AC"/>
    <w:rsid w:val="001F6E71"/>
    <w:rsid w:val="001F70E4"/>
    <w:rsid w:val="001F73C1"/>
    <w:rsid w:val="001F7559"/>
    <w:rsid w:val="001F7909"/>
    <w:rsid w:val="001F7F0C"/>
    <w:rsid w:val="002001F3"/>
    <w:rsid w:val="00200D97"/>
    <w:rsid w:val="00201378"/>
    <w:rsid w:val="00201437"/>
    <w:rsid w:val="00201688"/>
    <w:rsid w:val="00202402"/>
    <w:rsid w:val="00202639"/>
    <w:rsid w:val="00202F2C"/>
    <w:rsid w:val="0020320A"/>
    <w:rsid w:val="00203531"/>
    <w:rsid w:val="0020372F"/>
    <w:rsid w:val="0020391D"/>
    <w:rsid w:val="002039BB"/>
    <w:rsid w:val="00203EEF"/>
    <w:rsid w:val="00203FF7"/>
    <w:rsid w:val="002043EA"/>
    <w:rsid w:val="00204629"/>
    <w:rsid w:val="00204829"/>
    <w:rsid w:val="00204A38"/>
    <w:rsid w:val="00204CFE"/>
    <w:rsid w:val="00204DC3"/>
    <w:rsid w:val="0020565E"/>
    <w:rsid w:val="00205BC4"/>
    <w:rsid w:val="00205D92"/>
    <w:rsid w:val="002061B6"/>
    <w:rsid w:val="0020624B"/>
    <w:rsid w:val="0020649C"/>
    <w:rsid w:val="0020687A"/>
    <w:rsid w:val="00206A54"/>
    <w:rsid w:val="00206D89"/>
    <w:rsid w:val="00207016"/>
    <w:rsid w:val="0020754D"/>
    <w:rsid w:val="002077B5"/>
    <w:rsid w:val="002077F9"/>
    <w:rsid w:val="00207840"/>
    <w:rsid w:val="00207ABD"/>
    <w:rsid w:val="00207BAC"/>
    <w:rsid w:val="0021006F"/>
    <w:rsid w:val="002101E7"/>
    <w:rsid w:val="00210A85"/>
    <w:rsid w:val="00210BC5"/>
    <w:rsid w:val="00210D11"/>
    <w:rsid w:val="00211234"/>
    <w:rsid w:val="0021141F"/>
    <w:rsid w:val="002118E1"/>
    <w:rsid w:val="00211A6B"/>
    <w:rsid w:val="00211B9A"/>
    <w:rsid w:val="00211BF2"/>
    <w:rsid w:val="002123D7"/>
    <w:rsid w:val="0021252D"/>
    <w:rsid w:val="0021283D"/>
    <w:rsid w:val="0021287A"/>
    <w:rsid w:val="00212D1A"/>
    <w:rsid w:val="0021325C"/>
    <w:rsid w:val="002137FF"/>
    <w:rsid w:val="002139D0"/>
    <w:rsid w:val="00213B7C"/>
    <w:rsid w:val="00213FEF"/>
    <w:rsid w:val="0021459F"/>
    <w:rsid w:val="00214873"/>
    <w:rsid w:val="00214C6E"/>
    <w:rsid w:val="00214E30"/>
    <w:rsid w:val="00214F22"/>
    <w:rsid w:val="00215053"/>
    <w:rsid w:val="002151FE"/>
    <w:rsid w:val="00215882"/>
    <w:rsid w:val="0021593C"/>
    <w:rsid w:val="00215A34"/>
    <w:rsid w:val="00215F1B"/>
    <w:rsid w:val="002160B2"/>
    <w:rsid w:val="00216183"/>
    <w:rsid w:val="002162A6"/>
    <w:rsid w:val="002164C4"/>
    <w:rsid w:val="002166C4"/>
    <w:rsid w:val="00216B27"/>
    <w:rsid w:val="00216B61"/>
    <w:rsid w:val="00216C1C"/>
    <w:rsid w:val="00217115"/>
    <w:rsid w:val="002176A3"/>
    <w:rsid w:val="002177AB"/>
    <w:rsid w:val="00217FD2"/>
    <w:rsid w:val="00220131"/>
    <w:rsid w:val="002204A7"/>
    <w:rsid w:val="002205BA"/>
    <w:rsid w:val="002206AB"/>
    <w:rsid w:val="00220732"/>
    <w:rsid w:val="00220DBF"/>
    <w:rsid w:val="00220FAA"/>
    <w:rsid w:val="00221016"/>
    <w:rsid w:val="00221072"/>
    <w:rsid w:val="00221265"/>
    <w:rsid w:val="0022189E"/>
    <w:rsid w:val="00221FBC"/>
    <w:rsid w:val="002224AF"/>
    <w:rsid w:val="002224EB"/>
    <w:rsid w:val="00222B85"/>
    <w:rsid w:val="00222C32"/>
    <w:rsid w:val="00222DD2"/>
    <w:rsid w:val="0022343A"/>
    <w:rsid w:val="00224189"/>
    <w:rsid w:val="002243F6"/>
    <w:rsid w:val="002244ED"/>
    <w:rsid w:val="0022466A"/>
    <w:rsid w:val="00224937"/>
    <w:rsid w:val="00224D33"/>
    <w:rsid w:val="00225003"/>
    <w:rsid w:val="002250B5"/>
    <w:rsid w:val="00225C29"/>
    <w:rsid w:val="00225D32"/>
    <w:rsid w:val="002261AC"/>
    <w:rsid w:val="00226538"/>
    <w:rsid w:val="002268D5"/>
    <w:rsid w:val="00226B7A"/>
    <w:rsid w:val="0022707B"/>
    <w:rsid w:val="002271C3"/>
    <w:rsid w:val="00227276"/>
    <w:rsid w:val="002272B2"/>
    <w:rsid w:val="00227564"/>
    <w:rsid w:val="00227766"/>
    <w:rsid w:val="00227D0F"/>
    <w:rsid w:val="00230147"/>
    <w:rsid w:val="002304F9"/>
    <w:rsid w:val="002304FC"/>
    <w:rsid w:val="00230783"/>
    <w:rsid w:val="00230CC0"/>
    <w:rsid w:val="00231511"/>
    <w:rsid w:val="00231676"/>
    <w:rsid w:val="00231751"/>
    <w:rsid w:val="002317F3"/>
    <w:rsid w:val="0023189F"/>
    <w:rsid w:val="002322C8"/>
    <w:rsid w:val="002325CE"/>
    <w:rsid w:val="002325D7"/>
    <w:rsid w:val="00232959"/>
    <w:rsid w:val="0023295D"/>
    <w:rsid w:val="00232A11"/>
    <w:rsid w:val="00232AC5"/>
    <w:rsid w:val="00232B3E"/>
    <w:rsid w:val="00232FB6"/>
    <w:rsid w:val="0023320A"/>
    <w:rsid w:val="00233350"/>
    <w:rsid w:val="002333F3"/>
    <w:rsid w:val="002337DD"/>
    <w:rsid w:val="00233B5B"/>
    <w:rsid w:val="00233CEA"/>
    <w:rsid w:val="00233DB4"/>
    <w:rsid w:val="002342EC"/>
    <w:rsid w:val="002345F9"/>
    <w:rsid w:val="002349CD"/>
    <w:rsid w:val="00234B62"/>
    <w:rsid w:val="00234C45"/>
    <w:rsid w:val="00234D20"/>
    <w:rsid w:val="00234FF9"/>
    <w:rsid w:val="002350A6"/>
    <w:rsid w:val="00235202"/>
    <w:rsid w:val="002353A1"/>
    <w:rsid w:val="00235697"/>
    <w:rsid w:val="00235765"/>
    <w:rsid w:val="002359E6"/>
    <w:rsid w:val="00236146"/>
    <w:rsid w:val="00236374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80D"/>
    <w:rsid w:val="0024086F"/>
    <w:rsid w:val="002409AB"/>
    <w:rsid w:val="00240B23"/>
    <w:rsid w:val="00241161"/>
    <w:rsid w:val="002411D6"/>
    <w:rsid w:val="002412BB"/>
    <w:rsid w:val="002412C5"/>
    <w:rsid w:val="002412D2"/>
    <w:rsid w:val="0024132B"/>
    <w:rsid w:val="0024165E"/>
    <w:rsid w:val="00241D38"/>
    <w:rsid w:val="00242094"/>
    <w:rsid w:val="002420AF"/>
    <w:rsid w:val="00242882"/>
    <w:rsid w:val="0024288A"/>
    <w:rsid w:val="002428C1"/>
    <w:rsid w:val="00242972"/>
    <w:rsid w:val="00242BD5"/>
    <w:rsid w:val="002430E0"/>
    <w:rsid w:val="0024342F"/>
    <w:rsid w:val="00243476"/>
    <w:rsid w:val="002436E1"/>
    <w:rsid w:val="00243A6B"/>
    <w:rsid w:val="00243EDE"/>
    <w:rsid w:val="0024468A"/>
    <w:rsid w:val="00244721"/>
    <w:rsid w:val="002447FD"/>
    <w:rsid w:val="002448F5"/>
    <w:rsid w:val="00244927"/>
    <w:rsid w:val="00244CA5"/>
    <w:rsid w:val="00244EB7"/>
    <w:rsid w:val="002450B2"/>
    <w:rsid w:val="002453D3"/>
    <w:rsid w:val="002457DB"/>
    <w:rsid w:val="00245D7C"/>
    <w:rsid w:val="00245F15"/>
    <w:rsid w:val="00245F2F"/>
    <w:rsid w:val="00245F68"/>
    <w:rsid w:val="002464FE"/>
    <w:rsid w:val="002466F9"/>
    <w:rsid w:val="00246718"/>
    <w:rsid w:val="00246DD1"/>
    <w:rsid w:val="00246F16"/>
    <w:rsid w:val="00246F3E"/>
    <w:rsid w:val="0024750A"/>
    <w:rsid w:val="0024780F"/>
    <w:rsid w:val="002500BA"/>
    <w:rsid w:val="0025077E"/>
    <w:rsid w:val="00250C83"/>
    <w:rsid w:val="00250F42"/>
    <w:rsid w:val="00250FBE"/>
    <w:rsid w:val="00251143"/>
    <w:rsid w:val="00251372"/>
    <w:rsid w:val="0025145F"/>
    <w:rsid w:val="002515D7"/>
    <w:rsid w:val="00251737"/>
    <w:rsid w:val="0025196B"/>
    <w:rsid w:val="002521FE"/>
    <w:rsid w:val="0025243D"/>
    <w:rsid w:val="0025279C"/>
    <w:rsid w:val="002528E6"/>
    <w:rsid w:val="00252A90"/>
    <w:rsid w:val="00252EEC"/>
    <w:rsid w:val="00253713"/>
    <w:rsid w:val="00253794"/>
    <w:rsid w:val="00253B79"/>
    <w:rsid w:val="00253EA0"/>
    <w:rsid w:val="0025458D"/>
    <w:rsid w:val="0025532B"/>
    <w:rsid w:val="00255406"/>
    <w:rsid w:val="0025575D"/>
    <w:rsid w:val="00255763"/>
    <w:rsid w:val="00255933"/>
    <w:rsid w:val="002561EB"/>
    <w:rsid w:val="00256379"/>
    <w:rsid w:val="002565FA"/>
    <w:rsid w:val="00256626"/>
    <w:rsid w:val="00256C0E"/>
    <w:rsid w:val="00256F4F"/>
    <w:rsid w:val="00256F57"/>
    <w:rsid w:val="00257509"/>
    <w:rsid w:val="00257840"/>
    <w:rsid w:val="00257B20"/>
    <w:rsid w:val="00257B89"/>
    <w:rsid w:val="00257C6E"/>
    <w:rsid w:val="00257F61"/>
    <w:rsid w:val="002606AC"/>
    <w:rsid w:val="00260866"/>
    <w:rsid w:val="00260B16"/>
    <w:rsid w:val="00260C53"/>
    <w:rsid w:val="00260D02"/>
    <w:rsid w:val="00260DC7"/>
    <w:rsid w:val="00260E9F"/>
    <w:rsid w:val="0026142E"/>
    <w:rsid w:val="00261479"/>
    <w:rsid w:val="00261BED"/>
    <w:rsid w:val="00261C1E"/>
    <w:rsid w:val="00261E63"/>
    <w:rsid w:val="002624F1"/>
    <w:rsid w:val="0026253F"/>
    <w:rsid w:val="002629C6"/>
    <w:rsid w:val="00262B60"/>
    <w:rsid w:val="00262DBF"/>
    <w:rsid w:val="00263383"/>
    <w:rsid w:val="002633F3"/>
    <w:rsid w:val="002636AA"/>
    <w:rsid w:val="00263803"/>
    <w:rsid w:val="0026390D"/>
    <w:rsid w:val="00263A84"/>
    <w:rsid w:val="0026420D"/>
    <w:rsid w:val="0026433C"/>
    <w:rsid w:val="00265067"/>
    <w:rsid w:val="00265472"/>
    <w:rsid w:val="002658C6"/>
    <w:rsid w:val="00265AEB"/>
    <w:rsid w:val="00265F7E"/>
    <w:rsid w:val="002660A5"/>
    <w:rsid w:val="00266101"/>
    <w:rsid w:val="002662B2"/>
    <w:rsid w:val="0026641D"/>
    <w:rsid w:val="0026659C"/>
    <w:rsid w:val="00266755"/>
    <w:rsid w:val="00266825"/>
    <w:rsid w:val="00266A03"/>
    <w:rsid w:val="00266A67"/>
    <w:rsid w:val="00266DEE"/>
    <w:rsid w:val="00266F17"/>
    <w:rsid w:val="002671AA"/>
    <w:rsid w:val="00267267"/>
    <w:rsid w:val="002679FF"/>
    <w:rsid w:val="00267B8A"/>
    <w:rsid w:val="00267E34"/>
    <w:rsid w:val="00267EA9"/>
    <w:rsid w:val="00267F25"/>
    <w:rsid w:val="00270586"/>
    <w:rsid w:val="00270A9D"/>
    <w:rsid w:val="00271788"/>
    <w:rsid w:val="002720E2"/>
    <w:rsid w:val="002720EC"/>
    <w:rsid w:val="002721B7"/>
    <w:rsid w:val="00272293"/>
    <w:rsid w:val="002724D1"/>
    <w:rsid w:val="00272942"/>
    <w:rsid w:val="00272E1D"/>
    <w:rsid w:val="0027302C"/>
    <w:rsid w:val="002730F0"/>
    <w:rsid w:val="002732E0"/>
    <w:rsid w:val="00273734"/>
    <w:rsid w:val="002737B4"/>
    <w:rsid w:val="00273A87"/>
    <w:rsid w:val="00273AEE"/>
    <w:rsid w:val="00273D88"/>
    <w:rsid w:val="00273ECC"/>
    <w:rsid w:val="00274068"/>
    <w:rsid w:val="002744BB"/>
    <w:rsid w:val="0027493C"/>
    <w:rsid w:val="00274AA3"/>
    <w:rsid w:val="00274E0E"/>
    <w:rsid w:val="002755CF"/>
    <w:rsid w:val="002759E3"/>
    <w:rsid w:val="00275B76"/>
    <w:rsid w:val="00275DAE"/>
    <w:rsid w:val="0027642A"/>
    <w:rsid w:val="0027650F"/>
    <w:rsid w:val="0027651A"/>
    <w:rsid w:val="00276601"/>
    <w:rsid w:val="002768C1"/>
    <w:rsid w:val="00276936"/>
    <w:rsid w:val="002769E8"/>
    <w:rsid w:val="00276C8B"/>
    <w:rsid w:val="00276D77"/>
    <w:rsid w:val="002800D6"/>
    <w:rsid w:val="0028035B"/>
    <w:rsid w:val="00280C33"/>
    <w:rsid w:val="002812C4"/>
    <w:rsid w:val="0028139F"/>
    <w:rsid w:val="00281577"/>
    <w:rsid w:val="00281600"/>
    <w:rsid w:val="002821ED"/>
    <w:rsid w:val="00282405"/>
    <w:rsid w:val="002826A7"/>
    <w:rsid w:val="002826F2"/>
    <w:rsid w:val="00282987"/>
    <w:rsid w:val="00282C52"/>
    <w:rsid w:val="00282D31"/>
    <w:rsid w:val="00282D9D"/>
    <w:rsid w:val="00282DB8"/>
    <w:rsid w:val="00282F12"/>
    <w:rsid w:val="00283176"/>
    <w:rsid w:val="00283289"/>
    <w:rsid w:val="002834F8"/>
    <w:rsid w:val="002835EC"/>
    <w:rsid w:val="002845AF"/>
    <w:rsid w:val="00284626"/>
    <w:rsid w:val="00284E14"/>
    <w:rsid w:val="00284EA4"/>
    <w:rsid w:val="00285191"/>
    <w:rsid w:val="002853F7"/>
    <w:rsid w:val="0028550F"/>
    <w:rsid w:val="002855E5"/>
    <w:rsid w:val="002856B4"/>
    <w:rsid w:val="00285AA2"/>
    <w:rsid w:val="00285E22"/>
    <w:rsid w:val="002862B0"/>
    <w:rsid w:val="00286480"/>
    <w:rsid w:val="00286D07"/>
    <w:rsid w:val="0028731F"/>
    <w:rsid w:val="00287590"/>
    <w:rsid w:val="002876CE"/>
    <w:rsid w:val="00287D47"/>
    <w:rsid w:val="00290238"/>
    <w:rsid w:val="002902DF"/>
    <w:rsid w:val="002904B5"/>
    <w:rsid w:val="002913AB"/>
    <w:rsid w:val="002914C9"/>
    <w:rsid w:val="002916C5"/>
    <w:rsid w:val="0029174B"/>
    <w:rsid w:val="0029175C"/>
    <w:rsid w:val="00291CB3"/>
    <w:rsid w:val="00291D77"/>
    <w:rsid w:val="00292082"/>
    <w:rsid w:val="002920E4"/>
    <w:rsid w:val="002925ED"/>
    <w:rsid w:val="00292E08"/>
    <w:rsid w:val="002931A2"/>
    <w:rsid w:val="002933B7"/>
    <w:rsid w:val="0029358E"/>
    <w:rsid w:val="00293A4D"/>
    <w:rsid w:val="00293EFB"/>
    <w:rsid w:val="00294166"/>
    <w:rsid w:val="0029433B"/>
    <w:rsid w:val="002943BD"/>
    <w:rsid w:val="00294780"/>
    <w:rsid w:val="00294AA4"/>
    <w:rsid w:val="002952F9"/>
    <w:rsid w:val="00295617"/>
    <w:rsid w:val="00295B2B"/>
    <w:rsid w:val="00296658"/>
    <w:rsid w:val="00296775"/>
    <w:rsid w:val="002967D0"/>
    <w:rsid w:val="002967DF"/>
    <w:rsid w:val="00296FB7"/>
    <w:rsid w:val="00297007"/>
    <w:rsid w:val="0029754C"/>
    <w:rsid w:val="00297601"/>
    <w:rsid w:val="0029779C"/>
    <w:rsid w:val="00297974"/>
    <w:rsid w:val="00297A80"/>
    <w:rsid w:val="00297BD6"/>
    <w:rsid w:val="00297D93"/>
    <w:rsid w:val="00297E6B"/>
    <w:rsid w:val="00297F06"/>
    <w:rsid w:val="002A0127"/>
    <w:rsid w:val="002A027A"/>
    <w:rsid w:val="002A0376"/>
    <w:rsid w:val="002A039B"/>
    <w:rsid w:val="002A0B2D"/>
    <w:rsid w:val="002A0FAF"/>
    <w:rsid w:val="002A12AB"/>
    <w:rsid w:val="002A1422"/>
    <w:rsid w:val="002A14C6"/>
    <w:rsid w:val="002A1CB5"/>
    <w:rsid w:val="002A1CF2"/>
    <w:rsid w:val="002A2065"/>
    <w:rsid w:val="002A22DD"/>
    <w:rsid w:val="002A3209"/>
    <w:rsid w:val="002A3918"/>
    <w:rsid w:val="002A3933"/>
    <w:rsid w:val="002A3C5F"/>
    <w:rsid w:val="002A48BA"/>
    <w:rsid w:val="002A49C9"/>
    <w:rsid w:val="002A4B0A"/>
    <w:rsid w:val="002A5535"/>
    <w:rsid w:val="002A560C"/>
    <w:rsid w:val="002A5903"/>
    <w:rsid w:val="002A59C3"/>
    <w:rsid w:val="002A5B3B"/>
    <w:rsid w:val="002A5D4D"/>
    <w:rsid w:val="002A5FDA"/>
    <w:rsid w:val="002A6521"/>
    <w:rsid w:val="002A681E"/>
    <w:rsid w:val="002A6BFE"/>
    <w:rsid w:val="002A6CC1"/>
    <w:rsid w:val="002A7715"/>
    <w:rsid w:val="002A7747"/>
    <w:rsid w:val="002A78C0"/>
    <w:rsid w:val="002A7BEF"/>
    <w:rsid w:val="002A7D08"/>
    <w:rsid w:val="002B01CA"/>
    <w:rsid w:val="002B0329"/>
    <w:rsid w:val="002B03DF"/>
    <w:rsid w:val="002B07C0"/>
    <w:rsid w:val="002B0A30"/>
    <w:rsid w:val="002B0B05"/>
    <w:rsid w:val="002B0B65"/>
    <w:rsid w:val="002B0DA5"/>
    <w:rsid w:val="002B0F62"/>
    <w:rsid w:val="002B0F99"/>
    <w:rsid w:val="002B169A"/>
    <w:rsid w:val="002B18EB"/>
    <w:rsid w:val="002B1AC7"/>
    <w:rsid w:val="002B1AD2"/>
    <w:rsid w:val="002B1B78"/>
    <w:rsid w:val="002B1E32"/>
    <w:rsid w:val="002B1FAD"/>
    <w:rsid w:val="002B1FEB"/>
    <w:rsid w:val="002B20F1"/>
    <w:rsid w:val="002B2371"/>
    <w:rsid w:val="002B25E1"/>
    <w:rsid w:val="002B272E"/>
    <w:rsid w:val="002B2860"/>
    <w:rsid w:val="002B2E6E"/>
    <w:rsid w:val="002B2F28"/>
    <w:rsid w:val="002B32D5"/>
    <w:rsid w:val="002B33CA"/>
    <w:rsid w:val="002B344E"/>
    <w:rsid w:val="002B3512"/>
    <w:rsid w:val="002B3BA2"/>
    <w:rsid w:val="002B42DB"/>
    <w:rsid w:val="002B45AA"/>
    <w:rsid w:val="002B4A2A"/>
    <w:rsid w:val="002B4DCC"/>
    <w:rsid w:val="002B5428"/>
    <w:rsid w:val="002B55EA"/>
    <w:rsid w:val="002B564F"/>
    <w:rsid w:val="002B5EBB"/>
    <w:rsid w:val="002B5EC1"/>
    <w:rsid w:val="002B6DD7"/>
    <w:rsid w:val="002B6EC9"/>
    <w:rsid w:val="002B6FCF"/>
    <w:rsid w:val="002B7094"/>
    <w:rsid w:val="002B7531"/>
    <w:rsid w:val="002B7B73"/>
    <w:rsid w:val="002B7B99"/>
    <w:rsid w:val="002B7BBC"/>
    <w:rsid w:val="002C07C2"/>
    <w:rsid w:val="002C0CD8"/>
    <w:rsid w:val="002C0EA9"/>
    <w:rsid w:val="002C13F8"/>
    <w:rsid w:val="002C17CA"/>
    <w:rsid w:val="002C1917"/>
    <w:rsid w:val="002C1D49"/>
    <w:rsid w:val="002C1EDA"/>
    <w:rsid w:val="002C1F15"/>
    <w:rsid w:val="002C2055"/>
    <w:rsid w:val="002C2115"/>
    <w:rsid w:val="002C215F"/>
    <w:rsid w:val="002C22DF"/>
    <w:rsid w:val="002C2551"/>
    <w:rsid w:val="002C2A80"/>
    <w:rsid w:val="002C2AB0"/>
    <w:rsid w:val="002C314E"/>
    <w:rsid w:val="002C3155"/>
    <w:rsid w:val="002C3254"/>
    <w:rsid w:val="002C36B5"/>
    <w:rsid w:val="002C3B66"/>
    <w:rsid w:val="002C3B6A"/>
    <w:rsid w:val="002C3E60"/>
    <w:rsid w:val="002C4379"/>
    <w:rsid w:val="002C486C"/>
    <w:rsid w:val="002C486E"/>
    <w:rsid w:val="002C4D02"/>
    <w:rsid w:val="002C50AE"/>
    <w:rsid w:val="002C5378"/>
    <w:rsid w:val="002C55E8"/>
    <w:rsid w:val="002C581E"/>
    <w:rsid w:val="002C5947"/>
    <w:rsid w:val="002C5DCE"/>
    <w:rsid w:val="002C5ECA"/>
    <w:rsid w:val="002C632A"/>
    <w:rsid w:val="002C65CA"/>
    <w:rsid w:val="002C6724"/>
    <w:rsid w:val="002C6782"/>
    <w:rsid w:val="002C6820"/>
    <w:rsid w:val="002C6BC8"/>
    <w:rsid w:val="002C6C34"/>
    <w:rsid w:val="002C6D09"/>
    <w:rsid w:val="002C6D4F"/>
    <w:rsid w:val="002C6EE6"/>
    <w:rsid w:val="002C6FE2"/>
    <w:rsid w:val="002C7575"/>
    <w:rsid w:val="002C75AE"/>
    <w:rsid w:val="002C78C4"/>
    <w:rsid w:val="002C7B34"/>
    <w:rsid w:val="002C7B7D"/>
    <w:rsid w:val="002C7E3A"/>
    <w:rsid w:val="002D0021"/>
    <w:rsid w:val="002D031F"/>
    <w:rsid w:val="002D03BE"/>
    <w:rsid w:val="002D0EB3"/>
    <w:rsid w:val="002D115C"/>
    <w:rsid w:val="002D1453"/>
    <w:rsid w:val="002D1629"/>
    <w:rsid w:val="002D1741"/>
    <w:rsid w:val="002D1A4E"/>
    <w:rsid w:val="002D1B7D"/>
    <w:rsid w:val="002D1D2C"/>
    <w:rsid w:val="002D1EC4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3B1"/>
    <w:rsid w:val="002D3579"/>
    <w:rsid w:val="002D3760"/>
    <w:rsid w:val="002D3815"/>
    <w:rsid w:val="002D38BB"/>
    <w:rsid w:val="002D3DCB"/>
    <w:rsid w:val="002D3E3D"/>
    <w:rsid w:val="002D4424"/>
    <w:rsid w:val="002D4795"/>
    <w:rsid w:val="002D49B6"/>
    <w:rsid w:val="002D4D6E"/>
    <w:rsid w:val="002D4E3B"/>
    <w:rsid w:val="002D5688"/>
    <w:rsid w:val="002D5907"/>
    <w:rsid w:val="002D5A45"/>
    <w:rsid w:val="002D5C09"/>
    <w:rsid w:val="002D667E"/>
    <w:rsid w:val="002D6758"/>
    <w:rsid w:val="002D6D15"/>
    <w:rsid w:val="002D6E39"/>
    <w:rsid w:val="002D6E70"/>
    <w:rsid w:val="002D6FB8"/>
    <w:rsid w:val="002D7222"/>
    <w:rsid w:val="002D7704"/>
    <w:rsid w:val="002D79DA"/>
    <w:rsid w:val="002D7A1B"/>
    <w:rsid w:val="002D7A5D"/>
    <w:rsid w:val="002D7AA2"/>
    <w:rsid w:val="002D7E1A"/>
    <w:rsid w:val="002E0100"/>
    <w:rsid w:val="002E0337"/>
    <w:rsid w:val="002E03C1"/>
    <w:rsid w:val="002E04DD"/>
    <w:rsid w:val="002E04F9"/>
    <w:rsid w:val="002E0F5B"/>
    <w:rsid w:val="002E0FA2"/>
    <w:rsid w:val="002E0FF0"/>
    <w:rsid w:val="002E102B"/>
    <w:rsid w:val="002E1345"/>
    <w:rsid w:val="002E15F3"/>
    <w:rsid w:val="002E16C2"/>
    <w:rsid w:val="002E17A5"/>
    <w:rsid w:val="002E1B47"/>
    <w:rsid w:val="002E1D66"/>
    <w:rsid w:val="002E1E09"/>
    <w:rsid w:val="002E1E81"/>
    <w:rsid w:val="002E1FD1"/>
    <w:rsid w:val="002E23C2"/>
    <w:rsid w:val="002E25F6"/>
    <w:rsid w:val="002E26AC"/>
    <w:rsid w:val="002E28DC"/>
    <w:rsid w:val="002E2B56"/>
    <w:rsid w:val="002E2D0C"/>
    <w:rsid w:val="002E360A"/>
    <w:rsid w:val="002E3ED0"/>
    <w:rsid w:val="002E411D"/>
    <w:rsid w:val="002E4339"/>
    <w:rsid w:val="002E43F5"/>
    <w:rsid w:val="002E48BC"/>
    <w:rsid w:val="002E48BE"/>
    <w:rsid w:val="002E5756"/>
    <w:rsid w:val="002E5CD7"/>
    <w:rsid w:val="002E5E5C"/>
    <w:rsid w:val="002E5F66"/>
    <w:rsid w:val="002E5FE1"/>
    <w:rsid w:val="002E6407"/>
    <w:rsid w:val="002E6597"/>
    <w:rsid w:val="002E6A33"/>
    <w:rsid w:val="002E6DB4"/>
    <w:rsid w:val="002E7274"/>
    <w:rsid w:val="002E7301"/>
    <w:rsid w:val="002E75B3"/>
    <w:rsid w:val="002E776A"/>
    <w:rsid w:val="002F026F"/>
    <w:rsid w:val="002F02EB"/>
    <w:rsid w:val="002F06B3"/>
    <w:rsid w:val="002F0AA8"/>
    <w:rsid w:val="002F0C0A"/>
    <w:rsid w:val="002F0D82"/>
    <w:rsid w:val="002F0E3D"/>
    <w:rsid w:val="002F0EAF"/>
    <w:rsid w:val="002F1017"/>
    <w:rsid w:val="002F1608"/>
    <w:rsid w:val="002F1AEA"/>
    <w:rsid w:val="002F2569"/>
    <w:rsid w:val="002F291B"/>
    <w:rsid w:val="002F2A4E"/>
    <w:rsid w:val="002F3294"/>
    <w:rsid w:val="002F33DB"/>
    <w:rsid w:val="002F41F5"/>
    <w:rsid w:val="002F4550"/>
    <w:rsid w:val="002F4653"/>
    <w:rsid w:val="002F4903"/>
    <w:rsid w:val="002F4A5A"/>
    <w:rsid w:val="002F505F"/>
    <w:rsid w:val="002F531B"/>
    <w:rsid w:val="002F5A62"/>
    <w:rsid w:val="002F64F2"/>
    <w:rsid w:val="002F66C7"/>
    <w:rsid w:val="002F6D39"/>
    <w:rsid w:val="002F6DF4"/>
    <w:rsid w:val="002F7076"/>
    <w:rsid w:val="002F709E"/>
    <w:rsid w:val="002F71F2"/>
    <w:rsid w:val="002F7597"/>
    <w:rsid w:val="002F7669"/>
    <w:rsid w:val="002F7B13"/>
    <w:rsid w:val="00300081"/>
    <w:rsid w:val="003008E7"/>
    <w:rsid w:val="00300E48"/>
    <w:rsid w:val="00300E6F"/>
    <w:rsid w:val="0030100C"/>
    <w:rsid w:val="0030104F"/>
    <w:rsid w:val="003011D6"/>
    <w:rsid w:val="00301259"/>
    <w:rsid w:val="0030135A"/>
    <w:rsid w:val="00301392"/>
    <w:rsid w:val="0030177A"/>
    <w:rsid w:val="003018AB"/>
    <w:rsid w:val="003023E9"/>
    <w:rsid w:val="003024B0"/>
    <w:rsid w:val="003024CA"/>
    <w:rsid w:val="00302578"/>
    <w:rsid w:val="00302E8F"/>
    <w:rsid w:val="0030327B"/>
    <w:rsid w:val="003037E4"/>
    <w:rsid w:val="00303869"/>
    <w:rsid w:val="0030394A"/>
    <w:rsid w:val="00303A13"/>
    <w:rsid w:val="00303BA4"/>
    <w:rsid w:val="00303D79"/>
    <w:rsid w:val="00304554"/>
    <w:rsid w:val="00304581"/>
    <w:rsid w:val="0030484A"/>
    <w:rsid w:val="00304937"/>
    <w:rsid w:val="00304999"/>
    <w:rsid w:val="00305244"/>
    <w:rsid w:val="0030527C"/>
    <w:rsid w:val="003052A6"/>
    <w:rsid w:val="003056FA"/>
    <w:rsid w:val="00305E42"/>
    <w:rsid w:val="003063F4"/>
    <w:rsid w:val="003068D3"/>
    <w:rsid w:val="00306A9D"/>
    <w:rsid w:val="0030714F"/>
    <w:rsid w:val="003077D4"/>
    <w:rsid w:val="00307962"/>
    <w:rsid w:val="00310318"/>
    <w:rsid w:val="0031051A"/>
    <w:rsid w:val="003106F6"/>
    <w:rsid w:val="00310804"/>
    <w:rsid w:val="00310994"/>
    <w:rsid w:val="00310B18"/>
    <w:rsid w:val="00310B91"/>
    <w:rsid w:val="00310C5E"/>
    <w:rsid w:val="00311024"/>
    <w:rsid w:val="00311C49"/>
    <w:rsid w:val="00311E00"/>
    <w:rsid w:val="00311E08"/>
    <w:rsid w:val="00311EE4"/>
    <w:rsid w:val="00311F54"/>
    <w:rsid w:val="00311FE1"/>
    <w:rsid w:val="00312A99"/>
    <w:rsid w:val="00312CF4"/>
    <w:rsid w:val="00312F19"/>
    <w:rsid w:val="00312F66"/>
    <w:rsid w:val="00313112"/>
    <w:rsid w:val="0031326E"/>
    <w:rsid w:val="0031333B"/>
    <w:rsid w:val="003133C7"/>
    <w:rsid w:val="00313CB7"/>
    <w:rsid w:val="00313D0E"/>
    <w:rsid w:val="00314205"/>
    <w:rsid w:val="00314228"/>
    <w:rsid w:val="00314396"/>
    <w:rsid w:val="0031477C"/>
    <w:rsid w:val="0031488A"/>
    <w:rsid w:val="00314C6C"/>
    <w:rsid w:val="003155F1"/>
    <w:rsid w:val="00315E00"/>
    <w:rsid w:val="00315E02"/>
    <w:rsid w:val="00315F34"/>
    <w:rsid w:val="00315F41"/>
    <w:rsid w:val="00316041"/>
    <w:rsid w:val="00316108"/>
    <w:rsid w:val="0031612B"/>
    <w:rsid w:val="00316193"/>
    <w:rsid w:val="00316217"/>
    <w:rsid w:val="003164B4"/>
    <w:rsid w:val="003166D1"/>
    <w:rsid w:val="00316BDF"/>
    <w:rsid w:val="00316C50"/>
    <w:rsid w:val="00316DF3"/>
    <w:rsid w:val="0031701C"/>
    <w:rsid w:val="00317220"/>
    <w:rsid w:val="003173E4"/>
    <w:rsid w:val="003174AA"/>
    <w:rsid w:val="003175AE"/>
    <w:rsid w:val="00317633"/>
    <w:rsid w:val="00317771"/>
    <w:rsid w:val="00317917"/>
    <w:rsid w:val="00317C85"/>
    <w:rsid w:val="00317CAE"/>
    <w:rsid w:val="0032016A"/>
    <w:rsid w:val="00320184"/>
    <w:rsid w:val="003201C2"/>
    <w:rsid w:val="003202EB"/>
    <w:rsid w:val="00320607"/>
    <w:rsid w:val="0032087C"/>
    <w:rsid w:val="003209E6"/>
    <w:rsid w:val="0032192D"/>
    <w:rsid w:val="00321933"/>
    <w:rsid w:val="00322005"/>
    <w:rsid w:val="00322666"/>
    <w:rsid w:val="003228C2"/>
    <w:rsid w:val="00322AA5"/>
    <w:rsid w:val="00322C8A"/>
    <w:rsid w:val="00322E0C"/>
    <w:rsid w:val="003230A3"/>
    <w:rsid w:val="00323723"/>
    <w:rsid w:val="00323756"/>
    <w:rsid w:val="00323F49"/>
    <w:rsid w:val="00323FE0"/>
    <w:rsid w:val="00324112"/>
    <w:rsid w:val="0032420F"/>
    <w:rsid w:val="003242F9"/>
    <w:rsid w:val="003245DF"/>
    <w:rsid w:val="00324642"/>
    <w:rsid w:val="00324C35"/>
    <w:rsid w:val="00325D90"/>
    <w:rsid w:val="00325DD1"/>
    <w:rsid w:val="00325EF5"/>
    <w:rsid w:val="00325F7C"/>
    <w:rsid w:val="003267D9"/>
    <w:rsid w:val="003268E3"/>
    <w:rsid w:val="00326A42"/>
    <w:rsid w:val="00326FAC"/>
    <w:rsid w:val="00327106"/>
    <w:rsid w:val="00327186"/>
    <w:rsid w:val="00327404"/>
    <w:rsid w:val="00327C7D"/>
    <w:rsid w:val="00327F02"/>
    <w:rsid w:val="00327F93"/>
    <w:rsid w:val="00330120"/>
    <w:rsid w:val="003301D5"/>
    <w:rsid w:val="00330319"/>
    <w:rsid w:val="003303BC"/>
    <w:rsid w:val="00330867"/>
    <w:rsid w:val="003309CB"/>
    <w:rsid w:val="00330A9E"/>
    <w:rsid w:val="00330C42"/>
    <w:rsid w:val="00330C86"/>
    <w:rsid w:val="0033130C"/>
    <w:rsid w:val="00331545"/>
    <w:rsid w:val="00331CE4"/>
    <w:rsid w:val="00331D98"/>
    <w:rsid w:val="00332291"/>
    <w:rsid w:val="003326B7"/>
    <w:rsid w:val="0033283B"/>
    <w:rsid w:val="00332BE4"/>
    <w:rsid w:val="00332C7B"/>
    <w:rsid w:val="0033399B"/>
    <w:rsid w:val="00333F88"/>
    <w:rsid w:val="00333FA0"/>
    <w:rsid w:val="0033407F"/>
    <w:rsid w:val="00334110"/>
    <w:rsid w:val="00334416"/>
    <w:rsid w:val="00334C21"/>
    <w:rsid w:val="00335707"/>
    <w:rsid w:val="00335B2A"/>
    <w:rsid w:val="00335D0A"/>
    <w:rsid w:val="00335F7C"/>
    <w:rsid w:val="00336D0D"/>
    <w:rsid w:val="00337361"/>
    <w:rsid w:val="0033768D"/>
    <w:rsid w:val="00337CA2"/>
    <w:rsid w:val="00337D5F"/>
    <w:rsid w:val="00337EEA"/>
    <w:rsid w:val="0034002A"/>
    <w:rsid w:val="003400E5"/>
    <w:rsid w:val="0034019B"/>
    <w:rsid w:val="00340311"/>
    <w:rsid w:val="003403D5"/>
    <w:rsid w:val="00340410"/>
    <w:rsid w:val="00340699"/>
    <w:rsid w:val="003408DB"/>
    <w:rsid w:val="003409BA"/>
    <w:rsid w:val="00340D60"/>
    <w:rsid w:val="00340D6C"/>
    <w:rsid w:val="00340DA5"/>
    <w:rsid w:val="003410B4"/>
    <w:rsid w:val="0034162E"/>
    <w:rsid w:val="0034179E"/>
    <w:rsid w:val="003417FE"/>
    <w:rsid w:val="003418B3"/>
    <w:rsid w:val="00341C84"/>
    <w:rsid w:val="00341DAC"/>
    <w:rsid w:val="00342079"/>
    <w:rsid w:val="00342292"/>
    <w:rsid w:val="003424A1"/>
    <w:rsid w:val="003426F8"/>
    <w:rsid w:val="00342B69"/>
    <w:rsid w:val="0034337C"/>
    <w:rsid w:val="003434F8"/>
    <w:rsid w:val="00343A52"/>
    <w:rsid w:val="00343A66"/>
    <w:rsid w:val="00343ADF"/>
    <w:rsid w:val="003441CB"/>
    <w:rsid w:val="003443B7"/>
    <w:rsid w:val="00344509"/>
    <w:rsid w:val="00344D2F"/>
    <w:rsid w:val="00344FE1"/>
    <w:rsid w:val="003450C2"/>
    <w:rsid w:val="0034572D"/>
    <w:rsid w:val="0034588F"/>
    <w:rsid w:val="00345E8E"/>
    <w:rsid w:val="00346154"/>
    <w:rsid w:val="00346494"/>
    <w:rsid w:val="00346829"/>
    <w:rsid w:val="00346B95"/>
    <w:rsid w:val="00346E3C"/>
    <w:rsid w:val="00347003"/>
    <w:rsid w:val="003472A8"/>
    <w:rsid w:val="003475A2"/>
    <w:rsid w:val="00347639"/>
    <w:rsid w:val="003476AE"/>
    <w:rsid w:val="003479B0"/>
    <w:rsid w:val="00347BD4"/>
    <w:rsid w:val="003500C9"/>
    <w:rsid w:val="00350323"/>
    <w:rsid w:val="0035046D"/>
    <w:rsid w:val="00350AC9"/>
    <w:rsid w:val="00350BB2"/>
    <w:rsid w:val="00350C11"/>
    <w:rsid w:val="00350C2D"/>
    <w:rsid w:val="00350DC0"/>
    <w:rsid w:val="00350E78"/>
    <w:rsid w:val="00350E90"/>
    <w:rsid w:val="003512FC"/>
    <w:rsid w:val="00351A0D"/>
    <w:rsid w:val="00351FAB"/>
    <w:rsid w:val="003520CE"/>
    <w:rsid w:val="00352524"/>
    <w:rsid w:val="0035255E"/>
    <w:rsid w:val="00352700"/>
    <w:rsid w:val="00352D19"/>
    <w:rsid w:val="00352DF2"/>
    <w:rsid w:val="00352ECF"/>
    <w:rsid w:val="00352ED0"/>
    <w:rsid w:val="0035323C"/>
    <w:rsid w:val="003532AE"/>
    <w:rsid w:val="003537E2"/>
    <w:rsid w:val="00353A6B"/>
    <w:rsid w:val="00353C32"/>
    <w:rsid w:val="00353F33"/>
    <w:rsid w:val="00353F98"/>
    <w:rsid w:val="0035402A"/>
    <w:rsid w:val="00354303"/>
    <w:rsid w:val="0035444E"/>
    <w:rsid w:val="00354521"/>
    <w:rsid w:val="00354731"/>
    <w:rsid w:val="00354BB4"/>
    <w:rsid w:val="00354D8D"/>
    <w:rsid w:val="00354F7D"/>
    <w:rsid w:val="003552C6"/>
    <w:rsid w:val="003553BF"/>
    <w:rsid w:val="0035568A"/>
    <w:rsid w:val="003556B1"/>
    <w:rsid w:val="003559C8"/>
    <w:rsid w:val="00355A83"/>
    <w:rsid w:val="00355BCB"/>
    <w:rsid w:val="00355CB9"/>
    <w:rsid w:val="00355D3A"/>
    <w:rsid w:val="0035675C"/>
    <w:rsid w:val="00356AFB"/>
    <w:rsid w:val="00356D49"/>
    <w:rsid w:val="00356FA4"/>
    <w:rsid w:val="0035728D"/>
    <w:rsid w:val="003574C5"/>
    <w:rsid w:val="00357660"/>
    <w:rsid w:val="0036055E"/>
    <w:rsid w:val="00360847"/>
    <w:rsid w:val="003608F6"/>
    <w:rsid w:val="00360CA0"/>
    <w:rsid w:val="003617EF"/>
    <w:rsid w:val="00361AE6"/>
    <w:rsid w:val="00361AF6"/>
    <w:rsid w:val="00361BEE"/>
    <w:rsid w:val="00361DDD"/>
    <w:rsid w:val="00361F0D"/>
    <w:rsid w:val="0036275B"/>
    <w:rsid w:val="003627A8"/>
    <w:rsid w:val="003629E6"/>
    <w:rsid w:val="00362A9F"/>
    <w:rsid w:val="00362BE5"/>
    <w:rsid w:val="003637ED"/>
    <w:rsid w:val="00363B08"/>
    <w:rsid w:val="00363CDE"/>
    <w:rsid w:val="003641E8"/>
    <w:rsid w:val="003647C4"/>
    <w:rsid w:val="00364946"/>
    <w:rsid w:val="00364A47"/>
    <w:rsid w:val="00364CE6"/>
    <w:rsid w:val="00364D17"/>
    <w:rsid w:val="00364E4A"/>
    <w:rsid w:val="00364F21"/>
    <w:rsid w:val="00365004"/>
    <w:rsid w:val="0036563C"/>
    <w:rsid w:val="003656D0"/>
    <w:rsid w:val="00365867"/>
    <w:rsid w:val="003659AC"/>
    <w:rsid w:val="00365A2D"/>
    <w:rsid w:val="00365B4D"/>
    <w:rsid w:val="00365C6E"/>
    <w:rsid w:val="00365D6F"/>
    <w:rsid w:val="00365D81"/>
    <w:rsid w:val="00365D84"/>
    <w:rsid w:val="003661E3"/>
    <w:rsid w:val="00366228"/>
    <w:rsid w:val="003662FA"/>
    <w:rsid w:val="003665DD"/>
    <w:rsid w:val="003667EE"/>
    <w:rsid w:val="00366A8A"/>
    <w:rsid w:val="00366C9F"/>
    <w:rsid w:val="003672C6"/>
    <w:rsid w:val="00367857"/>
    <w:rsid w:val="00367A08"/>
    <w:rsid w:val="00367D2D"/>
    <w:rsid w:val="003700DF"/>
    <w:rsid w:val="0037027D"/>
    <w:rsid w:val="00370561"/>
    <w:rsid w:val="00370A25"/>
    <w:rsid w:val="00370CC3"/>
    <w:rsid w:val="00371242"/>
    <w:rsid w:val="00371304"/>
    <w:rsid w:val="003713F5"/>
    <w:rsid w:val="00371489"/>
    <w:rsid w:val="003715DA"/>
    <w:rsid w:val="003716B3"/>
    <w:rsid w:val="003716D1"/>
    <w:rsid w:val="00371A73"/>
    <w:rsid w:val="00371AD1"/>
    <w:rsid w:val="00371E53"/>
    <w:rsid w:val="00371FAB"/>
    <w:rsid w:val="00371FF4"/>
    <w:rsid w:val="00372038"/>
    <w:rsid w:val="00372B99"/>
    <w:rsid w:val="00373155"/>
    <w:rsid w:val="0037315D"/>
    <w:rsid w:val="0037360E"/>
    <w:rsid w:val="00373CB0"/>
    <w:rsid w:val="00373F4D"/>
    <w:rsid w:val="0037404F"/>
    <w:rsid w:val="003740A4"/>
    <w:rsid w:val="003740D2"/>
    <w:rsid w:val="00374382"/>
    <w:rsid w:val="0037452C"/>
    <w:rsid w:val="00374A59"/>
    <w:rsid w:val="00374ABD"/>
    <w:rsid w:val="003751E9"/>
    <w:rsid w:val="0037559A"/>
    <w:rsid w:val="00375B6C"/>
    <w:rsid w:val="00375D79"/>
    <w:rsid w:val="003763A2"/>
    <w:rsid w:val="003767FB"/>
    <w:rsid w:val="003769F0"/>
    <w:rsid w:val="00376E0C"/>
    <w:rsid w:val="00377286"/>
    <w:rsid w:val="003776E4"/>
    <w:rsid w:val="003778CC"/>
    <w:rsid w:val="00377CA5"/>
    <w:rsid w:val="00377CD0"/>
    <w:rsid w:val="00380A70"/>
    <w:rsid w:val="00380B3E"/>
    <w:rsid w:val="00380D5A"/>
    <w:rsid w:val="003816EB"/>
    <w:rsid w:val="0038177F"/>
    <w:rsid w:val="003818AE"/>
    <w:rsid w:val="00381E75"/>
    <w:rsid w:val="00382427"/>
    <w:rsid w:val="0038250C"/>
    <w:rsid w:val="0038276A"/>
    <w:rsid w:val="00382A25"/>
    <w:rsid w:val="00382DDF"/>
    <w:rsid w:val="003831E6"/>
    <w:rsid w:val="003833E3"/>
    <w:rsid w:val="00383783"/>
    <w:rsid w:val="003837AF"/>
    <w:rsid w:val="00383A00"/>
    <w:rsid w:val="00383F82"/>
    <w:rsid w:val="00383FA0"/>
    <w:rsid w:val="00384096"/>
    <w:rsid w:val="0038410C"/>
    <w:rsid w:val="003848C9"/>
    <w:rsid w:val="00384C3B"/>
    <w:rsid w:val="0038525F"/>
    <w:rsid w:val="00385448"/>
    <w:rsid w:val="003861D5"/>
    <w:rsid w:val="00386236"/>
    <w:rsid w:val="00386514"/>
    <w:rsid w:val="00386F1F"/>
    <w:rsid w:val="00387312"/>
    <w:rsid w:val="003873B6"/>
    <w:rsid w:val="003879BD"/>
    <w:rsid w:val="00390148"/>
    <w:rsid w:val="003901F2"/>
    <w:rsid w:val="00390493"/>
    <w:rsid w:val="00390F02"/>
    <w:rsid w:val="0039141E"/>
    <w:rsid w:val="0039141F"/>
    <w:rsid w:val="0039153C"/>
    <w:rsid w:val="00391561"/>
    <w:rsid w:val="00391705"/>
    <w:rsid w:val="0039186F"/>
    <w:rsid w:val="003919D9"/>
    <w:rsid w:val="003919FC"/>
    <w:rsid w:val="00391AED"/>
    <w:rsid w:val="00391C5F"/>
    <w:rsid w:val="003920F9"/>
    <w:rsid w:val="00392AFE"/>
    <w:rsid w:val="00392FEF"/>
    <w:rsid w:val="0039316E"/>
    <w:rsid w:val="00393820"/>
    <w:rsid w:val="003938DB"/>
    <w:rsid w:val="003938E2"/>
    <w:rsid w:val="00393D8F"/>
    <w:rsid w:val="00393E9F"/>
    <w:rsid w:val="00393F27"/>
    <w:rsid w:val="003941D8"/>
    <w:rsid w:val="00394338"/>
    <w:rsid w:val="003945D7"/>
    <w:rsid w:val="003948B5"/>
    <w:rsid w:val="00394A59"/>
    <w:rsid w:val="00394BF0"/>
    <w:rsid w:val="00394D1C"/>
    <w:rsid w:val="00395058"/>
    <w:rsid w:val="003950DE"/>
    <w:rsid w:val="003951C9"/>
    <w:rsid w:val="003957A6"/>
    <w:rsid w:val="00395870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A02E9"/>
    <w:rsid w:val="003A0436"/>
    <w:rsid w:val="003A097A"/>
    <w:rsid w:val="003A0CD6"/>
    <w:rsid w:val="003A159B"/>
    <w:rsid w:val="003A1CA9"/>
    <w:rsid w:val="003A1ECB"/>
    <w:rsid w:val="003A1EFB"/>
    <w:rsid w:val="003A235C"/>
    <w:rsid w:val="003A286B"/>
    <w:rsid w:val="003A286D"/>
    <w:rsid w:val="003A2AB2"/>
    <w:rsid w:val="003A2AC8"/>
    <w:rsid w:val="003A2AD7"/>
    <w:rsid w:val="003A2FA0"/>
    <w:rsid w:val="003A3596"/>
    <w:rsid w:val="003A35C2"/>
    <w:rsid w:val="003A36FF"/>
    <w:rsid w:val="003A373A"/>
    <w:rsid w:val="003A38A7"/>
    <w:rsid w:val="003A3E64"/>
    <w:rsid w:val="003A3E7C"/>
    <w:rsid w:val="003A3FAD"/>
    <w:rsid w:val="003A4055"/>
    <w:rsid w:val="003A4184"/>
    <w:rsid w:val="003A46E7"/>
    <w:rsid w:val="003A471C"/>
    <w:rsid w:val="003A4A74"/>
    <w:rsid w:val="003A54E5"/>
    <w:rsid w:val="003A5707"/>
    <w:rsid w:val="003A5ABD"/>
    <w:rsid w:val="003A5EBF"/>
    <w:rsid w:val="003A6185"/>
    <w:rsid w:val="003A646A"/>
    <w:rsid w:val="003A65A9"/>
    <w:rsid w:val="003A666C"/>
    <w:rsid w:val="003A6EF5"/>
    <w:rsid w:val="003A71CF"/>
    <w:rsid w:val="003A720A"/>
    <w:rsid w:val="003A734A"/>
    <w:rsid w:val="003A73D2"/>
    <w:rsid w:val="003A73FD"/>
    <w:rsid w:val="003A74F8"/>
    <w:rsid w:val="003A7713"/>
    <w:rsid w:val="003A7A02"/>
    <w:rsid w:val="003A7C1F"/>
    <w:rsid w:val="003B01C4"/>
    <w:rsid w:val="003B030D"/>
    <w:rsid w:val="003B0897"/>
    <w:rsid w:val="003B0BA5"/>
    <w:rsid w:val="003B0CAE"/>
    <w:rsid w:val="003B0D93"/>
    <w:rsid w:val="003B0DD5"/>
    <w:rsid w:val="003B136A"/>
    <w:rsid w:val="003B144A"/>
    <w:rsid w:val="003B1476"/>
    <w:rsid w:val="003B15BC"/>
    <w:rsid w:val="003B194E"/>
    <w:rsid w:val="003B1C1C"/>
    <w:rsid w:val="003B1D07"/>
    <w:rsid w:val="003B1E68"/>
    <w:rsid w:val="003B1E93"/>
    <w:rsid w:val="003B2549"/>
    <w:rsid w:val="003B27C6"/>
    <w:rsid w:val="003B291D"/>
    <w:rsid w:val="003B2CC7"/>
    <w:rsid w:val="003B2D93"/>
    <w:rsid w:val="003B2F35"/>
    <w:rsid w:val="003B3600"/>
    <w:rsid w:val="003B3A05"/>
    <w:rsid w:val="003B3A7B"/>
    <w:rsid w:val="003B3FDE"/>
    <w:rsid w:val="003B4031"/>
    <w:rsid w:val="003B4170"/>
    <w:rsid w:val="003B4194"/>
    <w:rsid w:val="003B41EC"/>
    <w:rsid w:val="003B42D1"/>
    <w:rsid w:val="003B4A0F"/>
    <w:rsid w:val="003B4AC7"/>
    <w:rsid w:val="003B52FD"/>
    <w:rsid w:val="003B5970"/>
    <w:rsid w:val="003B5D84"/>
    <w:rsid w:val="003B5DD5"/>
    <w:rsid w:val="003B64A6"/>
    <w:rsid w:val="003B6507"/>
    <w:rsid w:val="003B6652"/>
    <w:rsid w:val="003B6B50"/>
    <w:rsid w:val="003B6F9A"/>
    <w:rsid w:val="003B733C"/>
    <w:rsid w:val="003B73D2"/>
    <w:rsid w:val="003B7480"/>
    <w:rsid w:val="003B77AC"/>
    <w:rsid w:val="003B77CD"/>
    <w:rsid w:val="003B7857"/>
    <w:rsid w:val="003C011C"/>
    <w:rsid w:val="003C05AF"/>
    <w:rsid w:val="003C07CF"/>
    <w:rsid w:val="003C09C8"/>
    <w:rsid w:val="003C0C86"/>
    <w:rsid w:val="003C0F7D"/>
    <w:rsid w:val="003C19F7"/>
    <w:rsid w:val="003C1A84"/>
    <w:rsid w:val="003C1B10"/>
    <w:rsid w:val="003C1C0F"/>
    <w:rsid w:val="003C1EAC"/>
    <w:rsid w:val="003C2272"/>
    <w:rsid w:val="003C258E"/>
    <w:rsid w:val="003C282A"/>
    <w:rsid w:val="003C28D4"/>
    <w:rsid w:val="003C2A60"/>
    <w:rsid w:val="003C2ACC"/>
    <w:rsid w:val="003C2B9E"/>
    <w:rsid w:val="003C2E25"/>
    <w:rsid w:val="003C30C1"/>
    <w:rsid w:val="003C3183"/>
    <w:rsid w:val="003C3324"/>
    <w:rsid w:val="003C337F"/>
    <w:rsid w:val="003C3643"/>
    <w:rsid w:val="003C3A6C"/>
    <w:rsid w:val="003C3A92"/>
    <w:rsid w:val="003C450C"/>
    <w:rsid w:val="003C46C9"/>
    <w:rsid w:val="003C4AF2"/>
    <w:rsid w:val="003C4B57"/>
    <w:rsid w:val="003C4BA1"/>
    <w:rsid w:val="003C4CF5"/>
    <w:rsid w:val="003C4FD1"/>
    <w:rsid w:val="003C51C2"/>
    <w:rsid w:val="003C546B"/>
    <w:rsid w:val="003C5BAA"/>
    <w:rsid w:val="003C5D8F"/>
    <w:rsid w:val="003C5E48"/>
    <w:rsid w:val="003C62B6"/>
    <w:rsid w:val="003C6593"/>
    <w:rsid w:val="003C6DFB"/>
    <w:rsid w:val="003C6FFE"/>
    <w:rsid w:val="003C7148"/>
    <w:rsid w:val="003C7245"/>
    <w:rsid w:val="003C7291"/>
    <w:rsid w:val="003C72A3"/>
    <w:rsid w:val="003C734C"/>
    <w:rsid w:val="003C748C"/>
    <w:rsid w:val="003C7BC9"/>
    <w:rsid w:val="003C7D1B"/>
    <w:rsid w:val="003C7DCF"/>
    <w:rsid w:val="003D08DA"/>
    <w:rsid w:val="003D0BF5"/>
    <w:rsid w:val="003D0D92"/>
    <w:rsid w:val="003D0E4A"/>
    <w:rsid w:val="003D110B"/>
    <w:rsid w:val="003D13A6"/>
    <w:rsid w:val="003D13C1"/>
    <w:rsid w:val="003D14C2"/>
    <w:rsid w:val="003D178E"/>
    <w:rsid w:val="003D196D"/>
    <w:rsid w:val="003D1D58"/>
    <w:rsid w:val="003D21C1"/>
    <w:rsid w:val="003D23BD"/>
    <w:rsid w:val="003D23D2"/>
    <w:rsid w:val="003D2772"/>
    <w:rsid w:val="003D2951"/>
    <w:rsid w:val="003D299F"/>
    <w:rsid w:val="003D2B8B"/>
    <w:rsid w:val="003D2C3B"/>
    <w:rsid w:val="003D2CBF"/>
    <w:rsid w:val="003D2E32"/>
    <w:rsid w:val="003D2F09"/>
    <w:rsid w:val="003D2FA4"/>
    <w:rsid w:val="003D3040"/>
    <w:rsid w:val="003D308A"/>
    <w:rsid w:val="003D3245"/>
    <w:rsid w:val="003D354D"/>
    <w:rsid w:val="003D35B6"/>
    <w:rsid w:val="003D36D6"/>
    <w:rsid w:val="003D3700"/>
    <w:rsid w:val="003D3C99"/>
    <w:rsid w:val="003D3D40"/>
    <w:rsid w:val="003D41CB"/>
    <w:rsid w:val="003D4256"/>
    <w:rsid w:val="003D4CC3"/>
    <w:rsid w:val="003D4FCA"/>
    <w:rsid w:val="003D5425"/>
    <w:rsid w:val="003D5A0F"/>
    <w:rsid w:val="003D5B1A"/>
    <w:rsid w:val="003D5DBA"/>
    <w:rsid w:val="003D5F15"/>
    <w:rsid w:val="003D5F4F"/>
    <w:rsid w:val="003D62F9"/>
    <w:rsid w:val="003D6554"/>
    <w:rsid w:val="003D65CC"/>
    <w:rsid w:val="003D6692"/>
    <w:rsid w:val="003D6B91"/>
    <w:rsid w:val="003D6D8E"/>
    <w:rsid w:val="003D6DE8"/>
    <w:rsid w:val="003D72E9"/>
    <w:rsid w:val="003D7836"/>
    <w:rsid w:val="003D7D0E"/>
    <w:rsid w:val="003D7D5B"/>
    <w:rsid w:val="003E0433"/>
    <w:rsid w:val="003E0482"/>
    <w:rsid w:val="003E0819"/>
    <w:rsid w:val="003E0A0D"/>
    <w:rsid w:val="003E0B2F"/>
    <w:rsid w:val="003E0C21"/>
    <w:rsid w:val="003E0D2B"/>
    <w:rsid w:val="003E129F"/>
    <w:rsid w:val="003E1354"/>
    <w:rsid w:val="003E1551"/>
    <w:rsid w:val="003E18DB"/>
    <w:rsid w:val="003E198D"/>
    <w:rsid w:val="003E1BDE"/>
    <w:rsid w:val="003E1EE7"/>
    <w:rsid w:val="003E2176"/>
    <w:rsid w:val="003E2352"/>
    <w:rsid w:val="003E243B"/>
    <w:rsid w:val="003E28B6"/>
    <w:rsid w:val="003E2C9A"/>
    <w:rsid w:val="003E2DAE"/>
    <w:rsid w:val="003E3115"/>
    <w:rsid w:val="003E3690"/>
    <w:rsid w:val="003E3972"/>
    <w:rsid w:val="003E3AD7"/>
    <w:rsid w:val="003E3BA1"/>
    <w:rsid w:val="003E4273"/>
    <w:rsid w:val="003E45A2"/>
    <w:rsid w:val="003E4B79"/>
    <w:rsid w:val="003E4CE5"/>
    <w:rsid w:val="003E4F07"/>
    <w:rsid w:val="003E4F4B"/>
    <w:rsid w:val="003E5957"/>
    <w:rsid w:val="003E5A45"/>
    <w:rsid w:val="003E5B1C"/>
    <w:rsid w:val="003E5F11"/>
    <w:rsid w:val="003E5F33"/>
    <w:rsid w:val="003E6137"/>
    <w:rsid w:val="003E65E2"/>
    <w:rsid w:val="003E67D4"/>
    <w:rsid w:val="003E6CA9"/>
    <w:rsid w:val="003E6D8F"/>
    <w:rsid w:val="003E6E50"/>
    <w:rsid w:val="003E6E69"/>
    <w:rsid w:val="003E6FCC"/>
    <w:rsid w:val="003E7132"/>
    <w:rsid w:val="003E7471"/>
    <w:rsid w:val="003E74C0"/>
    <w:rsid w:val="003E78EF"/>
    <w:rsid w:val="003E79A7"/>
    <w:rsid w:val="003E7C5B"/>
    <w:rsid w:val="003E7C9B"/>
    <w:rsid w:val="003F02B6"/>
    <w:rsid w:val="003F0724"/>
    <w:rsid w:val="003F0D6A"/>
    <w:rsid w:val="003F1005"/>
    <w:rsid w:val="003F163D"/>
    <w:rsid w:val="003F1945"/>
    <w:rsid w:val="003F19FB"/>
    <w:rsid w:val="003F1ADA"/>
    <w:rsid w:val="003F1D96"/>
    <w:rsid w:val="003F241D"/>
    <w:rsid w:val="003F2896"/>
    <w:rsid w:val="003F2DE8"/>
    <w:rsid w:val="003F2F81"/>
    <w:rsid w:val="003F2F8E"/>
    <w:rsid w:val="003F3782"/>
    <w:rsid w:val="003F3C7E"/>
    <w:rsid w:val="003F3F73"/>
    <w:rsid w:val="003F4470"/>
    <w:rsid w:val="003F44CB"/>
    <w:rsid w:val="003F4A40"/>
    <w:rsid w:val="003F4A49"/>
    <w:rsid w:val="003F4FBC"/>
    <w:rsid w:val="003F505A"/>
    <w:rsid w:val="003F51F6"/>
    <w:rsid w:val="003F552C"/>
    <w:rsid w:val="003F56E7"/>
    <w:rsid w:val="003F57B2"/>
    <w:rsid w:val="003F584C"/>
    <w:rsid w:val="003F591C"/>
    <w:rsid w:val="003F5CD3"/>
    <w:rsid w:val="003F6155"/>
    <w:rsid w:val="003F65F0"/>
    <w:rsid w:val="003F6971"/>
    <w:rsid w:val="003F6EFA"/>
    <w:rsid w:val="003F6F21"/>
    <w:rsid w:val="003F7137"/>
    <w:rsid w:val="003F7822"/>
    <w:rsid w:val="003F79D2"/>
    <w:rsid w:val="003F7F0A"/>
    <w:rsid w:val="00400029"/>
    <w:rsid w:val="004001A1"/>
    <w:rsid w:val="00400254"/>
    <w:rsid w:val="00400420"/>
    <w:rsid w:val="004005CB"/>
    <w:rsid w:val="0040071A"/>
    <w:rsid w:val="00400CA7"/>
    <w:rsid w:val="00400D18"/>
    <w:rsid w:val="00401254"/>
    <w:rsid w:val="0040154F"/>
    <w:rsid w:val="00401565"/>
    <w:rsid w:val="004017DB"/>
    <w:rsid w:val="00401AED"/>
    <w:rsid w:val="00401B52"/>
    <w:rsid w:val="00401C55"/>
    <w:rsid w:val="00401D79"/>
    <w:rsid w:val="00402061"/>
    <w:rsid w:val="0040209E"/>
    <w:rsid w:val="004021FA"/>
    <w:rsid w:val="00402503"/>
    <w:rsid w:val="004025C8"/>
    <w:rsid w:val="0040271F"/>
    <w:rsid w:val="00402EEC"/>
    <w:rsid w:val="0040333E"/>
    <w:rsid w:val="0040389D"/>
    <w:rsid w:val="00403CA1"/>
    <w:rsid w:val="00403D9F"/>
    <w:rsid w:val="00403F1B"/>
    <w:rsid w:val="0040413A"/>
    <w:rsid w:val="00404639"/>
    <w:rsid w:val="004047B3"/>
    <w:rsid w:val="00404C97"/>
    <w:rsid w:val="00404F42"/>
    <w:rsid w:val="0040517B"/>
    <w:rsid w:val="004051DB"/>
    <w:rsid w:val="004052F1"/>
    <w:rsid w:val="00405447"/>
    <w:rsid w:val="004055E3"/>
    <w:rsid w:val="00405628"/>
    <w:rsid w:val="00405C72"/>
    <w:rsid w:val="00405F01"/>
    <w:rsid w:val="00405F60"/>
    <w:rsid w:val="00406082"/>
    <w:rsid w:val="004062F8"/>
    <w:rsid w:val="004063DF"/>
    <w:rsid w:val="00406945"/>
    <w:rsid w:val="00406D34"/>
    <w:rsid w:val="0040714C"/>
    <w:rsid w:val="0040733B"/>
    <w:rsid w:val="004073BB"/>
    <w:rsid w:val="0040749C"/>
    <w:rsid w:val="00410102"/>
    <w:rsid w:val="0041030C"/>
    <w:rsid w:val="004103B6"/>
    <w:rsid w:val="0041072E"/>
    <w:rsid w:val="00410E0B"/>
    <w:rsid w:val="00410E83"/>
    <w:rsid w:val="004112D4"/>
    <w:rsid w:val="004113FF"/>
    <w:rsid w:val="004119EB"/>
    <w:rsid w:val="00411D5F"/>
    <w:rsid w:val="00411D90"/>
    <w:rsid w:val="0041218C"/>
    <w:rsid w:val="004128EC"/>
    <w:rsid w:val="004129E2"/>
    <w:rsid w:val="00412BED"/>
    <w:rsid w:val="0041305F"/>
    <w:rsid w:val="004132BB"/>
    <w:rsid w:val="00413C56"/>
    <w:rsid w:val="00413EDF"/>
    <w:rsid w:val="004144F3"/>
    <w:rsid w:val="00414544"/>
    <w:rsid w:val="00414606"/>
    <w:rsid w:val="0041469F"/>
    <w:rsid w:val="00414995"/>
    <w:rsid w:val="00414E87"/>
    <w:rsid w:val="00415788"/>
    <w:rsid w:val="00415928"/>
    <w:rsid w:val="00415B89"/>
    <w:rsid w:val="0041617A"/>
    <w:rsid w:val="004161C7"/>
    <w:rsid w:val="0041645D"/>
    <w:rsid w:val="00416508"/>
    <w:rsid w:val="00416606"/>
    <w:rsid w:val="0041685F"/>
    <w:rsid w:val="0041695B"/>
    <w:rsid w:val="00416EBE"/>
    <w:rsid w:val="00416FF6"/>
    <w:rsid w:val="00417004"/>
    <w:rsid w:val="00417550"/>
    <w:rsid w:val="00417785"/>
    <w:rsid w:val="004178F5"/>
    <w:rsid w:val="00417A5C"/>
    <w:rsid w:val="00417A74"/>
    <w:rsid w:val="00417F81"/>
    <w:rsid w:val="00420280"/>
    <w:rsid w:val="004202D0"/>
    <w:rsid w:val="004203B1"/>
    <w:rsid w:val="00420519"/>
    <w:rsid w:val="00420756"/>
    <w:rsid w:val="00420C0F"/>
    <w:rsid w:val="00420CD6"/>
    <w:rsid w:val="00420D9E"/>
    <w:rsid w:val="0042145F"/>
    <w:rsid w:val="0042150B"/>
    <w:rsid w:val="004215CA"/>
    <w:rsid w:val="004215E9"/>
    <w:rsid w:val="004216A2"/>
    <w:rsid w:val="0042181C"/>
    <w:rsid w:val="00421B8F"/>
    <w:rsid w:val="00421E8C"/>
    <w:rsid w:val="0042237F"/>
    <w:rsid w:val="00422580"/>
    <w:rsid w:val="00422586"/>
    <w:rsid w:val="00422DA5"/>
    <w:rsid w:val="00422DB0"/>
    <w:rsid w:val="00423178"/>
    <w:rsid w:val="004238CC"/>
    <w:rsid w:val="00423B61"/>
    <w:rsid w:val="00423B6F"/>
    <w:rsid w:val="00423D69"/>
    <w:rsid w:val="00423DFA"/>
    <w:rsid w:val="00423F4E"/>
    <w:rsid w:val="004241F6"/>
    <w:rsid w:val="00424887"/>
    <w:rsid w:val="00424E04"/>
    <w:rsid w:val="00424E17"/>
    <w:rsid w:val="004251BD"/>
    <w:rsid w:val="004253CA"/>
    <w:rsid w:val="00425936"/>
    <w:rsid w:val="004259A3"/>
    <w:rsid w:val="004259E8"/>
    <w:rsid w:val="00425FF8"/>
    <w:rsid w:val="0042608D"/>
    <w:rsid w:val="0042626D"/>
    <w:rsid w:val="00426873"/>
    <w:rsid w:val="004268E3"/>
    <w:rsid w:val="004270D0"/>
    <w:rsid w:val="00427851"/>
    <w:rsid w:val="004278EE"/>
    <w:rsid w:val="00427948"/>
    <w:rsid w:val="00427A2D"/>
    <w:rsid w:val="00427AC6"/>
    <w:rsid w:val="0043003C"/>
    <w:rsid w:val="00430A07"/>
    <w:rsid w:val="00430CF8"/>
    <w:rsid w:val="00430DFD"/>
    <w:rsid w:val="004313E8"/>
    <w:rsid w:val="00431A69"/>
    <w:rsid w:val="00431C33"/>
    <w:rsid w:val="00431D63"/>
    <w:rsid w:val="00431ED5"/>
    <w:rsid w:val="0043230D"/>
    <w:rsid w:val="004323CD"/>
    <w:rsid w:val="0043243A"/>
    <w:rsid w:val="00432C60"/>
    <w:rsid w:val="00432EAA"/>
    <w:rsid w:val="004330AA"/>
    <w:rsid w:val="0043318E"/>
    <w:rsid w:val="0043328B"/>
    <w:rsid w:val="0043329C"/>
    <w:rsid w:val="004333EB"/>
    <w:rsid w:val="004338A5"/>
    <w:rsid w:val="004339E9"/>
    <w:rsid w:val="00433A40"/>
    <w:rsid w:val="00433B07"/>
    <w:rsid w:val="00433B83"/>
    <w:rsid w:val="00433C05"/>
    <w:rsid w:val="00433D73"/>
    <w:rsid w:val="0043426C"/>
    <w:rsid w:val="00434377"/>
    <w:rsid w:val="00434485"/>
    <w:rsid w:val="0043471C"/>
    <w:rsid w:val="00434767"/>
    <w:rsid w:val="004347B0"/>
    <w:rsid w:val="00434997"/>
    <w:rsid w:val="00434EA8"/>
    <w:rsid w:val="00434F1A"/>
    <w:rsid w:val="004350F8"/>
    <w:rsid w:val="00435278"/>
    <w:rsid w:val="004353C4"/>
    <w:rsid w:val="0043574F"/>
    <w:rsid w:val="00435C38"/>
    <w:rsid w:val="00435E7A"/>
    <w:rsid w:val="00435FA5"/>
    <w:rsid w:val="0043637C"/>
    <w:rsid w:val="00436693"/>
    <w:rsid w:val="00436E04"/>
    <w:rsid w:val="00437510"/>
    <w:rsid w:val="00437B94"/>
    <w:rsid w:val="00437D8E"/>
    <w:rsid w:val="00440456"/>
    <w:rsid w:val="00440542"/>
    <w:rsid w:val="0044089F"/>
    <w:rsid w:val="00440C65"/>
    <w:rsid w:val="00440EA9"/>
    <w:rsid w:val="004410AF"/>
    <w:rsid w:val="00441224"/>
    <w:rsid w:val="004418A8"/>
    <w:rsid w:val="00441AF7"/>
    <w:rsid w:val="00441DD0"/>
    <w:rsid w:val="004420A3"/>
    <w:rsid w:val="0044218F"/>
    <w:rsid w:val="0044231A"/>
    <w:rsid w:val="0044255C"/>
    <w:rsid w:val="00442627"/>
    <w:rsid w:val="00442727"/>
    <w:rsid w:val="00442EF4"/>
    <w:rsid w:val="00443099"/>
    <w:rsid w:val="004433ED"/>
    <w:rsid w:val="00443522"/>
    <w:rsid w:val="004436C2"/>
    <w:rsid w:val="00443812"/>
    <w:rsid w:val="00443944"/>
    <w:rsid w:val="0044399C"/>
    <w:rsid w:val="00443AD2"/>
    <w:rsid w:val="00443B02"/>
    <w:rsid w:val="00443ED6"/>
    <w:rsid w:val="00444241"/>
    <w:rsid w:val="00444840"/>
    <w:rsid w:val="00444887"/>
    <w:rsid w:val="0044514A"/>
    <w:rsid w:val="00445221"/>
    <w:rsid w:val="00445224"/>
    <w:rsid w:val="004455C9"/>
    <w:rsid w:val="00445D2B"/>
    <w:rsid w:val="004464F5"/>
    <w:rsid w:val="0044657D"/>
    <w:rsid w:val="00446712"/>
    <w:rsid w:val="0044676E"/>
    <w:rsid w:val="00446B9E"/>
    <w:rsid w:val="00446BFF"/>
    <w:rsid w:val="0044700A"/>
    <w:rsid w:val="004474BB"/>
    <w:rsid w:val="00450A57"/>
    <w:rsid w:val="00450B5D"/>
    <w:rsid w:val="00450F66"/>
    <w:rsid w:val="004511F2"/>
    <w:rsid w:val="00451269"/>
    <w:rsid w:val="004513E8"/>
    <w:rsid w:val="004515D0"/>
    <w:rsid w:val="00451672"/>
    <w:rsid w:val="004518A4"/>
    <w:rsid w:val="00451E6C"/>
    <w:rsid w:val="00451E6D"/>
    <w:rsid w:val="00451FAD"/>
    <w:rsid w:val="00452A63"/>
    <w:rsid w:val="00452B9C"/>
    <w:rsid w:val="00452C72"/>
    <w:rsid w:val="00452E24"/>
    <w:rsid w:val="00453092"/>
    <w:rsid w:val="00453159"/>
    <w:rsid w:val="0045319F"/>
    <w:rsid w:val="00453893"/>
    <w:rsid w:val="00453BAA"/>
    <w:rsid w:val="00453C8E"/>
    <w:rsid w:val="00454020"/>
    <w:rsid w:val="004544D5"/>
    <w:rsid w:val="00454663"/>
    <w:rsid w:val="00454688"/>
    <w:rsid w:val="0045476D"/>
    <w:rsid w:val="00454A15"/>
    <w:rsid w:val="00454EC6"/>
    <w:rsid w:val="0045522B"/>
    <w:rsid w:val="00455231"/>
    <w:rsid w:val="00455291"/>
    <w:rsid w:val="00455455"/>
    <w:rsid w:val="00455790"/>
    <w:rsid w:val="00455A18"/>
    <w:rsid w:val="00455AE8"/>
    <w:rsid w:val="00455D8F"/>
    <w:rsid w:val="00455DF2"/>
    <w:rsid w:val="00455EB1"/>
    <w:rsid w:val="004565FF"/>
    <w:rsid w:val="00456A21"/>
    <w:rsid w:val="00456AAB"/>
    <w:rsid w:val="00456C57"/>
    <w:rsid w:val="004571C3"/>
    <w:rsid w:val="004572D1"/>
    <w:rsid w:val="00457651"/>
    <w:rsid w:val="004577B1"/>
    <w:rsid w:val="004579DF"/>
    <w:rsid w:val="00457C0E"/>
    <w:rsid w:val="00457E43"/>
    <w:rsid w:val="00460239"/>
    <w:rsid w:val="004607BA"/>
    <w:rsid w:val="004607D4"/>
    <w:rsid w:val="00460838"/>
    <w:rsid w:val="00460C78"/>
    <w:rsid w:val="00460F7F"/>
    <w:rsid w:val="00461114"/>
    <w:rsid w:val="004615E8"/>
    <w:rsid w:val="00461B8C"/>
    <w:rsid w:val="00462060"/>
    <w:rsid w:val="004624BE"/>
    <w:rsid w:val="0046250C"/>
    <w:rsid w:val="00462593"/>
    <w:rsid w:val="004625F6"/>
    <w:rsid w:val="00462782"/>
    <w:rsid w:val="00462CAE"/>
    <w:rsid w:val="0046309E"/>
    <w:rsid w:val="0046313F"/>
    <w:rsid w:val="004638BA"/>
    <w:rsid w:val="00463A2C"/>
    <w:rsid w:val="0046425F"/>
    <w:rsid w:val="00464443"/>
    <w:rsid w:val="004644ED"/>
    <w:rsid w:val="00464535"/>
    <w:rsid w:val="0046458B"/>
    <w:rsid w:val="004645C8"/>
    <w:rsid w:val="004646BD"/>
    <w:rsid w:val="0046474C"/>
    <w:rsid w:val="00464B01"/>
    <w:rsid w:val="00464D20"/>
    <w:rsid w:val="00464E27"/>
    <w:rsid w:val="00465830"/>
    <w:rsid w:val="00465C7D"/>
    <w:rsid w:val="004665D2"/>
    <w:rsid w:val="0046684B"/>
    <w:rsid w:val="00466AA6"/>
    <w:rsid w:val="00466BD5"/>
    <w:rsid w:val="00466C8D"/>
    <w:rsid w:val="00466DF5"/>
    <w:rsid w:val="00466E00"/>
    <w:rsid w:val="004672B7"/>
    <w:rsid w:val="004675F4"/>
    <w:rsid w:val="004677FC"/>
    <w:rsid w:val="00467913"/>
    <w:rsid w:val="00467AC3"/>
    <w:rsid w:val="00467B01"/>
    <w:rsid w:val="00467F11"/>
    <w:rsid w:val="00467F15"/>
    <w:rsid w:val="004702D8"/>
    <w:rsid w:val="004702ED"/>
    <w:rsid w:val="00470408"/>
    <w:rsid w:val="00470A75"/>
    <w:rsid w:val="00470C49"/>
    <w:rsid w:val="00470E15"/>
    <w:rsid w:val="00470EA6"/>
    <w:rsid w:val="00471019"/>
    <w:rsid w:val="0047107E"/>
    <w:rsid w:val="00471117"/>
    <w:rsid w:val="004714B5"/>
    <w:rsid w:val="004715A3"/>
    <w:rsid w:val="004716C4"/>
    <w:rsid w:val="004716EA"/>
    <w:rsid w:val="0047198F"/>
    <w:rsid w:val="00471D56"/>
    <w:rsid w:val="00472257"/>
    <w:rsid w:val="00472390"/>
    <w:rsid w:val="004726EC"/>
    <w:rsid w:val="00472C3D"/>
    <w:rsid w:val="00472D0D"/>
    <w:rsid w:val="00472FD7"/>
    <w:rsid w:val="00473BBB"/>
    <w:rsid w:val="00473DB0"/>
    <w:rsid w:val="00473E80"/>
    <w:rsid w:val="00473FAA"/>
    <w:rsid w:val="00474333"/>
    <w:rsid w:val="0047436B"/>
    <w:rsid w:val="004744FB"/>
    <w:rsid w:val="00474AE8"/>
    <w:rsid w:val="00474DC4"/>
    <w:rsid w:val="00474E5D"/>
    <w:rsid w:val="004750BC"/>
    <w:rsid w:val="0047532A"/>
    <w:rsid w:val="004754DE"/>
    <w:rsid w:val="00475A30"/>
    <w:rsid w:val="00475AB5"/>
    <w:rsid w:val="00475CE7"/>
    <w:rsid w:val="00475EA0"/>
    <w:rsid w:val="004761F8"/>
    <w:rsid w:val="004764C4"/>
    <w:rsid w:val="004768FB"/>
    <w:rsid w:val="00476BA1"/>
    <w:rsid w:val="00476C49"/>
    <w:rsid w:val="00476DEF"/>
    <w:rsid w:val="0047705C"/>
    <w:rsid w:val="004771C2"/>
    <w:rsid w:val="004772CD"/>
    <w:rsid w:val="0047742B"/>
    <w:rsid w:val="00477505"/>
    <w:rsid w:val="00477692"/>
    <w:rsid w:val="004778FC"/>
    <w:rsid w:val="004779E9"/>
    <w:rsid w:val="00477AFC"/>
    <w:rsid w:val="00477D3C"/>
    <w:rsid w:val="00477D6D"/>
    <w:rsid w:val="00477DC9"/>
    <w:rsid w:val="00477E41"/>
    <w:rsid w:val="0048064F"/>
    <w:rsid w:val="00480BCF"/>
    <w:rsid w:val="00480C1F"/>
    <w:rsid w:val="00480D3E"/>
    <w:rsid w:val="00480DED"/>
    <w:rsid w:val="00481691"/>
    <w:rsid w:val="0048187D"/>
    <w:rsid w:val="00482137"/>
    <w:rsid w:val="004822B1"/>
    <w:rsid w:val="00482367"/>
    <w:rsid w:val="0048248B"/>
    <w:rsid w:val="00482536"/>
    <w:rsid w:val="004827CC"/>
    <w:rsid w:val="00482C2C"/>
    <w:rsid w:val="00482D88"/>
    <w:rsid w:val="004831B5"/>
    <w:rsid w:val="00483B4D"/>
    <w:rsid w:val="00483D03"/>
    <w:rsid w:val="004843D6"/>
    <w:rsid w:val="004845C3"/>
    <w:rsid w:val="00484999"/>
    <w:rsid w:val="00484F0D"/>
    <w:rsid w:val="004853DD"/>
    <w:rsid w:val="004855FC"/>
    <w:rsid w:val="0048560F"/>
    <w:rsid w:val="0048583A"/>
    <w:rsid w:val="00485C89"/>
    <w:rsid w:val="00485CD3"/>
    <w:rsid w:val="00485D0D"/>
    <w:rsid w:val="00485E81"/>
    <w:rsid w:val="00485ECD"/>
    <w:rsid w:val="0048608F"/>
    <w:rsid w:val="0048612F"/>
    <w:rsid w:val="004862C2"/>
    <w:rsid w:val="0048630A"/>
    <w:rsid w:val="00486774"/>
    <w:rsid w:val="00486DA1"/>
    <w:rsid w:val="00487A33"/>
    <w:rsid w:val="00487BB6"/>
    <w:rsid w:val="00487BF8"/>
    <w:rsid w:val="00487CEF"/>
    <w:rsid w:val="00487F94"/>
    <w:rsid w:val="004903AE"/>
    <w:rsid w:val="00490C12"/>
    <w:rsid w:val="00490D2B"/>
    <w:rsid w:val="00490D7D"/>
    <w:rsid w:val="00490FBA"/>
    <w:rsid w:val="0049146D"/>
    <w:rsid w:val="0049155D"/>
    <w:rsid w:val="004922D3"/>
    <w:rsid w:val="0049241B"/>
    <w:rsid w:val="00492436"/>
    <w:rsid w:val="00492557"/>
    <w:rsid w:val="00492BC4"/>
    <w:rsid w:val="00492C70"/>
    <w:rsid w:val="00492FCF"/>
    <w:rsid w:val="0049328A"/>
    <w:rsid w:val="004932D6"/>
    <w:rsid w:val="00493505"/>
    <w:rsid w:val="00493654"/>
    <w:rsid w:val="004936D1"/>
    <w:rsid w:val="004937B4"/>
    <w:rsid w:val="00493C51"/>
    <w:rsid w:val="00493E4D"/>
    <w:rsid w:val="00494457"/>
    <w:rsid w:val="00494B97"/>
    <w:rsid w:val="00494E42"/>
    <w:rsid w:val="00494F72"/>
    <w:rsid w:val="00495053"/>
    <w:rsid w:val="00495A00"/>
    <w:rsid w:val="00495AEE"/>
    <w:rsid w:val="00496262"/>
    <w:rsid w:val="0049671B"/>
    <w:rsid w:val="00496999"/>
    <w:rsid w:val="004969ED"/>
    <w:rsid w:val="00496A07"/>
    <w:rsid w:val="00496C34"/>
    <w:rsid w:val="00496E1E"/>
    <w:rsid w:val="00496E4E"/>
    <w:rsid w:val="00496E8A"/>
    <w:rsid w:val="00497389"/>
    <w:rsid w:val="00497537"/>
    <w:rsid w:val="004975F2"/>
    <w:rsid w:val="00497B04"/>
    <w:rsid w:val="004A0020"/>
    <w:rsid w:val="004A0051"/>
    <w:rsid w:val="004A01F7"/>
    <w:rsid w:val="004A0338"/>
    <w:rsid w:val="004A043A"/>
    <w:rsid w:val="004A07AF"/>
    <w:rsid w:val="004A09D3"/>
    <w:rsid w:val="004A0C1F"/>
    <w:rsid w:val="004A0C83"/>
    <w:rsid w:val="004A0EA6"/>
    <w:rsid w:val="004A1239"/>
    <w:rsid w:val="004A15E5"/>
    <w:rsid w:val="004A1600"/>
    <w:rsid w:val="004A1F6D"/>
    <w:rsid w:val="004A2264"/>
    <w:rsid w:val="004A287C"/>
    <w:rsid w:val="004A2E64"/>
    <w:rsid w:val="004A2F5E"/>
    <w:rsid w:val="004A3391"/>
    <w:rsid w:val="004A34FF"/>
    <w:rsid w:val="004A3C45"/>
    <w:rsid w:val="004A3C48"/>
    <w:rsid w:val="004A4418"/>
    <w:rsid w:val="004A4432"/>
    <w:rsid w:val="004A44A9"/>
    <w:rsid w:val="004A4589"/>
    <w:rsid w:val="004A49A4"/>
    <w:rsid w:val="004A4A71"/>
    <w:rsid w:val="004A4A89"/>
    <w:rsid w:val="004A4B79"/>
    <w:rsid w:val="004A5110"/>
    <w:rsid w:val="004A51A4"/>
    <w:rsid w:val="004A51B5"/>
    <w:rsid w:val="004A5294"/>
    <w:rsid w:val="004A5529"/>
    <w:rsid w:val="004A5751"/>
    <w:rsid w:val="004A5A60"/>
    <w:rsid w:val="004A5A79"/>
    <w:rsid w:val="004A5C89"/>
    <w:rsid w:val="004A5F3F"/>
    <w:rsid w:val="004A65B9"/>
    <w:rsid w:val="004A66B1"/>
    <w:rsid w:val="004A67E7"/>
    <w:rsid w:val="004A6DAD"/>
    <w:rsid w:val="004A6EE9"/>
    <w:rsid w:val="004A6F8A"/>
    <w:rsid w:val="004A747B"/>
    <w:rsid w:val="004A7627"/>
    <w:rsid w:val="004A7800"/>
    <w:rsid w:val="004A7B31"/>
    <w:rsid w:val="004A7CF3"/>
    <w:rsid w:val="004A7D59"/>
    <w:rsid w:val="004A7DFC"/>
    <w:rsid w:val="004B0547"/>
    <w:rsid w:val="004B0576"/>
    <w:rsid w:val="004B05C0"/>
    <w:rsid w:val="004B070C"/>
    <w:rsid w:val="004B10E4"/>
    <w:rsid w:val="004B137B"/>
    <w:rsid w:val="004B1C75"/>
    <w:rsid w:val="004B1DBE"/>
    <w:rsid w:val="004B1EA3"/>
    <w:rsid w:val="004B212C"/>
    <w:rsid w:val="004B221A"/>
    <w:rsid w:val="004B24DD"/>
    <w:rsid w:val="004B2635"/>
    <w:rsid w:val="004B268E"/>
    <w:rsid w:val="004B28E9"/>
    <w:rsid w:val="004B3590"/>
    <w:rsid w:val="004B376B"/>
    <w:rsid w:val="004B3BC7"/>
    <w:rsid w:val="004B3EA7"/>
    <w:rsid w:val="004B47B5"/>
    <w:rsid w:val="004B4877"/>
    <w:rsid w:val="004B493F"/>
    <w:rsid w:val="004B49CF"/>
    <w:rsid w:val="004B4B7B"/>
    <w:rsid w:val="004B4BE1"/>
    <w:rsid w:val="004B4CA0"/>
    <w:rsid w:val="004B534E"/>
    <w:rsid w:val="004B57A4"/>
    <w:rsid w:val="004B58D8"/>
    <w:rsid w:val="004B5945"/>
    <w:rsid w:val="004B6210"/>
    <w:rsid w:val="004B65D1"/>
    <w:rsid w:val="004B67B0"/>
    <w:rsid w:val="004B6930"/>
    <w:rsid w:val="004B6A02"/>
    <w:rsid w:val="004B6AC4"/>
    <w:rsid w:val="004B6CE7"/>
    <w:rsid w:val="004B6D78"/>
    <w:rsid w:val="004B6E60"/>
    <w:rsid w:val="004B7261"/>
    <w:rsid w:val="004B7310"/>
    <w:rsid w:val="004B7A8D"/>
    <w:rsid w:val="004B7E8B"/>
    <w:rsid w:val="004B7F44"/>
    <w:rsid w:val="004C0223"/>
    <w:rsid w:val="004C02AC"/>
    <w:rsid w:val="004C070B"/>
    <w:rsid w:val="004C080E"/>
    <w:rsid w:val="004C0824"/>
    <w:rsid w:val="004C0CF5"/>
    <w:rsid w:val="004C0D22"/>
    <w:rsid w:val="004C1054"/>
    <w:rsid w:val="004C1058"/>
    <w:rsid w:val="004C1171"/>
    <w:rsid w:val="004C1347"/>
    <w:rsid w:val="004C18B6"/>
    <w:rsid w:val="004C1986"/>
    <w:rsid w:val="004C19AE"/>
    <w:rsid w:val="004C1C8B"/>
    <w:rsid w:val="004C23E2"/>
    <w:rsid w:val="004C2464"/>
    <w:rsid w:val="004C2543"/>
    <w:rsid w:val="004C2906"/>
    <w:rsid w:val="004C2B3A"/>
    <w:rsid w:val="004C2DF5"/>
    <w:rsid w:val="004C30B9"/>
    <w:rsid w:val="004C342B"/>
    <w:rsid w:val="004C361B"/>
    <w:rsid w:val="004C37E0"/>
    <w:rsid w:val="004C3834"/>
    <w:rsid w:val="004C39FA"/>
    <w:rsid w:val="004C3ADD"/>
    <w:rsid w:val="004C4248"/>
    <w:rsid w:val="004C4268"/>
    <w:rsid w:val="004C437E"/>
    <w:rsid w:val="004C469F"/>
    <w:rsid w:val="004C4EB7"/>
    <w:rsid w:val="004C4F0E"/>
    <w:rsid w:val="004C505B"/>
    <w:rsid w:val="004C54CD"/>
    <w:rsid w:val="004C56BF"/>
    <w:rsid w:val="004C5945"/>
    <w:rsid w:val="004C597F"/>
    <w:rsid w:val="004C5CB8"/>
    <w:rsid w:val="004C6138"/>
    <w:rsid w:val="004C62CD"/>
    <w:rsid w:val="004C6337"/>
    <w:rsid w:val="004C660D"/>
    <w:rsid w:val="004C67A9"/>
    <w:rsid w:val="004C69B1"/>
    <w:rsid w:val="004C6B30"/>
    <w:rsid w:val="004C6C02"/>
    <w:rsid w:val="004C6D4C"/>
    <w:rsid w:val="004C6FEE"/>
    <w:rsid w:val="004C77F5"/>
    <w:rsid w:val="004C7810"/>
    <w:rsid w:val="004C7823"/>
    <w:rsid w:val="004C7899"/>
    <w:rsid w:val="004C78C2"/>
    <w:rsid w:val="004C7D16"/>
    <w:rsid w:val="004D0961"/>
    <w:rsid w:val="004D0B93"/>
    <w:rsid w:val="004D0BFB"/>
    <w:rsid w:val="004D0C5D"/>
    <w:rsid w:val="004D0DAD"/>
    <w:rsid w:val="004D0DB7"/>
    <w:rsid w:val="004D0E34"/>
    <w:rsid w:val="004D17F7"/>
    <w:rsid w:val="004D18D6"/>
    <w:rsid w:val="004D1AF0"/>
    <w:rsid w:val="004D23CC"/>
    <w:rsid w:val="004D240D"/>
    <w:rsid w:val="004D2464"/>
    <w:rsid w:val="004D2A48"/>
    <w:rsid w:val="004D2C14"/>
    <w:rsid w:val="004D2CC9"/>
    <w:rsid w:val="004D2D46"/>
    <w:rsid w:val="004D2EF0"/>
    <w:rsid w:val="004D307D"/>
    <w:rsid w:val="004D3900"/>
    <w:rsid w:val="004D3955"/>
    <w:rsid w:val="004D3A71"/>
    <w:rsid w:val="004D3C68"/>
    <w:rsid w:val="004D3C6D"/>
    <w:rsid w:val="004D404A"/>
    <w:rsid w:val="004D48DA"/>
    <w:rsid w:val="004D4A06"/>
    <w:rsid w:val="004D525B"/>
    <w:rsid w:val="004D535B"/>
    <w:rsid w:val="004D5938"/>
    <w:rsid w:val="004D5D87"/>
    <w:rsid w:val="004D5DCD"/>
    <w:rsid w:val="004D624B"/>
    <w:rsid w:val="004D6468"/>
    <w:rsid w:val="004D65FC"/>
    <w:rsid w:val="004D660A"/>
    <w:rsid w:val="004D6662"/>
    <w:rsid w:val="004D69CD"/>
    <w:rsid w:val="004D6D42"/>
    <w:rsid w:val="004D7198"/>
    <w:rsid w:val="004D721F"/>
    <w:rsid w:val="004D7487"/>
    <w:rsid w:val="004D75FE"/>
    <w:rsid w:val="004D79E1"/>
    <w:rsid w:val="004E09E1"/>
    <w:rsid w:val="004E0BE4"/>
    <w:rsid w:val="004E0C2F"/>
    <w:rsid w:val="004E0C95"/>
    <w:rsid w:val="004E14C3"/>
    <w:rsid w:val="004E15DA"/>
    <w:rsid w:val="004E1617"/>
    <w:rsid w:val="004E1634"/>
    <w:rsid w:val="004E17D9"/>
    <w:rsid w:val="004E1B53"/>
    <w:rsid w:val="004E1BA9"/>
    <w:rsid w:val="004E1D4B"/>
    <w:rsid w:val="004E2175"/>
    <w:rsid w:val="004E293D"/>
    <w:rsid w:val="004E2E28"/>
    <w:rsid w:val="004E320E"/>
    <w:rsid w:val="004E320F"/>
    <w:rsid w:val="004E38C0"/>
    <w:rsid w:val="004E3C6F"/>
    <w:rsid w:val="004E3D16"/>
    <w:rsid w:val="004E3D83"/>
    <w:rsid w:val="004E4983"/>
    <w:rsid w:val="004E4F9E"/>
    <w:rsid w:val="004E5247"/>
    <w:rsid w:val="004E5945"/>
    <w:rsid w:val="004E5DA6"/>
    <w:rsid w:val="004E5DD3"/>
    <w:rsid w:val="004E5F85"/>
    <w:rsid w:val="004E649B"/>
    <w:rsid w:val="004E712A"/>
    <w:rsid w:val="004E7184"/>
    <w:rsid w:val="004E77A4"/>
    <w:rsid w:val="004E7AC9"/>
    <w:rsid w:val="004E7E39"/>
    <w:rsid w:val="004F0788"/>
    <w:rsid w:val="004F10E8"/>
    <w:rsid w:val="004F13BD"/>
    <w:rsid w:val="004F1619"/>
    <w:rsid w:val="004F1C14"/>
    <w:rsid w:val="004F2108"/>
    <w:rsid w:val="004F2666"/>
    <w:rsid w:val="004F2676"/>
    <w:rsid w:val="004F26FF"/>
    <w:rsid w:val="004F291E"/>
    <w:rsid w:val="004F2AAE"/>
    <w:rsid w:val="004F2C78"/>
    <w:rsid w:val="004F2CDC"/>
    <w:rsid w:val="004F2D46"/>
    <w:rsid w:val="004F2D7A"/>
    <w:rsid w:val="004F34A0"/>
    <w:rsid w:val="004F38AC"/>
    <w:rsid w:val="004F392F"/>
    <w:rsid w:val="004F3A62"/>
    <w:rsid w:val="004F3B5C"/>
    <w:rsid w:val="004F3BA4"/>
    <w:rsid w:val="004F3C51"/>
    <w:rsid w:val="004F3D12"/>
    <w:rsid w:val="004F3DB4"/>
    <w:rsid w:val="004F3E49"/>
    <w:rsid w:val="004F3F84"/>
    <w:rsid w:val="004F4078"/>
    <w:rsid w:val="004F4337"/>
    <w:rsid w:val="004F4440"/>
    <w:rsid w:val="004F4453"/>
    <w:rsid w:val="004F4495"/>
    <w:rsid w:val="004F4BAA"/>
    <w:rsid w:val="004F4E5F"/>
    <w:rsid w:val="004F505E"/>
    <w:rsid w:val="004F5069"/>
    <w:rsid w:val="004F50AF"/>
    <w:rsid w:val="004F521B"/>
    <w:rsid w:val="004F52E6"/>
    <w:rsid w:val="004F5708"/>
    <w:rsid w:val="004F5B00"/>
    <w:rsid w:val="004F5CED"/>
    <w:rsid w:val="004F5E3A"/>
    <w:rsid w:val="004F603C"/>
    <w:rsid w:val="004F6100"/>
    <w:rsid w:val="004F6889"/>
    <w:rsid w:val="004F6A7F"/>
    <w:rsid w:val="004F6E4D"/>
    <w:rsid w:val="004F6FC9"/>
    <w:rsid w:val="004F72A7"/>
    <w:rsid w:val="004F7CD5"/>
    <w:rsid w:val="004F7D55"/>
    <w:rsid w:val="0050023E"/>
    <w:rsid w:val="0050027A"/>
    <w:rsid w:val="0050043F"/>
    <w:rsid w:val="00500542"/>
    <w:rsid w:val="005005F2"/>
    <w:rsid w:val="0050060F"/>
    <w:rsid w:val="00500E2C"/>
    <w:rsid w:val="00501068"/>
    <w:rsid w:val="0050117C"/>
    <w:rsid w:val="005016D0"/>
    <w:rsid w:val="005018DE"/>
    <w:rsid w:val="00501A3C"/>
    <w:rsid w:val="00501D02"/>
    <w:rsid w:val="00501E47"/>
    <w:rsid w:val="00502187"/>
    <w:rsid w:val="00502377"/>
    <w:rsid w:val="005027F3"/>
    <w:rsid w:val="00502F4A"/>
    <w:rsid w:val="005036FF"/>
    <w:rsid w:val="00503ADB"/>
    <w:rsid w:val="00503C44"/>
    <w:rsid w:val="00503D08"/>
    <w:rsid w:val="0050409B"/>
    <w:rsid w:val="00504C31"/>
    <w:rsid w:val="00504CCD"/>
    <w:rsid w:val="00504CD7"/>
    <w:rsid w:val="00504FD8"/>
    <w:rsid w:val="00505343"/>
    <w:rsid w:val="00505476"/>
    <w:rsid w:val="0050550A"/>
    <w:rsid w:val="005057EC"/>
    <w:rsid w:val="00505821"/>
    <w:rsid w:val="00505CA2"/>
    <w:rsid w:val="00505EA6"/>
    <w:rsid w:val="0050635B"/>
    <w:rsid w:val="005064FB"/>
    <w:rsid w:val="00506C3F"/>
    <w:rsid w:val="00507AAB"/>
    <w:rsid w:val="00507B2E"/>
    <w:rsid w:val="00507E55"/>
    <w:rsid w:val="005102EB"/>
    <w:rsid w:val="0051082D"/>
    <w:rsid w:val="00510B31"/>
    <w:rsid w:val="00510DFA"/>
    <w:rsid w:val="005110DB"/>
    <w:rsid w:val="005113EE"/>
    <w:rsid w:val="005114A0"/>
    <w:rsid w:val="005114CA"/>
    <w:rsid w:val="0051152B"/>
    <w:rsid w:val="00511939"/>
    <w:rsid w:val="00511F15"/>
    <w:rsid w:val="00512814"/>
    <w:rsid w:val="005129B7"/>
    <w:rsid w:val="00513245"/>
    <w:rsid w:val="005132B9"/>
    <w:rsid w:val="0051339E"/>
    <w:rsid w:val="00513812"/>
    <w:rsid w:val="005139BD"/>
    <w:rsid w:val="00513BE3"/>
    <w:rsid w:val="00514239"/>
    <w:rsid w:val="00514753"/>
    <w:rsid w:val="005148F2"/>
    <w:rsid w:val="005151E1"/>
    <w:rsid w:val="0051536C"/>
    <w:rsid w:val="00515507"/>
    <w:rsid w:val="0051555A"/>
    <w:rsid w:val="005156E4"/>
    <w:rsid w:val="00515C6C"/>
    <w:rsid w:val="00515D84"/>
    <w:rsid w:val="0051614E"/>
    <w:rsid w:val="00516250"/>
    <w:rsid w:val="005164E4"/>
    <w:rsid w:val="00516843"/>
    <w:rsid w:val="00516BA4"/>
    <w:rsid w:val="00517305"/>
    <w:rsid w:val="0051731B"/>
    <w:rsid w:val="00517418"/>
    <w:rsid w:val="0051745E"/>
    <w:rsid w:val="005175D8"/>
    <w:rsid w:val="0051776A"/>
    <w:rsid w:val="00517951"/>
    <w:rsid w:val="00517E17"/>
    <w:rsid w:val="00520387"/>
    <w:rsid w:val="005203F1"/>
    <w:rsid w:val="00520813"/>
    <w:rsid w:val="005208CA"/>
    <w:rsid w:val="005208F8"/>
    <w:rsid w:val="005209A1"/>
    <w:rsid w:val="00521743"/>
    <w:rsid w:val="00521F2B"/>
    <w:rsid w:val="0052211F"/>
    <w:rsid w:val="005222E5"/>
    <w:rsid w:val="0052232F"/>
    <w:rsid w:val="0052241B"/>
    <w:rsid w:val="00522C88"/>
    <w:rsid w:val="00522FDA"/>
    <w:rsid w:val="005231CA"/>
    <w:rsid w:val="00523518"/>
    <w:rsid w:val="00523B7F"/>
    <w:rsid w:val="005244DE"/>
    <w:rsid w:val="005248E2"/>
    <w:rsid w:val="00524DB6"/>
    <w:rsid w:val="00525172"/>
    <w:rsid w:val="0052557E"/>
    <w:rsid w:val="005255A4"/>
    <w:rsid w:val="00525A06"/>
    <w:rsid w:val="00525CE6"/>
    <w:rsid w:val="00525EFC"/>
    <w:rsid w:val="005264B3"/>
    <w:rsid w:val="00526A0A"/>
    <w:rsid w:val="00526BD5"/>
    <w:rsid w:val="00526FF2"/>
    <w:rsid w:val="005271BB"/>
    <w:rsid w:val="005272FC"/>
    <w:rsid w:val="005274A4"/>
    <w:rsid w:val="0052774B"/>
    <w:rsid w:val="005278B9"/>
    <w:rsid w:val="00527A62"/>
    <w:rsid w:val="00527B8E"/>
    <w:rsid w:val="00527BAE"/>
    <w:rsid w:val="00527C8D"/>
    <w:rsid w:val="005302E3"/>
    <w:rsid w:val="0053066A"/>
    <w:rsid w:val="00530AED"/>
    <w:rsid w:val="00530C04"/>
    <w:rsid w:val="00530C6E"/>
    <w:rsid w:val="0053224B"/>
    <w:rsid w:val="0053245A"/>
    <w:rsid w:val="0053261C"/>
    <w:rsid w:val="00532677"/>
    <w:rsid w:val="005326EF"/>
    <w:rsid w:val="00533DFA"/>
    <w:rsid w:val="005341E0"/>
    <w:rsid w:val="0053501C"/>
    <w:rsid w:val="00535322"/>
    <w:rsid w:val="00535E33"/>
    <w:rsid w:val="0053615E"/>
    <w:rsid w:val="00536371"/>
    <w:rsid w:val="00536662"/>
    <w:rsid w:val="00536716"/>
    <w:rsid w:val="0053685E"/>
    <w:rsid w:val="005369A8"/>
    <w:rsid w:val="00536EE2"/>
    <w:rsid w:val="00536F43"/>
    <w:rsid w:val="005371E9"/>
    <w:rsid w:val="00537402"/>
    <w:rsid w:val="005374C0"/>
    <w:rsid w:val="005378DB"/>
    <w:rsid w:val="005378FE"/>
    <w:rsid w:val="00537D79"/>
    <w:rsid w:val="00537E19"/>
    <w:rsid w:val="0054012C"/>
    <w:rsid w:val="00540611"/>
    <w:rsid w:val="0054063C"/>
    <w:rsid w:val="005406A9"/>
    <w:rsid w:val="00540857"/>
    <w:rsid w:val="00541D71"/>
    <w:rsid w:val="005420D9"/>
    <w:rsid w:val="00542649"/>
    <w:rsid w:val="005426AB"/>
    <w:rsid w:val="00543266"/>
    <w:rsid w:val="0054331D"/>
    <w:rsid w:val="00543480"/>
    <w:rsid w:val="005435DD"/>
    <w:rsid w:val="0054386C"/>
    <w:rsid w:val="00543B7D"/>
    <w:rsid w:val="00543CA4"/>
    <w:rsid w:val="00543ECD"/>
    <w:rsid w:val="0054407D"/>
    <w:rsid w:val="0054414F"/>
    <w:rsid w:val="00544175"/>
    <w:rsid w:val="00544415"/>
    <w:rsid w:val="0054464B"/>
    <w:rsid w:val="005446C7"/>
    <w:rsid w:val="005448BA"/>
    <w:rsid w:val="00545011"/>
    <w:rsid w:val="005451AF"/>
    <w:rsid w:val="0054527D"/>
    <w:rsid w:val="00545328"/>
    <w:rsid w:val="00545735"/>
    <w:rsid w:val="00545915"/>
    <w:rsid w:val="00545BA2"/>
    <w:rsid w:val="00545CBC"/>
    <w:rsid w:val="0054600C"/>
    <w:rsid w:val="00546AD8"/>
    <w:rsid w:val="00546BE4"/>
    <w:rsid w:val="00546D1D"/>
    <w:rsid w:val="00546D3D"/>
    <w:rsid w:val="00546F3C"/>
    <w:rsid w:val="00546F97"/>
    <w:rsid w:val="00547484"/>
    <w:rsid w:val="00547489"/>
    <w:rsid w:val="00547550"/>
    <w:rsid w:val="005478EB"/>
    <w:rsid w:val="005479A6"/>
    <w:rsid w:val="00547B68"/>
    <w:rsid w:val="00547D3E"/>
    <w:rsid w:val="00547F68"/>
    <w:rsid w:val="00550371"/>
    <w:rsid w:val="00550833"/>
    <w:rsid w:val="00550835"/>
    <w:rsid w:val="00551790"/>
    <w:rsid w:val="005521AB"/>
    <w:rsid w:val="00552424"/>
    <w:rsid w:val="005525B0"/>
    <w:rsid w:val="005527E5"/>
    <w:rsid w:val="00552821"/>
    <w:rsid w:val="005528F8"/>
    <w:rsid w:val="00552BC4"/>
    <w:rsid w:val="00552FED"/>
    <w:rsid w:val="00553517"/>
    <w:rsid w:val="005535EF"/>
    <w:rsid w:val="005538A2"/>
    <w:rsid w:val="00553A56"/>
    <w:rsid w:val="00553B68"/>
    <w:rsid w:val="00554916"/>
    <w:rsid w:val="00554937"/>
    <w:rsid w:val="00554E6C"/>
    <w:rsid w:val="0055544D"/>
    <w:rsid w:val="00555C11"/>
    <w:rsid w:val="005561E5"/>
    <w:rsid w:val="00556632"/>
    <w:rsid w:val="00556C80"/>
    <w:rsid w:val="00556CDE"/>
    <w:rsid w:val="00556D6D"/>
    <w:rsid w:val="0055708C"/>
    <w:rsid w:val="00557179"/>
    <w:rsid w:val="00557A70"/>
    <w:rsid w:val="00557ADA"/>
    <w:rsid w:val="00557B0B"/>
    <w:rsid w:val="0056032F"/>
    <w:rsid w:val="0056067F"/>
    <w:rsid w:val="005606EB"/>
    <w:rsid w:val="00560A36"/>
    <w:rsid w:val="00560BB6"/>
    <w:rsid w:val="00560FEF"/>
    <w:rsid w:val="005612DD"/>
    <w:rsid w:val="0056153A"/>
    <w:rsid w:val="005618AE"/>
    <w:rsid w:val="0056198A"/>
    <w:rsid w:val="00561E55"/>
    <w:rsid w:val="00561F5C"/>
    <w:rsid w:val="00562054"/>
    <w:rsid w:val="00562699"/>
    <w:rsid w:val="005626DA"/>
    <w:rsid w:val="00562773"/>
    <w:rsid w:val="00562869"/>
    <w:rsid w:val="0056287A"/>
    <w:rsid w:val="00562B8D"/>
    <w:rsid w:val="00562B97"/>
    <w:rsid w:val="00563005"/>
    <w:rsid w:val="005631AC"/>
    <w:rsid w:val="00563569"/>
    <w:rsid w:val="0056392B"/>
    <w:rsid w:val="0056459F"/>
    <w:rsid w:val="00564A24"/>
    <w:rsid w:val="00564EE9"/>
    <w:rsid w:val="00565380"/>
    <w:rsid w:val="00565387"/>
    <w:rsid w:val="00565406"/>
    <w:rsid w:val="005655AE"/>
    <w:rsid w:val="005655C9"/>
    <w:rsid w:val="00565AA8"/>
    <w:rsid w:val="00565B1D"/>
    <w:rsid w:val="00565CE2"/>
    <w:rsid w:val="00565E79"/>
    <w:rsid w:val="005664E9"/>
    <w:rsid w:val="005665F9"/>
    <w:rsid w:val="00566696"/>
    <w:rsid w:val="00566A41"/>
    <w:rsid w:val="00566CF8"/>
    <w:rsid w:val="00566E82"/>
    <w:rsid w:val="005679E8"/>
    <w:rsid w:val="005700FF"/>
    <w:rsid w:val="00570311"/>
    <w:rsid w:val="00570734"/>
    <w:rsid w:val="005707DD"/>
    <w:rsid w:val="005709E2"/>
    <w:rsid w:val="00570F52"/>
    <w:rsid w:val="005711F4"/>
    <w:rsid w:val="005713AE"/>
    <w:rsid w:val="00571445"/>
    <w:rsid w:val="0057161F"/>
    <w:rsid w:val="005716B5"/>
    <w:rsid w:val="0057184B"/>
    <w:rsid w:val="005718B0"/>
    <w:rsid w:val="00571B70"/>
    <w:rsid w:val="00571C4D"/>
    <w:rsid w:val="00571CC5"/>
    <w:rsid w:val="00571E8D"/>
    <w:rsid w:val="00571F26"/>
    <w:rsid w:val="00571FD4"/>
    <w:rsid w:val="0057218C"/>
    <w:rsid w:val="00572465"/>
    <w:rsid w:val="00572B03"/>
    <w:rsid w:val="00572B5E"/>
    <w:rsid w:val="00572C17"/>
    <w:rsid w:val="00572D0E"/>
    <w:rsid w:val="0057345A"/>
    <w:rsid w:val="005736E3"/>
    <w:rsid w:val="005739F5"/>
    <w:rsid w:val="00573C54"/>
    <w:rsid w:val="00573EC5"/>
    <w:rsid w:val="00573F72"/>
    <w:rsid w:val="00573FCE"/>
    <w:rsid w:val="00574187"/>
    <w:rsid w:val="0057424F"/>
    <w:rsid w:val="005747FB"/>
    <w:rsid w:val="00574C22"/>
    <w:rsid w:val="00574C2A"/>
    <w:rsid w:val="00574CCE"/>
    <w:rsid w:val="00574F3D"/>
    <w:rsid w:val="00575325"/>
    <w:rsid w:val="005754B4"/>
    <w:rsid w:val="005759FB"/>
    <w:rsid w:val="00575AE0"/>
    <w:rsid w:val="00575BEF"/>
    <w:rsid w:val="00575C9C"/>
    <w:rsid w:val="00575D53"/>
    <w:rsid w:val="00576192"/>
    <w:rsid w:val="005762D5"/>
    <w:rsid w:val="005763BD"/>
    <w:rsid w:val="005768A3"/>
    <w:rsid w:val="00576931"/>
    <w:rsid w:val="00577319"/>
    <w:rsid w:val="005776DE"/>
    <w:rsid w:val="005779E0"/>
    <w:rsid w:val="00577F9F"/>
    <w:rsid w:val="00580489"/>
    <w:rsid w:val="00580520"/>
    <w:rsid w:val="00580727"/>
    <w:rsid w:val="005808BF"/>
    <w:rsid w:val="00580926"/>
    <w:rsid w:val="00580D4C"/>
    <w:rsid w:val="00580D84"/>
    <w:rsid w:val="00581076"/>
    <w:rsid w:val="005811E5"/>
    <w:rsid w:val="00581405"/>
    <w:rsid w:val="005814A0"/>
    <w:rsid w:val="005817F4"/>
    <w:rsid w:val="00581B72"/>
    <w:rsid w:val="00582284"/>
    <w:rsid w:val="00582698"/>
    <w:rsid w:val="00582761"/>
    <w:rsid w:val="005828F6"/>
    <w:rsid w:val="00582D7D"/>
    <w:rsid w:val="00582E10"/>
    <w:rsid w:val="00582F44"/>
    <w:rsid w:val="0058326C"/>
    <w:rsid w:val="005836D4"/>
    <w:rsid w:val="0058392F"/>
    <w:rsid w:val="00583951"/>
    <w:rsid w:val="00583ACF"/>
    <w:rsid w:val="00583BF9"/>
    <w:rsid w:val="005841DF"/>
    <w:rsid w:val="005842E6"/>
    <w:rsid w:val="005844B4"/>
    <w:rsid w:val="00584777"/>
    <w:rsid w:val="0058492B"/>
    <w:rsid w:val="00584C45"/>
    <w:rsid w:val="00584E57"/>
    <w:rsid w:val="00584F04"/>
    <w:rsid w:val="00585448"/>
    <w:rsid w:val="00585D08"/>
    <w:rsid w:val="00585DEC"/>
    <w:rsid w:val="00586918"/>
    <w:rsid w:val="0058696D"/>
    <w:rsid w:val="00586C5B"/>
    <w:rsid w:val="00586CCE"/>
    <w:rsid w:val="00586F89"/>
    <w:rsid w:val="0058705C"/>
    <w:rsid w:val="0058722E"/>
    <w:rsid w:val="00587B03"/>
    <w:rsid w:val="00587C51"/>
    <w:rsid w:val="00587E62"/>
    <w:rsid w:val="00590027"/>
    <w:rsid w:val="00590313"/>
    <w:rsid w:val="0059048A"/>
    <w:rsid w:val="005908B9"/>
    <w:rsid w:val="00590A44"/>
    <w:rsid w:val="00590B92"/>
    <w:rsid w:val="00590DBB"/>
    <w:rsid w:val="005910C0"/>
    <w:rsid w:val="00591299"/>
    <w:rsid w:val="005913AD"/>
    <w:rsid w:val="0059158F"/>
    <w:rsid w:val="0059191F"/>
    <w:rsid w:val="00591ACB"/>
    <w:rsid w:val="00591C70"/>
    <w:rsid w:val="00591CCD"/>
    <w:rsid w:val="00592051"/>
    <w:rsid w:val="0059212C"/>
    <w:rsid w:val="005921EB"/>
    <w:rsid w:val="00592554"/>
    <w:rsid w:val="00592694"/>
    <w:rsid w:val="005926E3"/>
    <w:rsid w:val="0059289F"/>
    <w:rsid w:val="005928BB"/>
    <w:rsid w:val="00592955"/>
    <w:rsid w:val="00592A8F"/>
    <w:rsid w:val="00592E06"/>
    <w:rsid w:val="00593558"/>
    <w:rsid w:val="00593576"/>
    <w:rsid w:val="00593B52"/>
    <w:rsid w:val="00593BF6"/>
    <w:rsid w:val="00593E8F"/>
    <w:rsid w:val="00593EC9"/>
    <w:rsid w:val="00593F78"/>
    <w:rsid w:val="005941DD"/>
    <w:rsid w:val="005941F7"/>
    <w:rsid w:val="0059439F"/>
    <w:rsid w:val="00594597"/>
    <w:rsid w:val="0059481B"/>
    <w:rsid w:val="00594862"/>
    <w:rsid w:val="00594B3D"/>
    <w:rsid w:val="00594D6B"/>
    <w:rsid w:val="005950A8"/>
    <w:rsid w:val="00595279"/>
    <w:rsid w:val="00595AAC"/>
    <w:rsid w:val="00595B9A"/>
    <w:rsid w:val="00595BF1"/>
    <w:rsid w:val="00595EF6"/>
    <w:rsid w:val="00596078"/>
    <w:rsid w:val="00596411"/>
    <w:rsid w:val="00596AB2"/>
    <w:rsid w:val="00596FEF"/>
    <w:rsid w:val="005971EA"/>
    <w:rsid w:val="005972AF"/>
    <w:rsid w:val="005973F2"/>
    <w:rsid w:val="00597464"/>
    <w:rsid w:val="00597492"/>
    <w:rsid w:val="00597570"/>
    <w:rsid w:val="005977B0"/>
    <w:rsid w:val="005978D4"/>
    <w:rsid w:val="00597ACA"/>
    <w:rsid w:val="005A0201"/>
    <w:rsid w:val="005A03AB"/>
    <w:rsid w:val="005A0540"/>
    <w:rsid w:val="005A0745"/>
    <w:rsid w:val="005A080D"/>
    <w:rsid w:val="005A0991"/>
    <w:rsid w:val="005A0B83"/>
    <w:rsid w:val="005A0EC9"/>
    <w:rsid w:val="005A0F8D"/>
    <w:rsid w:val="005A1855"/>
    <w:rsid w:val="005A1897"/>
    <w:rsid w:val="005A1ABA"/>
    <w:rsid w:val="005A1DF3"/>
    <w:rsid w:val="005A211C"/>
    <w:rsid w:val="005A21A1"/>
    <w:rsid w:val="005A22C5"/>
    <w:rsid w:val="005A27DB"/>
    <w:rsid w:val="005A28D9"/>
    <w:rsid w:val="005A294E"/>
    <w:rsid w:val="005A29B7"/>
    <w:rsid w:val="005A2A47"/>
    <w:rsid w:val="005A2CDC"/>
    <w:rsid w:val="005A2CE9"/>
    <w:rsid w:val="005A3039"/>
    <w:rsid w:val="005A337F"/>
    <w:rsid w:val="005A3564"/>
    <w:rsid w:val="005A3760"/>
    <w:rsid w:val="005A3CB5"/>
    <w:rsid w:val="005A3D54"/>
    <w:rsid w:val="005A3E22"/>
    <w:rsid w:val="005A3E45"/>
    <w:rsid w:val="005A445B"/>
    <w:rsid w:val="005A453D"/>
    <w:rsid w:val="005A46C9"/>
    <w:rsid w:val="005A480C"/>
    <w:rsid w:val="005A480E"/>
    <w:rsid w:val="005A4A99"/>
    <w:rsid w:val="005A4C4B"/>
    <w:rsid w:val="005A4DDD"/>
    <w:rsid w:val="005A5114"/>
    <w:rsid w:val="005A5420"/>
    <w:rsid w:val="005A55CE"/>
    <w:rsid w:val="005A59AB"/>
    <w:rsid w:val="005A5AB1"/>
    <w:rsid w:val="005A60AB"/>
    <w:rsid w:val="005A613A"/>
    <w:rsid w:val="005A629B"/>
    <w:rsid w:val="005A6485"/>
    <w:rsid w:val="005A6886"/>
    <w:rsid w:val="005A68FC"/>
    <w:rsid w:val="005A69E3"/>
    <w:rsid w:val="005A6D6F"/>
    <w:rsid w:val="005A6F4C"/>
    <w:rsid w:val="005A746F"/>
    <w:rsid w:val="005A78FB"/>
    <w:rsid w:val="005A7900"/>
    <w:rsid w:val="005A7D6D"/>
    <w:rsid w:val="005B02F1"/>
    <w:rsid w:val="005B047D"/>
    <w:rsid w:val="005B0957"/>
    <w:rsid w:val="005B0AA0"/>
    <w:rsid w:val="005B125D"/>
    <w:rsid w:val="005B14E6"/>
    <w:rsid w:val="005B1547"/>
    <w:rsid w:val="005B18B4"/>
    <w:rsid w:val="005B2287"/>
    <w:rsid w:val="005B254A"/>
    <w:rsid w:val="005B2737"/>
    <w:rsid w:val="005B2D9D"/>
    <w:rsid w:val="005B300A"/>
    <w:rsid w:val="005B3018"/>
    <w:rsid w:val="005B385F"/>
    <w:rsid w:val="005B4551"/>
    <w:rsid w:val="005B4599"/>
    <w:rsid w:val="005B48B4"/>
    <w:rsid w:val="005B4DCE"/>
    <w:rsid w:val="005B56E2"/>
    <w:rsid w:val="005B587F"/>
    <w:rsid w:val="005B5F60"/>
    <w:rsid w:val="005B61D8"/>
    <w:rsid w:val="005B632C"/>
    <w:rsid w:val="005B644A"/>
    <w:rsid w:val="005B6905"/>
    <w:rsid w:val="005B6C16"/>
    <w:rsid w:val="005B6D78"/>
    <w:rsid w:val="005B758C"/>
    <w:rsid w:val="005B7C5E"/>
    <w:rsid w:val="005C0427"/>
    <w:rsid w:val="005C0501"/>
    <w:rsid w:val="005C06AA"/>
    <w:rsid w:val="005C06FF"/>
    <w:rsid w:val="005C0BA3"/>
    <w:rsid w:val="005C10A0"/>
    <w:rsid w:val="005C114F"/>
    <w:rsid w:val="005C115B"/>
    <w:rsid w:val="005C12AE"/>
    <w:rsid w:val="005C137C"/>
    <w:rsid w:val="005C18A6"/>
    <w:rsid w:val="005C194F"/>
    <w:rsid w:val="005C1E3F"/>
    <w:rsid w:val="005C2082"/>
    <w:rsid w:val="005C2C10"/>
    <w:rsid w:val="005C2D5F"/>
    <w:rsid w:val="005C313B"/>
    <w:rsid w:val="005C32F2"/>
    <w:rsid w:val="005C335B"/>
    <w:rsid w:val="005C3AB5"/>
    <w:rsid w:val="005C3B02"/>
    <w:rsid w:val="005C40EE"/>
    <w:rsid w:val="005C4557"/>
    <w:rsid w:val="005C47F3"/>
    <w:rsid w:val="005C47FD"/>
    <w:rsid w:val="005C4C5C"/>
    <w:rsid w:val="005C4CD1"/>
    <w:rsid w:val="005C4F88"/>
    <w:rsid w:val="005C529E"/>
    <w:rsid w:val="005C563F"/>
    <w:rsid w:val="005C5E17"/>
    <w:rsid w:val="005C5E63"/>
    <w:rsid w:val="005C5FED"/>
    <w:rsid w:val="005C603A"/>
    <w:rsid w:val="005C6813"/>
    <w:rsid w:val="005C6A74"/>
    <w:rsid w:val="005C6BB7"/>
    <w:rsid w:val="005C727A"/>
    <w:rsid w:val="005C7363"/>
    <w:rsid w:val="005C73C9"/>
    <w:rsid w:val="005C74EF"/>
    <w:rsid w:val="005C758C"/>
    <w:rsid w:val="005C7714"/>
    <w:rsid w:val="005C786F"/>
    <w:rsid w:val="005C7E6D"/>
    <w:rsid w:val="005C7F7A"/>
    <w:rsid w:val="005D0080"/>
    <w:rsid w:val="005D03C1"/>
    <w:rsid w:val="005D0A50"/>
    <w:rsid w:val="005D0F14"/>
    <w:rsid w:val="005D122E"/>
    <w:rsid w:val="005D125C"/>
    <w:rsid w:val="005D187B"/>
    <w:rsid w:val="005D1CFE"/>
    <w:rsid w:val="005D1EC3"/>
    <w:rsid w:val="005D24AE"/>
    <w:rsid w:val="005D2773"/>
    <w:rsid w:val="005D2793"/>
    <w:rsid w:val="005D2BD3"/>
    <w:rsid w:val="005D3032"/>
    <w:rsid w:val="005D3255"/>
    <w:rsid w:val="005D32AC"/>
    <w:rsid w:val="005D3769"/>
    <w:rsid w:val="005D3912"/>
    <w:rsid w:val="005D3A08"/>
    <w:rsid w:val="005D3A34"/>
    <w:rsid w:val="005D3D00"/>
    <w:rsid w:val="005D3E0E"/>
    <w:rsid w:val="005D4310"/>
    <w:rsid w:val="005D467C"/>
    <w:rsid w:val="005D4903"/>
    <w:rsid w:val="005D498A"/>
    <w:rsid w:val="005D4AE5"/>
    <w:rsid w:val="005D4E97"/>
    <w:rsid w:val="005D4FD2"/>
    <w:rsid w:val="005D7101"/>
    <w:rsid w:val="005D7DAF"/>
    <w:rsid w:val="005D7E96"/>
    <w:rsid w:val="005E02D7"/>
    <w:rsid w:val="005E02F6"/>
    <w:rsid w:val="005E0774"/>
    <w:rsid w:val="005E09ED"/>
    <w:rsid w:val="005E09F2"/>
    <w:rsid w:val="005E0D6D"/>
    <w:rsid w:val="005E10D8"/>
    <w:rsid w:val="005E10E6"/>
    <w:rsid w:val="005E1382"/>
    <w:rsid w:val="005E13F5"/>
    <w:rsid w:val="005E13F9"/>
    <w:rsid w:val="005E14CC"/>
    <w:rsid w:val="005E19DB"/>
    <w:rsid w:val="005E1B79"/>
    <w:rsid w:val="005E2126"/>
    <w:rsid w:val="005E214F"/>
    <w:rsid w:val="005E2352"/>
    <w:rsid w:val="005E237E"/>
    <w:rsid w:val="005E2395"/>
    <w:rsid w:val="005E2408"/>
    <w:rsid w:val="005E2621"/>
    <w:rsid w:val="005E2675"/>
    <w:rsid w:val="005E2838"/>
    <w:rsid w:val="005E295A"/>
    <w:rsid w:val="005E3524"/>
    <w:rsid w:val="005E3605"/>
    <w:rsid w:val="005E3E65"/>
    <w:rsid w:val="005E4022"/>
    <w:rsid w:val="005E4131"/>
    <w:rsid w:val="005E4189"/>
    <w:rsid w:val="005E44AA"/>
    <w:rsid w:val="005E479E"/>
    <w:rsid w:val="005E4A71"/>
    <w:rsid w:val="005E5039"/>
    <w:rsid w:val="005E546E"/>
    <w:rsid w:val="005E585C"/>
    <w:rsid w:val="005E5905"/>
    <w:rsid w:val="005E5925"/>
    <w:rsid w:val="005E596F"/>
    <w:rsid w:val="005E5A75"/>
    <w:rsid w:val="005E5CD3"/>
    <w:rsid w:val="005E5D06"/>
    <w:rsid w:val="005E5F6D"/>
    <w:rsid w:val="005E6083"/>
    <w:rsid w:val="005E6348"/>
    <w:rsid w:val="005E710A"/>
    <w:rsid w:val="005E72D9"/>
    <w:rsid w:val="005E79F1"/>
    <w:rsid w:val="005E7B21"/>
    <w:rsid w:val="005E7CB7"/>
    <w:rsid w:val="005E7CBB"/>
    <w:rsid w:val="005E7FED"/>
    <w:rsid w:val="005F0396"/>
    <w:rsid w:val="005F05D5"/>
    <w:rsid w:val="005F05DE"/>
    <w:rsid w:val="005F05F8"/>
    <w:rsid w:val="005F0767"/>
    <w:rsid w:val="005F07A3"/>
    <w:rsid w:val="005F0806"/>
    <w:rsid w:val="005F0A28"/>
    <w:rsid w:val="005F0AAD"/>
    <w:rsid w:val="005F0BCA"/>
    <w:rsid w:val="005F0E3B"/>
    <w:rsid w:val="005F0E61"/>
    <w:rsid w:val="005F0F6B"/>
    <w:rsid w:val="005F100C"/>
    <w:rsid w:val="005F11D2"/>
    <w:rsid w:val="005F126C"/>
    <w:rsid w:val="005F1426"/>
    <w:rsid w:val="005F1475"/>
    <w:rsid w:val="005F18C7"/>
    <w:rsid w:val="005F21E5"/>
    <w:rsid w:val="005F2345"/>
    <w:rsid w:val="005F24BD"/>
    <w:rsid w:val="005F2766"/>
    <w:rsid w:val="005F2824"/>
    <w:rsid w:val="005F3142"/>
    <w:rsid w:val="005F32D5"/>
    <w:rsid w:val="005F38B6"/>
    <w:rsid w:val="005F3A6D"/>
    <w:rsid w:val="005F3B29"/>
    <w:rsid w:val="005F3D09"/>
    <w:rsid w:val="005F3D22"/>
    <w:rsid w:val="005F425C"/>
    <w:rsid w:val="005F4718"/>
    <w:rsid w:val="005F4B33"/>
    <w:rsid w:val="005F4C57"/>
    <w:rsid w:val="005F5A48"/>
    <w:rsid w:val="005F5C6F"/>
    <w:rsid w:val="005F647D"/>
    <w:rsid w:val="005F64E2"/>
    <w:rsid w:val="005F6BFA"/>
    <w:rsid w:val="005F6C18"/>
    <w:rsid w:val="005F6D11"/>
    <w:rsid w:val="005F6DD7"/>
    <w:rsid w:val="005F72C5"/>
    <w:rsid w:val="005F73F3"/>
    <w:rsid w:val="005F74AE"/>
    <w:rsid w:val="005F75DA"/>
    <w:rsid w:val="005F7A87"/>
    <w:rsid w:val="005F7C80"/>
    <w:rsid w:val="005F7E69"/>
    <w:rsid w:val="006002C5"/>
    <w:rsid w:val="006005C2"/>
    <w:rsid w:val="006008B3"/>
    <w:rsid w:val="00600AD1"/>
    <w:rsid w:val="00600AFF"/>
    <w:rsid w:val="00600D60"/>
    <w:rsid w:val="00600F10"/>
    <w:rsid w:val="00601154"/>
    <w:rsid w:val="0060170F"/>
    <w:rsid w:val="006018FF"/>
    <w:rsid w:val="00601A86"/>
    <w:rsid w:val="00601C4A"/>
    <w:rsid w:val="00602254"/>
    <w:rsid w:val="00602F21"/>
    <w:rsid w:val="0060309B"/>
    <w:rsid w:val="00603277"/>
    <w:rsid w:val="00603456"/>
    <w:rsid w:val="00603A6F"/>
    <w:rsid w:val="00603A85"/>
    <w:rsid w:val="006044AC"/>
    <w:rsid w:val="0060456B"/>
    <w:rsid w:val="0060471A"/>
    <w:rsid w:val="00604A9B"/>
    <w:rsid w:val="00604C23"/>
    <w:rsid w:val="00604D42"/>
    <w:rsid w:val="00604DAB"/>
    <w:rsid w:val="0060514E"/>
    <w:rsid w:val="00605A40"/>
    <w:rsid w:val="00605FF7"/>
    <w:rsid w:val="006061D5"/>
    <w:rsid w:val="0060641C"/>
    <w:rsid w:val="00606692"/>
    <w:rsid w:val="00606AA7"/>
    <w:rsid w:val="00606C11"/>
    <w:rsid w:val="00606FE0"/>
    <w:rsid w:val="00607037"/>
    <w:rsid w:val="00607155"/>
    <w:rsid w:val="00607291"/>
    <w:rsid w:val="00607301"/>
    <w:rsid w:val="00607422"/>
    <w:rsid w:val="006077FB"/>
    <w:rsid w:val="00607D81"/>
    <w:rsid w:val="00607FBC"/>
    <w:rsid w:val="006100FC"/>
    <w:rsid w:val="00610483"/>
    <w:rsid w:val="00610E34"/>
    <w:rsid w:val="00610FD0"/>
    <w:rsid w:val="00611639"/>
    <w:rsid w:val="006116B7"/>
    <w:rsid w:val="00611A07"/>
    <w:rsid w:val="00611E34"/>
    <w:rsid w:val="00611E93"/>
    <w:rsid w:val="00611F6D"/>
    <w:rsid w:val="00611F78"/>
    <w:rsid w:val="0061206E"/>
    <w:rsid w:val="0061218E"/>
    <w:rsid w:val="006124A0"/>
    <w:rsid w:val="00612601"/>
    <w:rsid w:val="006129AC"/>
    <w:rsid w:val="00612C66"/>
    <w:rsid w:val="00612FFD"/>
    <w:rsid w:val="0061303D"/>
    <w:rsid w:val="006132E0"/>
    <w:rsid w:val="006133A1"/>
    <w:rsid w:val="00613508"/>
    <w:rsid w:val="006135CD"/>
    <w:rsid w:val="006137F0"/>
    <w:rsid w:val="00613961"/>
    <w:rsid w:val="00613B96"/>
    <w:rsid w:val="00613D70"/>
    <w:rsid w:val="00614619"/>
    <w:rsid w:val="00614DBB"/>
    <w:rsid w:val="0061505C"/>
    <w:rsid w:val="006152E0"/>
    <w:rsid w:val="006154D5"/>
    <w:rsid w:val="00615F80"/>
    <w:rsid w:val="006160FA"/>
    <w:rsid w:val="006163D2"/>
    <w:rsid w:val="006166FD"/>
    <w:rsid w:val="0061690B"/>
    <w:rsid w:val="006171B1"/>
    <w:rsid w:val="00617695"/>
    <w:rsid w:val="00617A71"/>
    <w:rsid w:val="006208E7"/>
    <w:rsid w:val="00620973"/>
    <w:rsid w:val="006209EE"/>
    <w:rsid w:val="00620BAA"/>
    <w:rsid w:val="00620C85"/>
    <w:rsid w:val="00620D51"/>
    <w:rsid w:val="00620F1A"/>
    <w:rsid w:val="00621395"/>
    <w:rsid w:val="0062145F"/>
    <w:rsid w:val="0062176E"/>
    <w:rsid w:val="00621779"/>
    <w:rsid w:val="00621A28"/>
    <w:rsid w:val="00621BD5"/>
    <w:rsid w:val="00622191"/>
    <w:rsid w:val="006224A7"/>
    <w:rsid w:val="0062281B"/>
    <w:rsid w:val="00622BF1"/>
    <w:rsid w:val="00622C25"/>
    <w:rsid w:val="0062304B"/>
    <w:rsid w:val="0062345B"/>
    <w:rsid w:val="0062367D"/>
    <w:rsid w:val="00623EAF"/>
    <w:rsid w:val="00623F18"/>
    <w:rsid w:val="0062404C"/>
    <w:rsid w:val="00624112"/>
    <w:rsid w:val="0062419F"/>
    <w:rsid w:val="00624F44"/>
    <w:rsid w:val="00624F76"/>
    <w:rsid w:val="00625087"/>
    <w:rsid w:val="00625375"/>
    <w:rsid w:val="00625547"/>
    <w:rsid w:val="006255D8"/>
    <w:rsid w:val="006256A2"/>
    <w:rsid w:val="00625A17"/>
    <w:rsid w:val="00625BD4"/>
    <w:rsid w:val="00625C3A"/>
    <w:rsid w:val="00626008"/>
    <w:rsid w:val="00626073"/>
    <w:rsid w:val="00626274"/>
    <w:rsid w:val="00626618"/>
    <w:rsid w:val="0062679A"/>
    <w:rsid w:val="006267CE"/>
    <w:rsid w:val="0062680C"/>
    <w:rsid w:val="00626878"/>
    <w:rsid w:val="006268EE"/>
    <w:rsid w:val="00626CD0"/>
    <w:rsid w:val="00627172"/>
    <w:rsid w:val="006271EE"/>
    <w:rsid w:val="006273BD"/>
    <w:rsid w:val="006273BF"/>
    <w:rsid w:val="006273EF"/>
    <w:rsid w:val="0062757E"/>
    <w:rsid w:val="00627698"/>
    <w:rsid w:val="006276F4"/>
    <w:rsid w:val="0062794C"/>
    <w:rsid w:val="00627A59"/>
    <w:rsid w:val="00627F51"/>
    <w:rsid w:val="00630240"/>
    <w:rsid w:val="0063026A"/>
    <w:rsid w:val="006307ED"/>
    <w:rsid w:val="00630838"/>
    <w:rsid w:val="00630C14"/>
    <w:rsid w:val="00630DB4"/>
    <w:rsid w:val="00630F3E"/>
    <w:rsid w:val="0063131E"/>
    <w:rsid w:val="00632365"/>
    <w:rsid w:val="00632652"/>
    <w:rsid w:val="006328F2"/>
    <w:rsid w:val="00632C66"/>
    <w:rsid w:val="00632DF3"/>
    <w:rsid w:val="00632F99"/>
    <w:rsid w:val="0063393E"/>
    <w:rsid w:val="00633B1F"/>
    <w:rsid w:val="00633E08"/>
    <w:rsid w:val="00633FD3"/>
    <w:rsid w:val="00634AAE"/>
    <w:rsid w:val="00634B07"/>
    <w:rsid w:val="00634BDB"/>
    <w:rsid w:val="00634C7D"/>
    <w:rsid w:val="00634CA2"/>
    <w:rsid w:val="00634F88"/>
    <w:rsid w:val="006357A8"/>
    <w:rsid w:val="00636658"/>
    <w:rsid w:val="00636680"/>
    <w:rsid w:val="006367F7"/>
    <w:rsid w:val="0063684B"/>
    <w:rsid w:val="00636950"/>
    <w:rsid w:val="00636B29"/>
    <w:rsid w:val="00636C07"/>
    <w:rsid w:val="00636EAE"/>
    <w:rsid w:val="00636F56"/>
    <w:rsid w:val="00637564"/>
    <w:rsid w:val="006375D5"/>
    <w:rsid w:val="00637944"/>
    <w:rsid w:val="00637CAF"/>
    <w:rsid w:val="00637CC2"/>
    <w:rsid w:val="00637E21"/>
    <w:rsid w:val="00640037"/>
    <w:rsid w:val="00640114"/>
    <w:rsid w:val="006402F8"/>
    <w:rsid w:val="0064083B"/>
    <w:rsid w:val="00640E70"/>
    <w:rsid w:val="0064119C"/>
    <w:rsid w:val="006414BB"/>
    <w:rsid w:val="0064175A"/>
    <w:rsid w:val="0064180D"/>
    <w:rsid w:val="00641825"/>
    <w:rsid w:val="00641873"/>
    <w:rsid w:val="00641954"/>
    <w:rsid w:val="00641D8B"/>
    <w:rsid w:val="00641E54"/>
    <w:rsid w:val="00641FC4"/>
    <w:rsid w:val="006425C5"/>
    <w:rsid w:val="0064262E"/>
    <w:rsid w:val="006429BE"/>
    <w:rsid w:val="006429CE"/>
    <w:rsid w:val="00642B91"/>
    <w:rsid w:val="00643A1C"/>
    <w:rsid w:val="00643B14"/>
    <w:rsid w:val="006444B3"/>
    <w:rsid w:val="006445C0"/>
    <w:rsid w:val="00644802"/>
    <w:rsid w:val="0064480A"/>
    <w:rsid w:val="00644811"/>
    <w:rsid w:val="0064486E"/>
    <w:rsid w:val="00644884"/>
    <w:rsid w:val="00644ADD"/>
    <w:rsid w:val="00644B40"/>
    <w:rsid w:val="00644C77"/>
    <w:rsid w:val="006455C3"/>
    <w:rsid w:val="00645E06"/>
    <w:rsid w:val="00645FB5"/>
    <w:rsid w:val="00646728"/>
    <w:rsid w:val="00646ACC"/>
    <w:rsid w:val="00646B28"/>
    <w:rsid w:val="00646E08"/>
    <w:rsid w:val="006470CE"/>
    <w:rsid w:val="0064710D"/>
    <w:rsid w:val="00647277"/>
    <w:rsid w:val="006479D0"/>
    <w:rsid w:val="00647A9C"/>
    <w:rsid w:val="00650117"/>
    <w:rsid w:val="0065146C"/>
    <w:rsid w:val="006514D9"/>
    <w:rsid w:val="006518E0"/>
    <w:rsid w:val="00651FC8"/>
    <w:rsid w:val="00652209"/>
    <w:rsid w:val="006522B5"/>
    <w:rsid w:val="0065236D"/>
    <w:rsid w:val="006524F0"/>
    <w:rsid w:val="00652795"/>
    <w:rsid w:val="00652871"/>
    <w:rsid w:val="006528C9"/>
    <w:rsid w:val="00652983"/>
    <w:rsid w:val="00652ACC"/>
    <w:rsid w:val="00653934"/>
    <w:rsid w:val="00653958"/>
    <w:rsid w:val="00653C0E"/>
    <w:rsid w:val="006540F7"/>
    <w:rsid w:val="006541C7"/>
    <w:rsid w:val="00654276"/>
    <w:rsid w:val="0065438A"/>
    <w:rsid w:val="00654526"/>
    <w:rsid w:val="00654890"/>
    <w:rsid w:val="006548D9"/>
    <w:rsid w:val="00654A4F"/>
    <w:rsid w:val="00654A77"/>
    <w:rsid w:val="00654AEC"/>
    <w:rsid w:val="00654B1A"/>
    <w:rsid w:val="00654C45"/>
    <w:rsid w:val="00654C98"/>
    <w:rsid w:val="00654EAB"/>
    <w:rsid w:val="0065534B"/>
    <w:rsid w:val="00655409"/>
    <w:rsid w:val="006554A2"/>
    <w:rsid w:val="00655A88"/>
    <w:rsid w:val="00656355"/>
    <w:rsid w:val="006563C8"/>
    <w:rsid w:val="0065689A"/>
    <w:rsid w:val="00656B0C"/>
    <w:rsid w:val="00656C2F"/>
    <w:rsid w:val="00656E1C"/>
    <w:rsid w:val="006570C2"/>
    <w:rsid w:val="0065733F"/>
    <w:rsid w:val="0065747F"/>
    <w:rsid w:val="00657CC6"/>
    <w:rsid w:val="00657F29"/>
    <w:rsid w:val="006600CE"/>
    <w:rsid w:val="00660560"/>
    <w:rsid w:val="006607F5"/>
    <w:rsid w:val="00660811"/>
    <w:rsid w:val="00660890"/>
    <w:rsid w:val="0066098C"/>
    <w:rsid w:val="0066127F"/>
    <w:rsid w:val="0066161C"/>
    <w:rsid w:val="00661967"/>
    <w:rsid w:val="00661AD2"/>
    <w:rsid w:val="00661B9D"/>
    <w:rsid w:val="00661CDB"/>
    <w:rsid w:val="00661E28"/>
    <w:rsid w:val="0066211D"/>
    <w:rsid w:val="0066233C"/>
    <w:rsid w:val="006623DA"/>
    <w:rsid w:val="006627D3"/>
    <w:rsid w:val="0066295F"/>
    <w:rsid w:val="00662CFA"/>
    <w:rsid w:val="0066321D"/>
    <w:rsid w:val="00663246"/>
    <w:rsid w:val="00663621"/>
    <w:rsid w:val="00663795"/>
    <w:rsid w:val="00663B34"/>
    <w:rsid w:val="00663C52"/>
    <w:rsid w:val="00664ACD"/>
    <w:rsid w:val="00664BFA"/>
    <w:rsid w:val="00664FD2"/>
    <w:rsid w:val="0066502D"/>
    <w:rsid w:val="00665339"/>
    <w:rsid w:val="00665519"/>
    <w:rsid w:val="00665FFA"/>
    <w:rsid w:val="00666077"/>
    <w:rsid w:val="00666581"/>
    <w:rsid w:val="006665FE"/>
    <w:rsid w:val="0066692B"/>
    <w:rsid w:val="00666C6C"/>
    <w:rsid w:val="00666E60"/>
    <w:rsid w:val="00666F03"/>
    <w:rsid w:val="00666F46"/>
    <w:rsid w:val="0066710A"/>
    <w:rsid w:val="006672D3"/>
    <w:rsid w:val="00667519"/>
    <w:rsid w:val="00667F7A"/>
    <w:rsid w:val="006702B3"/>
    <w:rsid w:val="00670BAF"/>
    <w:rsid w:val="00670E20"/>
    <w:rsid w:val="00671008"/>
    <w:rsid w:val="00671448"/>
    <w:rsid w:val="00671879"/>
    <w:rsid w:val="00671D76"/>
    <w:rsid w:val="00672462"/>
    <w:rsid w:val="00673A0D"/>
    <w:rsid w:val="00673AC5"/>
    <w:rsid w:val="00673C6C"/>
    <w:rsid w:val="00673CB2"/>
    <w:rsid w:val="00673D53"/>
    <w:rsid w:val="00673EF2"/>
    <w:rsid w:val="00674F77"/>
    <w:rsid w:val="0067500A"/>
    <w:rsid w:val="006756C2"/>
    <w:rsid w:val="006757FA"/>
    <w:rsid w:val="00675A4F"/>
    <w:rsid w:val="00675CB6"/>
    <w:rsid w:val="00675FFC"/>
    <w:rsid w:val="006760E8"/>
    <w:rsid w:val="00676331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3F7"/>
    <w:rsid w:val="0067744C"/>
    <w:rsid w:val="006775AB"/>
    <w:rsid w:val="006775CD"/>
    <w:rsid w:val="00680026"/>
    <w:rsid w:val="006802B6"/>
    <w:rsid w:val="006802E2"/>
    <w:rsid w:val="00680481"/>
    <w:rsid w:val="00680714"/>
    <w:rsid w:val="00680814"/>
    <w:rsid w:val="00680826"/>
    <w:rsid w:val="00680BB5"/>
    <w:rsid w:val="00680F87"/>
    <w:rsid w:val="00681703"/>
    <w:rsid w:val="006818A7"/>
    <w:rsid w:val="00681B5E"/>
    <w:rsid w:val="00681BE3"/>
    <w:rsid w:val="00681C1E"/>
    <w:rsid w:val="006821D0"/>
    <w:rsid w:val="00682994"/>
    <w:rsid w:val="00682B7B"/>
    <w:rsid w:val="00682C4B"/>
    <w:rsid w:val="00682C5A"/>
    <w:rsid w:val="006833B6"/>
    <w:rsid w:val="006833D7"/>
    <w:rsid w:val="006834A0"/>
    <w:rsid w:val="0068379D"/>
    <w:rsid w:val="00683951"/>
    <w:rsid w:val="0068455E"/>
    <w:rsid w:val="006848D3"/>
    <w:rsid w:val="00684A65"/>
    <w:rsid w:val="00684BF7"/>
    <w:rsid w:val="006855DE"/>
    <w:rsid w:val="0068567F"/>
    <w:rsid w:val="00685749"/>
    <w:rsid w:val="0068597C"/>
    <w:rsid w:val="00685BAE"/>
    <w:rsid w:val="00685DFE"/>
    <w:rsid w:val="00685ECC"/>
    <w:rsid w:val="00686100"/>
    <w:rsid w:val="0068618D"/>
    <w:rsid w:val="00686266"/>
    <w:rsid w:val="0068628C"/>
    <w:rsid w:val="00686335"/>
    <w:rsid w:val="006868D4"/>
    <w:rsid w:val="00686A8B"/>
    <w:rsid w:val="00686EB1"/>
    <w:rsid w:val="00687071"/>
    <w:rsid w:val="006870BE"/>
    <w:rsid w:val="00687243"/>
    <w:rsid w:val="00687441"/>
    <w:rsid w:val="0068759F"/>
    <w:rsid w:val="006877E0"/>
    <w:rsid w:val="00687805"/>
    <w:rsid w:val="00687C6F"/>
    <w:rsid w:val="0069022D"/>
    <w:rsid w:val="0069033F"/>
    <w:rsid w:val="00690705"/>
    <w:rsid w:val="0069090F"/>
    <w:rsid w:val="00690912"/>
    <w:rsid w:val="00690AFD"/>
    <w:rsid w:val="00690B29"/>
    <w:rsid w:val="00690BE3"/>
    <w:rsid w:val="00690D84"/>
    <w:rsid w:val="00690DD4"/>
    <w:rsid w:val="00690F70"/>
    <w:rsid w:val="00691214"/>
    <w:rsid w:val="00691748"/>
    <w:rsid w:val="00691809"/>
    <w:rsid w:val="00691C7D"/>
    <w:rsid w:val="0069234A"/>
    <w:rsid w:val="006925E6"/>
    <w:rsid w:val="00692788"/>
    <w:rsid w:val="00692C1E"/>
    <w:rsid w:val="00692D05"/>
    <w:rsid w:val="00692EE4"/>
    <w:rsid w:val="006937B8"/>
    <w:rsid w:val="006937DB"/>
    <w:rsid w:val="00693A5A"/>
    <w:rsid w:val="0069438B"/>
    <w:rsid w:val="00694602"/>
    <w:rsid w:val="0069465D"/>
    <w:rsid w:val="00694805"/>
    <w:rsid w:val="00694916"/>
    <w:rsid w:val="00694961"/>
    <w:rsid w:val="00694AEF"/>
    <w:rsid w:val="00694CDF"/>
    <w:rsid w:val="00694DD1"/>
    <w:rsid w:val="00694E39"/>
    <w:rsid w:val="00695235"/>
    <w:rsid w:val="00695971"/>
    <w:rsid w:val="00695AC3"/>
    <w:rsid w:val="00695D38"/>
    <w:rsid w:val="0069650C"/>
    <w:rsid w:val="006966E3"/>
    <w:rsid w:val="006968AF"/>
    <w:rsid w:val="00696B00"/>
    <w:rsid w:val="00696EB7"/>
    <w:rsid w:val="006970CF"/>
    <w:rsid w:val="00697147"/>
    <w:rsid w:val="0069718E"/>
    <w:rsid w:val="006977C2"/>
    <w:rsid w:val="00697C7A"/>
    <w:rsid w:val="00697CD4"/>
    <w:rsid w:val="006A05BA"/>
    <w:rsid w:val="006A0612"/>
    <w:rsid w:val="006A089B"/>
    <w:rsid w:val="006A0DC6"/>
    <w:rsid w:val="006A0F87"/>
    <w:rsid w:val="006A109F"/>
    <w:rsid w:val="006A1322"/>
    <w:rsid w:val="006A1B99"/>
    <w:rsid w:val="006A1EE2"/>
    <w:rsid w:val="006A1F8A"/>
    <w:rsid w:val="006A1FC9"/>
    <w:rsid w:val="006A21C7"/>
    <w:rsid w:val="006A22CD"/>
    <w:rsid w:val="006A2358"/>
    <w:rsid w:val="006A2542"/>
    <w:rsid w:val="006A26A5"/>
    <w:rsid w:val="006A2A5D"/>
    <w:rsid w:val="006A2AF4"/>
    <w:rsid w:val="006A2ECA"/>
    <w:rsid w:val="006A3083"/>
    <w:rsid w:val="006A31E3"/>
    <w:rsid w:val="006A428E"/>
    <w:rsid w:val="006A458B"/>
    <w:rsid w:val="006A4718"/>
    <w:rsid w:val="006A4D05"/>
    <w:rsid w:val="006A4DED"/>
    <w:rsid w:val="006A4F03"/>
    <w:rsid w:val="006A4FCC"/>
    <w:rsid w:val="006A5058"/>
    <w:rsid w:val="006A524C"/>
    <w:rsid w:val="006A5491"/>
    <w:rsid w:val="006A54BC"/>
    <w:rsid w:val="006A588E"/>
    <w:rsid w:val="006A58A5"/>
    <w:rsid w:val="006A5C05"/>
    <w:rsid w:val="006A5D9B"/>
    <w:rsid w:val="006A5E7F"/>
    <w:rsid w:val="006A601E"/>
    <w:rsid w:val="006A6107"/>
    <w:rsid w:val="006A6CDE"/>
    <w:rsid w:val="006A70C9"/>
    <w:rsid w:val="006A70DC"/>
    <w:rsid w:val="006A7379"/>
    <w:rsid w:val="006A74FF"/>
    <w:rsid w:val="006A76F7"/>
    <w:rsid w:val="006A7A36"/>
    <w:rsid w:val="006A7B69"/>
    <w:rsid w:val="006A7CF5"/>
    <w:rsid w:val="006A7EFD"/>
    <w:rsid w:val="006B00FE"/>
    <w:rsid w:val="006B0707"/>
    <w:rsid w:val="006B0724"/>
    <w:rsid w:val="006B09BB"/>
    <w:rsid w:val="006B0AFA"/>
    <w:rsid w:val="006B0B4E"/>
    <w:rsid w:val="006B127A"/>
    <w:rsid w:val="006B142B"/>
    <w:rsid w:val="006B1576"/>
    <w:rsid w:val="006B166E"/>
    <w:rsid w:val="006B1A69"/>
    <w:rsid w:val="006B1E18"/>
    <w:rsid w:val="006B1E9A"/>
    <w:rsid w:val="006B23F8"/>
    <w:rsid w:val="006B24FD"/>
    <w:rsid w:val="006B281D"/>
    <w:rsid w:val="006B2AA2"/>
    <w:rsid w:val="006B334F"/>
    <w:rsid w:val="006B33DA"/>
    <w:rsid w:val="006B3561"/>
    <w:rsid w:val="006B3587"/>
    <w:rsid w:val="006B3760"/>
    <w:rsid w:val="006B3893"/>
    <w:rsid w:val="006B3A65"/>
    <w:rsid w:val="006B44EF"/>
    <w:rsid w:val="006B4605"/>
    <w:rsid w:val="006B4658"/>
    <w:rsid w:val="006B46DF"/>
    <w:rsid w:val="006B4B53"/>
    <w:rsid w:val="006B4C28"/>
    <w:rsid w:val="006B4D2C"/>
    <w:rsid w:val="006B4F37"/>
    <w:rsid w:val="006B553E"/>
    <w:rsid w:val="006B5625"/>
    <w:rsid w:val="006B56C0"/>
    <w:rsid w:val="006B56D9"/>
    <w:rsid w:val="006B57F2"/>
    <w:rsid w:val="006B5A4A"/>
    <w:rsid w:val="006B5C0E"/>
    <w:rsid w:val="006B6160"/>
    <w:rsid w:val="006B63D7"/>
    <w:rsid w:val="006B68C5"/>
    <w:rsid w:val="006B6B5A"/>
    <w:rsid w:val="006B6E51"/>
    <w:rsid w:val="006B704E"/>
    <w:rsid w:val="006B7596"/>
    <w:rsid w:val="006B7808"/>
    <w:rsid w:val="006B7AD8"/>
    <w:rsid w:val="006B7BB0"/>
    <w:rsid w:val="006B7CE4"/>
    <w:rsid w:val="006B7D14"/>
    <w:rsid w:val="006B7D95"/>
    <w:rsid w:val="006B7DD6"/>
    <w:rsid w:val="006B7F08"/>
    <w:rsid w:val="006B7F85"/>
    <w:rsid w:val="006C03F4"/>
    <w:rsid w:val="006C0419"/>
    <w:rsid w:val="006C054E"/>
    <w:rsid w:val="006C061A"/>
    <w:rsid w:val="006C0C3C"/>
    <w:rsid w:val="006C1195"/>
    <w:rsid w:val="006C11EC"/>
    <w:rsid w:val="006C1328"/>
    <w:rsid w:val="006C1706"/>
    <w:rsid w:val="006C1E80"/>
    <w:rsid w:val="006C1F45"/>
    <w:rsid w:val="006C2341"/>
    <w:rsid w:val="006C23AE"/>
    <w:rsid w:val="006C249D"/>
    <w:rsid w:val="006C2715"/>
    <w:rsid w:val="006C2980"/>
    <w:rsid w:val="006C2A38"/>
    <w:rsid w:val="006C2CC7"/>
    <w:rsid w:val="006C2E0E"/>
    <w:rsid w:val="006C2E6A"/>
    <w:rsid w:val="006C3201"/>
    <w:rsid w:val="006C35B8"/>
    <w:rsid w:val="006C3801"/>
    <w:rsid w:val="006C393D"/>
    <w:rsid w:val="006C3DE7"/>
    <w:rsid w:val="006C3E06"/>
    <w:rsid w:val="006C3EA6"/>
    <w:rsid w:val="006C43DD"/>
    <w:rsid w:val="006C460C"/>
    <w:rsid w:val="006C4AF2"/>
    <w:rsid w:val="006C4B9F"/>
    <w:rsid w:val="006C4E05"/>
    <w:rsid w:val="006C4EDA"/>
    <w:rsid w:val="006C5444"/>
    <w:rsid w:val="006C5645"/>
    <w:rsid w:val="006C58A6"/>
    <w:rsid w:val="006C59A1"/>
    <w:rsid w:val="006C6086"/>
    <w:rsid w:val="006C6142"/>
    <w:rsid w:val="006C64CD"/>
    <w:rsid w:val="006C64EB"/>
    <w:rsid w:val="006C6607"/>
    <w:rsid w:val="006C6E30"/>
    <w:rsid w:val="006C6EE0"/>
    <w:rsid w:val="006C6F56"/>
    <w:rsid w:val="006C703A"/>
    <w:rsid w:val="006C71FD"/>
    <w:rsid w:val="006C74E6"/>
    <w:rsid w:val="006C79B0"/>
    <w:rsid w:val="006D09C1"/>
    <w:rsid w:val="006D0B94"/>
    <w:rsid w:val="006D0E51"/>
    <w:rsid w:val="006D10D7"/>
    <w:rsid w:val="006D1775"/>
    <w:rsid w:val="006D1A6D"/>
    <w:rsid w:val="006D1B35"/>
    <w:rsid w:val="006D1BA1"/>
    <w:rsid w:val="006D1C09"/>
    <w:rsid w:val="006D1C5A"/>
    <w:rsid w:val="006D2369"/>
    <w:rsid w:val="006D24C8"/>
    <w:rsid w:val="006D2560"/>
    <w:rsid w:val="006D25CF"/>
    <w:rsid w:val="006D290B"/>
    <w:rsid w:val="006D2916"/>
    <w:rsid w:val="006D2A99"/>
    <w:rsid w:val="006D2C98"/>
    <w:rsid w:val="006D2DC9"/>
    <w:rsid w:val="006D2E48"/>
    <w:rsid w:val="006D2EF8"/>
    <w:rsid w:val="006D30C1"/>
    <w:rsid w:val="006D32E4"/>
    <w:rsid w:val="006D3368"/>
    <w:rsid w:val="006D39FA"/>
    <w:rsid w:val="006D3DDF"/>
    <w:rsid w:val="006D3EA2"/>
    <w:rsid w:val="006D44FD"/>
    <w:rsid w:val="006D4D25"/>
    <w:rsid w:val="006D5E47"/>
    <w:rsid w:val="006D5E6F"/>
    <w:rsid w:val="006D5F51"/>
    <w:rsid w:val="006D62E2"/>
    <w:rsid w:val="006D67E1"/>
    <w:rsid w:val="006D6817"/>
    <w:rsid w:val="006D7413"/>
    <w:rsid w:val="006D7466"/>
    <w:rsid w:val="006D7813"/>
    <w:rsid w:val="006D7859"/>
    <w:rsid w:val="006D7B7C"/>
    <w:rsid w:val="006D7BE5"/>
    <w:rsid w:val="006E00CD"/>
    <w:rsid w:val="006E0141"/>
    <w:rsid w:val="006E01DC"/>
    <w:rsid w:val="006E0594"/>
    <w:rsid w:val="006E0FB0"/>
    <w:rsid w:val="006E1092"/>
    <w:rsid w:val="006E1192"/>
    <w:rsid w:val="006E1215"/>
    <w:rsid w:val="006E1920"/>
    <w:rsid w:val="006E1AAA"/>
    <w:rsid w:val="006E1FB9"/>
    <w:rsid w:val="006E22F7"/>
    <w:rsid w:val="006E25A0"/>
    <w:rsid w:val="006E284F"/>
    <w:rsid w:val="006E28CC"/>
    <w:rsid w:val="006E29D5"/>
    <w:rsid w:val="006E2DC8"/>
    <w:rsid w:val="006E30CA"/>
    <w:rsid w:val="006E3858"/>
    <w:rsid w:val="006E391B"/>
    <w:rsid w:val="006E3B91"/>
    <w:rsid w:val="006E40D0"/>
    <w:rsid w:val="006E4338"/>
    <w:rsid w:val="006E479E"/>
    <w:rsid w:val="006E48FA"/>
    <w:rsid w:val="006E495A"/>
    <w:rsid w:val="006E4AE4"/>
    <w:rsid w:val="006E4D71"/>
    <w:rsid w:val="006E4DB6"/>
    <w:rsid w:val="006E4E8F"/>
    <w:rsid w:val="006E4F71"/>
    <w:rsid w:val="006E5198"/>
    <w:rsid w:val="006E52D8"/>
    <w:rsid w:val="006E576A"/>
    <w:rsid w:val="006E5CA1"/>
    <w:rsid w:val="006E5F10"/>
    <w:rsid w:val="006E60B4"/>
    <w:rsid w:val="006E6337"/>
    <w:rsid w:val="006E64AF"/>
    <w:rsid w:val="006E68C2"/>
    <w:rsid w:val="006E69A2"/>
    <w:rsid w:val="006E69D1"/>
    <w:rsid w:val="006E6B4C"/>
    <w:rsid w:val="006E6E77"/>
    <w:rsid w:val="006E7291"/>
    <w:rsid w:val="006E78D7"/>
    <w:rsid w:val="006E7B09"/>
    <w:rsid w:val="006E7BB7"/>
    <w:rsid w:val="006E7E92"/>
    <w:rsid w:val="006E7EB9"/>
    <w:rsid w:val="006F03C0"/>
    <w:rsid w:val="006F05BA"/>
    <w:rsid w:val="006F08CC"/>
    <w:rsid w:val="006F12DB"/>
    <w:rsid w:val="006F13D0"/>
    <w:rsid w:val="006F143A"/>
    <w:rsid w:val="006F174A"/>
    <w:rsid w:val="006F178B"/>
    <w:rsid w:val="006F1AEB"/>
    <w:rsid w:val="006F1B71"/>
    <w:rsid w:val="006F1F89"/>
    <w:rsid w:val="006F2336"/>
    <w:rsid w:val="006F25AC"/>
    <w:rsid w:val="006F25F4"/>
    <w:rsid w:val="006F2736"/>
    <w:rsid w:val="006F2A9C"/>
    <w:rsid w:val="006F3214"/>
    <w:rsid w:val="006F3277"/>
    <w:rsid w:val="006F32D5"/>
    <w:rsid w:val="006F33D4"/>
    <w:rsid w:val="006F3505"/>
    <w:rsid w:val="006F3586"/>
    <w:rsid w:val="006F3C15"/>
    <w:rsid w:val="006F4125"/>
    <w:rsid w:val="006F4227"/>
    <w:rsid w:val="006F432C"/>
    <w:rsid w:val="006F4941"/>
    <w:rsid w:val="006F4A94"/>
    <w:rsid w:val="006F4B18"/>
    <w:rsid w:val="006F4C63"/>
    <w:rsid w:val="006F4F5A"/>
    <w:rsid w:val="006F53C8"/>
    <w:rsid w:val="006F5A06"/>
    <w:rsid w:val="006F5D32"/>
    <w:rsid w:val="006F6064"/>
    <w:rsid w:val="006F6564"/>
    <w:rsid w:val="006F6799"/>
    <w:rsid w:val="006F6C49"/>
    <w:rsid w:val="006F6C69"/>
    <w:rsid w:val="006F6F8C"/>
    <w:rsid w:val="006F7210"/>
    <w:rsid w:val="006F7410"/>
    <w:rsid w:val="006F7791"/>
    <w:rsid w:val="006F7991"/>
    <w:rsid w:val="006F7BD1"/>
    <w:rsid w:val="0070039B"/>
    <w:rsid w:val="0070068E"/>
    <w:rsid w:val="00700AB8"/>
    <w:rsid w:val="00700C2F"/>
    <w:rsid w:val="00700F5F"/>
    <w:rsid w:val="007014E7"/>
    <w:rsid w:val="0070208D"/>
    <w:rsid w:val="007024B4"/>
    <w:rsid w:val="0070260A"/>
    <w:rsid w:val="00702737"/>
    <w:rsid w:val="00702872"/>
    <w:rsid w:val="00702925"/>
    <w:rsid w:val="00702ABE"/>
    <w:rsid w:val="00702BCD"/>
    <w:rsid w:val="007031C8"/>
    <w:rsid w:val="0070332B"/>
    <w:rsid w:val="00703A6C"/>
    <w:rsid w:val="00703B4C"/>
    <w:rsid w:val="00703C19"/>
    <w:rsid w:val="00703DB4"/>
    <w:rsid w:val="00703F07"/>
    <w:rsid w:val="00703FA5"/>
    <w:rsid w:val="00704738"/>
    <w:rsid w:val="00704845"/>
    <w:rsid w:val="007049FA"/>
    <w:rsid w:val="00704CB3"/>
    <w:rsid w:val="0070538B"/>
    <w:rsid w:val="00705797"/>
    <w:rsid w:val="0070594E"/>
    <w:rsid w:val="00705A25"/>
    <w:rsid w:val="00705CCB"/>
    <w:rsid w:val="00705CCE"/>
    <w:rsid w:val="00705DF6"/>
    <w:rsid w:val="007062DD"/>
    <w:rsid w:val="0070678C"/>
    <w:rsid w:val="00706A28"/>
    <w:rsid w:val="00706AFF"/>
    <w:rsid w:val="00706B73"/>
    <w:rsid w:val="00706E1D"/>
    <w:rsid w:val="00706FF1"/>
    <w:rsid w:val="00707093"/>
    <w:rsid w:val="007075B1"/>
    <w:rsid w:val="0070786C"/>
    <w:rsid w:val="007079DC"/>
    <w:rsid w:val="00707C68"/>
    <w:rsid w:val="0071017B"/>
    <w:rsid w:val="00710545"/>
    <w:rsid w:val="00710A04"/>
    <w:rsid w:val="00710E5D"/>
    <w:rsid w:val="007111AA"/>
    <w:rsid w:val="0071126A"/>
    <w:rsid w:val="00711358"/>
    <w:rsid w:val="00711533"/>
    <w:rsid w:val="0071160C"/>
    <w:rsid w:val="00711638"/>
    <w:rsid w:val="0071220F"/>
    <w:rsid w:val="00712460"/>
    <w:rsid w:val="00712530"/>
    <w:rsid w:val="0071283D"/>
    <w:rsid w:val="00712C6E"/>
    <w:rsid w:val="00712E1D"/>
    <w:rsid w:val="00712E83"/>
    <w:rsid w:val="0071310D"/>
    <w:rsid w:val="007133B8"/>
    <w:rsid w:val="00713522"/>
    <w:rsid w:val="007137D6"/>
    <w:rsid w:val="00713B26"/>
    <w:rsid w:val="00713E31"/>
    <w:rsid w:val="00713E58"/>
    <w:rsid w:val="00714088"/>
    <w:rsid w:val="007141CD"/>
    <w:rsid w:val="00714381"/>
    <w:rsid w:val="0071455E"/>
    <w:rsid w:val="007146BC"/>
    <w:rsid w:val="00714CA2"/>
    <w:rsid w:val="007151D9"/>
    <w:rsid w:val="00715796"/>
    <w:rsid w:val="00715B77"/>
    <w:rsid w:val="00715BDD"/>
    <w:rsid w:val="00715C2B"/>
    <w:rsid w:val="00715DD1"/>
    <w:rsid w:val="00716458"/>
    <w:rsid w:val="00716467"/>
    <w:rsid w:val="00716475"/>
    <w:rsid w:val="00717239"/>
    <w:rsid w:val="0071747F"/>
    <w:rsid w:val="007174F6"/>
    <w:rsid w:val="00717569"/>
    <w:rsid w:val="00717B83"/>
    <w:rsid w:val="00717FCC"/>
    <w:rsid w:val="007204C0"/>
    <w:rsid w:val="007206BD"/>
    <w:rsid w:val="00720BCD"/>
    <w:rsid w:val="00720C43"/>
    <w:rsid w:val="00720CA1"/>
    <w:rsid w:val="007213D6"/>
    <w:rsid w:val="00721604"/>
    <w:rsid w:val="00721A72"/>
    <w:rsid w:val="00721C8A"/>
    <w:rsid w:val="0072229F"/>
    <w:rsid w:val="007224A4"/>
    <w:rsid w:val="007225B3"/>
    <w:rsid w:val="007230D1"/>
    <w:rsid w:val="00723225"/>
    <w:rsid w:val="007238A1"/>
    <w:rsid w:val="007238AC"/>
    <w:rsid w:val="007239AE"/>
    <w:rsid w:val="00723D4B"/>
    <w:rsid w:val="00724072"/>
    <w:rsid w:val="007243FA"/>
    <w:rsid w:val="0072448E"/>
    <w:rsid w:val="007248E6"/>
    <w:rsid w:val="00725337"/>
    <w:rsid w:val="007259A6"/>
    <w:rsid w:val="00725BA6"/>
    <w:rsid w:val="00725CB3"/>
    <w:rsid w:val="00725CFC"/>
    <w:rsid w:val="0072630E"/>
    <w:rsid w:val="007263BC"/>
    <w:rsid w:val="007265B1"/>
    <w:rsid w:val="00726604"/>
    <w:rsid w:val="007267E0"/>
    <w:rsid w:val="00726916"/>
    <w:rsid w:val="00726FCD"/>
    <w:rsid w:val="007276AA"/>
    <w:rsid w:val="00727892"/>
    <w:rsid w:val="00727C0B"/>
    <w:rsid w:val="00727F24"/>
    <w:rsid w:val="00727F8B"/>
    <w:rsid w:val="0073002E"/>
    <w:rsid w:val="007307BA"/>
    <w:rsid w:val="00730B83"/>
    <w:rsid w:val="007310E0"/>
    <w:rsid w:val="00731285"/>
    <w:rsid w:val="00731289"/>
    <w:rsid w:val="00731702"/>
    <w:rsid w:val="007318C2"/>
    <w:rsid w:val="00731A53"/>
    <w:rsid w:val="00731D5B"/>
    <w:rsid w:val="00731DCF"/>
    <w:rsid w:val="007327DB"/>
    <w:rsid w:val="00732855"/>
    <w:rsid w:val="0073290D"/>
    <w:rsid w:val="00732BAC"/>
    <w:rsid w:val="00732EBD"/>
    <w:rsid w:val="00733100"/>
    <w:rsid w:val="0073327A"/>
    <w:rsid w:val="00733713"/>
    <w:rsid w:val="00733F0A"/>
    <w:rsid w:val="00733F9F"/>
    <w:rsid w:val="00734223"/>
    <w:rsid w:val="00734499"/>
    <w:rsid w:val="00734506"/>
    <w:rsid w:val="0073463D"/>
    <w:rsid w:val="007346EF"/>
    <w:rsid w:val="00734BD1"/>
    <w:rsid w:val="00734C47"/>
    <w:rsid w:val="0073547C"/>
    <w:rsid w:val="0073555D"/>
    <w:rsid w:val="0073581C"/>
    <w:rsid w:val="00735C26"/>
    <w:rsid w:val="00735FE8"/>
    <w:rsid w:val="00736463"/>
    <w:rsid w:val="007364A1"/>
    <w:rsid w:val="00736600"/>
    <w:rsid w:val="00736879"/>
    <w:rsid w:val="00736A09"/>
    <w:rsid w:val="00736BAE"/>
    <w:rsid w:val="00736D73"/>
    <w:rsid w:val="00736EF4"/>
    <w:rsid w:val="00737858"/>
    <w:rsid w:val="00737DB8"/>
    <w:rsid w:val="00740528"/>
    <w:rsid w:val="007413D6"/>
    <w:rsid w:val="007418C8"/>
    <w:rsid w:val="00742103"/>
    <w:rsid w:val="007424D6"/>
    <w:rsid w:val="007429FC"/>
    <w:rsid w:val="00742B2A"/>
    <w:rsid w:val="00742DC1"/>
    <w:rsid w:val="00742E6C"/>
    <w:rsid w:val="00742FBB"/>
    <w:rsid w:val="00743077"/>
    <w:rsid w:val="007430C4"/>
    <w:rsid w:val="0074318C"/>
    <w:rsid w:val="00743287"/>
    <w:rsid w:val="007435F2"/>
    <w:rsid w:val="00743677"/>
    <w:rsid w:val="00743874"/>
    <w:rsid w:val="007438CC"/>
    <w:rsid w:val="007440CE"/>
    <w:rsid w:val="00744F1B"/>
    <w:rsid w:val="007450F8"/>
    <w:rsid w:val="007451FE"/>
    <w:rsid w:val="00745299"/>
    <w:rsid w:val="00745643"/>
    <w:rsid w:val="007456E9"/>
    <w:rsid w:val="00745B6A"/>
    <w:rsid w:val="00745BEE"/>
    <w:rsid w:val="00745BFC"/>
    <w:rsid w:val="00745DF6"/>
    <w:rsid w:val="00745F6C"/>
    <w:rsid w:val="00746010"/>
    <w:rsid w:val="0074609D"/>
    <w:rsid w:val="007461B7"/>
    <w:rsid w:val="0074632E"/>
    <w:rsid w:val="007464D1"/>
    <w:rsid w:val="007468DC"/>
    <w:rsid w:val="007468E1"/>
    <w:rsid w:val="00746A02"/>
    <w:rsid w:val="00746C48"/>
    <w:rsid w:val="00746D23"/>
    <w:rsid w:val="007471F9"/>
    <w:rsid w:val="00747597"/>
    <w:rsid w:val="00747A5B"/>
    <w:rsid w:val="00747A7D"/>
    <w:rsid w:val="00747F28"/>
    <w:rsid w:val="00750243"/>
    <w:rsid w:val="00750408"/>
    <w:rsid w:val="007508C5"/>
    <w:rsid w:val="00750CB6"/>
    <w:rsid w:val="00750D1A"/>
    <w:rsid w:val="00750D55"/>
    <w:rsid w:val="00750E61"/>
    <w:rsid w:val="0075138B"/>
    <w:rsid w:val="007513D2"/>
    <w:rsid w:val="00751458"/>
    <w:rsid w:val="007515AF"/>
    <w:rsid w:val="00751929"/>
    <w:rsid w:val="00752292"/>
    <w:rsid w:val="0075237B"/>
    <w:rsid w:val="007524A3"/>
    <w:rsid w:val="00752570"/>
    <w:rsid w:val="007526C3"/>
    <w:rsid w:val="00752B44"/>
    <w:rsid w:val="00752EC4"/>
    <w:rsid w:val="0075332C"/>
    <w:rsid w:val="00753F0F"/>
    <w:rsid w:val="0075408F"/>
    <w:rsid w:val="0075429D"/>
    <w:rsid w:val="00754871"/>
    <w:rsid w:val="00754885"/>
    <w:rsid w:val="00754ADD"/>
    <w:rsid w:val="00754E3C"/>
    <w:rsid w:val="00755013"/>
    <w:rsid w:val="0075511E"/>
    <w:rsid w:val="007551A1"/>
    <w:rsid w:val="007551B7"/>
    <w:rsid w:val="0075548B"/>
    <w:rsid w:val="00755910"/>
    <w:rsid w:val="00755963"/>
    <w:rsid w:val="00755DED"/>
    <w:rsid w:val="00755F10"/>
    <w:rsid w:val="00755F58"/>
    <w:rsid w:val="00755FAB"/>
    <w:rsid w:val="007562D1"/>
    <w:rsid w:val="0075656E"/>
    <w:rsid w:val="007566CE"/>
    <w:rsid w:val="007566EE"/>
    <w:rsid w:val="00756AF5"/>
    <w:rsid w:val="00756DA7"/>
    <w:rsid w:val="00756F1F"/>
    <w:rsid w:val="00757068"/>
    <w:rsid w:val="0075724C"/>
    <w:rsid w:val="007573ED"/>
    <w:rsid w:val="007575FC"/>
    <w:rsid w:val="00757634"/>
    <w:rsid w:val="00757C00"/>
    <w:rsid w:val="00760387"/>
    <w:rsid w:val="00760DCB"/>
    <w:rsid w:val="00761728"/>
    <w:rsid w:val="0076173F"/>
    <w:rsid w:val="00761B78"/>
    <w:rsid w:val="00761D6E"/>
    <w:rsid w:val="00761E12"/>
    <w:rsid w:val="007625A9"/>
    <w:rsid w:val="00762791"/>
    <w:rsid w:val="0076295D"/>
    <w:rsid w:val="00762AFC"/>
    <w:rsid w:val="00762D76"/>
    <w:rsid w:val="00762EEE"/>
    <w:rsid w:val="00762F3A"/>
    <w:rsid w:val="00762F65"/>
    <w:rsid w:val="00763064"/>
    <w:rsid w:val="0076346F"/>
    <w:rsid w:val="007634DF"/>
    <w:rsid w:val="00763B90"/>
    <w:rsid w:val="0076401C"/>
    <w:rsid w:val="007640D9"/>
    <w:rsid w:val="007642A9"/>
    <w:rsid w:val="00764856"/>
    <w:rsid w:val="00764C5F"/>
    <w:rsid w:val="00764D3A"/>
    <w:rsid w:val="007650CA"/>
    <w:rsid w:val="0076511E"/>
    <w:rsid w:val="0076516B"/>
    <w:rsid w:val="00765684"/>
    <w:rsid w:val="007658BB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E07"/>
    <w:rsid w:val="00766F63"/>
    <w:rsid w:val="007675CB"/>
    <w:rsid w:val="007676A8"/>
    <w:rsid w:val="00767A44"/>
    <w:rsid w:val="00767A6F"/>
    <w:rsid w:val="00767B89"/>
    <w:rsid w:val="00767D6F"/>
    <w:rsid w:val="00767F68"/>
    <w:rsid w:val="00767FFE"/>
    <w:rsid w:val="0077083E"/>
    <w:rsid w:val="00770F56"/>
    <w:rsid w:val="007713EA"/>
    <w:rsid w:val="007715B8"/>
    <w:rsid w:val="0077176D"/>
    <w:rsid w:val="00771811"/>
    <w:rsid w:val="00771D2C"/>
    <w:rsid w:val="00771F32"/>
    <w:rsid w:val="00771F47"/>
    <w:rsid w:val="00772053"/>
    <w:rsid w:val="007720CB"/>
    <w:rsid w:val="007720F0"/>
    <w:rsid w:val="007723F7"/>
    <w:rsid w:val="0077268D"/>
    <w:rsid w:val="0077269A"/>
    <w:rsid w:val="007726A7"/>
    <w:rsid w:val="007727C5"/>
    <w:rsid w:val="0077287F"/>
    <w:rsid w:val="00772A78"/>
    <w:rsid w:val="00772B57"/>
    <w:rsid w:val="00772D0D"/>
    <w:rsid w:val="0077301B"/>
    <w:rsid w:val="007730D5"/>
    <w:rsid w:val="00773265"/>
    <w:rsid w:val="00773D1A"/>
    <w:rsid w:val="00774A0B"/>
    <w:rsid w:val="00774E0A"/>
    <w:rsid w:val="00774E45"/>
    <w:rsid w:val="0077510C"/>
    <w:rsid w:val="00775AFB"/>
    <w:rsid w:val="00776522"/>
    <w:rsid w:val="00776723"/>
    <w:rsid w:val="00776A60"/>
    <w:rsid w:val="0077719D"/>
    <w:rsid w:val="0077778D"/>
    <w:rsid w:val="00777F2B"/>
    <w:rsid w:val="00780594"/>
    <w:rsid w:val="007807F2"/>
    <w:rsid w:val="00780968"/>
    <w:rsid w:val="00780AEE"/>
    <w:rsid w:val="00780B8B"/>
    <w:rsid w:val="007811E1"/>
    <w:rsid w:val="0078149D"/>
    <w:rsid w:val="00781523"/>
    <w:rsid w:val="0078152D"/>
    <w:rsid w:val="00781994"/>
    <w:rsid w:val="00781D14"/>
    <w:rsid w:val="00781DB6"/>
    <w:rsid w:val="0078224C"/>
    <w:rsid w:val="0078249D"/>
    <w:rsid w:val="00782500"/>
    <w:rsid w:val="0078255F"/>
    <w:rsid w:val="007825E8"/>
    <w:rsid w:val="007827F8"/>
    <w:rsid w:val="0078293B"/>
    <w:rsid w:val="00782A5E"/>
    <w:rsid w:val="00782E64"/>
    <w:rsid w:val="00783240"/>
    <w:rsid w:val="0078336B"/>
    <w:rsid w:val="0078386A"/>
    <w:rsid w:val="00783B6D"/>
    <w:rsid w:val="00783BA2"/>
    <w:rsid w:val="00783C33"/>
    <w:rsid w:val="00783E88"/>
    <w:rsid w:val="00783F35"/>
    <w:rsid w:val="00783FE6"/>
    <w:rsid w:val="00784018"/>
    <w:rsid w:val="0078435F"/>
    <w:rsid w:val="007843CA"/>
    <w:rsid w:val="007843DC"/>
    <w:rsid w:val="00784400"/>
    <w:rsid w:val="00784562"/>
    <w:rsid w:val="00784A86"/>
    <w:rsid w:val="00784F64"/>
    <w:rsid w:val="00785F2C"/>
    <w:rsid w:val="00785FB8"/>
    <w:rsid w:val="007863B5"/>
    <w:rsid w:val="007864AC"/>
    <w:rsid w:val="00786770"/>
    <w:rsid w:val="00786939"/>
    <w:rsid w:val="00786DCC"/>
    <w:rsid w:val="00786E65"/>
    <w:rsid w:val="00787153"/>
    <w:rsid w:val="00787FD5"/>
    <w:rsid w:val="007905E1"/>
    <w:rsid w:val="007906C5"/>
    <w:rsid w:val="00790827"/>
    <w:rsid w:val="00790BFF"/>
    <w:rsid w:val="00790F90"/>
    <w:rsid w:val="007912E4"/>
    <w:rsid w:val="007913FD"/>
    <w:rsid w:val="007918F2"/>
    <w:rsid w:val="0079206C"/>
    <w:rsid w:val="0079213A"/>
    <w:rsid w:val="007923BE"/>
    <w:rsid w:val="007924DE"/>
    <w:rsid w:val="007927D0"/>
    <w:rsid w:val="007927FD"/>
    <w:rsid w:val="0079303D"/>
    <w:rsid w:val="00793153"/>
    <w:rsid w:val="007932BE"/>
    <w:rsid w:val="0079332F"/>
    <w:rsid w:val="00793804"/>
    <w:rsid w:val="00793E50"/>
    <w:rsid w:val="00793F1E"/>
    <w:rsid w:val="00793F86"/>
    <w:rsid w:val="0079474D"/>
    <w:rsid w:val="007947F9"/>
    <w:rsid w:val="0079507B"/>
    <w:rsid w:val="007950D3"/>
    <w:rsid w:val="007951AA"/>
    <w:rsid w:val="00795422"/>
    <w:rsid w:val="007958C3"/>
    <w:rsid w:val="00795C11"/>
    <w:rsid w:val="00795C24"/>
    <w:rsid w:val="00795D49"/>
    <w:rsid w:val="00795D55"/>
    <w:rsid w:val="0079607B"/>
    <w:rsid w:val="007960E1"/>
    <w:rsid w:val="00796348"/>
    <w:rsid w:val="007965EE"/>
    <w:rsid w:val="0079674D"/>
    <w:rsid w:val="0079686E"/>
    <w:rsid w:val="0079697E"/>
    <w:rsid w:val="00796E20"/>
    <w:rsid w:val="00797154"/>
    <w:rsid w:val="00797D80"/>
    <w:rsid w:val="00797EF2"/>
    <w:rsid w:val="007A000F"/>
    <w:rsid w:val="007A03E1"/>
    <w:rsid w:val="007A04F2"/>
    <w:rsid w:val="007A0503"/>
    <w:rsid w:val="007A056B"/>
    <w:rsid w:val="007A06F0"/>
    <w:rsid w:val="007A08FF"/>
    <w:rsid w:val="007A0ABE"/>
    <w:rsid w:val="007A0E35"/>
    <w:rsid w:val="007A1655"/>
    <w:rsid w:val="007A16EB"/>
    <w:rsid w:val="007A1AF4"/>
    <w:rsid w:val="007A1DA2"/>
    <w:rsid w:val="007A1DB6"/>
    <w:rsid w:val="007A1E8E"/>
    <w:rsid w:val="007A22EA"/>
    <w:rsid w:val="007A23BE"/>
    <w:rsid w:val="007A27D5"/>
    <w:rsid w:val="007A2B6D"/>
    <w:rsid w:val="007A2D14"/>
    <w:rsid w:val="007A2EF3"/>
    <w:rsid w:val="007A32BF"/>
    <w:rsid w:val="007A3722"/>
    <w:rsid w:val="007A3BDD"/>
    <w:rsid w:val="007A45D0"/>
    <w:rsid w:val="007A475B"/>
    <w:rsid w:val="007A47AF"/>
    <w:rsid w:val="007A4BE7"/>
    <w:rsid w:val="007A4C74"/>
    <w:rsid w:val="007A4D5C"/>
    <w:rsid w:val="007A4DDE"/>
    <w:rsid w:val="007A562A"/>
    <w:rsid w:val="007A58DB"/>
    <w:rsid w:val="007A5981"/>
    <w:rsid w:val="007A5BE8"/>
    <w:rsid w:val="007A6056"/>
    <w:rsid w:val="007A6135"/>
    <w:rsid w:val="007A641D"/>
    <w:rsid w:val="007A6458"/>
    <w:rsid w:val="007A64D3"/>
    <w:rsid w:val="007A6688"/>
    <w:rsid w:val="007A6725"/>
    <w:rsid w:val="007A6A13"/>
    <w:rsid w:val="007A6CA0"/>
    <w:rsid w:val="007A6EFA"/>
    <w:rsid w:val="007A72DB"/>
    <w:rsid w:val="007A72F6"/>
    <w:rsid w:val="007A75EF"/>
    <w:rsid w:val="007A75F7"/>
    <w:rsid w:val="007A7AC4"/>
    <w:rsid w:val="007A7F50"/>
    <w:rsid w:val="007B006C"/>
    <w:rsid w:val="007B0410"/>
    <w:rsid w:val="007B0479"/>
    <w:rsid w:val="007B06B3"/>
    <w:rsid w:val="007B07BD"/>
    <w:rsid w:val="007B0CB3"/>
    <w:rsid w:val="007B0D4B"/>
    <w:rsid w:val="007B0E00"/>
    <w:rsid w:val="007B0EC3"/>
    <w:rsid w:val="007B0F82"/>
    <w:rsid w:val="007B1014"/>
    <w:rsid w:val="007B1082"/>
    <w:rsid w:val="007B13F2"/>
    <w:rsid w:val="007B16B5"/>
    <w:rsid w:val="007B170B"/>
    <w:rsid w:val="007B1A35"/>
    <w:rsid w:val="007B1BE2"/>
    <w:rsid w:val="007B1C74"/>
    <w:rsid w:val="007B1DF6"/>
    <w:rsid w:val="007B23F6"/>
    <w:rsid w:val="007B2482"/>
    <w:rsid w:val="007B2A94"/>
    <w:rsid w:val="007B2EC8"/>
    <w:rsid w:val="007B33B9"/>
    <w:rsid w:val="007B3F28"/>
    <w:rsid w:val="007B3F70"/>
    <w:rsid w:val="007B4727"/>
    <w:rsid w:val="007B4F14"/>
    <w:rsid w:val="007B4F16"/>
    <w:rsid w:val="007B538D"/>
    <w:rsid w:val="007B5563"/>
    <w:rsid w:val="007B5727"/>
    <w:rsid w:val="007B5A68"/>
    <w:rsid w:val="007B5AED"/>
    <w:rsid w:val="007B5B9E"/>
    <w:rsid w:val="007B5DC3"/>
    <w:rsid w:val="007B6443"/>
    <w:rsid w:val="007B6647"/>
    <w:rsid w:val="007B68C8"/>
    <w:rsid w:val="007B6959"/>
    <w:rsid w:val="007B6A56"/>
    <w:rsid w:val="007B6BB7"/>
    <w:rsid w:val="007B7006"/>
    <w:rsid w:val="007B700C"/>
    <w:rsid w:val="007B71C7"/>
    <w:rsid w:val="007B7E1E"/>
    <w:rsid w:val="007B7FAF"/>
    <w:rsid w:val="007C02CE"/>
    <w:rsid w:val="007C0404"/>
    <w:rsid w:val="007C0543"/>
    <w:rsid w:val="007C0630"/>
    <w:rsid w:val="007C074F"/>
    <w:rsid w:val="007C09B3"/>
    <w:rsid w:val="007C0A85"/>
    <w:rsid w:val="007C0EF9"/>
    <w:rsid w:val="007C15BC"/>
    <w:rsid w:val="007C17F5"/>
    <w:rsid w:val="007C1C1E"/>
    <w:rsid w:val="007C1CBB"/>
    <w:rsid w:val="007C1E02"/>
    <w:rsid w:val="007C24D2"/>
    <w:rsid w:val="007C2656"/>
    <w:rsid w:val="007C2670"/>
    <w:rsid w:val="007C2C37"/>
    <w:rsid w:val="007C2C77"/>
    <w:rsid w:val="007C2D67"/>
    <w:rsid w:val="007C2EF1"/>
    <w:rsid w:val="007C3096"/>
    <w:rsid w:val="007C32E4"/>
    <w:rsid w:val="007C381D"/>
    <w:rsid w:val="007C3C83"/>
    <w:rsid w:val="007C3EB8"/>
    <w:rsid w:val="007C423B"/>
    <w:rsid w:val="007C42CE"/>
    <w:rsid w:val="007C4395"/>
    <w:rsid w:val="007C439E"/>
    <w:rsid w:val="007C4611"/>
    <w:rsid w:val="007C466E"/>
    <w:rsid w:val="007C4908"/>
    <w:rsid w:val="007C4CB0"/>
    <w:rsid w:val="007C5331"/>
    <w:rsid w:val="007C53CA"/>
    <w:rsid w:val="007C5449"/>
    <w:rsid w:val="007C5808"/>
    <w:rsid w:val="007C595E"/>
    <w:rsid w:val="007C5A80"/>
    <w:rsid w:val="007C691A"/>
    <w:rsid w:val="007C69AB"/>
    <w:rsid w:val="007C6B95"/>
    <w:rsid w:val="007C6D06"/>
    <w:rsid w:val="007C71EB"/>
    <w:rsid w:val="007C7373"/>
    <w:rsid w:val="007C73F5"/>
    <w:rsid w:val="007C764D"/>
    <w:rsid w:val="007C764E"/>
    <w:rsid w:val="007C784D"/>
    <w:rsid w:val="007C7C7A"/>
    <w:rsid w:val="007C7E11"/>
    <w:rsid w:val="007D0022"/>
    <w:rsid w:val="007D02B8"/>
    <w:rsid w:val="007D05A7"/>
    <w:rsid w:val="007D0A8B"/>
    <w:rsid w:val="007D10DB"/>
    <w:rsid w:val="007D1595"/>
    <w:rsid w:val="007D1840"/>
    <w:rsid w:val="007D1B4B"/>
    <w:rsid w:val="007D1FB9"/>
    <w:rsid w:val="007D20E7"/>
    <w:rsid w:val="007D242F"/>
    <w:rsid w:val="007D24A0"/>
    <w:rsid w:val="007D257F"/>
    <w:rsid w:val="007D299E"/>
    <w:rsid w:val="007D2CCC"/>
    <w:rsid w:val="007D328F"/>
    <w:rsid w:val="007D347C"/>
    <w:rsid w:val="007D3A08"/>
    <w:rsid w:val="007D4F06"/>
    <w:rsid w:val="007D4FF9"/>
    <w:rsid w:val="007D503D"/>
    <w:rsid w:val="007D50FA"/>
    <w:rsid w:val="007D5175"/>
    <w:rsid w:val="007D51D7"/>
    <w:rsid w:val="007D5286"/>
    <w:rsid w:val="007D53E6"/>
    <w:rsid w:val="007D59EB"/>
    <w:rsid w:val="007D5C53"/>
    <w:rsid w:val="007D5F2B"/>
    <w:rsid w:val="007D634B"/>
    <w:rsid w:val="007D6448"/>
    <w:rsid w:val="007D65D4"/>
    <w:rsid w:val="007D6F1C"/>
    <w:rsid w:val="007D748A"/>
    <w:rsid w:val="007D7639"/>
    <w:rsid w:val="007D7EF1"/>
    <w:rsid w:val="007D7FD0"/>
    <w:rsid w:val="007E016F"/>
    <w:rsid w:val="007E0806"/>
    <w:rsid w:val="007E0935"/>
    <w:rsid w:val="007E0A01"/>
    <w:rsid w:val="007E0B38"/>
    <w:rsid w:val="007E0CC6"/>
    <w:rsid w:val="007E1719"/>
    <w:rsid w:val="007E1B43"/>
    <w:rsid w:val="007E1CC1"/>
    <w:rsid w:val="007E1D60"/>
    <w:rsid w:val="007E1F47"/>
    <w:rsid w:val="007E2019"/>
    <w:rsid w:val="007E2029"/>
    <w:rsid w:val="007E227C"/>
    <w:rsid w:val="007E259A"/>
    <w:rsid w:val="007E2A30"/>
    <w:rsid w:val="007E2CE0"/>
    <w:rsid w:val="007E2D6F"/>
    <w:rsid w:val="007E3725"/>
    <w:rsid w:val="007E37E6"/>
    <w:rsid w:val="007E3B36"/>
    <w:rsid w:val="007E3B51"/>
    <w:rsid w:val="007E3B52"/>
    <w:rsid w:val="007E3B74"/>
    <w:rsid w:val="007E42DF"/>
    <w:rsid w:val="007E4480"/>
    <w:rsid w:val="007E4503"/>
    <w:rsid w:val="007E4899"/>
    <w:rsid w:val="007E4FE9"/>
    <w:rsid w:val="007E53E4"/>
    <w:rsid w:val="007E53F7"/>
    <w:rsid w:val="007E5472"/>
    <w:rsid w:val="007E550B"/>
    <w:rsid w:val="007E61D6"/>
    <w:rsid w:val="007E6469"/>
    <w:rsid w:val="007E665C"/>
    <w:rsid w:val="007E69A6"/>
    <w:rsid w:val="007E6B0C"/>
    <w:rsid w:val="007E7446"/>
    <w:rsid w:val="007E78B9"/>
    <w:rsid w:val="007F03B5"/>
    <w:rsid w:val="007F04FA"/>
    <w:rsid w:val="007F085A"/>
    <w:rsid w:val="007F0A95"/>
    <w:rsid w:val="007F0D5C"/>
    <w:rsid w:val="007F126A"/>
    <w:rsid w:val="007F16A6"/>
    <w:rsid w:val="007F1919"/>
    <w:rsid w:val="007F1B4F"/>
    <w:rsid w:val="007F1B85"/>
    <w:rsid w:val="007F201E"/>
    <w:rsid w:val="007F2174"/>
    <w:rsid w:val="007F2350"/>
    <w:rsid w:val="007F24DC"/>
    <w:rsid w:val="007F2E05"/>
    <w:rsid w:val="007F421E"/>
    <w:rsid w:val="007F4405"/>
    <w:rsid w:val="007F4432"/>
    <w:rsid w:val="007F44E9"/>
    <w:rsid w:val="007F4A1A"/>
    <w:rsid w:val="007F53BB"/>
    <w:rsid w:val="007F5A1A"/>
    <w:rsid w:val="007F5C82"/>
    <w:rsid w:val="007F5CDE"/>
    <w:rsid w:val="007F622A"/>
    <w:rsid w:val="007F63D2"/>
    <w:rsid w:val="007F6D5C"/>
    <w:rsid w:val="007F6DAF"/>
    <w:rsid w:val="007F7185"/>
    <w:rsid w:val="007F721D"/>
    <w:rsid w:val="007F736F"/>
    <w:rsid w:val="007F7573"/>
    <w:rsid w:val="007F758A"/>
    <w:rsid w:val="007F75E8"/>
    <w:rsid w:val="007F78DD"/>
    <w:rsid w:val="007F7A75"/>
    <w:rsid w:val="0080022D"/>
    <w:rsid w:val="008003D5"/>
    <w:rsid w:val="00800752"/>
    <w:rsid w:val="00800844"/>
    <w:rsid w:val="0080095A"/>
    <w:rsid w:val="008009DF"/>
    <w:rsid w:val="00800C48"/>
    <w:rsid w:val="00800E16"/>
    <w:rsid w:val="0080164C"/>
    <w:rsid w:val="00801724"/>
    <w:rsid w:val="00801869"/>
    <w:rsid w:val="00801CC2"/>
    <w:rsid w:val="00801E2A"/>
    <w:rsid w:val="00801F14"/>
    <w:rsid w:val="00802009"/>
    <w:rsid w:val="008021B5"/>
    <w:rsid w:val="00802774"/>
    <w:rsid w:val="008029EC"/>
    <w:rsid w:val="00803289"/>
    <w:rsid w:val="0080336F"/>
    <w:rsid w:val="00803C0C"/>
    <w:rsid w:val="00803F2B"/>
    <w:rsid w:val="00804282"/>
    <w:rsid w:val="00804478"/>
    <w:rsid w:val="0080473E"/>
    <w:rsid w:val="00804DF5"/>
    <w:rsid w:val="00804F0C"/>
    <w:rsid w:val="00804F2B"/>
    <w:rsid w:val="00804F46"/>
    <w:rsid w:val="00804F5C"/>
    <w:rsid w:val="008050F0"/>
    <w:rsid w:val="00805178"/>
    <w:rsid w:val="008052EE"/>
    <w:rsid w:val="008060B5"/>
    <w:rsid w:val="008062E3"/>
    <w:rsid w:val="0080649C"/>
    <w:rsid w:val="00806620"/>
    <w:rsid w:val="00806956"/>
    <w:rsid w:val="00806D78"/>
    <w:rsid w:val="00807235"/>
    <w:rsid w:val="00807607"/>
    <w:rsid w:val="008078FB"/>
    <w:rsid w:val="0081038A"/>
    <w:rsid w:val="0081057F"/>
    <w:rsid w:val="008107D4"/>
    <w:rsid w:val="00810C7B"/>
    <w:rsid w:val="00810E12"/>
    <w:rsid w:val="0081198B"/>
    <w:rsid w:val="008121DD"/>
    <w:rsid w:val="00812226"/>
    <w:rsid w:val="008123B6"/>
    <w:rsid w:val="0081282E"/>
    <w:rsid w:val="008129CA"/>
    <w:rsid w:val="00812E06"/>
    <w:rsid w:val="00813670"/>
    <w:rsid w:val="008136C9"/>
    <w:rsid w:val="00813913"/>
    <w:rsid w:val="00813C9F"/>
    <w:rsid w:val="00813E94"/>
    <w:rsid w:val="00814B2F"/>
    <w:rsid w:val="00814C13"/>
    <w:rsid w:val="00814F37"/>
    <w:rsid w:val="00815314"/>
    <w:rsid w:val="00815A5C"/>
    <w:rsid w:val="00815C29"/>
    <w:rsid w:val="00816236"/>
    <w:rsid w:val="00816401"/>
    <w:rsid w:val="008164F1"/>
    <w:rsid w:val="008168DC"/>
    <w:rsid w:val="008168F2"/>
    <w:rsid w:val="00816A40"/>
    <w:rsid w:val="00816CE1"/>
    <w:rsid w:val="0081732C"/>
    <w:rsid w:val="0081738C"/>
    <w:rsid w:val="0081756A"/>
    <w:rsid w:val="0081789E"/>
    <w:rsid w:val="008178A9"/>
    <w:rsid w:val="00817FE2"/>
    <w:rsid w:val="00820195"/>
    <w:rsid w:val="0082036A"/>
    <w:rsid w:val="008206AB"/>
    <w:rsid w:val="00820E1C"/>
    <w:rsid w:val="00820F9B"/>
    <w:rsid w:val="008210BA"/>
    <w:rsid w:val="008212AA"/>
    <w:rsid w:val="0082140D"/>
    <w:rsid w:val="008214DD"/>
    <w:rsid w:val="00821578"/>
    <w:rsid w:val="008220D2"/>
    <w:rsid w:val="008226B9"/>
    <w:rsid w:val="00822841"/>
    <w:rsid w:val="00822865"/>
    <w:rsid w:val="00822B7A"/>
    <w:rsid w:val="00823560"/>
    <w:rsid w:val="0082445F"/>
    <w:rsid w:val="00824500"/>
    <w:rsid w:val="00824C28"/>
    <w:rsid w:val="00824EC4"/>
    <w:rsid w:val="008250A4"/>
    <w:rsid w:val="008255B1"/>
    <w:rsid w:val="008255D4"/>
    <w:rsid w:val="008255DA"/>
    <w:rsid w:val="00825C5C"/>
    <w:rsid w:val="00825F2E"/>
    <w:rsid w:val="00825F3D"/>
    <w:rsid w:val="008261C5"/>
    <w:rsid w:val="00826699"/>
    <w:rsid w:val="00826817"/>
    <w:rsid w:val="00826EEF"/>
    <w:rsid w:val="0082754C"/>
    <w:rsid w:val="0082797D"/>
    <w:rsid w:val="00827C90"/>
    <w:rsid w:val="0083010F"/>
    <w:rsid w:val="00830325"/>
    <w:rsid w:val="008306F8"/>
    <w:rsid w:val="0083071E"/>
    <w:rsid w:val="008308C6"/>
    <w:rsid w:val="008309D8"/>
    <w:rsid w:val="00830FA2"/>
    <w:rsid w:val="00831644"/>
    <w:rsid w:val="00831780"/>
    <w:rsid w:val="00831E05"/>
    <w:rsid w:val="00831E06"/>
    <w:rsid w:val="00832271"/>
    <w:rsid w:val="0083227C"/>
    <w:rsid w:val="008322A7"/>
    <w:rsid w:val="008326AF"/>
    <w:rsid w:val="00832871"/>
    <w:rsid w:val="008328D7"/>
    <w:rsid w:val="00832AA0"/>
    <w:rsid w:val="00832B07"/>
    <w:rsid w:val="00832D7A"/>
    <w:rsid w:val="00832EE1"/>
    <w:rsid w:val="00833360"/>
    <w:rsid w:val="00833397"/>
    <w:rsid w:val="00833A26"/>
    <w:rsid w:val="00833A29"/>
    <w:rsid w:val="00833CA2"/>
    <w:rsid w:val="00833CF7"/>
    <w:rsid w:val="00834296"/>
    <w:rsid w:val="008346F7"/>
    <w:rsid w:val="00834704"/>
    <w:rsid w:val="00834B73"/>
    <w:rsid w:val="00834CEE"/>
    <w:rsid w:val="0083508A"/>
    <w:rsid w:val="0083558A"/>
    <w:rsid w:val="00835648"/>
    <w:rsid w:val="0083569C"/>
    <w:rsid w:val="008358A9"/>
    <w:rsid w:val="00835C80"/>
    <w:rsid w:val="00835F2A"/>
    <w:rsid w:val="00835FDA"/>
    <w:rsid w:val="0083634E"/>
    <w:rsid w:val="0083669C"/>
    <w:rsid w:val="00836B1D"/>
    <w:rsid w:val="00836EFE"/>
    <w:rsid w:val="0083723B"/>
    <w:rsid w:val="0083768C"/>
    <w:rsid w:val="008376FB"/>
    <w:rsid w:val="008379A0"/>
    <w:rsid w:val="00840666"/>
    <w:rsid w:val="008406EB"/>
    <w:rsid w:val="008407ED"/>
    <w:rsid w:val="0084083E"/>
    <w:rsid w:val="00840A01"/>
    <w:rsid w:val="00841291"/>
    <w:rsid w:val="00841553"/>
    <w:rsid w:val="00841811"/>
    <w:rsid w:val="00841EB8"/>
    <w:rsid w:val="0084241D"/>
    <w:rsid w:val="008428D5"/>
    <w:rsid w:val="00842A08"/>
    <w:rsid w:val="00842AE2"/>
    <w:rsid w:val="00842E99"/>
    <w:rsid w:val="008439D4"/>
    <w:rsid w:val="00843E7F"/>
    <w:rsid w:val="00843FD6"/>
    <w:rsid w:val="00844223"/>
    <w:rsid w:val="00844333"/>
    <w:rsid w:val="00844434"/>
    <w:rsid w:val="00844690"/>
    <w:rsid w:val="008446B4"/>
    <w:rsid w:val="0084498C"/>
    <w:rsid w:val="00844ABE"/>
    <w:rsid w:val="00844B7C"/>
    <w:rsid w:val="00844DA0"/>
    <w:rsid w:val="00844EC7"/>
    <w:rsid w:val="00845F9C"/>
    <w:rsid w:val="00846214"/>
    <w:rsid w:val="00846552"/>
    <w:rsid w:val="0084665B"/>
    <w:rsid w:val="00846698"/>
    <w:rsid w:val="0084684F"/>
    <w:rsid w:val="00846BA8"/>
    <w:rsid w:val="0084704E"/>
    <w:rsid w:val="0084741F"/>
    <w:rsid w:val="00847572"/>
    <w:rsid w:val="00847670"/>
    <w:rsid w:val="0084779A"/>
    <w:rsid w:val="00847C0A"/>
    <w:rsid w:val="008505F0"/>
    <w:rsid w:val="00850867"/>
    <w:rsid w:val="00850F45"/>
    <w:rsid w:val="0085106C"/>
    <w:rsid w:val="00851111"/>
    <w:rsid w:val="00851426"/>
    <w:rsid w:val="0085153D"/>
    <w:rsid w:val="008516EE"/>
    <w:rsid w:val="00851EC2"/>
    <w:rsid w:val="008527A2"/>
    <w:rsid w:val="00852E12"/>
    <w:rsid w:val="0085302E"/>
    <w:rsid w:val="00853094"/>
    <w:rsid w:val="00853150"/>
    <w:rsid w:val="0085323C"/>
    <w:rsid w:val="00853398"/>
    <w:rsid w:val="00853687"/>
    <w:rsid w:val="008536DB"/>
    <w:rsid w:val="00853979"/>
    <w:rsid w:val="00853C1C"/>
    <w:rsid w:val="00854256"/>
    <w:rsid w:val="0085445A"/>
    <w:rsid w:val="0085456B"/>
    <w:rsid w:val="008551EE"/>
    <w:rsid w:val="008552D9"/>
    <w:rsid w:val="008553D9"/>
    <w:rsid w:val="00855591"/>
    <w:rsid w:val="00855714"/>
    <w:rsid w:val="00855C5B"/>
    <w:rsid w:val="00856242"/>
    <w:rsid w:val="00856679"/>
    <w:rsid w:val="0085677C"/>
    <w:rsid w:val="00856CC3"/>
    <w:rsid w:val="0085725D"/>
    <w:rsid w:val="008574CF"/>
    <w:rsid w:val="00857607"/>
    <w:rsid w:val="00857C54"/>
    <w:rsid w:val="0086019D"/>
    <w:rsid w:val="00860687"/>
    <w:rsid w:val="00860741"/>
    <w:rsid w:val="00860902"/>
    <w:rsid w:val="00860B42"/>
    <w:rsid w:val="00860B68"/>
    <w:rsid w:val="00860C5F"/>
    <w:rsid w:val="00860E3F"/>
    <w:rsid w:val="00861279"/>
    <w:rsid w:val="008613B9"/>
    <w:rsid w:val="008618B2"/>
    <w:rsid w:val="00862013"/>
    <w:rsid w:val="008620A6"/>
    <w:rsid w:val="0086279E"/>
    <w:rsid w:val="00862C2A"/>
    <w:rsid w:val="00863195"/>
    <w:rsid w:val="008634CF"/>
    <w:rsid w:val="00863902"/>
    <w:rsid w:val="00863D73"/>
    <w:rsid w:val="00863F5F"/>
    <w:rsid w:val="00864578"/>
    <w:rsid w:val="008649F5"/>
    <w:rsid w:val="00864AD8"/>
    <w:rsid w:val="00865015"/>
    <w:rsid w:val="008655C2"/>
    <w:rsid w:val="00865EBD"/>
    <w:rsid w:val="00866217"/>
    <w:rsid w:val="0086631C"/>
    <w:rsid w:val="0086682D"/>
    <w:rsid w:val="0086691A"/>
    <w:rsid w:val="00866D21"/>
    <w:rsid w:val="00866E11"/>
    <w:rsid w:val="00866FB2"/>
    <w:rsid w:val="00867229"/>
    <w:rsid w:val="00867299"/>
    <w:rsid w:val="00867434"/>
    <w:rsid w:val="0086749D"/>
    <w:rsid w:val="008674E9"/>
    <w:rsid w:val="008675FB"/>
    <w:rsid w:val="00867D63"/>
    <w:rsid w:val="00867D8A"/>
    <w:rsid w:val="00867F77"/>
    <w:rsid w:val="00867FBB"/>
    <w:rsid w:val="0087025B"/>
    <w:rsid w:val="00870491"/>
    <w:rsid w:val="00870CC7"/>
    <w:rsid w:val="00870DB3"/>
    <w:rsid w:val="0087136F"/>
    <w:rsid w:val="00871890"/>
    <w:rsid w:val="00871C28"/>
    <w:rsid w:val="00872025"/>
    <w:rsid w:val="00872376"/>
    <w:rsid w:val="008728BF"/>
    <w:rsid w:val="00872D3A"/>
    <w:rsid w:val="008738D7"/>
    <w:rsid w:val="008749A3"/>
    <w:rsid w:val="00874A3D"/>
    <w:rsid w:val="00874A63"/>
    <w:rsid w:val="00874B60"/>
    <w:rsid w:val="00875641"/>
    <w:rsid w:val="00875675"/>
    <w:rsid w:val="00875B0B"/>
    <w:rsid w:val="00875C0A"/>
    <w:rsid w:val="00876208"/>
    <w:rsid w:val="008763F7"/>
    <w:rsid w:val="0087649D"/>
    <w:rsid w:val="008765C0"/>
    <w:rsid w:val="008766C0"/>
    <w:rsid w:val="00876B47"/>
    <w:rsid w:val="00876DCE"/>
    <w:rsid w:val="00876F20"/>
    <w:rsid w:val="00877001"/>
    <w:rsid w:val="0087725D"/>
    <w:rsid w:val="00877262"/>
    <w:rsid w:val="00877277"/>
    <w:rsid w:val="008772E5"/>
    <w:rsid w:val="008773AC"/>
    <w:rsid w:val="008773B8"/>
    <w:rsid w:val="0087770C"/>
    <w:rsid w:val="0087779F"/>
    <w:rsid w:val="00877DC5"/>
    <w:rsid w:val="00877F4A"/>
    <w:rsid w:val="008800BC"/>
    <w:rsid w:val="00880269"/>
    <w:rsid w:val="00880563"/>
    <w:rsid w:val="00880EAC"/>
    <w:rsid w:val="00880F6A"/>
    <w:rsid w:val="008811B6"/>
    <w:rsid w:val="00881689"/>
    <w:rsid w:val="008817B2"/>
    <w:rsid w:val="00881875"/>
    <w:rsid w:val="00881C98"/>
    <w:rsid w:val="008820C9"/>
    <w:rsid w:val="008821A4"/>
    <w:rsid w:val="00882339"/>
    <w:rsid w:val="008823D8"/>
    <w:rsid w:val="0088257F"/>
    <w:rsid w:val="00882648"/>
    <w:rsid w:val="008826A9"/>
    <w:rsid w:val="00882B0C"/>
    <w:rsid w:val="00882FA3"/>
    <w:rsid w:val="00882FA5"/>
    <w:rsid w:val="0088304D"/>
    <w:rsid w:val="00883463"/>
    <w:rsid w:val="008836F0"/>
    <w:rsid w:val="00883A51"/>
    <w:rsid w:val="00883D25"/>
    <w:rsid w:val="00883E6F"/>
    <w:rsid w:val="00884317"/>
    <w:rsid w:val="008843B0"/>
    <w:rsid w:val="00884732"/>
    <w:rsid w:val="0088477E"/>
    <w:rsid w:val="00884B99"/>
    <w:rsid w:val="008851C7"/>
    <w:rsid w:val="0088539C"/>
    <w:rsid w:val="00885650"/>
    <w:rsid w:val="00885B5C"/>
    <w:rsid w:val="00885B68"/>
    <w:rsid w:val="00885BDB"/>
    <w:rsid w:val="00886044"/>
    <w:rsid w:val="00886278"/>
    <w:rsid w:val="008862D1"/>
    <w:rsid w:val="00886C83"/>
    <w:rsid w:val="00886ED9"/>
    <w:rsid w:val="008870FB"/>
    <w:rsid w:val="00887285"/>
    <w:rsid w:val="008874EC"/>
    <w:rsid w:val="00887FDB"/>
    <w:rsid w:val="0089019E"/>
    <w:rsid w:val="008901EF"/>
    <w:rsid w:val="008905A8"/>
    <w:rsid w:val="008905FD"/>
    <w:rsid w:val="0089069D"/>
    <w:rsid w:val="008907A6"/>
    <w:rsid w:val="00890AAB"/>
    <w:rsid w:val="00890BC6"/>
    <w:rsid w:val="00890DC9"/>
    <w:rsid w:val="00891260"/>
    <w:rsid w:val="008916A8"/>
    <w:rsid w:val="00891937"/>
    <w:rsid w:val="00891AC9"/>
    <w:rsid w:val="00891E28"/>
    <w:rsid w:val="00892513"/>
    <w:rsid w:val="008930E9"/>
    <w:rsid w:val="008930F2"/>
    <w:rsid w:val="008932C5"/>
    <w:rsid w:val="008934C6"/>
    <w:rsid w:val="008937AE"/>
    <w:rsid w:val="00893B9B"/>
    <w:rsid w:val="00893C4D"/>
    <w:rsid w:val="00893F0D"/>
    <w:rsid w:val="00894096"/>
    <w:rsid w:val="008946DA"/>
    <w:rsid w:val="0089493C"/>
    <w:rsid w:val="008950D5"/>
    <w:rsid w:val="00895423"/>
    <w:rsid w:val="00895511"/>
    <w:rsid w:val="00895649"/>
    <w:rsid w:val="008959A8"/>
    <w:rsid w:val="00895B4A"/>
    <w:rsid w:val="00896218"/>
    <w:rsid w:val="008964E5"/>
    <w:rsid w:val="008965B7"/>
    <w:rsid w:val="00896772"/>
    <w:rsid w:val="00896B9D"/>
    <w:rsid w:val="00896D1D"/>
    <w:rsid w:val="00896DD3"/>
    <w:rsid w:val="008971AC"/>
    <w:rsid w:val="008971B3"/>
    <w:rsid w:val="008973F1"/>
    <w:rsid w:val="0089747A"/>
    <w:rsid w:val="00897B2A"/>
    <w:rsid w:val="008A0186"/>
    <w:rsid w:val="008A0372"/>
    <w:rsid w:val="008A03D7"/>
    <w:rsid w:val="008A097F"/>
    <w:rsid w:val="008A0C12"/>
    <w:rsid w:val="008A0DE6"/>
    <w:rsid w:val="008A1278"/>
    <w:rsid w:val="008A12C4"/>
    <w:rsid w:val="008A2028"/>
    <w:rsid w:val="008A231B"/>
    <w:rsid w:val="008A253E"/>
    <w:rsid w:val="008A2AAF"/>
    <w:rsid w:val="008A2C4C"/>
    <w:rsid w:val="008A2CF2"/>
    <w:rsid w:val="008A2F4C"/>
    <w:rsid w:val="008A33C4"/>
    <w:rsid w:val="008A349E"/>
    <w:rsid w:val="008A35BC"/>
    <w:rsid w:val="008A3984"/>
    <w:rsid w:val="008A3B12"/>
    <w:rsid w:val="008A3D0B"/>
    <w:rsid w:val="008A45F2"/>
    <w:rsid w:val="008A4647"/>
    <w:rsid w:val="008A4A56"/>
    <w:rsid w:val="008A4BEC"/>
    <w:rsid w:val="008A4FB3"/>
    <w:rsid w:val="008A5695"/>
    <w:rsid w:val="008A5A8F"/>
    <w:rsid w:val="008A5AAD"/>
    <w:rsid w:val="008A6425"/>
    <w:rsid w:val="008A6BE4"/>
    <w:rsid w:val="008A6BF0"/>
    <w:rsid w:val="008A6CD3"/>
    <w:rsid w:val="008A6D34"/>
    <w:rsid w:val="008A6E26"/>
    <w:rsid w:val="008A6FE0"/>
    <w:rsid w:val="008A7037"/>
    <w:rsid w:val="008A7286"/>
    <w:rsid w:val="008A729D"/>
    <w:rsid w:val="008A7533"/>
    <w:rsid w:val="008A77DE"/>
    <w:rsid w:val="008A78B1"/>
    <w:rsid w:val="008A78BC"/>
    <w:rsid w:val="008B02E8"/>
    <w:rsid w:val="008B0577"/>
    <w:rsid w:val="008B0A8E"/>
    <w:rsid w:val="008B0AEE"/>
    <w:rsid w:val="008B0FB8"/>
    <w:rsid w:val="008B11D4"/>
    <w:rsid w:val="008B1436"/>
    <w:rsid w:val="008B1A8C"/>
    <w:rsid w:val="008B1EFB"/>
    <w:rsid w:val="008B2978"/>
    <w:rsid w:val="008B2C11"/>
    <w:rsid w:val="008B2F78"/>
    <w:rsid w:val="008B32D5"/>
    <w:rsid w:val="008B34E9"/>
    <w:rsid w:val="008B367A"/>
    <w:rsid w:val="008B3768"/>
    <w:rsid w:val="008B3FB7"/>
    <w:rsid w:val="008B4144"/>
    <w:rsid w:val="008B4258"/>
    <w:rsid w:val="008B44BE"/>
    <w:rsid w:val="008B4884"/>
    <w:rsid w:val="008B48D2"/>
    <w:rsid w:val="008B5000"/>
    <w:rsid w:val="008B526F"/>
    <w:rsid w:val="008B52FA"/>
    <w:rsid w:val="008B530A"/>
    <w:rsid w:val="008B552E"/>
    <w:rsid w:val="008B569B"/>
    <w:rsid w:val="008B5FE8"/>
    <w:rsid w:val="008B6518"/>
    <w:rsid w:val="008B65EB"/>
    <w:rsid w:val="008B6AD6"/>
    <w:rsid w:val="008B6BA5"/>
    <w:rsid w:val="008B6C3D"/>
    <w:rsid w:val="008B6F38"/>
    <w:rsid w:val="008B708D"/>
    <w:rsid w:val="008B7469"/>
    <w:rsid w:val="008B747D"/>
    <w:rsid w:val="008B766C"/>
    <w:rsid w:val="008B78D2"/>
    <w:rsid w:val="008B7B5F"/>
    <w:rsid w:val="008B7F95"/>
    <w:rsid w:val="008C0548"/>
    <w:rsid w:val="008C05DB"/>
    <w:rsid w:val="008C099B"/>
    <w:rsid w:val="008C0B06"/>
    <w:rsid w:val="008C0F3F"/>
    <w:rsid w:val="008C10BE"/>
    <w:rsid w:val="008C1840"/>
    <w:rsid w:val="008C1BD6"/>
    <w:rsid w:val="008C1D38"/>
    <w:rsid w:val="008C1E81"/>
    <w:rsid w:val="008C2282"/>
    <w:rsid w:val="008C251A"/>
    <w:rsid w:val="008C25CF"/>
    <w:rsid w:val="008C27FA"/>
    <w:rsid w:val="008C287E"/>
    <w:rsid w:val="008C2E8D"/>
    <w:rsid w:val="008C2ECE"/>
    <w:rsid w:val="008C32D7"/>
    <w:rsid w:val="008C34C8"/>
    <w:rsid w:val="008C41AD"/>
    <w:rsid w:val="008C41FB"/>
    <w:rsid w:val="008C4204"/>
    <w:rsid w:val="008C4291"/>
    <w:rsid w:val="008C461D"/>
    <w:rsid w:val="008C470B"/>
    <w:rsid w:val="008C4A29"/>
    <w:rsid w:val="008C505B"/>
    <w:rsid w:val="008C51E0"/>
    <w:rsid w:val="008C542D"/>
    <w:rsid w:val="008C5762"/>
    <w:rsid w:val="008C57BC"/>
    <w:rsid w:val="008C5FAF"/>
    <w:rsid w:val="008C64ED"/>
    <w:rsid w:val="008C6527"/>
    <w:rsid w:val="008C670B"/>
    <w:rsid w:val="008C687F"/>
    <w:rsid w:val="008C694D"/>
    <w:rsid w:val="008C69F5"/>
    <w:rsid w:val="008C6AC3"/>
    <w:rsid w:val="008C6BC0"/>
    <w:rsid w:val="008C6FCE"/>
    <w:rsid w:val="008C73FE"/>
    <w:rsid w:val="008C764D"/>
    <w:rsid w:val="008C76A0"/>
    <w:rsid w:val="008C78EB"/>
    <w:rsid w:val="008C7BBB"/>
    <w:rsid w:val="008C7F63"/>
    <w:rsid w:val="008D017C"/>
    <w:rsid w:val="008D01E4"/>
    <w:rsid w:val="008D03C7"/>
    <w:rsid w:val="008D04C1"/>
    <w:rsid w:val="008D059C"/>
    <w:rsid w:val="008D083F"/>
    <w:rsid w:val="008D096C"/>
    <w:rsid w:val="008D0A4D"/>
    <w:rsid w:val="008D0AC7"/>
    <w:rsid w:val="008D11DF"/>
    <w:rsid w:val="008D1384"/>
    <w:rsid w:val="008D1501"/>
    <w:rsid w:val="008D195C"/>
    <w:rsid w:val="008D232C"/>
    <w:rsid w:val="008D2B13"/>
    <w:rsid w:val="008D2C1F"/>
    <w:rsid w:val="008D32AA"/>
    <w:rsid w:val="008D3570"/>
    <w:rsid w:val="008D3732"/>
    <w:rsid w:val="008D3D2E"/>
    <w:rsid w:val="008D419A"/>
    <w:rsid w:val="008D430D"/>
    <w:rsid w:val="008D46FE"/>
    <w:rsid w:val="008D4B89"/>
    <w:rsid w:val="008D5292"/>
    <w:rsid w:val="008D55A7"/>
    <w:rsid w:val="008D55D5"/>
    <w:rsid w:val="008D5647"/>
    <w:rsid w:val="008D59E4"/>
    <w:rsid w:val="008D5B04"/>
    <w:rsid w:val="008D618A"/>
    <w:rsid w:val="008D6250"/>
    <w:rsid w:val="008D6629"/>
    <w:rsid w:val="008D66D1"/>
    <w:rsid w:val="008D6767"/>
    <w:rsid w:val="008D6DC9"/>
    <w:rsid w:val="008D6F10"/>
    <w:rsid w:val="008D7479"/>
    <w:rsid w:val="008D75E8"/>
    <w:rsid w:val="008D7655"/>
    <w:rsid w:val="008D7989"/>
    <w:rsid w:val="008D7B67"/>
    <w:rsid w:val="008D7B95"/>
    <w:rsid w:val="008D7FED"/>
    <w:rsid w:val="008E0117"/>
    <w:rsid w:val="008E0218"/>
    <w:rsid w:val="008E0260"/>
    <w:rsid w:val="008E05F7"/>
    <w:rsid w:val="008E07B1"/>
    <w:rsid w:val="008E0855"/>
    <w:rsid w:val="008E08C0"/>
    <w:rsid w:val="008E097E"/>
    <w:rsid w:val="008E0ACF"/>
    <w:rsid w:val="008E0BD5"/>
    <w:rsid w:val="008E0CBC"/>
    <w:rsid w:val="008E0D1C"/>
    <w:rsid w:val="008E0E2A"/>
    <w:rsid w:val="008E1464"/>
    <w:rsid w:val="008E14D2"/>
    <w:rsid w:val="008E153E"/>
    <w:rsid w:val="008E1A59"/>
    <w:rsid w:val="008E1A6E"/>
    <w:rsid w:val="008E1E81"/>
    <w:rsid w:val="008E1FA5"/>
    <w:rsid w:val="008E20C4"/>
    <w:rsid w:val="008E2168"/>
    <w:rsid w:val="008E2184"/>
    <w:rsid w:val="008E293F"/>
    <w:rsid w:val="008E2B87"/>
    <w:rsid w:val="008E2E69"/>
    <w:rsid w:val="008E31F8"/>
    <w:rsid w:val="008E3495"/>
    <w:rsid w:val="008E34F1"/>
    <w:rsid w:val="008E37BB"/>
    <w:rsid w:val="008E3C86"/>
    <w:rsid w:val="008E3DD2"/>
    <w:rsid w:val="008E4680"/>
    <w:rsid w:val="008E4CEB"/>
    <w:rsid w:val="008E4DBE"/>
    <w:rsid w:val="008E4E33"/>
    <w:rsid w:val="008E508A"/>
    <w:rsid w:val="008E5170"/>
    <w:rsid w:val="008E51BA"/>
    <w:rsid w:val="008E53BD"/>
    <w:rsid w:val="008E5464"/>
    <w:rsid w:val="008E6061"/>
    <w:rsid w:val="008E620F"/>
    <w:rsid w:val="008E646D"/>
    <w:rsid w:val="008E652B"/>
    <w:rsid w:val="008E669D"/>
    <w:rsid w:val="008E6739"/>
    <w:rsid w:val="008E6B0B"/>
    <w:rsid w:val="008E6D54"/>
    <w:rsid w:val="008E6DBB"/>
    <w:rsid w:val="008E711A"/>
    <w:rsid w:val="008E7432"/>
    <w:rsid w:val="008E768D"/>
    <w:rsid w:val="008E76D1"/>
    <w:rsid w:val="008E776F"/>
    <w:rsid w:val="008E780B"/>
    <w:rsid w:val="008E7A51"/>
    <w:rsid w:val="008E7B7D"/>
    <w:rsid w:val="008E7DB5"/>
    <w:rsid w:val="008E7F74"/>
    <w:rsid w:val="008F0233"/>
    <w:rsid w:val="008F12C5"/>
    <w:rsid w:val="008F1313"/>
    <w:rsid w:val="008F148B"/>
    <w:rsid w:val="008F2130"/>
    <w:rsid w:val="008F2425"/>
    <w:rsid w:val="008F2639"/>
    <w:rsid w:val="008F269F"/>
    <w:rsid w:val="008F26A3"/>
    <w:rsid w:val="008F2E78"/>
    <w:rsid w:val="008F3A46"/>
    <w:rsid w:val="008F4227"/>
    <w:rsid w:val="008F4441"/>
    <w:rsid w:val="008F4775"/>
    <w:rsid w:val="008F485B"/>
    <w:rsid w:val="008F4DFF"/>
    <w:rsid w:val="008F513C"/>
    <w:rsid w:val="008F526B"/>
    <w:rsid w:val="008F555E"/>
    <w:rsid w:val="008F5582"/>
    <w:rsid w:val="008F5595"/>
    <w:rsid w:val="008F5974"/>
    <w:rsid w:val="008F59E4"/>
    <w:rsid w:val="008F5F7E"/>
    <w:rsid w:val="008F6176"/>
    <w:rsid w:val="008F645B"/>
    <w:rsid w:val="008F702C"/>
    <w:rsid w:val="008F7094"/>
    <w:rsid w:val="008F712B"/>
    <w:rsid w:val="008F756B"/>
    <w:rsid w:val="008F7642"/>
    <w:rsid w:val="009001DA"/>
    <w:rsid w:val="009001EC"/>
    <w:rsid w:val="00900598"/>
    <w:rsid w:val="0090068D"/>
    <w:rsid w:val="0090097B"/>
    <w:rsid w:val="00900B56"/>
    <w:rsid w:val="00901063"/>
    <w:rsid w:val="00901235"/>
    <w:rsid w:val="009013B3"/>
    <w:rsid w:val="0090182F"/>
    <w:rsid w:val="00902063"/>
    <w:rsid w:val="0090220E"/>
    <w:rsid w:val="009029BB"/>
    <w:rsid w:val="00902C0B"/>
    <w:rsid w:val="00902C4C"/>
    <w:rsid w:val="00902D69"/>
    <w:rsid w:val="009032CD"/>
    <w:rsid w:val="0090368B"/>
    <w:rsid w:val="00903AA7"/>
    <w:rsid w:val="00904724"/>
    <w:rsid w:val="00904B7E"/>
    <w:rsid w:val="00904CAE"/>
    <w:rsid w:val="00904E30"/>
    <w:rsid w:val="00904EF5"/>
    <w:rsid w:val="009052CF"/>
    <w:rsid w:val="009055EA"/>
    <w:rsid w:val="009057FB"/>
    <w:rsid w:val="0090605F"/>
    <w:rsid w:val="00906248"/>
    <w:rsid w:val="00906746"/>
    <w:rsid w:val="009068A3"/>
    <w:rsid w:val="00906A28"/>
    <w:rsid w:val="00906D1B"/>
    <w:rsid w:val="0090719F"/>
    <w:rsid w:val="009076CA"/>
    <w:rsid w:val="0090796C"/>
    <w:rsid w:val="00907CA5"/>
    <w:rsid w:val="00907D1B"/>
    <w:rsid w:val="00907DC6"/>
    <w:rsid w:val="00907DED"/>
    <w:rsid w:val="00907EF8"/>
    <w:rsid w:val="00907FF6"/>
    <w:rsid w:val="0091032B"/>
    <w:rsid w:val="00910A77"/>
    <w:rsid w:val="00910B19"/>
    <w:rsid w:val="00910B54"/>
    <w:rsid w:val="00910E7E"/>
    <w:rsid w:val="00911259"/>
    <w:rsid w:val="00911293"/>
    <w:rsid w:val="00911358"/>
    <w:rsid w:val="00911372"/>
    <w:rsid w:val="00911A40"/>
    <w:rsid w:val="00911DF2"/>
    <w:rsid w:val="009122B1"/>
    <w:rsid w:val="0091250A"/>
    <w:rsid w:val="009128DD"/>
    <w:rsid w:val="00912B02"/>
    <w:rsid w:val="009131B7"/>
    <w:rsid w:val="009132C0"/>
    <w:rsid w:val="009132D9"/>
    <w:rsid w:val="009134B7"/>
    <w:rsid w:val="00913593"/>
    <w:rsid w:val="009139A2"/>
    <w:rsid w:val="00913A86"/>
    <w:rsid w:val="00913CBA"/>
    <w:rsid w:val="00913FC2"/>
    <w:rsid w:val="0091406C"/>
    <w:rsid w:val="00914544"/>
    <w:rsid w:val="0091489C"/>
    <w:rsid w:val="00914B1B"/>
    <w:rsid w:val="00914B3E"/>
    <w:rsid w:val="00915360"/>
    <w:rsid w:val="009154B5"/>
    <w:rsid w:val="00915691"/>
    <w:rsid w:val="009157F5"/>
    <w:rsid w:val="00915E78"/>
    <w:rsid w:val="00916045"/>
    <w:rsid w:val="009162B3"/>
    <w:rsid w:val="00916358"/>
    <w:rsid w:val="00916385"/>
    <w:rsid w:val="0091681E"/>
    <w:rsid w:val="00916A2A"/>
    <w:rsid w:val="00916B2A"/>
    <w:rsid w:val="00916F9A"/>
    <w:rsid w:val="0091740E"/>
    <w:rsid w:val="009174BF"/>
    <w:rsid w:val="00917699"/>
    <w:rsid w:val="0091773A"/>
    <w:rsid w:val="00917855"/>
    <w:rsid w:val="00917B1D"/>
    <w:rsid w:val="00917D0F"/>
    <w:rsid w:val="00917DBC"/>
    <w:rsid w:val="009200C4"/>
    <w:rsid w:val="009202FB"/>
    <w:rsid w:val="00920952"/>
    <w:rsid w:val="00920BF1"/>
    <w:rsid w:val="0092188C"/>
    <w:rsid w:val="00921ECC"/>
    <w:rsid w:val="00921F28"/>
    <w:rsid w:val="009220E3"/>
    <w:rsid w:val="00922ADE"/>
    <w:rsid w:val="00922BE5"/>
    <w:rsid w:val="00923024"/>
    <w:rsid w:val="009232DE"/>
    <w:rsid w:val="0092334B"/>
    <w:rsid w:val="009236BF"/>
    <w:rsid w:val="00923834"/>
    <w:rsid w:val="00923951"/>
    <w:rsid w:val="00923B0B"/>
    <w:rsid w:val="009243D1"/>
    <w:rsid w:val="00924A1A"/>
    <w:rsid w:val="00924C36"/>
    <w:rsid w:val="0092514C"/>
    <w:rsid w:val="0092580B"/>
    <w:rsid w:val="00925819"/>
    <w:rsid w:val="0092588E"/>
    <w:rsid w:val="00925A62"/>
    <w:rsid w:val="00926808"/>
    <w:rsid w:val="00926BF0"/>
    <w:rsid w:val="00926CF4"/>
    <w:rsid w:val="009271B2"/>
    <w:rsid w:val="00927241"/>
    <w:rsid w:val="0092751A"/>
    <w:rsid w:val="00927768"/>
    <w:rsid w:val="0092799A"/>
    <w:rsid w:val="00927AA3"/>
    <w:rsid w:val="00927C24"/>
    <w:rsid w:val="00927C99"/>
    <w:rsid w:val="00927E3E"/>
    <w:rsid w:val="00930071"/>
    <w:rsid w:val="0093011D"/>
    <w:rsid w:val="009306B9"/>
    <w:rsid w:val="0093086F"/>
    <w:rsid w:val="009312F1"/>
    <w:rsid w:val="0093147C"/>
    <w:rsid w:val="0093182D"/>
    <w:rsid w:val="009319CA"/>
    <w:rsid w:val="00931C25"/>
    <w:rsid w:val="00931C8E"/>
    <w:rsid w:val="00931FA1"/>
    <w:rsid w:val="0093208B"/>
    <w:rsid w:val="0093229F"/>
    <w:rsid w:val="00932624"/>
    <w:rsid w:val="00932B26"/>
    <w:rsid w:val="00933BB6"/>
    <w:rsid w:val="00933FAC"/>
    <w:rsid w:val="009343CB"/>
    <w:rsid w:val="009344BD"/>
    <w:rsid w:val="00934545"/>
    <w:rsid w:val="00934E7C"/>
    <w:rsid w:val="00934F31"/>
    <w:rsid w:val="0093528C"/>
    <w:rsid w:val="009356CD"/>
    <w:rsid w:val="00935919"/>
    <w:rsid w:val="00935B96"/>
    <w:rsid w:val="00935DC6"/>
    <w:rsid w:val="00936079"/>
    <w:rsid w:val="00936641"/>
    <w:rsid w:val="009369BA"/>
    <w:rsid w:val="0093726A"/>
    <w:rsid w:val="00937745"/>
    <w:rsid w:val="0093776F"/>
    <w:rsid w:val="009379E2"/>
    <w:rsid w:val="00937C48"/>
    <w:rsid w:val="009407C0"/>
    <w:rsid w:val="00940870"/>
    <w:rsid w:val="009414C3"/>
    <w:rsid w:val="00941915"/>
    <w:rsid w:val="00941A0E"/>
    <w:rsid w:val="00941D5C"/>
    <w:rsid w:val="00941EFA"/>
    <w:rsid w:val="00941FD0"/>
    <w:rsid w:val="0094242D"/>
    <w:rsid w:val="00942584"/>
    <w:rsid w:val="009425F6"/>
    <w:rsid w:val="00942FCD"/>
    <w:rsid w:val="0094364A"/>
    <w:rsid w:val="00943765"/>
    <w:rsid w:val="0094381A"/>
    <w:rsid w:val="00943851"/>
    <w:rsid w:val="009439E2"/>
    <w:rsid w:val="00943B07"/>
    <w:rsid w:val="00943B08"/>
    <w:rsid w:val="00943E8F"/>
    <w:rsid w:val="0094418C"/>
    <w:rsid w:val="009443E7"/>
    <w:rsid w:val="00944713"/>
    <w:rsid w:val="0094474F"/>
    <w:rsid w:val="009448CF"/>
    <w:rsid w:val="00944D4B"/>
    <w:rsid w:val="00945127"/>
    <w:rsid w:val="00945415"/>
    <w:rsid w:val="00945483"/>
    <w:rsid w:val="009456ED"/>
    <w:rsid w:val="00945863"/>
    <w:rsid w:val="00945A9C"/>
    <w:rsid w:val="00945C89"/>
    <w:rsid w:val="00945EB0"/>
    <w:rsid w:val="009465CA"/>
    <w:rsid w:val="009469FD"/>
    <w:rsid w:val="00946FD8"/>
    <w:rsid w:val="009470C0"/>
    <w:rsid w:val="0094720D"/>
    <w:rsid w:val="009473B0"/>
    <w:rsid w:val="009475F5"/>
    <w:rsid w:val="00947839"/>
    <w:rsid w:val="0095022C"/>
    <w:rsid w:val="00950AFE"/>
    <w:rsid w:val="00950B14"/>
    <w:rsid w:val="00950DEC"/>
    <w:rsid w:val="00951251"/>
    <w:rsid w:val="00951654"/>
    <w:rsid w:val="00951668"/>
    <w:rsid w:val="0095185A"/>
    <w:rsid w:val="00951D1F"/>
    <w:rsid w:val="00951E28"/>
    <w:rsid w:val="00951E94"/>
    <w:rsid w:val="00951F10"/>
    <w:rsid w:val="00952072"/>
    <w:rsid w:val="009522FD"/>
    <w:rsid w:val="0095232C"/>
    <w:rsid w:val="00952C07"/>
    <w:rsid w:val="00952D22"/>
    <w:rsid w:val="009532FE"/>
    <w:rsid w:val="009535FF"/>
    <w:rsid w:val="00953717"/>
    <w:rsid w:val="00954D3A"/>
    <w:rsid w:val="00954DBF"/>
    <w:rsid w:val="009551EE"/>
    <w:rsid w:val="0095569A"/>
    <w:rsid w:val="009556D8"/>
    <w:rsid w:val="00955E00"/>
    <w:rsid w:val="00955FBA"/>
    <w:rsid w:val="0095607E"/>
    <w:rsid w:val="00956148"/>
    <w:rsid w:val="009565AF"/>
    <w:rsid w:val="00956C8C"/>
    <w:rsid w:val="00956E45"/>
    <w:rsid w:val="009571C9"/>
    <w:rsid w:val="009572CA"/>
    <w:rsid w:val="00957317"/>
    <w:rsid w:val="0095749C"/>
    <w:rsid w:val="009574F9"/>
    <w:rsid w:val="0095762B"/>
    <w:rsid w:val="0095787E"/>
    <w:rsid w:val="00957AFA"/>
    <w:rsid w:val="00957B19"/>
    <w:rsid w:val="00957B80"/>
    <w:rsid w:val="00957EBF"/>
    <w:rsid w:val="009602F4"/>
    <w:rsid w:val="00960360"/>
    <w:rsid w:val="00960671"/>
    <w:rsid w:val="00960868"/>
    <w:rsid w:val="00960CB0"/>
    <w:rsid w:val="009610EC"/>
    <w:rsid w:val="0096151D"/>
    <w:rsid w:val="00961521"/>
    <w:rsid w:val="00961988"/>
    <w:rsid w:val="00961F75"/>
    <w:rsid w:val="00962319"/>
    <w:rsid w:val="0096234F"/>
    <w:rsid w:val="009625B5"/>
    <w:rsid w:val="00962D9E"/>
    <w:rsid w:val="00962E1B"/>
    <w:rsid w:val="00962F8C"/>
    <w:rsid w:val="00963422"/>
    <w:rsid w:val="009634DE"/>
    <w:rsid w:val="009637BB"/>
    <w:rsid w:val="00963865"/>
    <w:rsid w:val="00963E19"/>
    <w:rsid w:val="00963F4F"/>
    <w:rsid w:val="009641CC"/>
    <w:rsid w:val="00964320"/>
    <w:rsid w:val="009643CF"/>
    <w:rsid w:val="00964447"/>
    <w:rsid w:val="00964597"/>
    <w:rsid w:val="009647A7"/>
    <w:rsid w:val="0096484D"/>
    <w:rsid w:val="00964A40"/>
    <w:rsid w:val="00964DFB"/>
    <w:rsid w:val="00964E6B"/>
    <w:rsid w:val="00964FE8"/>
    <w:rsid w:val="00965619"/>
    <w:rsid w:val="0096567D"/>
    <w:rsid w:val="00965758"/>
    <w:rsid w:val="009657D3"/>
    <w:rsid w:val="00965A20"/>
    <w:rsid w:val="00965B90"/>
    <w:rsid w:val="00965E47"/>
    <w:rsid w:val="00965ED7"/>
    <w:rsid w:val="009662D0"/>
    <w:rsid w:val="00966396"/>
    <w:rsid w:val="009663E1"/>
    <w:rsid w:val="009668BE"/>
    <w:rsid w:val="0096707F"/>
    <w:rsid w:val="0096751E"/>
    <w:rsid w:val="00967690"/>
    <w:rsid w:val="009676A1"/>
    <w:rsid w:val="009677C5"/>
    <w:rsid w:val="00967881"/>
    <w:rsid w:val="00967AC8"/>
    <w:rsid w:val="00967AEF"/>
    <w:rsid w:val="00967DF5"/>
    <w:rsid w:val="00967F6A"/>
    <w:rsid w:val="0097014E"/>
    <w:rsid w:val="0097068E"/>
    <w:rsid w:val="009709C6"/>
    <w:rsid w:val="009709F8"/>
    <w:rsid w:val="00970C66"/>
    <w:rsid w:val="00970FF0"/>
    <w:rsid w:val="00971123"/>
    <w:rsid w:val="00971230"/>
    <w:rsid w:val="009712EE"/>
    <w:rsid w:val="009715D8"/>
    <w:rsid w:val="00971B60"/>
    <w:rsid w:val="00971D77"/>
    <w:rsid w:val="00972C6D"/>
    <w:rsid w:val="00972D2C"/>
    <w:rsid w:val="00973303"/>
    <w:rsid w:val="00973925"/>
    <w:rsid w:val="00974021"/>
    <w:rsid w:val="00974C6F"/>
    <w:rsid w:val="00974FAC"/>
    <w:rsid w:val="0097521F"/>
    <w:rsid w:val="00975292"/>
    <w:rsid w:val="0097563B"/>
    <w:rsid w:val="0097583C"/>
    <w:rsid w:val="00975FB3"/>
    <w:rsid w:val="00975FEE"/>
    <w:rsid w:val="009768A1"/>
    <w:rsid w:val="009769FB"/>
    <w:rsid w:val="00976AA5"/>
    <w:rsid w:val="00976C79"/>
    <w:rsid w:val="00976CC5"/>
    <w:rsid w:val="00976EDB"/>
    <w:rsid w:val="0097750F"/>
    <w:rsid w:val="0097761B"/>
    <w:rsid w:val="00977BFA"/>
    <w:rsid w:val="00977C6A"/>
    <w:rsid w:val="00977CD6"/>
    <w:rsid w:val="00977D47"/>
    <w:rsid w:val="00977EBE"/>
    <w:rsid w:val="009804D6"/>
    <w:rsid w:val="00980531"/>
    <w:rsid w:val="00980911"/>
    <w:rsid w:val="00980C19"/>
    <w:rsid w:val="00980CD1"/>
    <w:rsid w:val="00980E71"/>
    <w:rsid w:val="00980FBE"/>
    <w:rsid w:val="00980FD4"/>
    <w:rsid w:val="00981071"/>
    <w:rsid w:val="009812C0"/>
    <w:rsid w:val="0098134F"/>
    <w:rsid w:val="00981B18"/>
    <w:rsid w:val="00981B70"/>
    <w:rsid w:val="00981D17"/>
    <w:rsid w:val="00981DCC"/>
    <w:rsid w:val="00982080"/>
    <w:rsid w:val="009829EC"/>
    <w:rsid w:val="00982B3E"/>
    <w:rsid w:val="00982DD1"/>
    <w:rsid w:val="0098318E"/>
    <w:rsid w:val="00983290"/>
    <w:rsid w:val="00983332"/>
    <w:rsid w:val="00983800"/>
    <w:rsid w:val="0098395C"/>
    <w:rsid w:val="00983D29"/>
    <w:rsid w:val="00983DCA"/>
    <w:rsid w:val="00984481"/>
    <w:rsid w:val="009845D2"/>
    <w:rsid w:val="00984BB3"/>
    <w:rsid w:val="00984C7F"/>
    <w:rsid w:val="00984DF7"/>
    <w:rsid w:val="00984F04"/>
    <w:rsid w:val="009850A1"/>
    <w:rsid w:val="00985677"/>
    <w:rsid w:val="00985AF8"/>
    <w:rsid w:val="00985B61"/>
    <w:rsid w:val="00985BD7"/>
    <w:rsid w:val="00985BEA"/>
    <w:rsid w:val="00985CE2"/>
    <w:rsid w:val="00985EE5"/>
    <w:rsid w:val="00986185"/>
    <w:rsid w:val="00986204"/>
    <w:rsid w:val="009862AE"/>
    <w:rsid w:val="00986328"/>
    <w:rsid w:val="0098648D"/>
    <w:rsid w:val="009865F7"/>
    <w:rsid w:val="00986A62"/>
    <w:rsid w:val="00986F8A"/>
    <w:rsid w:val="0098710E"/>
    <w:rsid w:val="0098712A"/>
    <w:rsid w:val="00987163"/>
    <w:rsid w:val="00987457"/>
    <w:rsid w:val="009878DC"/>
    <w:rsid w:val="00987922"/>
    <w:rsid w:val="00987D5E"/>
    <w:rsid w:val="00987E2D"/>
    <w:rsid w:val="00987E43"/>
    <w:rsid w:val="00987F87"/>
    <w:rsid w:val="0099009A"/>
    <w:rsid w:val="00990991"/>
    <w:rsid w:val="00990E4E"/>
    <w:rsid w:val="00990E55"/>
    <w:rsid w:val="00990FA9"/>
    <w:rsid w:val="0099100D"/>
    <w:rsid w:val="009912E6"/>
    <w:rsid w:val="009913C7"/>
    <w:rsid w:val="00991AEC"/>
    <w:rsid w:val="00991AED"/>
    <w:rsid w:val="00991B12"/>
    <w:rsid w:val="00991BE0"/>
    <w:rsid w:val="00991EED"/>
    <w:rsid w:val="00991FE5"/>
    <w:rsid w:val="009920FA"/>
    <w:rsid w:val="0099221B"/>
    <w:rsid w:val="009922D8"/>
    <w:rsid w:val="009927E9"/>
    <w:rsid w:val="00992A10"/>
    <w:rsid w:val="00992F4A"/>
    <w:rsid w:val="009935E1"/>
    <w:rsid w:val="009939A4"/>
    <w:rsid w:val="00993A83"/>
    <w:rsid w:val="00993DCC"/>
    <w:rsid w:val="00993EFF"/>
    <w:rsid w:val="0099406D"/>
    <w:rsid w:val="00994204"/>
    <w:rsid w:val="00994205"/>
    <w:rsid w:val="0099484C"/>
    <w:rsid w:val="009948EC"/>
    <w:rsid w:val="00994BB8"/>
    <w:rsid w:val="00994E11"/>
    <w:rsid w:val="00994EAA"/>
    <w:rsid w:val="0099511E"/>
    <w:rsid w:val="00995664"/>
    <w:rsid w:val="00995666"/>
    <w:rsid w:val="00995A7B"/>
    <w:rsid w:val="00995BEE"/>
    <w:rsid w:val="00995D77"/>
    <w:rsid w:val="00995DD2"/>
    <w:rsid w:val="009971F1"/>
    <w:rsid w:val="0099721B"/>
    <w:rsid w:val="009973DB"/>
    <w:rsid w:val="009975B9"/>
    <w:rsid w:val="009977BF"/>
    <w:rsid w:val="009977C1"/>
    <w:rsid w:val="009A0025"/>
    <w:rsid w:val="009A0231"/>
    <w:rsid w:val="009A059C"/>
    <w:rsid w:val="009A07D9"/>
    <w:rsid w:val="009A0896"/>
    <w:rsid w:val="009A09BA"/>
    <w:rsid w:val="009A0AB9"/>
    <w:rsid w:val="009A0CC4"/>
    <w:rsid w:val="009A0CD9"/>
    <w:rsid w:val="009A0D19"/>
    <w:rsid w:val="009A1C48"/>
    <w:rsid w:val="009A1E2D"/>
    <w:rsid w:val="009A1EC0"/>
    <w:rsid w:val="009A1F61"/>
    <w:rsid w:val="009A2BD0"/>
    <w:rsid w:val="009A2FA7"/>
    <w:rsid w:val="009A30EC"/>
    <w:rsid w:val="009A3216"/>
    <w:rsid w:val="009A3653"/>
    <w:rsid w:val="009A3701"/>
    <w:rsid w:val="009A3B7D"/>
    <w:rsid w:val="009A3BF9"/>
    <w:rsid w:val="009A3D81"/>
    <w:rsid w:val="009A3ED8"/>
    <w:rsid w:val="009A3F43"/>
    <w:rsid w:val="009A41FE"/>
    <w:rsid w:val="009A444A"/>
    <w:rsid w:val="009A4656"/>
    <w:rsid w:val="009A4AAF"/>
    <w:rsid w:val="009A4B8E"/>
    <w:rsid w:val="009A5774"/>
    <w:rsid w:val="009A58DD"/>
    <w:rsid w:val="009A5925"/>
    <w:rsid w:val="009A5A2A"/>
    <w:rsid w:val="009A5ADF"/>
    <w:rsid w:val="009A620C"/>
    <w:rsid w:val="009A64D3"/>
    <w:rsid w:val="009A6E01"/>
    <w:rsid w:val="009A6FAE"/>
    <w:rsid w:val="009A7CE3"/>
    <w:rsid w:val="009B040E"/>
    <w:rsid w:val="009B04F7"/>
    <w:rsid w:val="009B081C"/>
    <w:rsid w:val="009B10D0"/>
    <w:rsid w:val="009B15F6"/>
    <w:rsid w:val="009B16AD"/>
    <w:rsid w:val="009B16C7"/>
    <w:rsid w:val="009B1BC0"/>
    <w:rsid w:val="009B1F4B"/>
    <w:rsid w:val="009B219F"/>
    <w:rsid w:val="009B21C5"/>
    <w:rsid w:val="009B26EE"/>
    <w:rsid w:val="009B27A0"/>
    <w:rsid w:val="009B2A75"/>
    <w:rsid w:val="009B2DC7"/>
    <w:rsid w:val="009B2E4D"/>
    <w:rsid w:val="009B2E53"/>
    <w:rsid w:val="009B35E2"/>
    <w:rsid w:val="009B3E42"/>
    <w:rsid w:val="009B3F8E"/>
    <w:rsid w:val="009B4049"/>
    <w:rsid w:val="009B40D7"/>
    <w:rsid w:val="009B46D7"/>
    <w:rsid w:val="009B491E"/>
    <w:rsid w:val="009B49C5"/>
    <w:rsid w:val="009B4A30"/>
    <w:rsid w:val="009B4B45"/>
    <w:rsid w:val="009B4D72"/>
    <w:rsid w:val="009B4EF3"/>
    <w:rsid w:val="009B4F19"/>
    <w:rsid w:val="009B500D"/>
    <w:rsid w:val="009B50A6"/>
    <w:rsid w:val="009B537B"/>
    <w:rsid w:val="009B5739"/>
    <w:rsid w:val="009B5C2B"/>
    <w:rsid w:val="009B5C4B"/>
    <w:rsid w:val="009B5F25"/>
    <w:rsid w:val="009B61BD"/>
    <w:rsid w:val="009B65AD"/>
    <w:rsid w:val="009B6696"/>
    <w:rsid w:val="009B6EDB"/>
    <w:rsid w:val="009B6EFE"/>
    <w:rsid w:val="009B711A"/>
    <w:rsid w:val="009B739D"/>
    <w:rsid w:val="009B75C8"/>
    <w:rsid w:val="009B7B61"/>
    <w:rsid w:val="009B7BC1"/>
    <w:rsid w:val="009B7C05"/>
    <w:rsid w:val="009B7D7A"/>
    <w:rsid w:val="009C0515"/>
    <w:rsid w:val="009C0903"/>
    <w:rsid w:val="009C0E58"/>
    <w:rsid w:val="009C138B"/>
    <w:rsid w:val="009C141A"/>
    <w:rsid w:val="009C148B"/>
    <w:rsid w:val="009C1849"/>
    <w:rsid w:val="009C1A22"/>
    <w:rsid w:val="009C1A38"/>
    <w:rsid w:val="009C1EA9"/>
    <w:rsid w:val="009C2208"/>
    <w:rsid w:val="009C29C5"/>
    <w:rsid w:val="009C2A21"/>
    <w:rsid w:val="009C2E64"/>
    <w:rsid w:val="009C2FDE"/>
    <w:rsid w:val="009C30A1"/>
    <w:rsid w:val="009C36CF"/>
    <w:rsid w:val="009C37B4"/>
    <w:rsid w:val="009C38F0"/>
    <w:rsid w:val="009C3A89"/>
    <w:rsid w:val="009C3B63"/>
    <w:rsid w:val="009C3BDA"/>
    <w:rsid w:val="009C41B4"/>
    <w:rsid w:val="009C44F1"/>
    <w:rsid w:val="009C4A01"/>
    <w:rsid w:val="009C4A1E"/>
    <w:rsid w:val="009C4AA8"/>
    <w:rsid w:val="009C4C55"/>
    <w:rsid w:val="009C4D19"/>
    <w:rsid w:val="009C5248"/>
    <w:rsid w:val="009C5D5E"/>
    <w:rsid w:val="009C6118"/>
    <w:rsid w:val="009C66D5"/>
    <w:rsid w:val="009C66EF"/>
    <w:rsid w:val="009C6C46"/>
    <w:rsid w:val="009C6E88"/>
    <w:rsid w:val="009C72B8"/>
    <w:rsid w:val="009C782C"/>
    <w:rsid w:val="009C78BB"/>
    <w:rsid w:val="009C7B09"/>
    <w:rsid w:val="009C7CEF"/>
    <w:rsid w:val="009C7D64"/>
    <w:rsid w:val="009D05A3"/>
    <w:rsid w:val="009D05DA"/>
    <w:rsid w:val="009D0889"/>
    <w:rsid w:val="009D0A3B"/>
    <w:rsid w:val="009D0C90"/>
    <w:rsid w:val="009D0F59"/>
    <w:rsid w:val="009D1068"/>
    <w:rsid w:val="009D108F"/>
    <w:rsid w:val="009D1511"/>
    <w:rsid w:val="009D16BE"/>
    <w:rsid w:val="009D1F3C"/>
    <w:rsid w:val="009D2133"/>
    <w:rsid w:val="009D24CB"/>
    <w:rsid w:val="009D2746"/>
    <w:rsid w:val="009D2779"/>
    <w:rsid w:val="009D2FBF"/>
    <w:rsid w:val="009D30DE"/>
    <w:rsid w:val="009D35F7"/>
    <w:rsid w:val="009D371C"/>
    <w:rsid w:val="009D3CA2"/>
    <w:rsid w:val="009D3D06"/>
    <w:rsid w:val="009D3E51"/>
    <w:rsid w:val="009D41F7"/>
    <w:rsid w:val="009D442C"/>
    <w:rsid w:val="009D4456"/>
    <w:rsid w:val="009D4461"/>
    <w:rsid w:val="009D4937"/>
    <w:rsid w:val="009D4A5F"/>
    <w:rsid w:val="009D4B61"/>
    <w:rsid w:val="009D4D26"/>
    <w:rsid w:val="009D4F3A"/>
    <w:rsid w:val="009D5014"/>
    <w:rsid w:val="009D60F7"/>
    <w:rsid w:val="009D62E9"/>
    <w:rsid w:val="009D69D0"/>
    <w:rsid w:val="009D7B86"/>
    <w:rsid w:val="009D7C28"/>
    <w:rsid w:val="009D7C81"/>
    <w:rsid w:val="009E00BC"/>
    <w:rsid w:val="009E0A19"/>
    <w:rsid w:val="009E0A58"/>
    <w:rsid w:val="009E0BFA"/>
    <w:rsid w:val="009E10A5"/>
    <w:rsid w:val="009E15FD"/>
    <w:rsid w:val="009E1A8C"/>
    <w:rsid w:val="009E1C1D"/>
    <w:rsid w:val="009E27E4"/>
    <w:rsid w:val="009E284A"/>
    <w:rsid w:val="009E2AF6"/>
    <w:rsid w:val="009E3103"/>
    <w:rsid w:val="009E34B4"/>
    <w:rsid w:val="009E3518"/>
    <w:rsid w:val="009E3604"/>
    <w:rsid w:val="009E375C"/>
    <w:rsid w:val="009E3E5B"/>
    <w:rsid w:val="009E4425"/>
    <w:rsid w:val="009E45B6"/>
    <w:rsid w:val="009E45C9"/>
    <w:rsid w:val="009E45CA"/>
    <w:rsid w:val="009E4B28"/>
    <w:rsid w:val="009E522C"/>
    <w:rsid w:val="009E53AE"/>
    <w:rsid w:val="009E62F8"/>
    <w:rsid w:val="009E6A46"/>
    <w:rsid w:val="009E6B2C"/>
    <w:rsid w:val="009E6E7D"/>
    <w:rsid w:val="009E6E8A"/>
    <w:rsid w:val="009E70E5"/>
    <w:rsid w:val="009E72D2"/>
    <w:rsid w:val="009E74CF"/>
    <w:rsid w:val="009E753B"/>
    <w:rsid w:val="009E757F"/>
    <w:rsid w:val="009E7E5F"/>
    <w:rsid w:val="009F004C"/>
    <w:rsid w:val="009F009C"/>
    <w:rsid w:val="009F0875"/>
    <w:rsid w:val="009F0D0A"/>
    <w:rsid w:val="009F0F82"/>
    <w:rsid w:val="009F1569"/>
    <w:rsid w:val="009F165D"/>
    <w:rsid w:val="009F1CA5"/>
    <w:rsid w:val="009F1CD3"/>
    <w:rsid w:val="009F20DB"/>
    <w:rsid w:val="009F2296"/>
    <w:rsid w:val="009F2760"/>
    <w:rsid w:val="009F2C4C"/>
    <w:rsid w:val="009F2CB8"/>
    <w:rsid w:val="009F406E"/>
    <w:rsid w:val="009F4ACD"/>
    <w:rsid w:val="009F4DA9"/>
    <w:rsid w:val="009F4DF6"/>
    <w:rsid w:val="009F5559"/>
    <w:rsid w:val="009F5C81"/>
    <w:rsid w:val="009F5CC7"/>
    <w:rsid w:val="009F5DBE"/>
    <w:rsid w:val="009F65BE"/>
    <w:rsid w:val="009F674D"/>
    <w:rsid w:val="009F6782"/>
    <w:rsid w:val="009F6A15"/>
    <w:rsid w:val="009F6D77"/>
    <w:rsid w:val="009F745E"/>
    <w:rsid w:val="009F79EB"/>
    <w:rsid w:val="009F7E9A"/>
    <w:rsid w:val="00A0003D"/>
    <w:rsid w:val="00A000F7"/>
    <w:rsid w:val="00A006E5"/>
    <w:rsid w:val="00A00A2F"/>
    <w:rsid w:val="00A00A85"/>
    <w:rsid w:val="00A00AF0"/>
    <w:rsid w:val="00A00CD8"/>
    <w:rsid w:val="00A00DF1"/>
    <w:rsid w:val="00A01194"/>
    <w:rsid w:val="00A01243"/>
    <w:rsid w:val="00A025CE"/>
    <w:rsid w:val="00A02A13"/>
    <w:rsid w:val="00A02AD1"/>
    <w:rsid w:val="00A02DD3"/>
    <w:rsid w:val="00A030B1"/>
    <w:rsid w:val="00A0312C"/>
    <w:rsid w:val="00A03D3E"/>
    <w:rsid w:val="00A03DB2"/>
    <w:rsid w:val="00A03E4C"/>
    <w:rsid w:val="00A04184"/>
    <w:rsid w:val="00A04195"/>
    <w:rsid w:val="00A042C1"/>
    <w:rsid w:val="00A04415"/>
    <w:rsid w:val="00A044E2"/>
    <w:rsid w:val="00A048F4"/>
    <w:rsid w:val="00A04ADF"/>
    <w:rsid w:val="00A05054"/>
    <w:rsid w:val="00A0551F"/>
    <w:rsid w:val="00A05647"/>
    <w:rsid w:val="00A06418"/>
    <w:rsid w:val="00A064BA"/>
    <w:rsid w:val="00A065F9"/>
    <w:rsid w:val="00A066FB"/>
    <w:rsid w:val="00A07037"/>
    <w:rsid w:val="00A07199"/>
    <w:rsid w:val="00A07237"/>
    <w:rsid w:val="00A073E0"/>
    <w:rsid w:val="00A0742F"/>
    <w:rsid w:val="00A07522"/>
    <w:rsid w:val="00A1048D"/>
    <w:rsid w:val="00A105B1"/>
    <w:rsid w:val="00A105F0"/>
    <w:rsid w:val="00A107F0"/>
    <w:rsid w:val="00A108F0"/>
    <w:rsid w:val="00A1092E"/>
    <w:rsid w:val="00A10936"/>
    <w:rsid w:val="00A10BB1"/>
    <w:rsid w:val="00A1107D"/>
    <w:rsid w:val="00A112CF"/>
    <w:rsid w:val="00A1168E"/>
    <w:rsid w:val="00A11729"/>
    <w:rsid w:val="00A119DD"/>
    <w:rsid w:val="00A11AB5"/>
    <w:rsid w:val="00A11B96"/>
    <w:rsid w:val="00A11C65"/>
    <w:rsid w:val="00A11E35"/>
    <w:rsid w:val="00A11EAB"/>
    <w:rsid w:val="00A1210E"/>
    <w:rsid w:val="00A121E8"/>
    <w:rsid w:val="00A12708"/>
    <w:rsid w:val="00A1274B"/>
    <w:rsid w:val="00A128FC"/>
    <w:rsid w:val="00A12970"/>
    <w:rsid w:val="00A12AE7"/>
    <w:rsid w:val="00A13115"/>
    <w:rsid w:val="00A133F4"/>
    <w:rsid w:val="00A135D3"/>
    <w:rsid w:val="00A137D2"/>
    <w:rsid w:val="00A13D59"/>
    <w:rsid w:val="00A14090"/>
    <w:rsid w:val="00A14476"/>
    <w:rsid w:val="00A14601"/>
    <w:rsid w:val="00A14655"/>
    <w:rsid w:val="00A147D5"/>
    <w:rsid w:val="00A14950"/>
    <w:rsid w:val="00A14E61"/>
    <w:rsid w:val="00A15189"/>
    <w:rsid w:val="00A15854"/>
    <w:rsid w:val="00A1597D"/>
    <w:rsid w:val="00A15EA0"/>
    <w:rsid w:val="00A168D0"/>
    <w:rsid w:val="00A168EF"/>
    <w:rsid w:val="00A16B0C"/>
    <w:rsid w:val="00A170BF"/>
    <w:rsid w:val="00A17145"/>
    <w:rsid w:val="00A177F3"/>
    <w:rsid w:val="00A200F0"/>
    <w:rsid w:val="00A2095D"/>
    <w:rsid w:val="00A209A2"/>
    <w:rsid w:val="00A20F8D"/>
    <w:rsid w:val="00A21233"/>
    <w:rsid w:val="00A21337"/>
    <w:rsid w:val="00A21458"/>
    <w:rsid w:val="00A21577"/>
    <w:rsid w:val="00A216CC"/>
    <w:rsid w:val="00A21A43"/>
    <w:rsid w:val="00A21C8B"/>
    <w:rsid w:val="00A21DCA"/>
    <w:rsid w:val="00A21EC1"/>
    <w:rsid w:val="00A2234D"/>
    <w:rsid w:val="00A2295D"/>
    <w:rsid w:val="00A22DAA"/>
    <w:rsid w:val="00A22FBE"/>
    <w:rsid w:val="00A235F5"/>
    <w:rsid w:val="00A239A4"/>
    <w:rsid w:val="00A239B3"/>
    <w:rsid w:val="00A239B8"/>
    <w:rsid w:val="00A23D6B"/>
    <w:rsid w:val="00A24A2B"/>
    <w:rsid w:val="00A24A33"/>
    <w:rsid w:val="00A25140"/>
    <w:rsid w:val="00A25255"/>
    <w:rsid w:val="00A252D5"/>
    <w:rsid w:val="00A25479"/>
    <w:rsid w:val="00A25846"/>
    <w:rsid w:val="00A25865"/>
    <w:rsid w:val="00A2594A"/>
    <w:rsid w:val="00A25DFB"/>
    <w:rsid w:val="00A26480"/>
    <w:rsid w:val="00A26BC4"/>
    <w:rsid w:val="00A26CD8"/>
    <w:rsid w:val="00A26F82"/>
    <w:rsid w:val="00A274AA"/>
    <w:rsid w:val="00A2786B"/>
    <w:rsid w:val="00A27905"/>
    <w:rsid w:val="00A27E60"/>
    <w:rsid w:val="00A27FC4"/>
    <w:rsid w:val="00A30365"/>
    <w:rsid w:val="00A304F5"/>
    <w:rsid w:val="00A305C5"/>
    <w:rsid w:val="00A30723"/>
    <w:rsid w:val="00A30C81"/>
    <w:rsid w:val="00A30D12"/>
    <w:rsid w:val="00A30E42"/>
    <w:rsid w:val="00A30ECA"/>
    <w:rsid w:val="00A30EDE"/>
    <w:rsid w:val="00A31001"/>
    <w:rsid w:val="00A3108A"/>
    <w:rsid w:val="00A314AD"/>
    <w:rsid w:val="00A31583"/>
    <w:rsid w:val="00A317EF"/>
    <w:rsid w:val="00A31A24"/>
    <w:rsid w:val="00A31AC2"/>
    <w:rsid w:val="00A31C00"/>
    <w:rsid w:val="00A32013"/>
    <w:rsid w:val="00A320F1"/>
    <w:rsid w:val="00A32485"/>
    <w:rsid w:val="00A328B0"/>
    <w:rsid w:val="00A3382C"/>
    <w:rsid w:val="00A33A21"/>
    <w:rsid w:val="00A34009"/>
    <w:rsid w:val="00A34683"/>
    <w:rsid w:val="00A34BBD"/>
    <w:rsid w:val="00A34DE9"/>
    <w:rsid w:val="00A355DD"/>
    <w:rsid w:val="00A35630"/>
    <w:rsid w:val="00A357A8"/>
    <w:rsid w:val="00A35834"/>
    <w:rsid w:val="00A358BF"/>
    <w:rsid w:val="00A3623A"/>
    <w:rsid w:val="00A36602"/>
    <w:rsid w:val="00A36643"/>
    <w:rsid w:val="00A3686A"/>
    <w:rsid w:val="00A368BE"/>
    <w:rsid w:val="00A36A74"/>
    <w:rsid w:val="00A36F91"/>
    <w:rsid w:val="00A370DA"/>
    <w:rsid w:val="00A37317"/>
    <w:rsid w:val="00A37372"/>
    <w:rsid w:val="00A37801"/>
    <w:rsid w:val="00A37802"/>
    <w:rsid w:val="00A379A5"/>
    <w:rsid w:val="00A37DA5"/>
    <w:rsid w:val="00A37E9B"/>
    <w:rsid w:val="00A402FC"/>
    <w:rsid w:val="00A40437"/>
    <w:rsid w:val="00A40512"/>
    <w:rsid w:val="00A406C3"/>
    <w:rsid w:val="00A406C9"/>
    <w:rsid w:val="00A419A3"/>
    <w:rsid w:val="00A41BD2"/>
    <w:rsid w:val="00A41BFD"/>
    <w:rsid w:val="00A41F68"/>
    <w:rsid w:val="00A430A9"/>
    <w:rsid w:val="00A43778"/>
    <w:rsid w:val="00A43B04"/>
    <w:rsid w:val="00A43C1F"/>
    <w:rsid w:val="00A443E1"/>
    <w:rsid w:val="00A45021"/>
    <w:rsid w:val="00A45A34"/>
    <w:rsid w:val="00A45C0D"/>
    <w:rsid w:val="00A45D67"/>
    <w:rsid w:val="00A45ED8"/>
    <w:rsid w:val="00A460D8"/>
    <w:rsid w:val="00A46498"/>
    <w:rsid w:val="00A46779"/>
    <w:rsid w:val="00A46866"/>
    <w:rsid w:val="00A46DE4"/>
    <w:rsid w:val="00A46F73"/>
    <w:rsid w:val="00A470A6"/>
    <w:rsid w:val="00A50213"/>
    <w:rsid w:val="00A506BF"/>
    <w:rsid w:val="00A50913"/>
    <w:rsid w:val="00A50A57"/>
    <w:rsid w:val="00A51522"/>
    <w:rsid w:val="00A518AA"/>
    <w:rsid w:val="00A528D3"/>
    <w:rsid w:val="00A52A8C"/>
    <w:rsid w:val="00A52B86"/>
    <w:rsid w:val="00A52EC2"/>
    <w:rsid w:val="00A52FCB"/>
    <w:rsid w:val="00A5387B"/>
    <w:rsid w:val="00A53FF2"/>
    <w:rsid w:val="00A54401"/>
    <w:rsid w:val="00A54831"/>
    <w:rsid w:val="00A54CAE"/>
    <w:rsid w:val="00A54DF5"/>
    <w:rsid w:val="00A5580C"/>
    <w:rsid w:val="00A55822"/>
    <w:rsid w:val="00A5584E"/>
    <w:rsid w:val="00A55C19"/>
    <w:rsid w:val="00A560F4"/>
    <w:rsid w:val="00A561D1"/>
    <w:rsid w:val="00A56378"/>
    <w:rsid w:val="00A564EA"/>
    <w:rsid w:val="00A566E2"/>
    <w:rsid w:val="00A567E6"/>
    <w:rsid w:val="00A56AD8"/>
    <w:rsid w:val="00A570DA"/>
    <w:rsid w:val="00A57256"/>
    <w:rsid w:val="00A57776"/>
    <w:rsid w:val="00A57F71"/>
    <w:rsid w:val="00A601D6"/>
    <w:rsid w:val="00A60422"/>
    <w:rsid w:val="00A60B22"/>
    <w:rsid w:val="00A60F0F"/>
    <w:rsid w:val="00A6102D"/>
    <w:rsid w:val="00A61126"/>
    <w:rsid w:val="00A611B8"/>
    <w:rsid w:val="00A618AB"/>
    <w:rsid w:val="00A61A77"/>
    <w:rsid w:val="00A61AFA"/>
    <w:rsid w:val="00A61C57"/>
    <w:rsid w:val="00A61DA2"/>
    <w:rsid w:val="00A61DDD"/>
    <w:rsid w:val="00A62125"/>
    <w:rsid w:val="00A62221"/>
    <w:rsid w:val="00A62305"/>
    <w:rsid w:val="00A628CD"/>
    <w:rsid w:val="00A62BEB"/>
    <w:rsid w:val="00A62C7B"/>
    <w:rsid w:val="00A63264"/>
    <w:rsid w:val="00A635B3"/>
    <w:rsid w:val="00A638AE"/>
    <w:rsid w:val="00A63978"/>
    <w:rsid w:val="00A63A67"/>
    <w:rsid w:val="00A63B63"/>
    <w:rsid w:val="00A63BBB"/>
    <w:rsid w:val="00A63BEC"/>
    <w:rsid w:val="00A63DD2"/>
    <w:rsid w:val="00A6418F"/>
    <w:rsid w:val="00A6466F"/>
    <w:rsid w:val="00A6468A"/>
    <w:rsid w:val="00A6472E"/>
    <w:rsid w:val="00A64771"/>
    <w:rsid w:val="00A64C6E"/>
    <w:rsid w:val="00A64DCB"/>
    <w:rsid w:val="00A64E07"/>
    <w:rsid w:val="00A650EC"/>
    <w:rsid w:val="00A651CB"/>
    <w:rsid w:val="00A65669"/>
    <w:rsid w:val="00A65844"/>
    <w:rsid w:val="00A65DBC"/>
    <w:rsid w:val="00A65E67"/>
    <w:rsid w:val="00A65F90"/>
    <w:rsid w:val="00A660CD"/>
    <w:rsid w:val="00A663C1"/>
    <w:rsid w:val="00A66537"/>
    <w:rsid w:val="00A66718"/>
    <w:rsid w:val="00A668D5"/>
    <w:rsid w:val="00A6697A"/>
    <w:rsid w:val="00A669DA"/>
    <w:rsid w:val="00A66A40"/>
    <w:rsid w:val="00A66A8E"/>
    <w:rsid w:val="00A66C94"/>
    <w:rsid w:val="00A670D6"/>
    <w:rsid w:val="00A6729C"/>
    <w:rsid w:val="00A6746B"/>
    <w:rsid w:val="00A67971"/>
    <w:rsid w:val="00A67EEB"/>
    <w:rsid w:val="00A705B0"/>
    <w:rsid w:val="00A705C9"/>
    <w:rsid w:val="00A706BD"/>
    <w:rsid w:val="00A706C1"/>
    <w:rsid w:val="00A70BB7"/>
    <w:rsid w:val="00A70E12"/>
    <w:rsid w:val="00A7142F"/>
    <w:rsid w:val="00A718EF"/>
    <w:rsid w:val="00A71950"/>
    <w:rsid w:val="00A71BB5"/>
    <w:rsid w:val="00A7218A"/>
    <w:rsid w:val="00A7288B"/>
    <w:rsid w:val="00A72970"/>
    <w:rsid w:val="00A729ED"/>
    <w:rsid w:val="00A72B7E"/>
    <w:rsid w:val="00A72DCA"/>
    <w:rsid w:val="00A731AA"/>
    <w:rsid w:val="00A731FF"/>
    <w:rsid w:val="00A73373"/>
    <w:rsid w:val="00A7342C"/>
    <w:rsid w:val="00A736CD"/>
    <w:rsid w:val="00A73893"/>
    <w:rsid w:val="00A73B2F"/>
    <w:rsid w:val="00A73C6D"/>
    <w:rsid w:val="00A73CC7"/>
    <w:rsid w:val="00A742CF"/>
    <w:rsid w:val="00A744DF"/>
    <w:rsid w:val="00A7451B"/>
    <w:rsid w:val="00A7468E"/>
    <w:rsid w:val="00A74D89"/>
    <w:rsid w:val="00A750B1"/>
    <w:rsid w:val="00A751D9"/>
    <w:rsid w:val="00A7591E"/>
    <w:rsid w:val="00A75A4E"/>
    <w:rsid w:val="00A75E98"/>
    <w:rsid w:val="00A764A5"/>
    <w:rsid w:val="00A7698F"/>
    <w:rsid w:val="00A76BBD"/>
    <w:rsid w:val="00A76DF7"/>
    <w:rsid w:val="00A77D60"/>
    <w:rsid w:val="00A80153"/>
    <w:rsid w:val="00A8047F"/>
    <w:rsid w:val="00A80661"/>
    <w:rsid w:val="00A81A1B"/>
    <w:rsid w:val="00A81DDF"/>
    <w:rsid w:val="00A81FDF"/>
    <w:rsid w:val="00A820C0"/>
    <w:rsid w:val="00A8222E"/>
    <w:rsid w:val="00A82ADC"/>
    <w:rsid w:val="00A82EA1"/>
    <w:rsid w:val="00A82EE4"/>
    <w:rsid w:val="00A8301A"/>
    <w:rsid w:val="00A8315E"/>
    <w:rsid w:val="00A83246"/>
    <w:rsid w:val="00A833AA"/>
    <w:rsid w:val="00A834B6"/>
    <w:rsid w:val="00A8356B"/>
    <w:rsid w:val="00A83594"/>
    <w:rsid w:val="00A83618"/>
    <w:rsid w:val="00A836C1"/>
    <w:rsid w:val="00A83CDF"/>
    <w:rsid w:val="00A83D9A"/>
    <w:rsid w:val="00A84288"/>
    <w:rsid w:val="00A84617"/>
    <w:rsid w:val="00A84756"/>
    <w:rsid w:val="00A848AB"/>
    <w:rsid w:val="00A84901"/>
    <w:rsid w:val="00A84ADE"/>
    <w:rsid w:val="00A84BBD"/>
    <w:rsid w:val="00A84EA6"/>
    <w:rsid w:val="00A84FE1"/>
    <w:rsid w:val="00A85222"/>
    <w:rsid w:val="00A8528F"/>
    <w:rsid w:val="00A854F3"/>
    <w:rsid w:val="00A85642"/>
    <w:rsid w:val="00A85646"/>
    <w:rsid w:val="00A856C1"/>
    <w:rsid w:val="00A857CC"/>
    <w:rsid w:val="00A861CE"/>
    <w:rsid w:val="00A86501"/>
    <w:rsid w:val="00A8697E"/>
    <w:rsid w:val="00A86A2C"/>
    <w:rsid w:val="00A87303"/>
    <w:rsid w:val="00A8756C"/>
    <w:rsid w:val="00A877CA"/>
    <w:rsid w:val="00A87965"/>
    <w:rsid w:val="00A87AB9"/>
    <w:rsid w:val="00A87AFF"/>
    <w:rsid w:val="00A87D47"/>
    <w:rsid w:val="00A90505"/>
    <w:rsid w:val="00A91158"/>
    <w:rsid w:val="00A9173D"/>
    <w:rsid w:val="00A91954"/>
    <w:rsid w:val="00A91BCC"/>
    <w:rsid w:val="00A91BDA"/>
    <w:rsid w:val="00A91EBB"/>
    <w:rsid w:val="00A92850"/>
    <w:rsid w:val="00A929DD"/>
    <w:rsid w:val="00A92D60"/>
    <w:rsid w:val="00A92F92"/>
    <w:rsid w:val="00A9302F"/>
    <w:rsid w:val="00A93245"/>
    <w:rsid w:val="00A93351"/>
    <w:rsid w:val="00A93551"/>
    <w:rsid w:val="00A93CB2"/>
    <w:rsid w:val="00A94497"/>
    <w:rsid w:val="00A94831"/>
    <w:rsid w:val="00A94F20"/>
    <w:rsid w:val="00A94FF4"/>
    <w:rsid w:val="00A95921"/>
    <w:rsid w:val="00A95AF5"/>
    <w:rsid w:val="00A95D34"/>
    <w:rsid w:val="00A95E68"/>
    <w:rsid w:val="00A96194"/>
    <w:rsid w:val="00A961B4"/>
    <w:rsid w:val="00A9686C"/>
    <w:rsid w:val="00A97089"/>
    <w:rsid w:val="00A9767A"/>
    <w:rsid w:val="00A97784"/>
    <w:rsid w:val="00A97A50"/>
    <w:rsid w:val="00A97B1E"/>
    <w:rsid w:val="00AA0132"/>
    <w:rsid w:val="00AA0AFA"/>
    <w:rsid w:val="00AA0B0F"/>
    <w:rsid w:val="00AA0C0E"/>
    <w:rsid w:val="00AA1474"/>
    <w:rsid w:val="00AA1621"/>
    <w:rsid w:val="00AA1828"/>
    <w:rsid w:val="00AA18A5"/>
    <w:rsid w:val="00AA1C2F"/>
    <w:rsid w:val="00AA1D01"/>
    <w:rsid w:val="00AA21DA"/>
    <w:rsid w:val="00AA2351"/>
    <w:rsid w:val="00AA298D"/>
    <w:rsid w:val="00AA2CFF"/>
    <w:rsid w:val="00AA3030"/>
    <w:rsid w:val="00AA33D1"/>
    <w:rsid w:val="00AA342E"/>
    <w:rsid w:val="00AA371C"/>
    <w:rsid w:val="00AA37FD"/>
    <w:rsid w:val="00AA386D"/>
    <w:rsid w:val="00AA38D9"/>
    <w:rsid w:val="00AA3940"/>
    <w:rsid w:val="00AA3C24"/>
    <w:rsid w:val="00AA3CE9"/>
    <w:rsid w:val="00AA3F85"/>
    <w:rsid w:val="00AA41C9"/>
    <w:rsid w:val="00AA47E2"/>
    <w:rsid w:val="00AA4919"/>
    <w:rsid w:val="00AA4D5D"/>
    <w:rsid w:val="00AA4FEC"/>
    <w:rsid w:val="00AA5019"/>
    <w:rsid w:val="00AA5309"/>
    <w:rsid w:val="00AA5516"/>
    <w:rsid w:val="00AA55EE"/>
    <w:rsid w:val="00AA56D9"/>
    <w:rsid w:val="00AA5767"/>
    <w:rsid w:val="00AA5782"/>
    <w:rsid w:val="00AA5982"/>
    <w:rsid w:val="00AA5A4F"/>
    <w:rsid w:val="00AA5F68"/>
    <w:rsid w:val="00AA60A3"/>
    <w:rsid w:val="00AA6758"/>
    <w:rsid w:val="00AA69FA"/>
    <w:rsid w:val="00AA6B0A"/>
    <w:rsid w:val="00AA6C9E"/>
    <w:rsid w:val="00AA6E08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3E"/>
    <w:rsid w:val="00AB0B0A"/>
    <w:rsid w:val="00AB0F27"/>
    <w:rsid w:val="00AB1060"/>
    <w:rsid w:val="00AB1663"/>
    <w:rsid w:val="00AB2074"/>
    <w:rsid w:val="00AB2508"/>
    <w:rsid w:val="00AB25BF"/>
    <w:rsid w:val="00AB29DE"/>
    <w:rsid w:val="00AB2AF5"/>
    <w:rsid w:val="00AB2C50"/>
    <w:rsid w:val="00AB2D13"/>
    <w:rsid w:val="00AB2FE0"/>
    <w:rsid w:val="00AB302E"/>
    <w:rsid w:val="00AB32A4"/>
    <w:rsid w:val="00AB345C"/>
    <w:rsid w:val="00AB3647"/>
    <w:rsid w:val="00AB37C5"/>
    <w:rsid w:val="00AB39AE"/>
    <w:rsid w:val="00AB3FC3"/>
    <w:rsid w:val="00AB4059"/>
    <w:rsid w:val="00AB41B0"/>
    <w:rsid w:val="00AB4636"/>
    <w:rsid w:val="00AB49B1"/>
    <w:rsid w:val="00AB4E37"/>
    <w:rsid w:val="00AB524D"/>
    <w:rsid w:val="00AB5302"/>
    <w:rsid w:val="00AB5497"/>
    <w:rsid w:val="00AB5602"/>
    <w:rsid w:val="00AB5614"/>
    <w:rsid w:val="00AB58DB"/>
    <w:rsid w:val="00AB5E30"/>
    <w:rsid w:val="00AB61DA"/>
    <w:rsid w:val="00AB6247"/>
    <w:rsid w:val="00AB69EA"/>
    <w:rsid w:val="00AB6B0C"/>
    <w:rsid w:val="00AB6CF2"/>
    <w:rsid w:val="00AB6DE6"/>
    <w:rsid w:val="00AB6DFD"/>
    <w:rsid w:val="00AB6F45"/>
    <w:rsid w:val="00AB7093"/>
    <w:rsid w:val="00AB7162"/>
    <w:rsid w:val="00AB7211"/>
    <w:rsid w:val="00AB78B2"/>
    <w:rsid w:val="00AB7A92"/>
    <w:rsid w:val="00AB7B63"/>
    <w:rsid w:val="00AB7E13"/>
    <w:rsid w:val="00AC0028"/>
    <w:rsid w:val="00AC0601"/>
    <w:rsid w:val="00AC08B7"/>
    <w:rsid w:val="00AC0E8D"/>
    <w:rsid w:val="00AC16E3"/>
    <w:rsid w:val="00AC1E86"/>
    <w:rsid w:val="00AC1FC7"/>
    <w:rsid w:val="00AC2509"/>
    <w:rsid w:val="00AC25DA"/>
    <w:rsid w:val="00AC27DF"/>
    <w:rsid w:val="00AC28FB"/>
    <w:rsid w:val="00AC2B60"/>
    <w:rsid w:val="00AC2E06"/>
    <w:rsid w:val="00AC2EE4"/>
    <w:rsid w:val="00AC30B8"/>
    <w:rsid w:val="00AC30EB"/>
    <w:rsid w:val="00AC3179"/>
    <w:rsid w:val="00AC333B"/>
    <w:rsid w:val="00AC3398"/>
    <w:rsid w:val="00AC36E3"/>
    <w:rsid w:val="00AC36F8"/>
    <w:rsid w:val="00AC387A"/>
    <w:rsid w:val="00AC3C9A"/>
    <w:rsid w:val="00AC3E89"/>
    <w:rsid w:val="00AC47F8"/>
    <w:rsid w:val="00AC4CA0"/>
    <w:rsid w:val="00AC4E87"/>
    <w:rsid w:val="00AC4FCB"/>
    <w:rsid w:val="00AC50CC"/>
    <w:rsid w:val="00AC50FC"/>
    <w:rsid w:val="00AC52BA"/>
    <w:rsid w:val="00AC545B"/>
    <w:rsid w:val="00AC5BD9"/>
    <w:rsid w:val="00AC5D2D"/>
    <w:rsid w:val="00AC631B"/>
    <w:rsid w:val="00AC6412"/>
    <w:rsid w:val="00AC6592"/>
    <w:rsid w:val="00AC659D"/>
    <w:rsid w:val="00AC6791"/>
    <w:rsid w:val="00AC6BCB"/>
    <w:rsid w:val="00AC6C4F"/>
    <w:rsid w:val="00AC6C75"/>
    <w:rsid w:val="00AC6C7B"/>
    <w:rsid w:val="00AC7CBC"/>
    <w:rsid w:val="00AC7D8B"/>
    <w:rsid w:val="00AC7E2E"/>
    <w:rsid w:val="00AD0797"/>
    <w:rsid w:val="00AD08A9"/>
    <w:rsid w:val="00AD0D24"/>
    <w:rsid w:val="00AD113D"/>
    <w:rsid w:val="00AD12EC"/>
    <w:rsid w:val="00AD1408"/>
    <w:rsid w:val="00AD142F"/>
    <w:rsid w:val="00AD1569"/>
    <w:rsid w:val="00AD15DE"/>
    <w:rsid w:val="00AD17ED"/>
    <w:rsid w:val="00AD1D97"/>
    <w:rsid w:val="00AD1E5C"/>
    <w:rsid w:val="00AD2017"/>
    <w:rsid w:val="00AD288A"/>
    <w:rsid w:val="00AD29CA"/>
    <w:rsid w:val="00AD2B4B"/>
    <w:rsid w:val="00AD2EFD"/>
    <w:rsid w:val="00AD325F"/>
    <w:rsid w:val="00AD3563"/>
    <w:rsid w:val="00AD37E5"/>
    <w:rsid w:val="00AD38AE"/>
    <w:rsid w:val="00AD3B4A"/>
    <w:rsid w:val="00AD3C2E"/>
    <w:rsid w:val="00AD3FB1"/>
    <w:rsid w:val="00AD4235"/>
    <w:rsid w:val="00AD4BEC"/>
    <w:rsid w:val="00AD5237"/>
    <w:rsid w:val="00AD5A6A"/>
    <w:rsid w:val="00AD5D80"/>
    <w:rsid w:val="00AD5E92"/>
    <w:rsid w:val="00AD6B78"/>
    <w:rsid w:val="00AD6DBF"/>
    <w:rsid w:val="00AD7164"/>
    <w:rsid w:val="00AD7588"/>
    <w:rsid w:val="00AD7844"/>
    <w:rsid w:val="00AD7ABF"/>
    <w:rsid w:val="00AD7C50"/>
    <w:rsid w:val="00AD7CB7"/>
    <w:rsid w:val="00AD7E5C"/>
    <w:rsid w:val="00AE0012"/>
    <w:rsid w:val="00AE05A0"/>
    <w:rsid w:val="00AE08E5"/>
    <w:rsid w:val="00AE0928"/>
    <w:rsid w:val="00AE0A16"/>
    <w:rsid w:val="00AE0BB7"/>
    <w:rsid w:val="00AE0CBC"/>
    <w:rsid w:val="00AE0D38"/>
    <w:rsid w:val="00AE0FF5"/>
    <w:rsid w:val="00AE1AA6"/>
    <w:rsid w:val="00AE2495"/>
    <w:rsid w:val="00AE2FAE"/>
    <w:rsid w:val="00AE3132"/>
    <w:rsid w:val="00AE3601"/>
    <w:rsid w:val="00AE37E6"/>
    <w:rsid w:val="00AE41D3"/>
    <w:rsid w:val="00AE452D"/>
    <w:rsid w:val="00AE497A"/>
    <w:rsid w:val="00AE4ED8"/>
    <w:rsid w:val="00AE55FF"/>
    <w:rsid w:val="00AE5908"/>
    <w:rsid w:val="00AE5B87"/>
    <w:rsid w:val="00AE5D2A"/>
    <w:rsid w:val="00AE5F03"/>
    <w:rsid w:val="00AE6335"/>
    <w:rsid w:val="00AE6359"/>
    <w:rsid w:val="00AE6807"/>
    <w:rsid w:val="00AE694D"/>
    <w:rsid w:val="00AE6B73"/>
    <w:rsid w:val="00AE6C03"/>
    <w:rsid w:val="00AE70D9"/>
    <w:rsid w:val="00AE7175"/>
    <w:rsid w:val="00AE71FE"/>
    <w:rsid w:val="00AE72AD"/>
    <w:rsid w:val="00AE77A5"/>
    <w:rsid w:val="00AE79A2"/>
    <w:rsid w:val="00AF019D"/>
    <w:rsid w:val="00AF0769"/>
    <w:rsid w:val="00AF0ACA"/>
    <w:rsid w:val="00AF0ACC"/>
    <w:rsid w:val="00AF13B4"/>
    <w:rsid w:val="00AF1561"/>
    <w:rsid w:val="00AF166D"/>
    <w:rsid w:val="00AF16F0"/>
    <w:rsid w:val="00AF174B"/>
    <w:rsid w:val="00AF17BD"/>
    <w:rsid w:val="00AF1B7D"/>
    <w:rsid w:val="00AF2544"/>
    <w:rsid w:val="00AF2680"/>
    <w:rsid w:val="00AF2902"/>
    <w:rsid w:val="00AF2D6E"/>
    <w:rsid w:val="00AF2E29"/>
    <w:rsid w:val="00AF3070"/>
    <w:rsid w:val="00AF328B"/>
    <w:rsid w:val="00AF3408"/>
    <w:rsid w:val="00AF3429"/>
    <w:rsid w:val="00AF3745"/>
    <w:rsid w:val="00AF3C04"/>
    <w:rsid w:val="00AF425C"/>
    <w:rsid w:val="00AF480E"/>
    <w:rsid w:val="00AF4A7F"/>
    <w:rsid w:val="00AF4F48"/>
    <w:rsid w:val="00AF4F60"/>
    <w:rsid w:val="00AF5213"/>
    <w:rsid w:val="00AF5A0D"/>
    <w:rsid w:val="00AF5A72"/>
    <w:rsid w:val="00AF60A1"/>
    <w:rsid w:val="00AF6248"/>
    <w:rsid w:val="00AF6265"/>
    <w:rsid w:val="00AF6489"/>
    <w:rsid w:val="00AF65BB"/>
    <w:rsid w:val="00AF67A8"/>
    <w:rsid w:val="00AF6A2E"/>
    <w:rsid w:val="00AF6A68"/>
    <w:rsid w:val="00AF6DF7"/>
    <w:rsid w:val="00AF77A4"/>
    <w:rsid w:val="00AF7EBF"/>
    <w:rsid w:val="00B00181"/>
    <w:rsid w:val="00B00354"/>
    <w:rsid w:val="00B00404"/>
    <w:rsid w:val="00B005BE"/>
    <w:rsid w:val="00B005EB"/>
    <w:rsid w:val="00B005F1"/>
    <w:rsid w:val="00B0086F"/>
    <w:rsid w:val="00B00A7D"/>
    <w:rsid w:val="00B00AB8"/>
    <w:rsid w:val="00B00EE2"/>
    <w:rsid w:val="00B016B2"/>
    <w:rsid w:val="00B016D9"/>
    <w:rsid w:val="00B0180D"/>
    <w:rsid w:val="00B0194A"/>
    <w:rsid w:val="00B01ABB"/>
    <w:rsid w:val="00B01BEB"/>
    <w:rsid w:val="00B01CB7"/>
    <w:rsid w:val="00B01DF8"/>
    <w:rsid w:val="00B01E55"/>
    <w:rsid w:val="00B02179"/>
    <w:rsid w:val="00B022C2"/>
    <w:rsid w:val="00B0266B"/>
    <w:rsid w:val="00B02754"/>
    <w:rsid w:val="00B027E3"/>
    <w:rsid w:val="00B02B58"/>
    <w:rsid w:val="00B02B87"/>
    <w:rsid w:val="00B02E6F"/>
    <w:rsid w:val="00B02ED1"/>
    <w:rsid w:val="00B02FAB"/>
    <w:rsid w:val="00B030FC"/>
    <w:rsid w:val="00B03563"/>
    <w:rsid w:val="00B03A5E"/>
    <w:rsid w:val="00B03C28"/>
    <w:rsid w:val="00B03C6A"/>
    <w:rsid w:val="00B03F73"/>
    <w:rsid w:val="00B04AB0"/>
    <w:rsid w:val="00B04E60"/>
    <w:rsid w:val="00B04FE6"/>
    <w:rsid w:val="00B05BA4"/>
    <w:rsid w:val="00B05CD9"/>
    <w:rsid w:val="00B05E78"/>
    <w:rsid w:val="00B05EE6"/>
    <w:rsid w:val="00B060FD"/>
    <w:rsid w:val="00B0657C"/>
    <w:rsid w:val="00B0673F"/>
    <w:rsid w:val="00B06749"/>
    <w:rsid w:val="00B06D30"/>
    <w:rsid w:val="00B0756A"/>
    <w:rsid w:val="00B0765F"/>
    <w:rsid w:val="00B07B47"/>
    <w:rsid w:val="00B07D2B"/>
    <w:rsid w:val="00B101D8"/>
    <w:rsid w:val="00B10364"/>
    <w:rsid w:val="00B10374"/>
    <w:rsid w:val="00B113DA"/>
    <w:rsid w:val="00B11969"/>
    <w:rsid w:val="00B119F0"/>
    <w:rsid w:val="00B12271"/>
    <w:rsid w:val="00B12397"/>
    <w:rsid w:val="00B125FA"/>
    <w:rsid w:val="00B1277C"/>
    <w:rsid w:val="00B127C8"/>
    <w:rsid w:val="00B12C0B"/>
    <w:rsid w:val="00B12DD1"/>
    <w:rsid w:val="00B1330F"/>
    <w:rsid w:val="00B14052"/>
    <w:rsid w:val="00B1415E"/>
    <w:rsid w:val="00B14709"/>
    <w:rsid w:val="00B1475A"/>
    <w:rsid w:val="00B14F8C"/>
    <w:rsid w:val="00B1500D"/>
    <w:rsid w:val="00B154D6"/>
    <w:rsid w:val="00B15523"/>
    <w:rsid w:val="00B1598C"/>
    <w:rsid w:val="00B15B5F"/>
    <w:rsid w:val="00B16372"/>
    <w:rsid w:val="00B164DB"/>
    <w:rsid w:val="00B166FC"/>
    <w:rsid w:val="00B16746"/>
    <w:rsid w:val="00B170C0"/>
    <w:rsid w:val="00B17306"/>
    <w:rsid w:val="00B1748B"/>
    <w:rsid w:val="00B175C6"/>
    <w:rsid w:val="00B1773D"/>
    <w:rsid w:val="00B177D3"/>
    <w:rsid w:val="00B17A25"/>
    <w:rsid w:val="00B2003F"/>
    <w:rsid w:val="00B20405"/>
    <w:rsid w:val="00B205ED"/>
    <w:rsid w:val="00B20792"/>
    <w:rsid w:val="00B20A0D"/>
    <w:rsid w:val="00B20EC9"/>
    <w:rsid w:val="00B210DE"/>
    <w:rsid w:val="00B21117"/>
    <w:rsid w:val="00B213EB"/>
    <w:rsid w:val="00B2151A"/>
    <w:rsid w:val="00B218C9"/>
    <w:rsid w:val="00B21952"/>
    <w:rsid w:val="00B21DDD"/>
    <w:rsid w:val="00B224F5"/>
    <w:rsid w:val="00B22ABA"/>
    <w:rsid w:val="00B22B1C"/>
    <w:rsid w:val="00B22D93"/>
    <w:rsid w:val="00B22E3B"/>
    <w:rsid w:val="00B23330"/>
    <w:rsid w:val="00B233E5"/>
    <w:rsid w:val="00B2366E"/>
    <w:rsid w:val="00B23773"/>
    <w:rsid w:val="00B23908"/>
    <w:rsid w:val="00B2394A"/>
    <w:rsid w:val="00B23B16"/>
    <w:rsid w:val="00B23D17"/>
    <w:rsid w:val="00B23DA1"/>
    <w:rsid w:val="00B24512"/>
    <w:rsid w:val="00B2486D"/>
    <w:rsid w:val="00B24977"/>
    <w:rsid w:val="00B24BAE"/>
    <w:rsid w:val="00B24D79"/>
    <w:rsid w:val="00B25263"/>
    <w:rsid w:val="00B25402"/>
    <w:rsid w:val="00B2569E"/>
    <w:rsid w:val="00B25820"/>
    <w:rsid w:val="00B25A89"/>
    <w:rsid w:val="00B25C62"/>
    <w:rsid w:val="00B25E83"/>
    <w:rsid w:val="00B265FB"/>
    <w:rsid w:val="00B266C9"/>
    <w:rsid w:val="00B268D0"/>
    <w:rsid w:val="00B26AB8"/>
    <w:rsid w:val="00B26D73"/>
    <w:rsid w:val="00B26F20"/>
    <w:rsid w:val="00B27791"/>
    <w:rsid w:val="00B27857"/>
    <w:rsid w:val="00B3035F"/>
    <w:rsid w:val="00B30B8E"/>
    <w:rsid w:val="00B30BC4"/>
    <w:rsid w:val="00B3152B"/>
    <w:rsid w:val="00B3195D"/>
    <w:rsid w:val="00B319AA"/>
    <w:rsid w:val="00B319F6"/>
    <w:rsid w:val="00B320CB"/>
    <w:rsid w:val="00B3239C"/>
    <w:rsid w:val="00B32972"/>
    <w:rsid w:val="00B32AEA"/>
    <w:rsid w:val="00B32AED"/>
    <w:rsid w:val="00B32F5F"/>
    <w:rsid w:val="00B32FF3"/>
    <w:rsid w:val="00B33265"/>
    <w:rsid w:val="00B33321"/>
    <w:rsid w:val="00B3352E"/>
    <w:rsid w:val="00B33AF9"/>
    <w:rsid w:val="00B33DC7"/>
    <w:rsid w:val="00B33E73"/>
    <w:rsid w:val="00B347C3"/>
    <w:rsid w:val="00B34C4D"/>
    <w:rsid w:val="00B34EAE"/>
    <w:rsid w:val="00B35091"/>
    <w:rsid w:val="00B3514A"/>
    <w:rsid w:val="00B3519E"/>
    <w:rsid w:val="00B3583C"/>
    <w:rsid w:val="00B35A44"/>
    <w:rsid w:val="00B35E6B"/>
    <w:rsid w:val="00B35F0A"/>
    <w:rsid w:val="00B36028"/>
    <w:rsid w:val="00B360F5"/>
    <w:rsid w:val="00B36294"/>
    <w:rsid w:val="00B363A7"/>
    <w:rsid w:val="00B36A05"/>
    <w:rsid w:val="00B36A4D"/>
    <w:rsid w:val="00B36B60"/>
    <w:rsid w:val="00B36EC9"/>
    <w:rsid w:val="00B37765"/>
    <w:rsid w:val="00B37A92"/>
    <w:rsid w:val="00B37E64"/>
    <w:rsid w:val="00B37F11"/>
    <w:rsid w:val="00B40040"/>
    <w:rsid w:val="00B40432"/>
    <w:rsid w:val="00B40497"/>
    <w:rsid w:val="00B40562"/>
    <w:rsid w:val="00B40761"/>
    <w:rsid w:val="00B40772"/>
    <w:rsid w:val="00B40892"/>
    <w:rsid w:val="00B4158A"/>
    <w:rsid w:val="00B416B0"/>
    <w:rsid w:val="00B4178B"/>
    <w:rsid w:val="00B4180F"/>
    <w:rsid w:val="00B41CA0"/>
    <w:rsid w:val="00B41CB7"/>
    <w:rsid w:val="00B41D01"/>
    <w:rsid w:val="00B41D61"/>
    <w:rsid w:val="00B4208A"/>
    <w:rsid w:val="00B42DE6"/>
    <w:rsid w:val="00B42FF5"/>
    <w:rsid w:val="00B43037"/>
    <w:rsid w:val="00B432BF"/>
    <w:rsid w:val="00B4340B"/>
    <w:rsid w:val="00B437FC"/>
    <w:rsid w:val="00B43C7F"/>
    <w:rsid w:val="00B43D2D"/>
    <w:rsid w:val="00B43D52"/>
    <w:rsid w:val="00B43DAB"/>
    <w:rsid w:val="00B44115"/>
    <w:rsid w:val="00B44246"/>
    <w:rsid w:val="00B4442A"/>
    <w:rsid w:val="00B446DD"/>
    <w:rsid w:val="00B44718"/>
    <w:rsid w:val="00B4474E"/>
    <w:rsid w:val="00B4478D"/>
    <w:rsid w:val="00B4479E"/>
    <w:rsid w:val="00B44BD6"/>
    <w:rsid w:val="00B451CB"/>
    <w:rsid w:val="00B4570A"/>
    <w:rsid w:val="00B45770"/>
    <w:rsid w:val="00B45936"/>
    <w:rsid w:val="00B462E2"/>
    <w:rsid w:val="00B46CC7"/>
    <w:rsid w:val="00B46F6B"/>
    <w:rsid w:val="00B479C0"/>
    <w:rsid w:val="00B47CDE"/>
    <w:rsid w:val="00B47ECA"/>
    <w:rsid w:val="00B503AC"/>
    <w:rsid w:val="00B5059A"/>
    <w:rsid w:val="00B5106B"/>
    <w:rsid w:val="00B5106F"/>
    <w:rsid w:val="00B510ED"/>
    <w:rsid w:val="00B513A8"/>
    <w:rsid w:val="00B519D1"/>
    <w:rsid w:val="00B51B54"/>
    <w:rsid w:val="00B51B97"/>
    <w:rsid w:val="00B51CF1"/>
    <w:rsid w:val="00B51D0A"/>
    <w:rsid w:val="00B521D7"/>
    <w:rsid w:val="00B522DB"/>
    <w:rsid w:val="00B52376"/>
    <w:rsid w:val="00B52485"/>
    <w:rsid w:val="00B527A4"/>
    <w:rsid w:val="00B52EDF"/>
    <w:rsid w:val="00B52FBC"/>
    <w:rsid w:val="00B5364F"/>
    <w:rsid w:val="00B5398A"/>
    <w:rsid w:val="00B53D87"/>
    <w:rsid w:val="00B53F97"/>
    <w:rsid w:val="00B54067"/>
    <w:rsid w:val="00B542D6"/>
    <w:rsid w:val="00B54716"/>
    <w:rsid w:val="00B54A85"/>
    <w:rsid w:val="00B54C70"/>
    <w:rsid w:val="00B54D5D"/>
    <w:rsid w:val="00B54D9D"/>
    <w:rsid w:val="00B5525F"/>
    <w:rsid w:val="00B5539D"/>
    <w:rsid w:val="00B554B4"/>
    <w:rsid w:val="00B55862"/>
    <w:rsid w:val="00B55B18"/>
    <w:rsid w:val="00B55C42"/>
    <w:rsid w:val="00B56131"/>
    <w:rsid w:val="00B5625C"/>
    <w:rsid w:val="00B56598"/>
    <w:rsid w:val="00B56688"/>
    <w:rsid w:val="00B56753"/>
    <w:rsid w:val="00B5697A"/>
    <w:rsid w:val="00B56A76"/>
    <w:rsid w:val="00B56C11"/>
    <w:rsid w:val="00B5705F"/>
    <w:rsid w:val="00B5747C"/>
    <w:rsid w:val="00B5767C"/>
    <w:rsid w:val="00B57BD5"/>
    <w:rsid w:val="00B600C7"/>
    <w:rsid w:val="00B60199"/>
    <w:rsid w:val="00B60454"/>
    <w:rsid w:val="00B60D63"/>
    <w:rsid w:val="00B611F2"/>
    <w:rsid w:val="00B61524"/>
    <w:rsid w:val="00B615A0"/>
    <w:rsid w:val="00B6183A"/>
    <w:rsid w:val="00B61959"/>
    <w:rsid w:val="00B619B3"/>
    <w:rsid w:val="00B61D93"/>
    <w:rsid w:val="00B61DC2"/>
    <w:rsid w:val="00B61DFA"/>
    <w:rsid w:val="00B61E42"/>
    <w:rsid w:val="00B6227E"/>
    <w:rsid w:val="00B62387"/>
    <w:rsid w:val="00B62F4C"/>
    <w:rsid w:val="00B62F70"/>
    <w:rsid w:val="00B630D2"/>
    <w:rsid w:val="00B633D9"/>
    <w:rsid w:val="00B637C1"/>
    <w:rsid w:val="00B63A88"/>
    <w:rsid w:val="00B63EF4"/>
    <w:rsid w:val="00B6426D"/>
    <w:rsid w:val="00B645C0"/>
    <w:rsid w:val="00B64E1C"/>
    <w:rsid w:val="00B655CB"/>
    <w:rsid w:val="00B65737"/>
    <w:rsid w:val="00B66027"/>
    <w:rsid w:val="00B66069"/>
    <w:rsid w:val="00B66A92"/>
    <w:rsid w:val="00B66BA6"/>
    <w:rsid w:val="00B66F41"/>
    <w:rsid w:val="00B66F7B"/>
    <w:rsid w:val="00B671F1"/>
    <w:rsid w:val="00B672A7"/>
    <w:rsid w:val="00B675A4"/>
    <w:rsid w:val="00B67A19"/>
    <w:rsid w:val="00B67AC7"/>
    <w:rsid w:val="00B67B4C"/>
    <w:rsid w:val="00B67B6F"/>
    <w:rsid w:val="00B67BB2"/>
    <w:rsid w:val="00B67BEE"/>
    <w:rsid w:val="00B67E38"/>
    <w:rsid w:val="00B67E3B"/>
    <w:rsid w:val="00B67F48"/>
    <w:rsid w:val="00B67F5C"/>
    <w:rsid w:val="00B67F66"/>
    <w:rsid w:val="00B67FEB"/>
    <w:rsid w:val="00B70075"/>
    <w:rsid w:val="00B70249"/>
    <w:rsid w:val="00B70326"/>
    <w:rsid w:val="00B70979"/>
    <w:rsid w:val="00B70B42"/>
    <w:rsid w:val="00B71040"/>
    <w:rsid w:val="00B711CD"/>
    <w:rsid w:val="00B71317"/>
    <w:rsid w:val="00B71410"/>
    <w:rsid w:val="00B71755"/>
    <w:rsid w:val="00B71D21"/>
    <w:rsid w:val="00B71D7E"/>
    <w:rsid w:val="00B71F25"/>
    <w:rsid w:val="00B71F66"/>
    <w:rsid w:val="00B7221A"/>
    <w:rsid w:val="00B722B5"/>
    <w:rsid w:val="00B72379"/>
    <w:rsid w:val="00B7260F"/>
    <w:rsid w:val="00B726B2"/>
    <w:rsid w:val="00B729D6"/>
    <w:rsid w:val="00B72DBD"/>
    <w:rsid w:val="00B72F86"/>
    <w:rsid w:val="00B72FAB"/>
    <w:rsid w:val="00B73429"/>
    <w:rsid w:val="00B73B0B"/>
    <w:rsid w:val="00B73E3B"/>
    <w:rsid w:val="00B73E3C"/>
    <w:rsid w:val="00B73FD4"/>
    <w:rsid w:val="00B73FEC"/>
    <w:rsid w:val="00B74433"/>
    <w:rsid w:val="00B7448E"/>
    <w:rsid w:val="00B74954"/>
    <w:rsid w:val="00B75218"/>
    <w:rsid w:val="00B752AE"/>
    <w:rsid w:val="00B755C4"/>
    <w:rsid w:val="00B756D8"/>
    <w:rsid w:val="00B75806"/>
    <w:rsid w:val="00B761AF"/>
    <w:rsid w:val="00B76235"/>
    <w:rsid w:val="00B765AD"/>
    <w:rsid w:val="00B76BE1"/>
    <w:rsid w:val="00B76DDC"/>
    <w:rsid w:val="00B77040"/>
    <w:rsid w:val="00B77272"/>
    <w:rsid w:val="00B77277"/>
    <w:rsid w:val="00B7727D"/>
    <w:rsid w:val="00B7732B"/>
    <w:rsid w:val="00B774C4"/>
    <w:rsid w:val="00B77534"/>
    <w:rsid w:val="00B77AFD"/>
    <w:rsid w:val="00B77C97"/>
    <w:rsid w:val="00B77D64"/>
    <w:rsid w:val="00B8033D"/>
    <w:rsid w:val="00B804F7"/>
    <w:rsid w:val="00B8065F"/>
    <w:rsid w:val="00B80FE1"/>
    <w:rsid w:val="00B8105B"/>
    <w:rsid w:val="00B81089"/>
    <w:rsid w:val="00B81463"/>
    <w:rsid w:val="00B81B09"/>
    <w:rsid w:val="00B81B71"/>
    <w:rsid w:val="00B831D4"/>
    <w:rsid w:val="00B838A7"/>
    <w:rsid w:val="00B838E2"/>
    <w:rsid w:val="00B83AD3"/>
    <w:rsid w:val="00B84224"/>
    <w:rsid w:val="00B8491D"/>
    <w:rsid w:val="00B84CE7"/>
    <w:rsid w:val="00B85161"/>
    <w:rsid w:val="00B852FA"/>
    <w:rsid w:val="00B8532A"/>
    <w:rsid w:val="00B85BD5"/>
    <w:rsid w:val="00B85CF8"/>
    <w:rsid w:val="00B8603F"/>
    <w:rsid w:val="00B862C6"/>
    <w:rsid w:val="00B863C9"/>
    <w:rsid w:val="00B86661"/>
    <w:rsid w:val="00B86688"/>
    <w:rsid w:val="00B86714"/>
    <w:rsid w:val="00B8684B"/>
    <w:rsid w:val="00B869F3"/>
    <w:rsid w:val="00B86F2D"/>
    <w:rsid w:val="00B873E0"/>
    <w:rsid w:val="00B875F2"/>
    <w:rsid w:val="00B901B5"/>
    <w:rsid w:val="00B90230"/>
    <w:rsid w:val="00B90BDA"/>
    <w:rsid w:val="00B90F6C"/>
    <w:rsid w:val="00B90FDF"/>
    <w:rsid w:val="00B9103E"/>
    <w:rsid w:val="00B9137F"/>
    <w:rsid w:val="00B91555"/>
    <w:rsid w:val="00B918BC"/>
    <w:rsid w:val="00B91D75"/>
    <w:rsid w:val="00B922C8"/>
    <w:rsid w:val="00B929E4"/>
    <w:rsid w:val="00B93043"/>
    <w:rsid w:val="00B93115"/>
    <w:rsid w:val="00B93C5F"/>
    <w:rsid w:val="00B93CB2"/>
    <w:rsid w:val="00B94630"/>
    <w:rsid w:val="00B9465F"/>
    <w:rsid w:val="00B948E5"/>
    <w:rsid w:val="00B94B8F"/>
    <w:rsid w:val="00B94CC3"/>
    <w:rsid w:val="00B94DB1"/>
    <w:rsid w:val="00B9502A"/>
    <w:rsid w:val="00B950A1"/>
    <w:rsid w:val="00B950B1"/>
    <w:rsid w:val="00B954C6"/>
    <w:rsid w:val="00B9571D"/>
    <w:rsid w:val="00B95862"/>
    <w:rsid w:val="00B95B97"/>
    <w:rsid w:val="00B95CA1"/>
    <w:rsid w:val="00B95CD2"/>
    <w:rsid w:val="00B95DF6"/>
    <w:rsid w:val="00B9612F"/>
    <w:rsid w:val="00B96505"/>
    <w:rsid w:val="00B9690C"/>
    <w:rsid w:val="00B96A8B"/>
    <w:rsid w:val="00B96B08"/>
    <w:rsid w:val="00B96B7A"/>
    <w:rsid w:val="00B96FDD"/>
    <w:rsid w:val="00B97147"/>
    <w:rsid w:val="00B9740B"/>
    <w:rsid w:val="00B979C2"/>
    <w:rsid w:val="00B97E7A"/>
    <w:rsid w:val="00B97F6F"/>
    <w:rsid w:val="00BA0298"/>
    <w:rsid w:val="00BA05B8"/>
    <w:rsid w:val="00BA0614"/>
    <w:rsid w:val="00BA077E"/>
    <w:rsid w:val="00BA0A12"/>
    <w:rsid w:val="00BA0BED"/>
    <w:rsid w:val="00BA0C12"/>
    <w:rsid w:val="00BA10EB"/>
    <w:rsid w:val="00BA1325"/>
    <w:rsid w:val="00BA1336"/>
    <w:rsid w:val="00BA1558"/>
    <w:rsid w:val="00BA1822"/>
    <w:rsid w:val="00BA1A8C"/>
    <w:rsid w:val="00BA1AAB"/>
    <w:rsid w:val="00BA1BA0"/>
    <w:rsid w:val="00BA26DF"/>
    <w:rsid w:val="00BA2BCF"/>
    <w:rsid w:val="00BA30A2"/>
    <w:rsid w:val="00BA30C8"/>
    <w:rsid w:val="00BA36D9"/>
    <w:rsid w:val="00BA3BD2"/>
    <w:rsid w:val="00BA42AE"/>
    <w:rsid w:val="00BA431E"/>
    <w:rsid w:val="00BA4A7E"/>
    <w:rsid w:val="00BA4B10"/>
    <w:rsid w:val="00BA4C61"/>
    <w:rsid w:val="00BA4FB7"/>
    <w:rsid w:val="00BA5071"/>
    <w:rsid w:val="00BA5120"/>
    <w:rsid w:val="00BA5402"/>
    <w:rsid w:val="00BA5684"/>
    <w:rsid w:val="00BA57C7"/>
    <w:rsid w:val="00BA5917"/>
    <w:rsid w:val="00BA5CB7"/>
    <w:rsid w:val="00BA60EE"/>
    <w:rsid w:val="00BA6187"/>
    <w:rsid w:val="00BA6267"/>
    <w:rsid w:val="00BA67F6"/>
    <w:rsid w:val="00BA6927"/>
    <w:rsid w:val="00BA6E20"/>
    <w:rsid w:val="00BA7223"/>
    <w:rsid w:val="00BA7347"/>
    <w:rsid w:val="00BA75E4"/>
    <w:rsid w:val="00BA7916"/>
    <w:rsid w:val="00BA79EF"/>
    <w:rsid w:val="00BA7A05"/>
    <w:rsid w:val="00BA7F9E"/>
    <w:rsid w:val="00BB0595"/>
    <w:rsid w:val="00BB0D85"/>
    <w:rsid w:val="00BB100D"/>
    <w:rsid w:val="00BB121D"/>
    <w:rsid w:val="00BB1643"/>
    <w:rsid w:val="00BB18FD"/>
    <w:rsid w:val="00BB1B95"/>
    <w:rsid w:val="00BB1C61"/>
    <w:rsid w:val="00BB1D42"/>
    <w:rsid w:val="00BB220B"/>
    <w:rsid w:val="00BB229D"/>
    <w:rsid w:val="00BB26A0"/>
    <w:rsid w:val="00BB2733"/>
    <w:rsid w:val="00BB28A6"/>
    <w:rsid w:val="00BB293E"/>
    <w:rsid w:val="00BB2C37"/>
    <w:rsid w:val="00BB2D40"/>
    <w:rsid w:val="00BB302C"/>
    <w:rsid w:val="00BB30E7"/>
    <w:rsid w:val="00BB32B0"/>
    <w:rsid w:val="00BB3C2F"/>
    <w:rsid w:val="00BB4161"/>
    <w:rsid w:val="00BB44A7"/>
    <w:rsid w:val="00BB495C"/>
    <w:rsid w:val="00BB4D00"/>
    <w:rsid w:val="00BB4F4D"/>
    <w:rsid w:val="00BB5103"/>
    <w:rsid w:val="00BB54C5"/>
    <w:rsid w:val="00BB556E"/>
    <w:rsid w:val="00BB59BA"/>
    <w:rsid w:val="00BB62E9"/>
    <w:rsid w:val="00BB6419"/>
    <w:rsid w:val="00BB6762"/>
    <w:rsid w:val="00BB69CA"/>
    <w:rsid w:val="00BB6A31"/>
    <w:rsid w:val="00BB6F40"/>
    <w:rsid w:val="00BB6F61"/>
    <w:rsid w:val="00BB7382"/>
    <w:rsid w:val="00BB744D"/>
    <w:rsid w:val="00BB74F9"/>
    <w:rsid w:val="00BB75AF"/>
    <w:rsid w:val="00BB7657"/>
    <w:rsid w:val="00BB767D"/>
    <w:rsid w:val="00BB778D"/>
    <w:rsid w:val="00BB78B5"/>
    <w:rsid w:val="00BB7A6E"/>
    <w:rsid w:val="00BC072F"/>
    <w:rsid w:val="00BC08D8"/>
    <w:rsid w:val="00BC0D3C"/>
    <w:rsid w:val="00BC0E74"/>
    <w:rsid w:val="00BC0FCD"/>
    <w:rsid w:val="00BC175A"/>
    <w:rsid w:val="00BC1982"/>
    <w:rsid w:val="00BC25DA"/>
    <w:rsid w:val="00BC25E2"/>
    <w:rsid w:val="00BC2613"/>
    <w:rsid w:val="00BC2D4A"/>
    <w:rsid w:val="00BC2E7B"/>
    <w:rsid w:val="00BC311C"/>
    <w:rsid w:val="00BC3515"/>
    <w:rsid w:val="00BC352A"/>
    <w:rsid w:val="00BC374C"/>
    <w:rsid w:val="00BC3912"/>
    <w:rsid w:val="00BC3D2B"/>
    <w:rsid w:val="00BC3D7C"/>
    <w:rsid w:val="00BC41B1"/>
    <w:rsid w:val="00BC42AD"/>
    <w:rsid w:val="00BC44CB"/>
    <w:rsid w:val="00BC45C3"/>
    <w:rsid w:val="00BC4639"/>
    <w:rsid w:val="00BC4737"/>
    <w:rsid w:val="00BC4905"/>
    <w:rsid w:val="00BC49CA"/>
    <w:rsid w:val="00BC4C84"/>
    <w:rsid w:val="00BC4E08"/>
    <w:rsid w:val="00BC5363"/>
    <w:rsid w:val="00BC5382"/>
    <w:rsid w:val="00BC5690"/>
    <w:rsid w:val="00BC591E"/>
    <w:rsid w:val="00BC5961"/>
    <w:rsid w:val="00BC5A06"/>
    <w:rsid w:val="00BC6031"/>
    <w:rsid w:val="00BC6275"/>
    <w:rsid w:val="00BC6502"/>
    <w:rsid w:val="00BC6918"/>
    <w:rsid w:val="00BC6F05"/>
    <w:rsid w:val="00BC7208"/>
    <w:rsid w:val="00BC749C"/>
    <w:rsid w:val="00BC768C"/>
    <w:rsid w:val="00BC769B"/>
    <w:rsid w:val="00BC772F"/>
    <w:rsid w:val="00BC776A"/>
    <w:rsid w:val="00BC7F15"/>
    <w:rsid w:val="00BD0448"/>
    <w:rsid w:val="00BD0C35"/>
    <w:rsid w:val="00BD0D0B"/>
    <w:rsid w:val="00BD11F2"/>
    <w:rsid w:val="00BD1759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76E"/>
    <w:rsid w:val="00BD3D06"/>
    <w:rsid w:val="00BD4266"/>
    <w:rsid w:val="00BD44EE"/>
    <w:rsid w:val="00BD455D"/>
    <w:rsid w:val="00BD515F"/>
    <w:rsid w:val="00BD5239"/>
    <w:rsid w:val="00BD5FDC"/>
    <w:rsid w:val="00BD6352"/>
    <w:rsid w:val="00BD63C3"/>
    <w:rsid w:val="00BD6633"/>
    <w:rsid w:val="00BD6660"/>
    <w:rsid w:val="00BD6718"/>
    <w:rsid w:val="00BD6A24"/>
    <w:rsid w:val="00BD6C3B"/>
    <w:rsid w:val="00BD7434"/>
    <w:rsid w:val="00BD763C"/>
    <w:rsid w:val="00BE013B"/>
    <w:rsid w:val="00BE0472"/>
    <w:rsid w:val="00BE0683"/>
    <w:rsid w:val="00BE0695"/>
    <w:rsid w:val="00BE089E"/>
    <w:rsid w:val="00BE0AD8"/>
    <w:rsid w:val="00BE0BA5"/>
    <w:rsid w:val="00BE0CCE"/>
    <w:rsid w:val="00BE0F1D"/>
    <w:rsid w:val="00BE118D"/>
    <w:rsid w:val="00BE162A"/>
    <w:rsid w:val="00BE1840"/>
    <w:rsid w:val="00BE1A80"/>
    <w:rsid w:val="00BE2712"/>
    <w:rsid w:val="00BE29BA"/>
    <w:rsid w:val="00BE2B6B"/>
    <w:rsid w:val="00BE2C73"/>
    <w:rsid w:val="00BE343E"/>
    <w:rsid w:val="00BE3888"/>
    <w:rsid w:val="00BE39C0"/>
    <w:rsid w:val="00BE39D0"/>
    <w:rsid w:val="00BE3E48"/>
    <w:rsid w:val="00BE4479"/>
    <w:rsid w:val="00BE4DD9"/>
    <w:rsid w:val="00BE58B3"/>
    <w:rsid w:val="00BE5A4E"/>
    <w:rsid w:val="00BE5BFB"/>
    <w:rsid w:val="00BE5C6A"/>
    <w:rsid w:val="00BE6434"/>
    <w:rsid w:val="00BE65D7"/>
    <w:rsid w:val="00BE6735"/>
    <w:rsid w:val="00BE6740"/>
    <w:rsid w:val="00BE67AA"/>
    <w:rsid w:val="00BE69C3"/>
    <w:rsid w:val="00BE6F68"/>
    <w:rsid w:val="00BE719F"/>
    <w:rsid w:val="00BE750B"/>
    <w:rsid w:val="00BE7A4B"/>
    <w:rsid w:val="00BE7ADA"/>
    <w:rsid w:val="00BE7BAC"/>
    <w:rsid w:val="00BE7F5A"/>
    <w:rsid w:val="00BF043A"/>
    <w:rsid w:val="00BF0876"/>
    <w:rsid w:val="00BF0978"/>
    <w:rsid w:val="00BF0CC3"/>
    <w:rsid w:val="00BF1270"/>
    <w:rsid w:val="00BF1533"/>
    <w:rsid w:val="00BF187E"/>
    <w:rsid w:val="00BF1B63"/>
    <w:rsid w:val="00BF1EB2"/>
    <w:rsid w:val="00BF1F54"/>
    <w:rsid w:val="00BF2321"/>
    <w:rsid w:val="00BF26F0"/>
    <w:rsid w:val="00BF2B7F"/>
    <w:rsid w:val="00BF328A"/>
    <w:rsid w:val="00BF336E"/>
    <w:rsid w:val="00BF3711"/>
    <w:rsid w:val="00BF37C1"/>
    <w:rsid w:val="00BF37E0"/>
    <w:rsid w:val="00BF3E46"/>
    <w:rsid w:val="00BF3E8C"/>
    <w:rsid w:val="00BF3F4A"/>
    <w:rsid w:val="00BF43A5"/>
    <w:rsid w:val="00BF46B5"/>
    <w:rsid w:val="00BF46B7"/>
    <w:rsid w:val="00BF4F22"/>
    <w:rsid w:val="00BF4FC6"/>
    <w:rsid w:val="00BF5079"/>
    <w:rsid w:val="00BF50EB"/>
    <w:rsid w:val="00BF541B"/>
    <w:rsid w:val="00BF5443"/>
    <w:rsid w:val="00BF5799"/>
    <w:rsid w:val="00BF5810"/>
    <w:rsid w:val="00BF5C1D"/>
    <w:rsid w:val="00BF5C22"/>
    <w:rsid w:val="00BF60B1"/>
    <w:rsid w:val="00BF64E6"/>
    <w:rsid w:val="00BF6B6A"/>
    <w:rsid w:val="00BF6D6A"/>
    <w:rsid w:val="00BF6F6C"/>
    <w:rsid w:val="00BF7123"/>
    <w:rsid w:val="00BF7384"/>
    <w:rsid w:val="00BF775F"/>
    <w:rsid w:val="00BF7C36"/>
    <w:rsid w:val="00BF7E78"/>
    <w:rsid w:val="00BF7F12"/>
    <w:rsid w:val="00C00152"/>
    <w:rsid w:val="00C00AD6"/>
    <w:rsid w:val="00C01274"/>
    <w:rsid w:val="00C01382"/>
    <w:rsid w:val="00C017CA"/>
    <w:rsid w:val="00C017FB"/>
    <w:rsid w:val="00C0193C"/>
    <w:rsid w:val="00C01AF5"/>
    <w:rsid w:val="00C01BB7"/>
    <w:rsid w:val="00C02376"/>
    <w:rsid w:val="00C02840"/>
    <w:rsid w:val="00C028FA"/>
    <w:rsid w:val="00C02D6B"/>
    <w:rsid w:val="00C02E95"/>
    <w:rsid w:val="00C031E2"/>
    <w:rsid w:val="00C0326D"/>
    <w:rsid w:val="00C0378F"/>
    <w:rsid w:val="00C0380E"/>
    <w:rsid w:val="00C03AC9"/>
    <w:rsid w:val="00C03B9B"/>
    <w:rsid w:val="00C03F77"/>
    <w:rsid w:val="00C03F7D"/>
    <w:rsid w:val="00C03FD1"/>
    <w:rsid w:val="00C047C4"/>
    <w:rsid w:val="00C04C1C"/>
    <w:rsid w:val="00C04DF3"/>
    <w:rsid w:val="00C04E10"/>
    <w:rsid w:val="00C0523A"/>
    <w:rsid w:val="00C05971"/>
    <w:rsid w:val="00C05CE0"/>
    <w:rsid w:val="00C0633B"/>
    <w:rsid w:val="00C064C6"/>
    <w:rsid w:val="00C064C8"/>
    <w:rsid w:val="00C0650D"/>
    <w:rsid w:val="00C065EA"/>
    <w:rsid w:val="00C066E0"/>
    <w:rsid w:val="00C06B20"/>
    <w:rsid w:val="00C06BA6"/>
    <w:rsid w:val="00C06E32"/>
    <w:rsid w:val="00C06F2A"/>
    <w:rsid w:val="00C078DF"/>
    <w:rsid w:val="00C07D6D"/>
    <w:rsid w:val="00C07D76"/>
    <w:rsid w:val="00C07DB9"/>
    <w:rsid w:val="00C1012F"/>
    <w:rsid w:val="00C103F6"/>
    <w:rsid w:val="00C106AB"/>
    <w:rsid w:val="00C106FB"/>
    <w:rsid w:val="00C107AC"/>
    <w:rsid w:val="00C10DFE"/>
    <w:rsid w:val="00C10FC7"/>
    <w:rsid w:val="00C110DC"/>
    <w:rsid w:val="00C111CA"/>
    <w:rsid w:val="00C11497"/>
    <w:rsid w:val="00C114F1"/>
    <w:rsid w:val="00C1199B"/>
    <w:rsid w:val="00C11CCF"/>
    <w:rsid w:val="00C11D58"/>
    <w:rsid w:val="00C11E7E"/>
    <w:rsid w:val="00C12007"/>
    <w:rsid w:val="00C121DF"/>
    <w:rsid w:val="00C1222B"/>
    <w:rsid w:val="00C128CB"/>
    <w:rsid w:val="00C12C7D"/>
    <w:rsid w:val="00C12E5C"/>
    <w:rsid w:val="00C12E9F"/>
    <w:rsid w:val="00C1302A"/>
    <w:rsid w:val="00C1306C"/>
    <w:rsid w:val="00C130F5"/>
    <w:rsid w:val="00C13221"/>
    <w:rsid w:val="00C13355"/>
    <w:rsid w:val="00C13A62"/>
    <w:rsid w:val="00C13CFA"/>
    <w:rsid w:val="00C1424D"/>
    <w:rsid w:val="00C1469B"/>
    <w:rsid w:val="00C147AD"/>
    <w:rsid w:val="00C14E87"/>
    <w:rsid w:val="00C1519B"/>
    <w:rsid w:val="00C151AA"/>
    <w:rsid w:val="00C152B0"/>
    <w:rsid w:val="00C15340"/>
    <w:rsid w:val="00C15426"/>
    <w:rsid w:val="00C15B68"/>
    <w:rsid w:val="00C15DC1"/>
    <w:rsid w:val="00C15F04"/>
    <w:rsid w:val="00C166FE"/>
    <w:rsid w:val="00C169AB"/>
    <w:rsid w:val="00C16A00"/>
    <w:rsid w:val="00C16A5D"/>
    <w:rsid w:val="00C16AD7"/>
    <w:rsid w:val="00C16C1E"/>
    <w:rsid w:val="00C16CF5"/>
    <w:rsid w:val="00C17346"/>
    <w:rsid w:val="00C174DC"/>
    <w:rsid w:val="00C1755A"/>
    <w:rsid w:val="00C178A4"/>
    <w:rsid w:val="00C17AB2"/>
    <w:rsid w:val="00C2061F"/>
    <w:rsid w:val="00C20A9D"/>
    <w:rsid w:val="00C20C65"/>
    <w:rsid w:val="00C20F93"/>
    <w:rsid w:val="00C21040"/>
    <w:rsid w:val="00C21404"/>
    <w:rsid w:val="00C218FE"/>
    <w:rsid w:val="00C21945"/>
    <w:rsid w:val="00C21A24"/>
    <w:rsid w:val="00C21D30"/>
    <w:rsid w:val="00C21FB0"/>
    <w:rsid w:val="00C220A7"/>
    <w:rsid w:val="00C227AE"/>
    <w:rsid w:val="00C22A60"/>
    <w:rsid w:val="00C22B64"/>
    <w:rsid w:val="00C22D5E"/>
    <w:rsid w:val="00C22EE6"/>
    <w:rsid w:val="00C23070"/>
    <w:rsid w:val="00C232B2"/>
    <w:rsid w:val="00C235B9"/>
    <w:rsid w:val="00C237CF"/>
    <w:rsid w:val="00C237EA"/>
    <w:rsid w:val="00C23951"/>
    <w:rsid w:val="00C23BFE"/>
    <w:rsid w:val="00C23D40"/>
    <w:rsid w:val="00C23E1C"/>
    <w:rsid w:val="00C241B7"/>
    <w:rsid w:val="00C24709"/>
    <w:rsid w:val="00C24728"/>
    <w:rsid w:val="00C25751"/>
    <w:rsid w:val="00C25E57"/>
    <w:rsid w:val="00C2671E"/>
    <w:rsid w:val="00C26CCA"/>
    <w:rsid w:val="00C271BA"/>
    <w:rsid w:val="00C27575"/>
    <w:rsid w:val="00C27835"/>
    <w:rsid w:val="00C27971"/>
    <w:rsid w:val="00C3033E"/>
    <w:rsid w:val="00C30501"/>
    <w:rsid w:val="00C30904"/>
    <w:rsid w:val="00C30AB0"/>
    <w:rsid w:val="00C30F7D"/>
    <w:rsid w:val="00C313BC"/>
    <w:rsid w:val="00C315A0"/>
    <w:rsid w:val="00C31851"/>
    <w:rsid w:val="00C31ACC"/>
    <w:rsid w:val="00C32183"/>
    <w:rsid w:val="00C32184"/>
    <w:rsid w:val="00C324E2"/>
    <w:rsid w:val="00C32672"/>
    <w:rsid w:val="00C32A2C"/>
    <w:rsid w:val="00C32CFF"/>
    <w:rsid w:val="00C3320E"/>
    <w:rsid w:val="00C33C13"/>
    <w:rsid w:val="00C343EA"/>
    <w:rsid w:val="00C345CF"/>
    <w:rsid w:val="00C348F3"/>
    <w:rsid w:val="00C34904"/>
    <w:rsid w:val="00C34A4E"/>
    <w:rsid w:val="00C351CA"/>
    <w:rsid w:val="00C3529D"/>
    <w:rsid w:val="00C357E8"/>
    <w:rsid w:val="00C3582D"/>
    <w:rsid w:val="00C358BD"/>
    <w:rsid w:val="00C3604E"/>
    <w:rsid w:val="00C361C4"/>
    <w:rsid w:val="00C36587"/>
    <w:rsid w:val="00C36647"/>
    <w:rsid w:val="00C367DC"/>
    <w:rsid w:val="00C36C80"/>
    <w:rsid w:val="00C36E07"/>
    <w:rsid w:val="00C36FAE"/>
    <w:rsid w:val="00C3710D"/>
    <w:rsid w:val="00C3730C"/>
    <w:rsid w:val="00C379CB"/>
    <w:rsid w:val="00C37B4E"/>
    <w:rsid w:val="00C37EC8"/>
    <w:rsid w:val="00C403B3"/>
    <w:rsid w:val="00C40884"/>
    <w:rsid w:val="00C40E69"/>
    <w:rsid w:val="00C41039"/>
    <w:rsid w:val="00C413CE"/>
    <w:rsid w:val="00C416C6"/>
    <w:rsid w:val="00C41850"/>
    <w:rsid w:val="00C41962"/>
    <w:rsid w:val="00C41B46"/>
    <w:rsid w:val="00C41FE4"/>
    <w:rsid w:val="00C4243E"/>
    <w:rsid w:val="00C4280E"/>
    <w:rsid w:val="00C42EF9"/>
    <w:rsid w:val="00C43349"/>
    <w:rsid w:val="00C43862"/>
    <w:rsid w:val="00C439DC"/>
    <w:rsid w:val="00C43FC7"/>
    <w:rsid w:val="00C44137"/>
    <w:rsid w:val="00C446EC"/>
    <w:rsid w:val="00C448E7"/>
    <w:rsid w:val="00C44AF8"/>
    <w:rsid w:val="00C44C93"/>
    <w:rsid w:val="00C44D17"/>
    <w:rsid w:val="00C4534E"/>
    <w:rsid w:val="00C455DB"/>
    <w:rsid w:val="00C45A47"/>
    <w:rsid w:val="00C45CB8"/>
    <w:rsid w:val="00C45CBD"/>
    <w:rsid w:val="00C45D72"/>
    <w:rsid w:val="00C45E31"/>
    <w:rsid w:val="00C461B5"/>
    <w:rsid w:val="00C465BB"/>
    <w:rsid w:val="00C46699"/>
    <w:rsid w:val="00C4678D"/>
    <w:rsid w:val="00C47745"/>
    <w:rsid w:val="00C477AE"/>
    <w:rsid w:val="00C47821"/>
    <w:rsid w:val="00C478D9"/>
    <w:rsid w:val="00C47AC3"/>
    <w:rsid w:val="00C47BB4"/>
    <w:rsid w:val="00C47D13"/>
    <w:rsid w:val="00C47DD7"/>
    <w:rsid w:val="00C47F4F"/>
    <w:rsid w:val="00C50356"/>
    <w:rsid w:val="00C50623"/>
    <w:rsid w:val="00C507D2"/>
    <w:rsid w:val="00C50B45"/>
    <w:rsid w:val="00C50CF6"/>
    <w:rsid w:val="00C5110D"/>
    <w:rsid w:val="00C51607"/>
    <w:rsid w:val="00C51950"/>
    <w:rsid w:val="00C51B0F"/>
    <w:rsid w:val="00C51EB2"/>
    <w:rsid w:val="00C5233A"/>
    <w:rsid w:val="00C5285D"/>
    <w:rsid w:val="00C528B7"/>
    <w:rsid w:val="00C537C0"/>
    <w:rsid w:val="00C53A90"/>
    <w:rsid w:val="00C53D29"/>
    <w:rsid w:val="00C53F61"/>
    <w:rsid w:val="00C54056"/>
    <w:rsid w:val="00C54841"/>
    <w:rsid w:val="00C54974"/>
    <w:rsid w:val="00C54AEE"/>
    <w:rsid w:val="00C54C49"/>
    <w:rsid w:val="00C54FB0"/>
    <w:rsid w:val="00C55263"/>
    <w:rsid w:val="00C55569"/>
    <w:rsid w:val="00C55697"/>
    <w:rsid w:val="00C55F31"/>
    <w:rsid w:val="00C55F62"/>
    <w:rsid w:val="00C5601A"/>
    <w:rsid w:val="00C562D2"/>
    <w:rsid w:val="00C56360"/>
    <w:rsid w:val="00C566B2"/>
    <w:rsid w:val="00C56B5F"/>
    <w:rsid w:val="00C5754B"/>
    <w:rsid w:val="00C57914"/>
    <w:rsid w:val="00C57B90"/>
    <w:rsid w:val="00C57BFA"/>
    <w:rsid w:val="00C57FDC"/>
    <w:rsid w:val="00C6037C"/>
    <w:rsid w:val="00C605DE"/>
    <w:rsid w:val="00C60663"/>
    <w:rsid w:val="00C60FE4"/>
    <w:rsid w:val="00C61236"/>
    <w:rsid w:val="00C613EF"/>
    <w:rsid w:val="00C614FB"/>
    <w:rsid w:val="00C6151D"/>
    <w:rsid w:val="00C615E3"/>
    <w:rsid w:val="00C6173E"/>
    <w:rsid w:val="00C618D1"/>
    <w:rsid w:val="00C61EA9"/>
    <w:rsid w:val="00C62CBD"/>
    <w:rsid w:val="00C62E4F"/>
    <w:rsid w:val="00C62E50"/>
    <w:rsid w:val="00C635C5"/>
    <w:rsid w:val="00C639E1"/>
    <w:rsid w:val="00C63C1D"/>
    <w:rsid w:val="00C63EBA"/>
    <w:rsid w:val="00C64089"/>
    <w:rsid w:val="00C643BD"/>
    <w:rsid w:val="00C648DB"/>
    <w:rsid w:val="00C64D26"/>
    <w:rsid w:val="00C650E2"/>
    <w:rsid w:val="00C65445"/>
    <w:rsid w:val="00C65A4F"/>
    <w:rsid w:val="00C65F4A"/>
    <w:rsid w:val="00C660F5"/>
    <w:rsid w:val="00C66389"/>
    <w:rsid w:val="00C66609"/>
    <w:rsid w:val="00C6681C"/>
    <w:rsid w:val="00C66D9E"/>
    <w:rsid w:val="00C6747F"/>
    <w:rsid w:val="00C67751"/>
    <w:rsid w:val="00C67DB8"/>
    <w:rsid w:val="00C7000D"/>
    <w:rsid w:val="00C70132"/>
    <w:rsid w:val="00C705DE"/>
    <w:rsid w:val="00C707B3"/>
    <w:rsid w:val="00C70B55"/>
    <w:rsid w:val="00C7118F"/>
    <w:rsid w:val="00C711F3"/>
    <w:rsid w:val="00C7127E"/>
    <w:rsid w:val="00C7141D"/>
    <w:rsid w:val="00C717EF"/>
    <w:rsid w:val="00C71F18"/>
    <w:rsid w:val="00C720C2"/>
    <w:rsid w:val="00C72549"/>
    <w:rsid w:val="00C726BF"/>
    <w:rsid w:val="00C7284F"/>
    <w:rsid w:val="00C72A1C"/>
    <w:rsid w:val="00C7341C"/>
    <w:rsid w:val="00C7349E"/>
    <w:rsid w:val="00C73B65"/>
    <w:rsid w:val="00C73C37"/>
    <w:rsid w:val="00C73ED7"/>
    <w:rsid w:val="00C73F41"/>
    <w:rsid w:val="00C73FA1"/>
    <w:rsid w:val="00C744F2"/>
    <w:rsid w:val="00C74633"/>
    <w:rsid w:val="00C74797"/>
    <w:rsid w:val="00C74898"/>
    <w:rsid w:val="00C74C43"/>
    <w:rsid w:val="00C74C5B"/>
    <w:rsid w:val="00C74DAE"/>
    <w:rsid w:val="00C74E7C"/>
    <w:rsid w:val="00C750C9"/>
    <w:rsid w:val="00C75391"/>
    <w:rsid w:val="00C75658"/>
    <w:rsid w:val="00C7589D"/>
    <w:rsid w:val="00C75969"/>
    <w:rsid w:val="00C75A32"/>
    <w:rsid w:val="00C75B45"/>
    <w:rsid w:val="00C75C16"/>
    <w:rsid w:val="00C76110"/>
    <w:rsid w:val="00C76759"/>
    <w:rsid w:val="00C76888"/>
    <w:rsid w:val="00C76AA0"/>
    <w:rsid w:val="00C76BA9"/>
    <w:rsid w:val="00C76C79"/>
    <w:rsid w:val="00C76CFE"/>
    <w:rsid w:val="00C76FEB"/>
    <w:rsid w:val="00C77387"/>
    <w:rsid w:val="00C77735"/>
    <w:rsid w:val="00C80002"/>
    <w:rsid w:val="00C80360"/>
    <w:rsid w:val="00C810EE"/>
    <w:rsid w:val="00C811C8"/>
    <w:rsid w:val="00C81562"/>
    <w:rsid w:val="00C81ACC"/>
    <w:rsid w:val="00C81B0C"/>
    <w:rsid w:val="00C81BF9"/>
    <w:rsid w:val="00C81C5B"/>
    <w:rsid w:val="00C81FBA"/>
    <w:rsid w:val="00C82053"/>
    <w:rsid w:val="00C82179"/>
    <w:rsid w:val="00C8234C"/>
    <w:rsid w:val="00C8245A"/>
    <w:rsid w:val="00C82837"/>
    <w:rsid w:val="00C82D88"/>
    <w:rsid w:val="00C82F60"/>
    <w:rsid w:val="00C8346C"/>
    <w:rsid w:val="00C835AB"/>
    <w:rsid w:val="00C83787"/>
    <w:rsid w:val="00C83C72"/>
    <w:rsid w:val="00C8429A"/>
    <w:rsid w:val="00C846E3"/>
    <w:rsid w:val="00C847F5"/>
    <w:rsid w:val="00C84F29"/>
    <w:rsid w:val="00C85015"/>
    <w:rsid w:val="00C850DC"/>
    <w:rsid w:val="00C851B2"/>
    <w:rsid w:val="00C85501"/>
    <w:rsid w:val="00C85763"/>
    <w:rsid w:val="00C85813"/>
    <w:rsid w:val="00C85868"/>
    <w:rsid w:val="00C8592E"/>
    <w:rsid w:val="00C85A65"/>
    <w:rsid w:val="00C85CEE"/>
    <w:rsid w:val="00C85FC4"/>
    <w:rsid w:val="00C863C6"/>
    <w:rsid w:val="00C867A0"/>
    <w:rsid w:val="00C868D1"/>
    <w:rsid w:val="00C86D35"/>
    <w:rsid w:val="00C86D73"/>
    <w:rsid w:val="00C86D8D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90374"/>
    <w:rsid w:val="00C90751"/>
    <w:rsid w:val="00C90B16"/>
    <w:rsid w:val="00C90F0B"/>
    <w:rsid w:val="00C9103C"/>
    <w:rsid w:val="00C91154"/>
    <w:rsid w:val="00C91248"/>
    <w:rsid w:val="00C912BE"/>
    <w:rsid w:val="00C915BD"/>
    <w:rsid w:val="00C91C7B"/>
    <w:rsid w:val="00C91DCD"/>
    <w:rsid w:val="00C91FA7"/>
    <w:rsid w:val="00C92068"/>
    <w:rsid w:val="00C92386"/>
    <w:rsid w:val="00C923B7"/>
    <w:rsid w:val="00C92659"/>
    <w:rsid w:val="00C92677"/>
    <w:rsid w:val="00C9292D"/>
    <w:rsid w:val="00C92B96"/>
    <w:rsid w:val="00C9327E"/>
    <w:rsid w:val="00C93B86"/>
    <w:rsid w:val="00C94292"/>
    <w:rsid w:val="00C94D02"/>
    <w:rsid w:val="00C94F61"/>
    <w:rsid w:val="00C94FBA"/>
    <w:rsid w:val="00C95E81"/>
    <w:rsid w:val="00C96469"/>
    <w:rsid w:val="00C968DA"/>
    <w:rsid w:val="00C9719F"/>
    <w:rsid w:val="00C971CB"/>
    <w:rsid w:val="00C9729C"/>
    <w:rsid w:val="00C979AF"/>
    <w:rsid w:val="00C97A3B"/>
    <w:rsid w:val="00C97BE7"/>
    <w:rsid w:val="00CA00C3"/>
    <w:rsid w:val="00CA0314"/>
    <w:rsid w:val="00CA038A"/>
    <w:rsid w:val="00CA0825"/>
    <w:rsid w:val="00CA0FC6"/>
    <w:rsid w:val="00CA10F7"/>
    <w:rsid w:val="00CA13D6"/>
    <w:rsid w:val="00CA155F"/>
    <w:rsid w:val="00CA1604"/>
    <w:rsid w:val="00CA1830"/>
    <w:rsid w:val="00CA1890"/>
    <w:rsid w:val="00CA196F"/>
    <w:rsid w:val="00CA1C16"/>
    <w:rsid w:val="00CA21C6"/>
    <w:rsid w:val="00CA22F2"/>
    <w:rsid w:val="00CA2817"/>
    <w:rsid w:val="00CA3030"/>
    <w:rsid w:val="00CA33CB"/>
    <w:rsid w:val="00CA358C"/>
    <w:rsid w:val="00CA3696"/>
    <w:rsid w:val="00CA3790"/>
    <w:rsid w:val="00CA39DE"/>
    <w:rsid w:val="00CA3A64"/>
    <w:rsid w:val="00CA3B9D"/>
    <w:rsid w:val="00CA3C1D"/>
    <w:rsid w:val="00CA3C2D"/>
    <w:rsid w:val="00CA3CE7"/>
    <w:rsid w:val="00CA415F"/>
    <w:rsid w:val="00CA462B"/>
    <w:rsid w:val="00CA4A08"/>
    <w:rsid w:val="00CA4EDD"/>
    <w:rsid w:val="00CA5171"/>
    <w:rsid w:val="00CA54E0"/>
    <w:rsid w:val="00CA55C0"/>
    <w:rsid w:val="00CA577E"/>
    <w:rsid w:val="00CA5F65"/>
    <w:rsid w:val="00CA64C9"/>
    <w:rsid w:val="00CA74A4"/>
    <w:rsid w:val="00CA7C05"/>
    <w:rsid w:val="00CA7D15"/>
    <w:rsid w:val="00CB000E"/>
    <w:rsid w:val="00CB00ED"/>
    <w:rsid w:val="00CB0582"/>
    <w:rsid w:val="00CB08F9"/>
    <w:rsid w:val="00CB0902"/>
    <w:rsid w:val="00CB0A44"/>
    <w:rsid w:val="00CB1538"/>
    <w:rsid w:val="00CB159D"/>
    <w:rsid w:val="00CB16CC"/>
    <w:rsid w:val="00CB1752"/>
    <w:rsid w:val="00CB18BB"/>
    <w:rsid w:val="00CB19FF"/>
    <w:rsid w:val="00CB2001"/>
    <w:rsid w:val="00CB2153"/>
    <w:rsid w:val="00CB2161"/>
    <w:rsid w:val="00CB21AB"/>
    <w:rsid w:val="00CB226F"/>
    <w:rsid w:val="00CB2E48"/>
    <w:rsid w:val="00CB2E78"/>
    <w:rsid w:val="00CB2E7D"/>
    <w:rsid w:val="00CB30E4"/>
    <w:rsid w:val="00CB31EB"/>
    <w:rsid w:val="00CB32FC"/>
    <w:rsid w:val="00CB348B"/>
    <w:rsid w:val="00CB34B8"/>
    <w:rsid w:val="00CB3852"/>
    <w:rsid w:val="00CB3CD2"/>
    <w:rsid w:val="00CB4592"/>
    <w:rsid w:val="00CB4680"/>
    <w:rsid w:val="00CB4B57"/>
    <w:rsid w:val="00CB4B98"/>
    <w:rsid w:val="00CB4EC2"/>
    <w:rsid w:val="00CB4FA4"/>
    <w:rsid w:val="00CB5560"/>
    <w:rsid w:val="00CB63AF"/>
    <w:rsid w:val="00CB642C"/>
    <w:rsid w:val="00CB6A5B"/>
    <w:rsid w:val="00CB6BE2"/>
    <w:rsid w:val="00CB6DA6"/>
    <w:rsid w:val="00CB71C6"/>
    <w:rsid w:val="00CB744A"/>
    <w:rsid w:val="00CB75BC"/>
    <w:rsid w:val="00CB77D1"/>
    <w:rsid w:val="00CB7B3F"/>
    <w:rsid w:val="00CB7C53"/>
    <w:rsid w:val="00CB7CFB"/>
    <w:rsid w:val="00CB7D80"/>
    <w:rsid w:val="00CB7EC8"/>
    <w:rsid w:val="00CC0305"/>
    <w:rsid w:val="00CC0312"/>
    <w:rsid w:val="00CC065E"/>
    <w:rsid w:val="00CC077F"/>
    <w:rsid w:val="00CC0911"/>
    <w:rsid w:val="00CC102C"/>
    <w:rsid w:val="00CC104A"/>
    <w:rsid w:val="00CC11AA"/>
    <w:rsid w:val="00CC1516"/>
    <w:rsid w:val="00CC16C0"/>
    <w:rsid w:val="00CC1968"/>
    <w:rsid w:val="00CC19C7"/>
    <w:rsid w:val="00CC1ACE"/>
    <w:rsid w:val="00CC1CB4"/>
    <w:rsid w:val="00CC2053"/>
    <w:rsid w:val="00CC240F"/>
    <w:rsid w:val="00CC30A0"/>
    <w:rsid w:val="00CC35B1"/>
    <w:rsid w:val="00CC360F"/>
    <w:rsid w:val="00CC3C21"/>
    <w:rsid w:val="00CC4027"/>
    <w:rsid w:val="00CC4235"/>
    <w:rsid w:val="00CC453E"/>
    <w:rsid w:val="00CC45AD"/>
    <w:rsid w:val="00CC4621"/>
    <w:rsid w:val="00CC4767"/>
    <w:rsid w:val="00CC47A0"/>
    <w:rsid w:val="00CC4CBB"/>
    <w:rsid w:val="00CC4D6E"/>
    <w:rsid w:val="00CC4EC3"/>
    <w:rsid w:val="00CC521D"/>
    <w:rsid w:val="00CC5236"/>
    <w:rsid w:val="00CC5290"/>
    <w:rsid w:val="00CC5A6A"/>
    <w:rsid w:val="00CC5F00"/>
    <w:rsid w:val="00CC6030"/>
    <w:rsid w:val="00CC6080"/>
    <w:rsid w:val="00CC6425"/>
    <w:rsid w:val="00CC64F7"/>
    <w:rsid w:val="00CC68E7"/>
    <w:rsid w:val="00CC6F3C"/>
    <w:rsid w:val="00CC7509"/>
    <w:rsid w:val="00CC75D4"/>
    <w:rsid w:val="00CC7C47"/>
    <w:rsid w:val="00CC7D21"/>
    <w:rsid w:val="00CC7EBC"/>
    <w:rsid w:val="00CC7FBC"/>
    <w:rsid w:val="00CD0124"/>
    <w:rsid w:val="00CD09A8"/>
    <w:rsid w:val="00CD1207"/>
    <w:rsid w:val="00CD1881"/>
    <w:rsid w:val="00CD2159"/>
    <w:rsid w:val="00CD25D4"/>
    <w:rsid w:val="00CD283E"/>
    <w:rsid w:val="00CD28A2"/>
    <w:rsid w:val="00CD2B3E"/>
    <w:rsid w:val="00CD2BD9"/>
    <w:rsid w:val="00CD313E"/>
    <w:rsid w:val="00CD319C"/>
    <w:rsid w:val="00CD356A"/>
    <w:rsid w:val="00CD3592"/>
    <w:rsid w:val="00CD3648"/>
    <w:rsid w:val="00CD37FD"/>
    <w:rsid w:val="00CD3CAB"/>
    <w:rsid w:val="00CD3FF2"/>
    <w:rsid w:val="00CD408D"/>
    <w:rsid w:val="00CD4149"/>
    <w:rsid w:val="00CD4355"/>
    <w:rsid w:val="00CD46F6"/>
    <w:rsid w:val="00CD4787"/>
    <w:rsid w:val="00CD47EF"/>
    <w:rsid w:val="00CD48A9"/>
    <w:rsid w:val="00CD4AB2"/>
    <w:rsid w:val="00CD4D59"/>
    <w:rsid w:val="00CD5011"/>
    <w:rsid w:val="00CD52E8"/>
    <w:rsid w:val="00CD5548"/>
    <w:rsid w:val="00CD5703"/>
    <w:rsid w:val="00CD597F"/>
    <w:rsid w:val="00CD5CED"/>
    <w:rsid w:val="00CD60C9"/>
    <w:rsid w:val="00CD655D"/>
    <w:rsid w:val="00CD65BD"/>
    <w:rsid w:val="00CD6620"/>
    <w:rsid w:val="00CD6B54"/>
    <w:rsid w:val="00CD6E8E"/>
    <w:rsid w:val="00CD6FF3"/>
    <w:rsid w:val="00CD7343"/>
    <w:rsid w:val="00CD78A1"/>
    <w:rsid w:val="00CD79C7"/>
    <w:rsid w:val="00CE0446"/>
    <w:rsid w:val="00CE07AE"/>
    <w:rsid w:val="00CE0986"/>
    <w:rsid w:val="00CE09AE"/>
    <w:rsid w:val="00CE0DBE"/>
    <w:rsid w:val="00CE0E6A"/>
    <w:rsid w:val="00CE106F"/>
    <w:rsid w:val="00CE165C"/>
    <w:rsid w:val="00CE2198"/>
    <w:rsid w:val="00CE2529"/>
    <w:rsid w:val="00CE27D8"/>
    <w:rsid w:val="00CE2AC0"/>
    <w:rsid w:val="00CE2B71"/>
    <w:rsid w:val="00CE3BEC"/>
    <w:rsid w:val="00CE3CED"/>
    <w:rsid w:val="00CE4236"/>
    <w:rsid w:val="00CE42F0"/>
    <w:rsid w:val="00CE46B1"/>
    <w:rsid w:val="00CE48A4"/>
    <w:rsid w:val="00CE48C4"/>
    <w:rsid w:val="00CE4C87"/>
    <w:rsid w:val="00CE4F37"/>
    <w:rsid w:val="00CE4F76"/>
    <w:rsid w:val="00CE586D"/>
    <w:rsid w:val="00CE5973"/>
    <w:rsid w:val="00CE5CD2"/>
    <w:rsid w:val="00CE5D9A"/>
    <w:rsid w:val="00CE68E8"/>
    <w:rsid w:val="00CE6B78"/>
    <w:rsid w:val="00CE6F1E"/>
    <w:rsid w:val="00CE7167"/>
    <w:rsid w:val="00CE798B"/>
    <w:rsid w:val="00CE7B79"/>
    <w:rsid w:val="00CE7C4B"/>
    <w:rsid w:val="00CE7D55"/>
    <w:rsid w:val="00CE7EA5"/>
    <w:rsid w:val="00CF064F"/>
    <w:rsid w:val="00CF0803"/>
    <w:rsid w:val="00CF0AF5"/>
    <w:rsid w:val="00CF0B07"/>
    <w:rsid w:val="00CF0D1C"/>
    <w:rsid w:val="00CF13DC"/>
    <w:rsid w:val="00CF159B"/>
    <w:rsid w:val="00CF19BA"/>
    <w:rsid w:val="00CF1A1A"/>
    <w:rsid w:val="00CF1B09"/>
    <w:rsid w:val="00CF1EBC"/>
    <w:rsid w:val="00CF1EC2"/>
    <w:rsid w:val="00CF24A8"/>
    <w:rsid w:val="00CF24EA"/>
    <w:rsid w:val="00CF25B6"/>
    <w:rsid w:val="00CF27C9"/>
    <w:rsid w:val="00CF28AD"/>
    <w:rsid w:val="00CF2B36"/>
    <w:rsid w:val="00CF2EC2"/>
    <w:rsid w:val="00CF2F2D"/>
    <w:rsid w:val="00CF317A"/>
    <w:rsid w:val="00CF340C"/>
    <w:rsid w:val="00CF3680"/>
    <w:rsid w:val="00CF396E"/>
    <w:rsid w:val="00CF3A0A"/>
    <w:rsid w:val="00CF3EF1"/>
    <w:rsid w:val="00CF3F02"/>
    <w:rsid w:val="00CF3F23"/>
    <w:rsid w:val="00CF4480"/>
    <w:rsid w:val="00CF44A1"/>
    <w:rsid w:val="00CF4E44"/>
    <w:rsid w:val="00CF508D"/>
    <w:rsid w:val="00CF516D"/>
    <w:rsid w:val="00CF5967"/>
    <w:rsid w:val="00CF5D0E"/>
    <w:rsid w:val="00CF5FD4"/>
    <w:rsid w:val="00CF6029"/>
    <w:rsid w:val="00CF61FE"/>
    <w:rsid w:val="00CF63D4"/>
    <w:rsid w:val="00CF63FB"/>
    <w:rsid w:val="00CF6B74"/>
    <w:rsid w:val="00CF6C1A"/>
    <w:rsid w:val="00CF6EE0"/>
    <w:rsid w:val="00CF7498"/>
    <w:rsid w:val="00CF786E"/>
    <w:rsid w:val="00CF791B"/>
    <w:rsid w:val="00CF797E"/>
    <w:rsid w:val="00CF7D64"/>
    <w:rsid w:val="00CF7F7D"/>
    <w:rsid w:val="00CF7FDA"/>
    <w:rsid w:val="00D0005B"/>
    <w:rsid w:val="00D00182"/>
    <w:rsid w:val="00D001A4"/>
    <w:rsid w:val="00D002E5"/>
    <w:rsid w:val="00D0035D"/>
    <w:rsid w:val="00D00391"/>
    <w:rsid w:val="00D00406"/>
    <w:rsid w:val="00D00D75"/>
    <w:rsid w:val="00D00F7C"/>
    <w:rsid w:val="00D00F84"/>
    <w:rsid w:val="00D01054"/>
    <w:rsid w:val="00D0125C"/>
    <w:rsid w:val="00D012EA"/>
    <w:rsid w:val="00D01424"/>
    <w:rsid w:val="00D015CE"/>
    <w:rsid w:val="00D0227B"/>
    <w:rsid w:val="00D02362"/>
    <w:rsid w:val="00D0258F"/>
    <w:rsid w:val="00D028C6"/>
    <w:rsid w:val="00D02B1C"/>
    <w:rsid w:val="00D03061"/>
    <w:rsid w:val="00D0315A"/>
    <w:rsid w:val="00D031AE"/>
    <w:rsid w:val="00D03891"/>
    <w:rsid w:val="00D039CD"/>
    <w:rsid w:val="00D03BB6"/>
    <w:rsid w:val="00D03DC5"/>
    <w:rsid w:val="00D040E0"/>
    <w:rsid w:val="00D04106"/>
    <w:rsid w:val="00D0429F"/>
    <w:rsid w:val="00D04812"/>
    <w:rsid w:val="00D04C77"/>
    <w:rsid w:val="00D04FC0"/>
    <w:rsid w:val="00D05619"/>
    <w:rsid w:val="00D058F6"/>
    <w:rsid w:val="00D05A90"/>
    <w:rsid w:val="00D05C98"/>
    <w:rsid w:val="00D05D2E"/>
    <w:rsid w:val="00D067EF"/>
    <w:rsid w:val="00D068A8"/>
    <w:rsid w:val="00D06ACD"/>
    <w:rsid w:val="00D06C4E"/>
    <w:rsid w:val="00D06C61"/>
    <w:rsid w:val="00D06EF2"/>
    <w:rsid w:val="00D06FA6"/>
    <w:rsid w:val="00D072E5"/>
    <w:rsid w:val="00D072F6"/>
    <w:rsid w:val="00D0764F"/>
    <w:rsid w:val="00D078E2"/>
    <w:rsid w:val="00D07BBA"/>
    <w:rsid w:val="00D07BFE"/>
    <w:rsid w:val="00D07E6A"/>
    <w:rsid w:val="00D07EF0"/>
    <w:rsid w:val="00D10084"/>
    <w:rsid w:val="00D10315"/>
    <w:rsid w:val="00D10A03"/>
    <w:rsid w:val="00D10B5F"/>
    <w:rsid w:val="00D10D39"/>
    <w:rsid w:val="00D1122C"/>
    <w:rsid w:val="00D1131A"/>
    <w:rsid w:val="00D11801"/>
    <w:rsid w:val="00D11841"/>
    <w:rsid w:val="00D11A98"/>
    <w:rsid w:val="00D11B65"/>
    <w:rsid w:val="00D11E37"/>
    <w:rsid w:val="00D11F4A"/>
    <w:rsid w:val="00D1211B"/>
    <w:rsid w:val="00D12203"/>
    <w:rsid w:val="00D1238B"/>
    <w:rsid w:val="00D12563"/>
    <w:rsid w:val="00D12584"/>
    <w:rsid w:val="00D12670"/>
    <w:rsid w:val="00D12AAD"/>
    <w:rsid w:val="00D12C31"/>
    <w:rsid w:val="00D12D1F"/>
    <w:rsid w:val="00D132BE"/>
    <w:rsid w:val="00D133B7"/>
    <w:rsid w:val="00D13A07"/>
    <w:rsid w:val="00D13DDC"/>
    <w:rsid w:val="00D141B7"/>
    <w:rsid w:val="00D14C6D"/>
    <w:rsid w:val="00D14CB8"/>
    <w:rsid w:val="00D1506D"/>
    <w:rsid w:val="00D15AC3"/>
    <w:rsid w:val="00D15C46"/>
    <w:rsid w:val="00D161BD"/>
    <w:rsid w:val="00D1667D"/>
    <w:rsid w:val="00D168F7"/>
    <w:rsid w:val="00D1694E"/>
    <w:rsid w:val="00D16E06"/>
    <w:rsid w:val="00D177A6"/>
    <w:rsid w:val="00D178D5"/>
    <w:rsid w:val="00D17902"/>
    <w:rsid w:val="00D17C80"/>
    <w:rsid w:val="00D17D15"/>
    <w:rsid w:val="00D17D74"/>
    <w:rsid w:val="00D200CA"/>
    <w:rsid w:val="00D202BB"/>
    <w:rsid w:val="00D20680"/>
    <w:rsid w:val="00D20BC1"/>
    <w:rsid w:val="00D20E30"/>
    <w:rsid w:val="00D21124"/>
    <w:rsid w:val="00D21332"/>
    <w:rsid w:val="00D21694"/>
    <w:rsid w:val="00D21D09"/>
    <w:rsid w:val="00D23146"/>
    <w:rsid w:val="00D2355B"/>
    <w:rsid w:val="00D23B9C"/>
    <w:rsid w:val="00D23DF7"/>
    <w:rsid w:val="00D241E3"/>
    <w:rsid w:val="00D247CA"/>
    <w:rsid w:val="00D248B9"/>
    <w:rsid w:val="00D248F4"/>
    <w:rsid w:val="00D24A67"/>
    <w:rsid w:val="00D24AFF"/>
    <w:rsid w:val="00D24B47"/>
    <w:rsid w:val="00D24CF4"/>
    <w:rsid w:val="00D24E7D"/>
    <w:rsid w:val="00D257C9"/>
    <w:rsid w:val="00D259A2"/>
    <w:rsid w:val="00D260B5"/>
    <w:rsid w:val="00D2611B"/>
    <w:rsid w:val="00D263A3"/>
    <w:rsid w:val="00D266CA"/>
    <w:rsid w:val="00D2681A"/>
    <w:rsid w:val="00D2698E"/>
    <w:rsid w:val="00D26E49"/>
    <w:rsid w:val="00D26F01"/>
    <w:rsid w:val="00D2752F"/>
    <w:rsid w:val="00D275D9"/>
    <w:rsid w:val="00D27B49"/>
    <w:rsid w:val="00D302DA"/>
    <w:rsid w:val="00D30340"/>
    <w:rsid w:val="00D30733"/>
    <w:rsid w:val="00D30789"/>
    <w:rsid w:val="00D30A70"/>
    <w:rsid w:val="00D30B2F"/>
    <w:rsid w:val="00D30D07"/>
    <w:rsid w:val="00D31200"/>
    <w:rsid w:val="00D317A6"/>
    <w:rsid w:val="00D319F6"/>
    <w:rsid w:val="00D31C1A"/>
    <w:rsid w:val="00D31C9A"/>
    <w:rsid w:val="00D31CC8"/>
    <w:rsid w:val="00D3224C"/>
    <w:rsid w:val="00D32328"/>
    <w:rsid w:val="00D32450"/>
    <w:rsid w:val="00D32765"/>
    <w:rsid w:val="00D328E3"/>
    <w:rsid w:val="00D32F68"/>
    <w:rsid w:val="00D32FF8"/>
    <w:rsid w:val="00D330FC"/>
    <w:rsid w:val="00D331C6"/>
    <w:rsid w:val="00D3335A"/>
    <w:rsid w:val="00D33C28"/>
    <w:rsid w:val="00D34069"/>
    <w:rsid w:val="00D341CD"/>
    <w:rsid w:val="00D3426A"/>
    <w:rsid w:val="00D34364"/>
    <w:rsid w:val="00D34408"/>
    <w:rsid w:val="00D34426"/>
    <w:rsid w:val="00D3486D"/>
    <w:rsid w:val="00D349C2"/>
    <w:rsid w:val="00D34C53"/>
    <w:rsid w:val="00D3588E"/>
    <w:rsid w:val="00D358AA"/>
    <w:rsid w:val="00D358ED"/>
    <w:rsid w:val="00D36AB2"/>
    <w:rsid w:val="00D36F54"/>
    <w:rsid w:val="00D3736D"/>
    <w:rsid w:val="00D373D4"/>
    <w:rsid w:val="00D37A09"/>
    <w:rsid w:val="00D37B4F"/>
    <w:rsid w:val="00D37BD0"/>
    <w:rsid w:val="00D403FC"/>
    <w:rsid w:val="00D40887"/>
    <w:rsid w:val="00D409D6"/>
    <w:rsid w:val="00D40A37"/>
    <w:rsid w:val="00D4106F"/>
    <w:rsid w:val="00D413B6"/>
    <w:rsid w:val="00D41766"/>
    <w:rsid w:val="00D41770"/>
    <w:rsid w:val="00D41B4A"/>
    <w:rsid w:val="00D420A7"/>
    <w:rsid w:val="00D424B4"/>
    <w:rsid w:val="00D429AB"/>
    <w:rsid w:val="00D42B67"/>
    <w:rsid w:val="00D42F01"/>
    <w:rsid w:val="00D42F1B"/>
    <w:rsid w:val="00D431C6"/>
    <w:rsid w:val="00D436B6"/>
    <w:rsid w:val="00D437A5"/>
    <w:rsid w:val="00D438B1"/>
    <w:rsid w:val="00D43989"/>
    <w:rsid w:val="00D43B86"/>
    <w:rsid w:val="00D43B9C"/>
    <w:rsid w:val="00D43F28"/>
    <w:rsid w:val="00D43F4F"/>
    <w:rsid w:val="00D4409E"/>
    <w:rsid w:val="00D44622"/>
    <w:rsid w:val="00D44B0F"/>
    <w:rsid w:val="00D44C1C"/>
    <w:rsid w:val="00D44C8D"/>
    <w:rsid w:val="00D44F36"/>
    <w:rsid w:val="00D456F0"/>
    <w:rsid w:val="00D45BB2"/>
    <w:rsid w:val="00D45E11"/>
    <w:rsid w:val="00D45FFD"/>
    <w:rsid w:val="00D460C8"/>
    <w:rsid w:val="00D46536"/>
    <w:rsid w:val="00D4699F"/>
    <w:rsid w:val="00D46D73"/>
    <w:rsid w:val="00D470A4"/>
    <w:rsid w:val="00D47709"/>
    <w:rsid w:val="00D47979"/>
    <w:rsid w:val="00D47E36"/>
    <w:rsid w:val="00D50504"/>
    <w:rsid w:val="00D506D0"/>
    <w:rsid w:val="00D50809"/>
    <w:rsid w:val="00D50A02"/>
    <w:rsid w:val="00D50B51"/>
    <w:rsid w:val="00D510C3"/>
    <w:rsid w:val="00D51123"/>
    <w:rsid w:val="00D51214"/>
    <w:rsid w:val="00D5157C"/>
    <w:rsid w:val="00D51B8A"/>
    <w:rsid w:val="00D51E0B"/>
    <w:rsid w:val="00D51F4D"/>
    <w:rsid w:val="00D5213E"/>
    <w:rsid w:val="00D5289E"/>
    <w:rsid w:val="00D52A41"/>
    <w:rsid w:val="00D52BDC"/>
    <w:rsid w:val="00D52D4D"/>
    <w:rsid w:val="00D53288"/>
    <w:rsid w:val="00D5334C"/>
    <w:rsid w:val="00D5398A"/>
    <w:rsid w:val="00D542B3"/>
    <w:rsid w:val="00D54334"/>
    <w:rsid w:val="00D555E8"/>
    <w:rsid w:val="00D558E3"/>
    <w:rsid w:val="00D55905"/>
    <w:rsid w:val="00D5591D"/>
    <w:rsid w:val="00D55A32"/>
    <w:rsid w:val="00D55C89"/>
    <w:rsid w:val="00D5614E"/>
    <w:rsid w:val="00D56268"/>
    <w:rsid w:val="00D562CC"/>
    <w:rsid w:val="00D56366"/>
    <w:rsid w:val="00D563F5"/>
    <w:rsid w:val="00D56995"/>
    <w:rsid w:val="00D56D3A"/>
    <w:rsid w:val="00D56E27"/>
    <w:rsid w:val="00D57433"/>
    <w:rsid w:val="00D574C7"/>
    <w:rsid w:val="00D57505"/>
    <w:rsid w:val="00D57581"/>
    <w:rsid w:val="00D576DE"/>
    <w:rsid w:val="00D577FE"/>
    <w:rsid w:val="00D57ABD"/>
    <w:rsid w:val="00D57F45"/>
    <w:rsid w:val="00D60019"/>
    <w:rsid w:val="00D6012F"/>
    <w:rsid w:val="00D6053F"/>
    <w:rsid w:val="00D607D2"/>
    <w:rsid w:val="00D60884"/>
    <w:rsid w:val="00D60980"/>
    <w:rsid w:val="00D60A3A"/>
    <w:rsid w:val="00D60BEF"/>
    <w:rsid w:val="00D60F8D"/>
    <w:rsid w:val="00D61411"/>
    <w:rsid w:val="00D614C1"/>
    <w:rsid w:val="00D61A96"/>
    <w:rsid w:val="00D61CE9"/>
    <w:rsid w:val="00D61CF9"/>
    <w:rsid w:val="00D61D61"/>
    <w:rsid w:val="00D61E2D"/>
    <w:rsid w:val="00D61FF7"/>
    <w:rsid w:val="00D62179"/>
    <w:rsid w:val="00D621C1"/>
    <w:rsid w:val="00D623A7"/>
    <w:rsid w:val="00D62920"/>
    <w:rsid w:val="00D6292D"/>
    <w:rsid w:val="00D62A48"/>
    <w:rsid w:val="00D62CFF"/>
    <w:rsid w:val="00D62F6C"/>
    <w:rsid w:val="00D63A6D"/>
    <w:rsid w:val="00D63F96"/>
    <w:rsid w:val="00D63FD9"/>
    <w:rsid w:val="00D64524"/>
    <w:rsid w:val="00D64C2D"/>
    <w:rsid w:val="00D64CE9"/>
    <w:rsid w:val="00D65252"/>
    <w:rsid w:val="00D65433"/>
    <w:rsid w:val="00D6560C"/>
    <w:rsid w:val="00D65A17"/>
    <w:rsid w:val="00D65AB0"/>
    <w:rsid w:val="00D66167"/>
    <w:rsid w:val="00D6621D"/>
    <w:rsid w:val="00D66434"/>
    <w:rsid w:val="00D665FA"/>
    <w:rsid w:val="00D667B7"/>
    <w:rsid w:val="00D667EE"/>
    <w:rsid w:val="00D67FB7"/>
    <w:rsid w:val="00D70047"/>
    <w:rsid w:val="00D70079"/>
    <w:rsid w:val="00D700B7"/>
    <w:rsid w:val="00D70158"/>
    <w:rsid w:val="00D70332"/>
    <w:rsid w:val="00D70D02"/>
    <w:rsid w:val="00D70E68"/>
    <w:rsid w:val="00D71061"/>
    <w:rsid w:val="00D7118E"/>
    <w:rsid w:val="00D71E2B"/>
    <w:rsid w:val="00D71EC0"/>
    <w:rsid w:val="00D72B5F"/>
    <w:rsid w:val="00D73A5A"/>
    <w:rsid w:val="00D73B64"/>
    <w:rsid w:val="00D73E88"/>
    <w:rsid w:val="00D73EBE"/>
    <w:rsid w:val="00D74798"/>
    <w:rsid w:val="00D74A5D"/>
    <w:rsid w:val="00D74AAC"/>
    <w:rsid w:val="00D74C85"/>
    <w:rsid w:val="00D75105"/>
    <w:rsid w:val="00D75114"/>
    <w:rsid w:val="00D75163"/>
    <w:rsid w:val="00D755C5"/>
    <w:rsid w:val="00D75CBE"/>
    <w:rsid w:val="00D75D79"/>
    <w:rsid w:val="00D75EFE"/>
    <w:rsid w:val="00D7653A"/>
    <w:rsid w:val="00D76546"/>
    <w:rsid w:val="00D765AD"/>
    <w:rsid w:val="00D76CA2"/>
    <w:rsid w:val="00D76CF8"/>
    <w:rsid w:val="00D7722F"/>
    <w:rsid w:val="00D77291"/>
    <w:rsid w:val="00D77CA1"/>
    <w:rsid w:val="00D77F69"/>
    <w:rsid w:val="00D80047"/>
    <w:rsid w:val="00D80096"/>
    <w:rsid w:val="00D804E6"/>
    <w:rsid w:val="00D810DE"/>
    <w:rsid w:val="00D817F9"/>
    <w:rsid w:val="00D81C66"/>
    <w:rsid w:val="00D81C9F"/>
    <w:rsid w:val="00D81E2F"/>
    <w:rsid w:val="00D8206B"/>
    <w:rsid w:val="00D8244E"/>
    <w:rsid w:val="00D82452"/>
    <w:rsid w:val="00D82842"/>
    <w:rsid w:val="00D82A0A"/>
    <w:rsid w:val="00D82D0E"/>
    <w:rsid w:val="00D82D61"/>
    <w:rsid w:val="00D82E2A"/>
    <w:rsid w:val="00D8315A"/>
    <w:rsid w:val="00D8332A"/>
    <w:rsid w:val="00D83589"/>
    <w:rsid w:val="00D83821"/>
    <w:rsid w:val="00D838B1"/>
    <w:rsid w:val="00D83998"/>
    <w:rsid w:val="00D83B21"/>
    <w:rsid w:val="00D83C53"/>
    <w:rsid w:val="00D83CAD"/>
    <w:rsid w:val="00D8431D"/>
    <w:rsid w:val="00D845AA"/>
    <w:rsid w:val="00D84D1C"/>
    <w:rsid w:val="00D84D90"/>
    <w:rsid w:val="00D85171"/>
    <w:rsid w:val="00D852BE"/>
    <w:rsid w:val="00D85AB5"/>
    <w:rsid w:val="00D86364"/>
    <w:rsid w:val="00D8656D"/>
    <w:rsid w:val="00D868EA"/>
    <w:rsid w:val="00D86EF4"/>
    <w:rsid w:val="00D8713F"/>
    <w:rsid w:val="00D87387"/>
    <w:rsid w:val="00D87518"/>
    <w:rsid w:val="00D87537"/>
    <w:rsid w:val="00D875CB"/>
    <w:rsid w:val="00D87652"/>
    <w:rsid w:val="00D876E6"/>
    <w:rsid w:val="00D8791E"/>
    <w:rsid w:val="00D87BA1"/>
    <w:rsid w:val="00D87C50"/>
    <w:rsid w:val="00D90315"/>
    <w:rsid w:val="00D905BA"/>
    <w:rsid w:val="00D90696"/>
    <w:rsid w:val="00D908FD"/>
    <w:rsid w:val="00D90BB1"/>
    <w:rsid w:val="00D90EAB"/>
    <w:rsid w:val="00D90FC6"/>
    <w:rsid w:val="00D91405"/>
    <w:rsid w:val="00D915BD"/>
    <w:rsid w:val="00D91730"/>
    <w:rsid w:val="00D91778"/>
    <w:rsid w:val="00D918F5"/>
    <w:rsid w:val="00D91903"/>
    <w:rsid w:val="00D91E43"/>
    <w:rsid w:val="00D92195"/>
    <w:rsid w:val="00D9222C"/>
    <w:rsid w:val="00D92945"/>
    <w:rsid w:val="00D92BC6"/>
    <w:rsid w:val="00D92D59"/>
    <w:rsid w:val="00D936D8"/>
    <w:rsid w:val="00D93846"/>
    <w:rsid w:val="00D939CF"/>
    <w:rsid w:val="00D93AC9"/>
    <w:rsid w:val="00D93C15"/>
    <w:rsid w:val="00D9403B"/>
    <w:rsid w:val="00D940BD"/>
    <w:rsid w:val="00D94335"/>
    <w:rsid w:val="00D9457E"/>
    <w:rsid w:val="00D945E1"/>
    <w:rsid w:val="00D945FD"/>
    <w:rsid w:val="00D948D0"/>
    <w:rsid w:val="00D9495B"/>
    <w:rsid w:val="00D949EE"/>
    <w:rsid w:val="00D94C43"/>
    <w:rsid w:val="00D94EAF"/>
    <w:rsid w:val="00D94F8A"/>
    <w:rsid w:val="00D9529B"/>
    <w:rsid w:val="00D95354"/>
    <w:rsid w:val="00D9560A"/>
    <w:rsid w:val="00D959D5"/>
    <w:rsid w:val="00D95E6A"/>
    <w:rsid w:val="00D961F6"/>
    <w:rsid w:val="00D9679D"/>
    <w:rsid w:val="00D96833"/>
    <w:rsid w:val="00D96A16"/>
    <w:rsid w:val="00D9713E"/>
    <w:rsid w:val="00D972A3"/>
    <w:rsid w:val="00D972FF"/>
    <w:rsid w:val="00D9730C"/>
    <w:rsid w:val="00D974A1"/>
    <w:rsid w:val="00D97AC0"/>
    <w:rsid w:val="00D97F0D"/>
    <w:rsid w:val="00DA0289"/>
    <w:rsid w:val="00DA03E1"/>
    <w:rsid w:val="00DA0482"/>
    <w:rsid w:val="00DA0536"/>
    <w:rsid w:val="00DA0598"/>
    <w:rsid w:val="00DA0AED"/>
    <w:rsid w:val="00DA0C55"/>
    <w:rsid w:val="00DA127B"/>
    <w:rsid w:val="00DA1B83"/>
    <w:rsid w:val="00DA2621"/>
    <w:rsid w:val="00DA2638"/>
    <w:rsid w:val="00DA2736"/>
    <w:rsid w:val="00DA28D5"/>
    <w:rsid w:val="00DA2A72"/>
    <w:rsid w:val="00DA2C9A"/>
    <w:rsid w:val="00DA3206"/>
    <w:rsid w:val="00DA39DF"/>
    <w:rsid w:val="00DA3D9E"/>
    <w:rsid w:val="00DA45AE"/>
    <w:rsid w:val="00DA498F"/>
    <w:rsid w:val="00DA4A73"/>
    <w:rsid w:val="00DA4B3A"/>
    <w:rsid w:val="00DA4C1D"/>
    <w:rsid w:val="00DA4DAD"/>
    <w:rsid w:val="00DA4E2D"/>
    <w:rsid w:val="00DA4F7D"/>
    <w:rsid w:val="00DA4FBD"/>
    <w:rsid w:val="00DA4FD0"/>
    <w:rsid w:val="00DA4FEF"/>
    <w:rsid w:val="00DA5166"/>
    <w:rsid w:val="00DA53E0"/>
    <w:rsid w:val="00DA5498"/>
    <w:rsid w:val="00DA5F14"/>
    <w:rsid w:val="00DA608F"/>
    <w:rsid w:val="00DA6160"/>
    <w:rsid w:val="00DA6291"/>
    <w:rsid w:val="00DA6CEA"/>
    <w:rsid w:val="00DA6D1C"/>
    <w:rsid w:val="00DA6E81"/>
    <w:rsid w:val="00DA6F99"/>
    <w:rsid w:val="00DA717C"/>
    <w:rsid w:val="00DA7233"/>
    <w:rsid w:val="00DA732C"/>
    <w:rsid w:val="00DA7355"/>
    <w:rsid w:val="00DA7383"/>
    <w:rsid w:val="00DA74CC"/>
    <w:rsid w:val="00DA74F1"/>
    <w:rsid w:val="00DA7587"/>
    <w:rsid w:val="00DA7BC7"/>
    <w:rsid w:val="00DA7E63"/>
    <w:rsid w:val="00DA7ECF"/>
    <w:rsid w:val="00DA7FF0"/>
    <w:rsid w:val="00DB017E"/>
    <w:rsid w:val="00DB03B7"/>
    <w:rsid w:val="00DB0B09"/>
    <w:rsid w:val="00DB0DB3"/>
    <w:rsid w:val="00DB1034"/>
    <w:rsid w:val="00DB13FA"/>
    <w:rsid w:val="00DB150F"/>
    <w:rsid w:val="00DB1BDA"/>
    <w:rsid w:val="00DB1DF3"/>
    <w:rsid w:val="00DB268C"/>
    <w:rsid w:val="00DB2C0A"/>
    <w:rsid w:val="00DB2CBE"/>
    <w:rsid w:val="00DB2EFB"/>
    <w:rsid w:val="00DB2F42"/>
    <w:rsid w:val="00DB3A02"/>
    <w:rsid w:val="00DB3C15"/>
    <w:rsid w:val="00DB3C20"/>
    <w:rsid w:val="00DB40E6"/>
    <w:rsid w:val="00DB43F8"/>
    <w:rsid w:val="00DB4489"/>
    <w:rsid w:val="00DB4588"/>
    <w:rsid w:val="00DB45B2"/>
    <w:rsid w:val="00DB4CD2"/>
    <w:rsid w:val="00DB5127"/>
    <w:rsid w:val="00DB5208"/>
    <w:rsid w:val="00DB52EF"/>
    <w:rsid w:val="00DB532D"/>
    <w:rsid w:val="00DB5549"/>
    <w:rsid w:val="00DB572B"/>
    <w:rsid w:val="00DB59EE"/>
    <w:rsid w:val="00DB5A7C"/>
    <w:rsid w:val="00DB5B79"/>
    <w:rsid w:val="00DB5B86"/>
    <w:rsid w:val="00DB5EA6"/>
    <w:rsid w:val="00DB5F0E"/>
    <w:rsid w:val="00DB5F11"/>
    <w:rsid w:val="00DB5F2F"/>
    <w:rsid w:val="00DB69E0"/>
    <w:rsid w:val="00DB6A0C"/>
    <w:rsid w:val="00DB6E2C"/>
    <w:rsid w:val="00DB6FCA"/>
    <w:rsid w:val="00DB71E0"/>
    <w:rsid w:val="00DB722A"/>
    <w:rsid w:val="00DB7768"/>
    <w:rsid w:val="00DB7861"/>
    <w:rsid w:val="00DB7885"/>
    <w:rsid w:val="00DB7E6C"/>
    <w:rsid w:val="00DC0066"/>
    <w:rsid w:val="00DC007C"/>
    <w:rsid w:val="00DC00B8"/>
    <w:rsid w:val="00DC00C9"/>
    <w:rsid w:val="00DC027B"/>
    <w:rsid w:val="00DC0479"/>
    <w:rsid w:val="00DC05B9"/>
    <w:rsid w:val="00DC0724"/>
    <w:rsid w:val="00DC0C63"/>
    <w:rsid w:val="00DC0CF8"/>
    <w:rsid w:val="00DC0CFD"/>
    <w:rsid w:val="00DC0D12"/>
    <w:rsid w:val="00DC0DE4"/>
    <w:rsid w:val="00DC10D4"/>
    <w:rsid w:val="00DC15E2"/>
    <w:rsid w:val="00DC17F8"/>
    <w:rsid w:val="00DC17FB"/>
    <w:rsid w:val="00DC18CB"/>
    <w:rsid w:val="00DC1906"/>
    <w:rsid w:val="00DC1A0D"/>
    <w:rsid w:val="00DC1FF3"/>
    <w:rsid w:val="00DC2540"/>
    <w:rsid w:val="00DC2784"/>
    <w:rsid w:val="00DC29A7"/>
    <w:rsid w:val="00DC2CA5"/>
    <w:rsid w:val="00DC2DA1"/>
    <w:rsid w:val="00DC2F7C"/>
    <w:rsid w:val="00DC304E"/>
    <w:rsid w:val="00DC30DC"/>
    <w:rsid w:val="00DC3A12"/>
    <w:rsid w:val="00DC3CD4"/>
    <w:rsid w:val="00DC3CFB"/>
    <w:rsid w:val="00DC411A"/>
    <w:rsid w:val="00DC4134"/>
    <w:rsid w:val="00DC4766"/>
    <w:rsid w:val="00DC488F"/>
    <w:rsid w:val="00DC4D71"/>
    <w:rsid w:val="00DC5175"/>
    <w:rsid w:val="00DC53A5"/>
    <w:rsid w:val="00DC57CF"/>
    <w:rsid w:val="00DC5B34"/>
    <w:rsid w:val="00DC5C9E"/>
    <w:rsid w:val="00DC5D66"/>
    <w:rsid w:val="00DC5E39"/>
    <w:rsid w:val="00DC6A64"/>
    <w:rsid w:val="00DC7309"/>
    <w:rsid w:val="00DC763B"/>
    <w:rsid w:val="00DC7A56"/>
    <w:rsid w:val="00DC7AC1"/>
    <w:rsid w:val="00DC7BFC"/>
    <w:rsid w:val="00DD040F"/>
    <w:rsid w:val="00DD0475"/>
    <w:rsid w:val="00DD055F"/>
    <w:rsid w:val="00DD064A"/>
    <w:rsid w:val="00DD0676"/>
    <w:rsid w:val="00DD0869"/>
    <w:rsid w:val="00DD08B8"/>
    <w:rsid w:val="00DD0D7D"/>
    <w:rsid w:val="00DD1216"/>
    <w:rsid w:val="00DD127B"/>
    <w:rsid w:val="00DD144B"/>
    <w:rsid w:val="00DD156E"/>
    <w:rsid w:val="00DD1C0F"/>
    <w:rsid w:val="00DD1EE3"/>
    <w:rsid w:val="00DD22C1"/>
    <w:rsid w:val="00DD22FD"/>
    <w:rsid w:val="00DD2310"/>
    <w:rsid w:val="00DD251A"/>
    <w:rsid w:val="00DD2E3C"/>
    <w:rsid w:val="00DD36AE"/>
    <w:rsid w:val="00DD3AC1"/>
    <w:rsid w:val="00DD3B50"/>
    <w:rsid w:val="00DD3C73"/>
    <w:rsid w:val="00DD3CDF"/>
    <w:rsid w:val="00DD3CFF"/>
    <w:rsid w:val="00DD3D1C"/>
    <w:rsid w:val="00DD3F9E"/>
    <w:rsid w:val="00DD3FAF"/>
    <w:rsid w:val="00DD40F8"/>
    <w:rsid w:val="00DD431B"/>
    <w:rsid w:val="00DD442F"/>
    <w:rsid w:val="00DD44DB"/>
    <w:rsid w:val="00DD4562"/>
    <w:rsid w:val="00DD46CF"/>
    <w:rsid w:val="00DD4A08"/>
    <w:rsid w:val="00DD4A2A"/>
    <w:rsid w:val="00DD4B37"/>
    <w:rsid w:val="00DD4FC2"/>
    <w:rsid w:val="00DD5CD2"/>
    <w:rsid w:val="00DD5EE6"/>
    <w:rsid w:val="00DD6046"/>
    <w:rsid w:val="00DD6053"/>
    <w:rsid w:val="00DD631F"/>
    <w:rsid w:val="00DD6434"/>
    <w:rsid w:val="00DD65BB"/>
    <w:rsid w:val="00DD66D2"/>
    <w:rsid w:val="00DD6D09"/>
    <w:rsid w:val="00DD6EB1"/>
    <w:rsid w:val="00DD70A4"/>
    <w:rsid w:val="00DD7727"/>
    <w:rsid w:val="00DD77C7"/>
    <w:rsid w:val="00DD77E4"/>
    <w:rsid w:val="00DD78CE"/>
    <w:rsid w:val="00DE01F3"/>
    <w:rsid w:val="00DE02CB"/>
    <w:rsid w:val="00DE0C9E"/>
    <w:rsid w:val="00DE0CE7"/>
    <w:rsid w:val="00DE0E23"/>
    <w:rsid w:val="00DE121D"/>
    <w:rsid w:val="00DE1337"/>
    <w:rsid w:val="00DE187B"/>
    <w:rsid w:val="00DE18B2"/>
    <w:rsid w:val="00DE1C51"/>
    <w:rsid w:val="00DE1E91"/>
    <w:rsid w:val="00DE2061"/>
    <w:rsid w:val="00DE226E"/>
    <w:rsid w:val="00DE22EA"/>
    <w:rsid w:val="00DE2F90"/>
    <w:rsid w:val="00DE31FC"/>
    <w:rsid w:val="00DE36C8"/>
    <w:rsid w:val="00DE377B"/>
    <w:rsid w:val="00DE3ACE"/>
    <w:rsid w:val="00DE3CD7"/>
    <w:rsid w:val="00DE3FF7"/>
    <w:rsid w:val="00DE4008"/>
    <w:rsid w:val="00DE4477"/>
    <w:rsid w:val="00DE44B2"/>
    <w:rsid w:val="00DE4558"/>
    <w:rsid w:val="00DE4B27"/>
    <w:rsid w:val="00DE4DED"/>
    <w:rsid w:val="00DE4F25"/>
    <w:rsid w:val="00DE5222"/>
    <w:rsid w:val="00DE5653"/>
    <w:rsid w:val="00DE5792"/>
    <w:rsid w:val="00DE58D1"/>
    <w:rsid w:val="00DE5BCD"/>
    <w:rsid w:val="00DE642D"/>
    <w:rsid w:val="00DE6454"/>
    <w:rsid w:val="00DE6A64"/>
    <w:rsid w:val="00DE6EFF"/>
    <w:rsid w:val="00DE6FA4"/>
    <w:rsid w:val="00DE7B37"/>
    <w:rsid w:val="00DE7C5E"/>
    <w:rsid w:val="00DE7FE2"/>
    <w:rsid w:val="00DF0457"/>
    <w:rsid w:val="00DF0707"/>
    <w:rsid w:val="00DF133F"/>
    <w:rsid w:val="00DF1988"/>
    <w:rsid w:val="00DF1A27"/>
    <w:rsid w:val="00DF1C2F"/>
    <w:rsid w:val="00DF1F60"/>
    <w:rsid w:val="00DF2385"/>
    <w:rsid w:val="00DF2978"/>
    <w:rsid w:val="00DF2A5B"/>
    <w:rsid w:val="00DF2AD9"/>
    <w:rsid w:val="00DF2CEF"/>
    <w:rsid w:val="00DF30AA"/>
    <w:rsid w:val="00DF3207"/>
    <w:rsid w:val="00DF342A"/>
    <w:rsid w:val="00DF402C"/>
    <w:rsid w:val="00DF4996"/>
    <w:rsid w:val="00DF4C57"/>
    <w:rsid w:val="00DF4DA1"/>
    <w:rsid w:val="00DF4FAE"/>
    <w:rsid w:val="00DF56A4"/>
    <w:rsid w:val="00DF56A5"/>
    <w:rsid w:val="00DF57DA"/>
    <w:rsid w:val="00DF5990"/>
    <w:rsid w:val="00DF632B"/>
    <w:rsid w:val="00DF642C"/>
    <w:rsid w:val="00DF662A"/>
    <w:rsid w:val="00DF6641"/>
    <w:rsid w:val="00DF6B30"/>
    <w:rsid w:val="00DF6BD7"/>
    <w:rsid w:val="00DF6CA0"/>
    <w:rsid w:val="00DF6CCB"/>
    <w:rsid w:val="00DF6E65"/>
    <w:rsid w:val="00DF711A"/>
    <w:rsid w:val="00DF718E"/>
    <w:rsid w:val="00DF74F1"/>
    <w:rsid w:val="00DF76A8"/>
    <w:rsid w:val="00DF77B9"/>
    <w:rsid w:val="00DF78C8"/>
    <w:rsid w:val="00DF78F0"/>
    <w:rsid w:val="00DF7A9E"/>
    <w:rsid w:val="00E00398"/>
    <w:rsid w:val="00E003FB"/>
    <w:rsid w:val="00E00549"/>
    <w:rsid w:val="00E00F4B"/>
    <w:rsid w:val="00E00F71"/>
    <w:rsid w:val="00E0150B"/>
    <w:rsid w:val="00E01988"/>
    <w:rsid w:val="00E024BE"/>
    <w:rsid w:val="00E02B64"/>
    <w:rsid w:val="00E02CE1"/>
    <w:rsid w:val="00E03535"/>
    <w:rsid w:val="00E037FA"/>
    <w:rsid w:val="00E0380D"/>
    <w:rsid w:val="00E038B4"/>
    <w:rsid w:val="00E0392B"/>
    <w:rsid w:val="00E03BE9"/>
    <w:rsid w:val="00E03E2B"/>
    <w:rsid w:val="00E040C8"/>
    <w:rsid w:val="00E0433C"/>
    <w:rsid w:val="00E0448D"/>
    <w:rsid w:val="00E04580"/>
    <w:rsid w:val="00E046F2"/>
    <w:rsid w:val="00E04AF9"/>
    <w:rsid w:val="00E04DFC"/>
    <w:rsid w:val="00E052C5"/>
    <w:rsid w:val="00E056F7"/>
    <w:rsid w:val="00E05B01"/>
    <w:rsid w:val="00E05C07"/>
    <w:rsid w:val="00E05C7C"/>
    <w:rsid w:val="00E05EF2"/>
    <w:rsid w:val="00E05FCD"/>
    <w:rsid w:val="00E0601A"/>
    <w:rsid w:val="00E06188"/>
    <w:rsid w:val="00E06DE1"/>
    <w:rsid w:val="00E06F43"/>
    <w:rsid w:val="00E07013"/>
    <w:rsid w:val="00E07118"/>
    <w:rsid w:val="00E07273"/>
    <w:rsid w:val="00E07702"/>
    <w:rsid w:val="00E07AB6"/>
    <w:rsid w:val="00E10049"/>
    <w:rsid w:val="00E1072D"/>
    <w:rsid w:val="00E10A77"/>
    <w:rsid w:val="00E10AD2"/>
    <w:rsid w:val="00E10C8B"/>
    <w:rsid w:val="00E10D5D"/>
    <w:rsid w:val="00E10F0F"/>
    <w:rsid w:val="00E11099"/>
    <w:rsid w:val="00E11222"/>
    <w:rsid w:val="00E11645"/>
    <w:rsid w:val="00E120B9"/>
    <w:rsid w:val="00E124B0"/>
    <w:rsid w:val="00E12721"/>
    <w:rsid w:val="00E12A4B"/>
    <w:rsid w:val="00E13027"/>
    <w:rsid w:val="00E135D3"/>
    <w:rsid w:val="00E1360A"/>
    <w:rsid w:val="00E1380A"/>
    <w:rsid w:val="00E13BA2"/>
    <w:rsid w:val="00E13C0C"/>
    <w:rsid w:val="00E14259"/>
    <w:rsid w:val="00E146FE"/>
    <w:rsid w:val="00E14813"/>
    <w:rsid w:val="00E150C1"/>
    <w:rsid w:val="00E1550C"/>
    <w:rsid w:val="00E15A17"/>
    <w:rsid w:val="00E15C27"/>
    <w:rsid w:val="00E15DB7"/>
    <w:rsid w:val="00E162F5"/>
    <w:rsid w:val="00E167C0"/>
    <w:rsid w:val="00E1697D"/>
    <w:rsid w:val="00E16A71"/>
    <w:rsid w:val="00E16ACF"/>
    <w:rsid w:val="00E16B29"/>
    <w:rsid w:val="00E16B6A"/>
    <w:rsid w:val="00E16D30"/>
    <w:rsid w:val="00E17371"/>
    <w:rsid w:val="00E177D8"/>
    <w:rsid w:val="00E17914"/>
    <w:rsid w:val="00E20064"/>
    <w:rsid w:val="00E201EC"/>
    <w:rsid w:val="00E208F0"/>
    <w:rsid w:val="00E20937"/>
    <w:rsid w:val="00E20D9F"/>
    <w:rsid w:val="00E214B0"/>
    <w:rsid w:val="00E214D7"/>
    <w:rsid w:val="00E21507"/>
    <w:rsid w:val="00E21829"/>
    <w:rsid w:val="00E21C6F"/>
    <w:rsid w:val="00E22769"/>
    <w:rsid w:val="00E227F5"/>
    <w:rsid w:val="00E22AE0"/>
    <w:rsid w:val="00E22BD2"/>
    <w:rsid w:val="00E22D76"/>
    <w:rsid w:val="00E23348"/>
    <w:rsid w:val="00E23569"/>
    <w:rsid w:val="00E23757"/>
    <w:rsid w:val="00E23B41"/>
    <w:rsid w:val="00E23B5D"/>
    <w:rsid w:val="00E23CCC"/>
    <w:rsid w:val="00E23F58"/>
    <w:rsid w:val="00E23F5B"/>
    <w:rsid w:val="00E244FD"/>
    <w:rsid w:val="00E24646"/>
    <w:rsid w:val="00E24DB4"/>
    <w:rsid w:val="00E24F4F"/>
    <w:rsid w:val="00E252C0"/>
    <w:rsid w:val="00E2540C"/>
    <w:rsid w:val="00E255C7"/>
    <w:rsid w:val="00E256E4"/>
    <w:rsid w:val="00E257F6"/>
    <w:rsid w:val="00E258EB"/>
    <w:rsid w:val="00E2590C"/>
    <w:rsid w:val="00E25CCE"/>
    <w:rsid w:val="00E2654A"/>
    <w:rsid w:val="00E267CE"/>
    <w:rsid w:val="00E267D7"/>
    <w:rsid w:val="00E26845"/>
    <w:rsid w:val="00E2694A"/>
    <w:rsid w:val="00E26C42"/>
    <w:rsid w:val="00E26D00"/>
    <w:rsid w:val="00E275DE"/>
    <w:rsid w:val="00E27870"/>
    <w:rsid w:val="00E27920"/>
    <w:rsid w:val="00E27DAA"/>
    <w:rsid w:val="00E300EC"/>
    <w:rsid w:val="00E30E8E"/>
    <w:rsid w:val="00E313A7"/>
    <w:rsid w:val="00E31498"/>
    <w:rsid w:val="00E31AF3"/>
    <w:rsid w:val="00E31BBD"/>
    <w:rsid w:val="00E31DBF"/>
    <w:rsid w:val="00E31DDD"/>
    <w:rsid w:val="00E31FB0"/>
    <w:rsid w:val="00E322AB"/>
    <w:rsid w:val="00E32407"/>
    <w:rsid w:val="00E32C9A"/>
    <w:rsid w:val="00E33301"/>
    <w:rsid w:val="00E333A2"/>
    <w:rsid w:val="00E3353D"/>
    <w:rsid w:val="00E33EC1"/>
    <w:rsid w:val="00E34678"/>
    <w:rsid w:val="00E346A2"/>
    <w:rsid w:val="00E34B5B"/>
    <w:rsid w:val="00E34F07"/>
    <w:rsid w:val="00E35851"/>
    <w:rsid w:val="00E35874"/>
    <w:rsid w:val="00E358DA"/>
    <w:rsid w:val="00E35B59"/>
    <w:rsid w:val="00E35C57"/>
    <w:rsid w:val="00E35CFF"/>
    <w:rsid w:val="00E35F2E"/>
    <w:rsid w:val="00E3602C"/>
    <w:rsid w:val="00E363AC"/>
    <w:rsid w:val="00E366E8"/>
    <w:rsid w:val="00E36774"/>
    <w:rsid w:val="00E36DE3"/>
    <w:rsid w:val="00E36EC5"/>
    <w:rsid w:val="00E36FEC"/>
    <w:rsid w:val="00E376D0"/>
    <w:rsid w:val="00E37A6F"/>
    <w:rsid w:val="00E4036E"/>
    <w:rsid w:val="00E40432"/>
    <w:rsid w:val="00E40450"/>
    <w:rsid w:val="00E404B1"/>
    <w:rsid w:val="00E406E5"/>
    <w:rsid w:val="00E40ABB"/>
    <w:rsid w:val="00E40CF5"/>
    <w:rsid w:val="00E40D02"/>
    <w:rsid w:val="00E41518"/>
    <w:rsid w:val="00E415E6"/>
    <w:rsid w:val="00E41842"/>
    <w:rsid w:val="00E41DA0"/>
    <w:rsid w:val="00E42205"/>
    <w:rsid w:val="00E423CF"/>
    <w:rsid w:val="00E424CE"/>
    <w:rsid w:val="00E424F9"/>
    <w:rsid w:val="00E426A7"/>
    <w:rsid w:val="00E42811"/>
    <w:rsid w:val="00E42B4F"/>
    <w:rsid w:val="00E42FAE"/>
    <w:rsid w:val="00E431D1"/>
    <w:rsid w:val="00E43398"/>
    <w:rsid w:val="00E43453"/>
    <w:rsid w:val="00E434A5"/>
    <w:rsid w:val="00E43510"/>
    <w:rsid w:val="00E43537"/>
    <w:rsid w:val="00E43756"/>
    <w:rsid w:val="00E43841"/>
    <w:rsid w:val="00E43C5B"/>
    <w:rsid w:val="00E43F64"/>
    <w:rsid w:val="00E4414A"/>
    <w:rsid w:val="00E4435B"/>
    <w:rsid w:val="00E44CEE"/>
    <w:rsid w:val="00E44D17"/>
    <w:rsid w:val="00E45032"/>
    <w:rsid w:val="00E45451"/>
    <w:rsid w:val="00E45B30"/>
    <w:rsid w:val="00E45B6A"/>
    <w:rsid w:val="00E45F5E"/>
    <w:rsid w:val="00E45FBE"/>
    <w:rsid w:val="00E46453"/>
    <w:rsid w:val="00E465E5"/>
    <w:rsid w:val="00E4662E"/>
    <w:rsid w:val="00E46727"/>
    <w:rsid w:val="00E4696D"/>
    <w:rsid w:val="00E469DB"/>
    <w:rsid w:val="00E46A7C"/>
    <w:rsid w:val="00E4741D"/>
    <w:rsid w:val="00E474CA"/>
    <w:rsid w:val="00E4756E"/>
    <w:rsid w:val="00E47E3A"/>
    <w:rsid w:val="00E50422"/>
    <w:rsid w:val="00E50B4D"/>
    <w:rsid w:val="00E50C09"/>
    <w:rsid w:val="00E50E0E"/>
    <w:rsid w:val="00E512EB"/>
    <w:rsid w:val="00E51617"/>
    <w:rsid w:val="00E51841"/>
    <w:rsid w:val="00E51F14"/>
    <w:rsid w:val="00E52269"/>
    <w:rsid w:val="00E52914"/>
    <w:rsid w:val="00E537AC"/>
    <w:rsid w:val="00E53C37"/>
    <w:rsid w:val="00E53E0A"/>
    <w:rsid w:val="00E53F31"/>
    <w:rsid w:val="00E54197"/>
    <w:rsid w:val="00E541B3"/>
    <w:rsid w:val="00E5426E"/>
    <w:rsid w:val="00E54531"/>
    <w:rsid w:val="00E54791"/>
    <w:rsid w:val="00E54A0D"/>
    <w:rsid w:val="00E54C20"/>
    <w:rsid w:val="00E54D3B"/>
    <w:rsid w:val="00E5525E"/>
    <w:rsid w:val="00E5536F"/>
    <w:rsid w:val="00E553FD"/>
    <w:rsid w:val="00E55A35"/>
    <w:rsid w:val="00E56665"/>
    <w:rsid w:val="00E568A5"/>
    <w:rsid w:val="00E569D6"/>
    <w:rsid w:val="00E56DE6"/>
    <w:rsid w:val="00E573DB"/>
    <w:rsid w:val="00E57643"/>
    <w:rsid w:val="00E579DA"/>
    <w:rsid w:val="00E57F52"/>
    <w:rsid w:val="00E601EC"/>
    <w:rsid w:val="00E6029F"/>
    <w:rsid w:val="00E605E3"/>
    <w:rsid w:val="00E6098D"/>
    <w:rsid w:val="00E609BA"/>
    <w:rsid w:val="00E60AB2"/>
    <w:rsid w:val="00E60D12"/>
    <w:rsid w:val="00E60DF6"/>
    <w:rsid w:val="00E60F93"/>
    <w:rsid w:val="00E60FC2"/>
    <w:rsid w:val="00E616CB"/>
    <w:rsid w:val="00E61913"/>
    <w:rsid w:val="00E61C34"/>
    <w:rsid w:val="00E6204D"/>
    <w:rsid w:val="00E628E1"/>
    <w:rsid w:val="00E62BE9"/>
    <w:rsid w:val="00E62E7A"/>
    <w:rsid w:val="00E63854"/>
    <w:rsid w:val="00E63971"/>
    <w:rsid w:val="00E63EF3"/>
    <w:rsid w:val="00E63FFA"/>
    <w:rsid w:val="00E64515"/>
    <w:rsid w:val="00E646EA"/>
    <w:rsid w:val="00E6473F"/>
    <w:rsid w:val="00E648E6"/>
    <w:rsid w:val="00E6492E"/>
    <w:rsid w:val="00E64EC4"/>
    <w:rsid w:val="00E64F6E"/>
    <w:rsid w:val="00E6578D"/>
    <w:rsid w:val="00E65926"/>
    <w:rsid w:val="00E65C1F"/>
    <w:rsid w:val="00E65DCD"/>
    <w:rsid w:val="00E66122"/>
    <w:rsid w:val="00E663CA"/>
    <w:rsid w:val="00E664D3"/>
    <w:rsid w:val="00E666DF"/>
    <w:rsid w:val="00E66F60"/>
    <w:rsid w:val="00E67424"/>
    <w:rsid w:val="00E6799B"/>
    <w:rsid w:val="00E67AC8"/>
    <w:rsid w:val="00E67B2B"/>
    <w:rsid w:val="00E67D96"/>
    <w:rsid w:val="00E70058"/>
    <w:rsid w:val="00E704D7"/>
    <w:rsid w:val="00E70575"/>
    <w:rsid w:val="00E707EA"/>
    <w:rsid w:val="00E7091D"/>
    <w:rsid w:val="00E70978"/>
    <w:rsid w:val="00E70A69"/>
    <w:rsid w:val="00E70BEF"/>
    <w:rsid w:val="00E7161F"/>
    <w:rsid w:val="00E71821"/>
    <w:rsid w:val="00E71859"/>
    <w:rsid w:val="00E71919"/>
    <w:rsid w:val="00E71ADC"/>
    <w:rsid w:val="00E71B82"/>
    <w:rsid w:val="00E720D7"/>
    <w:rsid w:val="00E72264"/>
    <w:rsid w:val="00E7227F"/>
    <w:rsid w:val="00E723C9"/>
    <w:rsid w:val="00E72AC0"/>
    <w:rsid w:val="00E72EFE"/>
    <w:rsid w:val="00E73010"/>
    <w:rsid w:val="00E73156"/>
    <w:rsid w:val="00E73222"/>
    <w:rsid w:val="00E7328A"/>
    <w:rsid w:val="00E7342D"/>
    <w:rsid w:val="00E73579"/>
    <w:rsid w:val="00E73664"/>
    <w:rsid w:val="00E73903"/>
    <w:rsid w:val="00E73B6D"/>
    <w:rsid w:val="00E74132"/>
    <w:rsid w:val="00E74888"/>
    <w:rsid w:val="00E74BD5"/>
    <w:rsid w:val="00E74C47"/>
    <w:rsid w:val="00E74C78"/>
    <w:rsid w:val="00E74D2C"/>
    <w:rsid w:val="00E74FE8"/>
    <w:rsid w:val="00E75097"/>
    <w:rsid w:val="00E750DC"/>
    <w:rsid w:val="00E75201"/>
    <w:rsid w:val="00E75376"/>
    <w:rsid w:val="00E75574"/>
    <w:rsid w:val="00E757DF"/>
    <w:rsid w:val="00E75B2D"/>
    <w:rsid w:val="00E760A4"/>
    <w:rsid w:val="00E766D9"/>
    <w:rsid w:val="00E766F7"/>
    <w:rsid w:val="00E76832"/>
    <w:rsid w:val="00E76867"/>
    <w:rsid w:val="00E7697C"/>
    <w:rsid w:val="00E76A26"/>
    <w:rsid w:val="00E7710D"/>
    <w:rsid w:val="00E7761D"/>
    <w:rsid w:val="00E77C82"/>
    <w:rsid w:val="00E77C9C"/>
    <w:rsid w:val="00E77E2E"/>
    <w:rsid w:val="00E77E39"/>
    <w:rsid w:val="00E8017D"/>
    <w:rsid w:val="00E802A2"/>
    <w:rsid w:val="00E80415"/>
    <w:rsid w:val="00E8045E"/>
    <w:rsid w:val="00E8049A"/>
    <w:rsid w:val="00E8144A"/>
    <w:rsid w:val="00E81E1A"/>
    <w:rsid w:val="00E81ECD"/>
    <w:rsid w:val="00E82349"/>
    <w:rsid w:val="00E823A7"/>
    <w:rsid w:val="00E82CC5"/>
    <w:rsid w:val="00E830FE"/>
    <w:rsid w:val="00E831E4"/>
    <w:rsid w:val="00E83405"/>
    <w:rsid w:val="00E8340A"/>
    <w:rsid w:val="00E83A85"/>
    <w:rsid w:val="00E83CA2"/>
    <w:rsid w:val="00E84594"/>
    <w:rsid w:val="00E8470F"/>
    <w:rsid w:val="00E8482B"/>
    <w:rsid w:val="00E849F7"/>
    <w:rsid w:val="00E84E03"/>
    <w:rsid w:val="00E85591"/>
    <w:rsid w:val="00E857DC"/>
    <w:rsid w:val="00E85D43"/>
    <w:rsid w:val="00E85EA0"/>
    <w:rsid w:val="00E85FBC"/>
    <w:rsid w:val="00E862A8"/>
    <w:rsid w:val="00E86492"/>
    <w:rsid w:val="00E865D2"/>
    <w:rsid w:val="00E86697"/>
    <w:rsid w:val="00E8714B"/>
    <w:rsid w:val="00E87173"/>
    <w:rsid w:val="00E8761C"/>
    <w:rsid w:val="00E87975"/>
    <w:rsid w:val="00E87BFF"/>
    <w:rsid w:val="00E905DF"/>
    <w:rsid w:val="00E9102B"/>
    <w:rsid w:val="00E91331"/>
    <w:rsid w:val="00E913AB"/>
    <w:rsid w:val="00E91420"/>
    <w:rsid w:val="00E915A0"/>
    <w:rsid w:val="00E91906"/>
    <w:rsid w:val="00E91A18"/>
    <w:rsid w:val="00E91B5B"/>
    <w:rsid w:val="00E926F5"/>
    <w:rsid w:val="00E92A5E"/>
    <w:rsid w:val="00E92F93"/>
    <w:rsid w:val="00E9326A"/>
    <w:rsid w:val="00E93366"/>
    <w:rsid w:val="00E93594"/>
    <w:rsid w:val="00E93971"/>
    <w:rsid w:val="00E93A97"/>
    <w:rsid w:val="00E93AE4"/>
    <w:rsid w:val="00E93BA2"/>
    <w:rsid w:val="00E93FAE"/>
    <w:rsid w:val="00E94041"/>
    <w:rsid w:val="00E940B3"/>
    <w:rsid w:val="00E943AB"/>
    <w:rsid w:val="00E94C9F"/>
    <w:rsid w:val="00E96397"/>
    <w:rsid w:val="00E963F5"/>
    <w:rsid w:val="00E96699"/>
    <w:rsid w:val="00E966DF"/>
    <w:rsid w:val="00E96930"/>
    <w:rsid w:val="00E96E11"/>
    <w:rsid w:val="00E9734A"/>
    <w:rsid w:val="00E97A8A"/>
    <w:rsid w:val="00E97DD9"/>
    <w:rsid w:val="00EA0120"/>
    <w:rsid w:val="00EA0272"/>
    <w:rsid w:val="00EA02C2"/>
    <w:rsid w:val="00EA042E"/>
    <w:rsid w:val="00EA060A"/>
    <w:rsid w:val="00EA06E6"/>
    <w:rsid w:val="00EA0ADD"/>
    <w:rsid w:val="00EA0D32"/>
    <w:rsid w:val="00EA0D8F"/>
    <w:rsid w:val="00EA0E00"/>
    <w:rsid w:val="00EA1363"/>
    <w:rsid w:val="00EA1459"/>
    <w:rsid w:val="00EA1629"/>
    <w:rsid w:val="00EA187A"/>
    <w:rsid w:val="00EA1966"/>
    <w:rsid w:val="00EA1E45"/>
    <w:rsid w:val="00EA1F05"/>
    <w:rsid w:val="00EA247B"/>
    <w:rsid w:val="00EA25C5"/>
    <w:rsid w:val="00EA2F53"/>
    <w:rsid w:val="00EA339B"/>
    <w:rsid w:val="00EA3662"/>
    <w:rsid w:val="00EA366B"/>
    <w:rsid w:val="00EA3B2E"/>
    <w:rsid w:val="00EA3B59"/>
    <w:rsid w:val="00EA3D41"/>
    <w:rsid w:val="00EA439D"/>
    <w:rsid w:val="00EA4609"/>
    <w:rsid w:val="00EA4984"/>
    <w:rsid w:val="00EA4F4A"/>
    <w:rsid w:val="00EA5027"/>
    <w:rsid w:val="00EA51B8"/>
    <w:rsid w:val="00EA569B"/>
    <w:rsid w:val="00EA5790"/>
    <w:rsid w:val="00EA5BB7"/>
    <w:rsid w:val="00EA5C56"/>
    <w:rsid w:val="00EA5E30"/>
    <w:rsid w:val="00EA628D"/>
    <w:rsid w:val="00EA6416"/>
    <w:rsid w:val="00EA646C"/>
    <w:rsid w:val="00EA65EB"/>
    <w:rsid w:val="00EA6607"/>
    <w:rsid w:val="00EA6794"/>
    <w:rsid w:val="00EA68A4"/>
    <w:rsid w:val="00EA6ACE"/>
    <w:rsid w:val="00EA7728"/>
    <w:rsid w:val="00EA789E"/>
    <w:rsid w:val="00EA7B36"/>
    <w:rsid w:val="00EB037E"/>
    <w:rsid w:val="00EB0383"/>
    <w:rsid w:val="00EB0424"/>
    <w:rsid w:val="00EB07DF"/>
    <w:rsid w:val="00EB0E15"/>
    <w:rsid w:val="00EB116C"/>
    <w:rsid w:val="00EB14F2"/>
    <w:rsid w:val="00EB1582"/>
    <w:rsid w:val="00EB15C7"/>
    <w:rsid w:val="00EB191A"/>
    <w:rsid w:val="00EB1977"/>
    <w:rsid w:val="00EB1AFA"/>
    <w:rsid w:val="00EB1E23"/>
    <w:rsid w:val="00EB1E5E"/>
    <w:rsid w:val="00EB1EF8"/>
    <w:rsid w:val="00EB294F"/>
    <w:rsid w:val="00EB2A3A"/>
    <w:rsid w:val="00EB2BE5"/>
    <w:rsid w:val="00EB2C54"/>
    <w:rsid w:val="00EB2DEC"/>
    <w:rsid w:val="00EB2EF3"/>
    <w:rsid w:val="00EB2F2E"/>
    <w:rsid w:val="00EB312C"/>
    <w:rsid w:val="00EB3640"/>
    <w:rsid w:val="00EB3F3A"/>
    <w:rsid w:val="00EB4735"/>
    <w:rsid w:val="00EB49EA"/>
    <w:rsid w:val="00EB4B80"/>
    <w:rsid w:val="00EB4C9A"/>
    <w:rsid w:val="00EB4FBB"/>
    <w:rsid w:val="00EB5677"/>
    <w:rsid w:val="00EB5BCC"/>
    <w:rsid w:val="00EB5D0C"/>
    <w:rsid w:val="00EB5E80"/>
    <w:rsid w:val="00EB62DF"/>
    <w:rsid w:val="00EB64A3"/>
    <w:rsid w:val="00EB6537"/>
    <w:rsid w:val="00EB6F5A"/>
    <w:rsid w:val="00EB708B"/>
    <w:rsid w:val="00EB712A"/>
    <w:rsid w:val="00EB7176"/>
    <w:rsid w:val="00EB784F"/>
    <w:rsid w:val="00EB78E5"/>
    <w:rsid w:val="00EB7EF7"/>
    <w:rsid w:val="00EC03D0"/>
    <w:rsid w:val="00EC0458"/>
    <w:rsid w:val="00EC0543"/>
    <w:rsid w:val="00EC0781"/>
    <w:rsid w:val="00EC0E65"/>
    <w:rsid w:val="00EC102A"/>
    <w:rsid w:val="00EC138B"/>
    <w:rsid w:val="00EC1723"/>
    <w:rsid w:val="00EC17B2"/>
    <w:rsid w:val="00EC1AF3"/>
    <w:rsid w:val="00EC1CCC"/>
    <w:rsid w:val="00EC1DBA"/>
    <w:rsid w:val="00EC20EE"/>
    <w:rsid w:val="00EC2511"/>
    <w:rsid w:val="00EC2A94"/>
    <w:rsid w:val="00EC2F7C"/>
    <w:rsid w:val="00EC32ED"/>
    <w:rsid w:val="00EC3844"/>
    <w:rsid w:val="00EC387C"/>
    <w:rsid w:val="00EC3DF3"/>
    <w:rsid w:val="00EC4117"/>
    <w:rsid w:val="00EC42E9"/>
    <w:rsid w:val="00EC442A"/>
    <w:rsid w:val="00EC445D"/>
    <w:rsid w:val="00EC46A6"/>
    <w:rsid w:val="00EC4971"/>
    <w:rsid w:val="00EC5371"/>
    <w:rsid w:val="00EC5744"/>
    <w:rsid w:val="00EC5883"/>
    <w:rsid w:val="00EC59F1"/>
    <w:rsid w:val="00EC5C58"/>
    <w:rsid w:val="00EC5D85"/>
    <w:rsid w:val="00EC5DE8"/>
    <w:rsid w:val="00EC604B"/>
    <w:rsid w:val="00EC61A0"/>
    <w:rsid w:val="00EC6344"/>
    <w:rsid w:val="00EC637A"/>
    <w:rsid w:val="00EC69A2"/>
    <w:rsid w:val="00EC6B7C"/>
    <w:rsid w:val="00EC6B9D"/>
    <w:rsid w:val="00EC6C45"/>
    <w:rsid w:val="00EC73F2"/>
    <w:rsid w:val="00EC74AB"/>
    <w:rsid w:val="00EC7537"/>
    <w:rsid w:val="00EC7800"/>
    <w:rsid w:val="00EC7985"/>
    <w:rsid w:val="00EC7E17"/>
    <w:rsid w:val="00ED0065"/>
    <w:rsid w:val="00ED0235"/>
    <w:rsid w:val="00ED0249"/>
    <w:rsid w:val="00ED087B"/>
    <w:rsid w:val="00ED0B95"/>
    <w:rsid w:val="00ED0D48"/>
    <w:rsid w:val="00ED0E25"/>
    <w:rsid w:val="00ED0EB2"/>
    <w:rsid w:val="00ED10D9"/>
    <w:rsid w:val="00ED1150"/>
    <w:rsid w:val="00ED124C"/>
    <w:rsid w:val="00ED131C"/>
    <w:rsid w:val="00ED1496"/>
    <w:rsid w:val="00ED16EF"/>
    <w:rsid w:val="00ED1AC3"/>
    <w:rsid w:val="00ED1BA7"/>
    <w:rsid w:val="00ED1C1E"/>
    <w:rsid w:val="00ED1C1F"/>
    <w:rsid w:val="00ED1E96"/>
    <w:rsid w:val="00ED2020"/>
    <w:rsid w:val="00ED20F2"/>
    <w:rsid w:val="00ED21B7"/>
    <w:rsid w:val="00ED258E"/>
    <w:rsid w:val="00ED26B8"/>
    <w:rsid w:val="00ED2837"/>
    <w:rsid w:val="00ED2A73"/>
    <w:rsid w:val="00ED3246"/>
    <w:rsid w:val="00ED3579"/>
    <w:rsid w:val="00ED39EB"/>
    <w:rsid w:val="00ED3CE3"/>
    <w:rsid w:val="00ED3E18"/>
    <w:rsid w:val="00ED3FB7"/>
    <w:rsid w:val="00ED47AF"/>
    <w:rsid w:val="00ED47E4"/>
    <w:rsid w:val="00ED496E"/>
    <w:rsid w:val="00ED4E65"/>
    <w:rsid w:val="00ED537F"/>
    <w:rsid w:val="00ED564D"/>
    <w:rsid w:val="00ED5651"/>
    <w:rsid w:val="00ED56B2"/>
    <w:rsid w:val="00ED57CC"/>
    <w:rsid w:val="00ED5AB4"/>
    <w:rsid w:val="00ED5AC8"/>
    <w:rsid w:val="00ED6142"/>
    <w:rsid w:val="00ED6228"/>
    <w:rsid w:val="00ED62D5"/>
    <w:rsid w:val="00ED6397"/>
    <w:rsid w:val="00ED6983"/>
    <w:rsid w:val="00ED6BEA"/>
    <w:rsid w:val="00ED6E95"/>
    <w:rsid w:val="00ED78AA"/>
    <w:rsid w:val="00ED797F"/>
    <w:rsid w:val="00ED7B78"/>
    <w:rsid w:val="00ED7E07"/>
    <w:rsid w:val="00ED7E4D"/>
    <w:rsid w:val="00EE01F9"/>
    <w:rsid w:val="00EE0431"/>
    <w:rsid w:val="00EE0881"/>
    <w:rsid w:val="00EE09DA"/>
    <w:rsid w:val="00EE0B05"/>
    <w:rsid w:val="00EE0D68"/>
    <w:rsid w:val="00EE10A2"/>
    <w:rsid w:val="00EE1202"/>
    <w:rsid w:val="00EE1432"/>
    <w:rsid w:val="00EE1593"/>
    <w:rsid w:val="00EE196E"/>
    <w:rsid w:val="00EE1B51"/>
    <w:rsid w:val="00EE1E67"/>
    <w:rsid w:val="00EE20F4"/>
    <w:rsid w:val="00EE220C"/>
    <w:rsid w:val="00EE2293"/>
    <w:rsid w:val="00EE247C"/>
    <w:rsid w:val="00EE263A"/>
    <w:rsid w:val="00EE274C"/>
    <w:rsid w:val="00EE28C8"/>
    <w:rsid w:val="00EE2CD7"/>
    <w:rsid w:val="00EE2DC8"/>
    <w:rsid w:val="00EE2E10"/>
    <w:rsid w:val="00EE3066"/>
    <w:rsid w:val="00EE3167"/>
    <w:rsid w:val="00EE31B7"/>
    <w:rsid w:val="00EE329A"/>
    <w:rsid w:val="00EE3467"/>
    <w:rsid w:val="00EE34D8"/>
    <w:rsid w:val="00EE3563"/>
    <w:rsid w:val="00EE370E"/>
    <w:rsid w:val="00EE3A05"/>
    <w:rsid w:val="00EE3E27"/>
    <w:rsid w:val="00EE40AD"/>
    <w:rsid w:val="00EE4485"/>
    <w:rsid w:val="00EE4528"/>
    <w:rsid w:val="00EE4682"/>
    <w:rsid w:val="00EE476B"/>
    <w:rsid w:val="00EE4934"/>
    <w:rsid w:val="00EE499F"/>
    <w:rsid w:val="00EE4A92"/>
    <w:rsid w:val="00EE4EA1"/>
    <w:rsid w:val="00EE4EBD"/>
    <w:rsid w:val="00EE55AE"/>
    <w:rsid w:val="00EE5616"/>
    <w:rsid w:val="00EE562E"/>
    <w:rsid w:val="00EE5973"/>
    <w:rsid w:val="00EE5E74"/>
    <w:rsid w:val="00EE6127"/>
    <w:rsid w:val="00EE6BC2"/>
    <w:rsid w:val="00EE6E0A"/>
    <w:rsid w:val="00EE6EA4"/>
    <w:rsid w:val="00EE743E"/>
    <w:rsid w:val="00EE75F6"/>
    <w:rsid w:val="00EE76A3"/>
    <w:rsid w:val="00EE76F9"/>
    <w:rsid w:val="00EE7825"/>
    <w:rsid w:val="00EF0BFB"/>
    <w:rsid w:val="00EF1427"/>
    <w:rsid w:val="00EF1516"/>
    <w:rsid w:val="00EF177B"/>
    <w:rsid w:val="00EF1C83"/>
    <w:rsid w:val="00EF20B2"/>
    <w:rsid w:val="00EF21B4"/>
    <w:rsid w:val="00EF2245"/>
    <w:rsid w:val="00EF252F"/>
    <w:rsid w:val="00EF261F"/>
    <w:rsid w:val="00EF2E6A"/>
    <w:rsid w:val="00EF2FD0"/>
    <w:rsid w:val="00EF3225"/>
    <w:rsid w:val="00EF335E"/>
    <w:rsid w:val="00EF3439"/>
    <w:rsid w:val="00EF36FD"/>
    <w:rsid w:val="00EF3779"/>
    <w:rsid w:val="00EF3A6F"/>
    <w:rsid w:val="00EF3AF5"/>
    <w:rsid w:val="00EF3C18"/>
    <w:rsid w:val="00EF3CB2"/>
    <w:rsid w:val="00EF467C"/>
    <w:rsid w:val="00EF46AC"/>
    <w:rsid w:val="00EF46D5"/>
    <w:rsid w:val="00EF475C"/>
    <w:rsid w:val="00EF48F1"/>
    <w:rsid w:val="00EF49C3"/>
    <w:rsid w:val="00EF54BA"/>
    <w:rsid w:val="00EF55AB"/>
    <w:rsid w:val="00EF566A"/>
    <w:rsid w:val="00EF58C8"/>
    <w:rsid w:val="00EF5CAF"/>
    <w:rsid w:val="00EF5F56"/>
    <w:rsid w:val="00EF5FA9"/>
    <w:rsid w:val="00EF6053"/>
    <w:rsid w:val="00EF625D"/>
    <w:rsid w:val="00EF62E3"/>
    <w:rsid w:val="00EF647F"/>
    <w:rsid w:val="00EF68D7"/>
    <w:rsid w:val="00EF68F1"/>
    <w:rsid w:val="00EF68F9"/>
    <w:rsid w:val="00EF6992"/>
    <w:rsid w:val="00EF6E15"/>
    <w:rsid w:val="00EF7022"/>
    <w:rsid w:val="00EF70C8"/>
    <w:rsid w:val="00EF719E"/>
    <w:rsid w:val="00EF7549"/>
    <w:rsid w:val="00EF776B"/>
    <w:rsid w:val="00EF7AE5"/>
    <w:rsid w:val="00EF7D8E"/>
    <w:rsid w:val="00EF7ECC"/>
    <w:rsid w:val="00EF7EE9"/>
    <w:rsid w:val="00EF7EEC"/>
    <w:rsid w:val="00F001C9"/>
    <w:rsid w:val="00F001F1"/>
    <w:rsid w:val="00F00486"/>
    <w:rsid w:val="00F00815"/>
    <w:rsid w:val="00F0098C"/>
    <w:rsid w:val="00F009EB"/>
    <w:rsid w:val="00F0102E"/>
    <w:rsid w:val="00F012B6"/>
    <w:rsid w:val="00F01ACF"/>
    <w:rsid w:val="00F02081"/>
    <w:rsid w:val="00F020C0"/>
    <w:rsid w:val="00F021CE"/>
    <w:rsid w:val="00F02E3D"/>
    <w:rsid w:val="00F03076"/>
    <w:rsid w:val="00F032BD"/>
    <w:rsid w:val="00F03349"/>
    <w:rsid w:val="00F036C1"/>
    <w:rsid w:val="00F037B5"/>
    <w:rsid w:val="00F038A5"/>
    <w:rsid w:val="00F03916"/>
    <w:rsid w:val="00F03A44"/>
    <w:rsid w:val="00F0414D"/>
    <w:rsid w:val="00F04344"/>
    <w:rsid w:val="00F04358"/>
    <w:rsid w:val="00F0475C"/>
    <w:rsid w:val="00F047AF"/>
    <w:rsid w:val="00F04A44"/>
    <w:rsid w:val="00F04F42"/>
    <w:rsid w:val="00F05214"/>
    <w:rsid w:val="00F0532A"/>
    <w:rsid w:val="00F055CE"/>
    <w:rsid w:val="00F05672"/>
    <w:rsid w:val="00F05775"/>
    <w:rsid w:val="00F057B2"/>
    <w:rsid w:val="00F05B2A"/>
    <w:rsid w:val="00F05E21"/>
    <w:rsid w:val="00F06058"/>
    <w:rsid w:val="00F06059"/>
    <w:rsid w:val="00F062B7"/>
    <w:rsid w:val="00F06304"/>
    <w:rsid w:val="00F0634B"/>
    <w:rsid w:val="00F07066"/>
    <w:rsid w:val="00F07312"/>
    <w:rsid w:val="00F07606"/>
    <w:rsid w:val="00F07ADF"/>
    <w:rsid w:val="00F10304"/>
    <w:rsid w:val="00F10500"/>
    <w:rsid w:val="00F10750"/>
    <w:rsid w:val="00F10939"/>
    <w:rsid w:val="00F109A8"/>
    <w:rsid w:val="00F10B46"/>
    <w:rsid w:val="00F10E0D"/>
    <w:rsid w:val="00F10EEE"/>
    <w:rsid w:val="00F11052"/>
    <w:rsid w:val="00F119BF"/>
    <w:rsid w:val="00F119F7"/>
    <w:rsid w:val="00F11AEC"/>
    <w:rsid w:val="00F11DE9"/>
    <w:rsid w:val="00F11E37"/>
    <w:rsid w:val="00F126A7"/>
    <w:rsid w:val="00F12AB9"/>
    <w:rsid w:val="00F12CA4"/>
    <w:rsid w:val="00F140F9"/>
    <w:rsid w:val="00F141D3"/>
    <w:rsid w:val="00F1426B"/>
    <w:rsid w:val="00F143DA"/>
    <w:rsid w:val="00F14695"/>
    <w:rsid w:val="00F14BB4"/>
    <w:rsid w:val="00F151E8"/>
    <w:rsid w:val="00F1559D"/>
    <w:rsid w:val="00F15631"/>
    <w:rsid w:val="00F15832"/>
    <w:rsid w:val="00F15F28"/>
    <w:rsid w:val="00F163ED"/>
    <w:rsid w:val="00F16BDE"/>
    <w:rsid w:val="00F16C33"/>
    <w:rsid w:val="00F16CE8"/>
    <w:rsid w:val="00F172C5"/>
    <w:rsid w:val="00F174FB"/>
    <w:rsid w:val="00F175DB"/>
    <w:rsid w:val="00F17794"/>
    <w:rsid w:val="00F1786B"/>
    <w:rsid w:val="00F17B51"/>
    <w:rsid w:val="00F201E9"/>
    <w:rsid w:val="00F202BD"/>
    <w:rsid w:val="00F2037A"/>
    <w:rsid w:val="00F2063F"/>
    <w:rsid w:val="00F209F3"/>
    <w:rsid w:val="00F20F0D"/>
    <w:rsid w:val="00F20FB9"/>
    <w:rsid w:val="00F2111B"/>
    <w:rsid w:val="00F21245"/>
    <w:rsid w:val="00F2156C"/>
    <w:rsid w:val="00F21957"/>
    <w:rsid w:val="00F21C1B"/>
    <w:rsid w:val="00F21E81"/>
    <w:rsid w:val="00F21FC8"/>
    <w:rsid w:val="00F22432"/>
    <w:rsid w:val="00F22863"/>
    <w:rsid w:val="00F229EC"/>
    <w:rsid w:val="00F22DA9"/>
    <w:rsid w:val="00F22E04"/>
    <w:rsid w:val="00F22E5F"/>
    <w:rsid w:val="00F22E65"/>
    <w:rsid w:val="00F23391"/>
    <w:rsid w:val="00F237D6"/>
    <w:rsid w:val="00F23AA0"/>
    <w:rsid w:val="00F23C30"/>
    <w:rsid w:val="00F23C34"/>
    <w:rsid w:val="00F24078"/>
    <w:rsid w:val="00F24400"/>
    <w:rsid w:val="00F24813"/>
    <w:rsid w:val="00F24929"/>
    <w:rsid w:val="00F2492A"/>
    <w:rsid w:val="00F24AD9"/>
    <w:rsid w:val="00F24B75"/>
    <w:rsid w:val="00F24BDE"/>
    <w:rsid w:val="00F24C4C"/>
    <w:rsid w:val="00F24CB4"/>
    <w:rsid w:val="00F24E55"/>
    <w:rsid w:val="00F24E7C"/>
    <w:rsid w:val="00F250E4"/>
    <w:rsid w:val="00F25610"/>
    <w:rsid w:val="00F25711"/>
    <w:rsid w:val="00F25840"/>
    <w:rsid w:val="00F259DA"/>
    <w:rsid w:val="00F25AC2"/>
    <w:rsid w:val="00F25EA5"/>
    <w:rsid w:val="00F25EF1"/>
    <w:rsid w:val="00F260B5"/>
    <w:rsid w:val="00F26B36"/>
    <w:rsid w:val="00F26B9F"/>
    <w:rsid w:val="00F26EE9"/>
    <w:rsid w:val="00F2706F"/>
    <w:rsid w:val="00F2718A"/>
    <w:rsid w:val="00F27494"/>
    <w:rsid w:val="00F27F38"/>
    <w:rsid w:val="00F30368"/>
    <w:rsid w:val="00F3042C"/>
    <w:rsid w:val="00F3049D"/>
    <w:rsid w:val="00F305E8"/>
    <w:rsid w:val="00F30649"/>
    <w:rsid w:val="00F30930"/>
    <w:rsid w:val="00F311EA"/>
    <w:rsid w:val="00F31272"/>
    <w:rsid w:val="00F31890"/>
    <w:rsid w:val="00F31E9D"/>
    <w:rsid w:val="00F321D1"/>
    <w:rsid w:val="00F328F8"/>
    <w:rsid w:val="00F32D39"/>
    <w:rsid w:val="00F32DBD"/>
    <w:rsid w:val="00F32E77"/>
    <w:rsid w:val="00F335A7"/>
    <w:rsid w:val="00F33877"/>
    <w:rsid w:val="00F3393D"/>
    <w:rsid w:val="00F33A4B"/>
    <w:rsid w:val="00F33DB6"/>
    <w:rsid w:val="00F34122"/>
    <w:rsid w:val="00F34266"/>
    <w:rsid w:val="00F34A39"/>
    <w:rsid w:val="00F34C1E"/>
    <w:rsid w:val="00F34E4B"/>
    <w:rsid w:val="00F35627"/>
    <w:rsid w:val="00F356C1"/>
    <w:rsid w:val="00F361F9"/>
    <w:rsid w:val="00F3636F"/>
    <w:rsid w:val="00F367DE"/>
    <w:rsid w:val="00F36C76"/>
    <w:rsid w:val="00F371EC"/>
    <w:rsid w:val="00F37209"/>
    <w:rsid w:val="00F372A1"/>
    <w:rsid w:val="00F372E3"/>
    <w:rsid w:val="00F37E1B"/>
    <w:rsid w:val="00F41105"/>
    <w:rsid w:val="00F413FD"/>
    <w:rsid w:val="00F41731"/>
    <w:rsid w:val="00F4177C"/>
    <w:rsid w:val="00F418F2"/>
    <w:rsid w:val="00F41B89"/>
    <w:rsid w:val="00F41E0D"/>
    <w:rsid w:val="00F41E1A"/>
    <w:rsid w:val="00F42456"/>
    <w:rsid w:val="00F4249F"/>
    <w:rsid w:val="00F43691"/>
    <w:rsid w:val="00F439B2"/>
    <w:rsid w:val="00F43DDC"/>
    <w:rsid w:val="00F440C3"/>
    <w:rsid w:val="00F4435B"/>
    <w:rsid w:val="00F44451"/>
    <w:rsid w:val="00F44860"/>
    <w:rsid w:val="00F44D2B"/>
    <w:rsid w:val="00F45162"/>
    <w:rsid w:val="00F453F9"/>
    <w:rsid w:val="00F45BA3"/>
    <w:rsid w:val="00F46309"/>
    <w:rsid w:val="00F46473"/>
    <w:rsid w:val="00F465DB"/>
    <w:rsid w:val="00F468D7"/>
    <w:rsid w:val="00F46DDE"/>
    <w:rsid w:val="00F46E9D"/>
    <w:rsid w:val="00F46F06"/>
    <w:rsid w:val="00F46F21"/>
    <w:rsid w:val="00F47333"/>
    <w:rsid w:val="00F4740C"/>
    <w:rsid w:val="00F47472"/>
    <w:rsid w:val="00F477FF"/>
    <w:rsid w:val="00F4799D"/>
    <w:rsid w:val="00F479B9"/>
    <w:rsid w:val="00F47F0C"/>
    <w:rsid w:val="00F508ED"/>
    <w:rsid w:val="00F50B80"/>
    <w:rsid w:val="00F50F74"/>
    <w:rsid w:val="00F511A4"/>
    <w:rsid w:val="00F511B1"/>
    <w:rsid w:val="00F514BE"/>
    <w:rsid w:val="00F5152B"/>
    <w:rsid w:val="00F51785"/>
    <w:rsid w:val="00F517D9"/>
    <w:rsid w:val="00F518FD"/>
    <w:rsid w:val="00F51FBE"/>
    <w:rsid w:val="00F52629"/>
    <w:rsid w:val="00F52828"/>
    <w:rsid w:val="00F52A8C"/>
    <w:rsid w:val="00F52E6D"/>
    <w:rsid w:val="00F5385B"/>
    <w:rsid w:val="00F53B7C"/>
    <w:rsid w:val="00F53E6E"/>
    <w:rsid w:val="00F54156"/>
    <w:rsid w:val="00F54208"/>
    <w:rsid w:val="00F543BB"/>
    <w:rsid w:val="00F54949"/>
    <w:rsid w:val="00F54BF2"/>
    <w:rsid w:val="00F5548E"/>
    <w:rsid w:val="00F5561F"/>
    <w:rsid w:val="00F55AAE"/>
    <w:rsid w:val="00F55E43"/>
    <w:rsid w:val="00F56CF5"/>
    <w:rsid w:val="00F574F5"/>
    <w:rsid w:val="00F57660"/>
    <w:rsid w:val="00F57782"/>
    <w:rsid w:val="00F577E2"/>
    <w:rsid w:val="00F57861"/>
    <w:rsid w:val="00F57E6C"/>
    <w:rsid w:val="00F60105"/>
    <w:rsid w:val="00F604A5"/>
    <w:rsid w:val="00F604F1"/>
    <w:rsid w:val="00F60599"/>
    <w:rsid w:val="00F6079E"/>
    <w:rsid w:val="00F608A6"/>
    <w:rsid w:val="00F6097E"/>
    <w:rsid w:val="00F60C42"/>
    <w:rsid w:val="00F60D85"/>
    <w:rsid w:val="00F60DEA"/>
    <w:rsid w:val="00F6102F"/>
    <w:rsid w:val="00F617EB"/>
    <w:rsid w:val="00F6180C"/>
    <w:rsid w:val="00F61AD0"/>
    <w:rsid w:val="00F61CB1"/>
    <w:rsid w:val="00F62088"/>
    <w:rsid w:val="00F62105"/>
    <w:rsid w:val="00F62215"/>
    <w:rsid w:val="00F6252C"/>
    <w:rsid w:val="00F62780"/>
    <w:rsid w:val="00F627BF"/>
    <w:rsid w:val="00F627E0"/>
    <w:rsid w:val="00F62913"/>
    <w:rsid w:val="00F63327"/>
    <w:rsid w:val="00F633DA"/>
    <w:rsid w:val="00F63BCB"/>
    <w:rsid w:val="00F63EC7"/>
    <w:rsid w:val="00F63F70"/>
    <w:rsid w:val="00F64094"/>
    <w:rsid w:val="00F640DC"/>
    <w:rsid w:val="00F6412D"/>
    <w:rsid w:val="00F6413B"/>
    <w:rsid w:val="00F64186"/>
    <w:rsid w:val="00F641FC"/>
    <w:rsid w:val="00F64908"/>
    <w:rsid w:val="00F64A12"/>
    <w:rsid w:val="00F64A2C"/>
    <w:rsid w:val="00F654DA"/>
    <w:rsid w:val="00F6578B"/>
    <w:rsid w:val="00F6586B"/>
    <w:rsid w:val="00F65C9B"/>
    <w:rsid w:val="00F65D4D"/>
    <w:rsid w:val="00F65F19"/>
    <w:rsid w:val="00F65F5E"/>
    <w:rsid w:val="00F66151"/>
    <w:rsid w:val="00F661A0"/>
    <w:rsid w:val="00F6626B"/>
    <w:rsid w:val="00F6693F"/>
    <w:rsid w:val="00F66E9B"/>
    <w:rsid w:val="00F67033"/>
    <w:rsid w:val="00F6710B"/>
    <w:rsid w:val="00F67119"/>
    <w:rsid w:val="00F6718F"/>
    <w:rsid w:val="00F6738A"/>
    <w:rsid w:val="00F677C4"/>
    <w:rsid w:val="00F67BBE"/>
    <w:rsid w:val="00F67E74"/>
    <w:rsid w:val="00F67E77"/>
    <w:rsid w:val="00F67FDF"/>
    <w:rsid w:val="00F70568"/>
    <w:rsid w:val="00F70AAD"/>
    <w:rsid w:val="00F70B00"/>
    <w:rsid w:val="00F70F87"/>
    <w:rsid w:val="00F71032"/>
    <w:rsid w:val="00F71778"/>
    <w:rsid w:val="00F7193C"/>
    <w:rsid w:val="00F7207D"/>
    <w:rsid w:val="00F7287D"/>
    <w:rsid w:val="00F72924"/>
    <w:rsid w:val="00F729C6"/>
    <w:rsid w:val="00F73062"/>
    <w:rsid w:val="00F730D7"/>
    <w:rsid w:val="00F73186"/>
    <w:rsid w:val="00F7386C"/>
    <w:rsid w:val="00F73C61"/>
    <w:rsid w:val="00F73EA8"/>
    <w:rsid w:val="00F74BB4"/>
    <w:rsid w:val="00F74C5A"/>
    <w:rsid w:val="00F74C90"/>
    <w:rsid w:val="00F74F6B"/>
    <w:rsid w:val="00F75026"/>
    <w:rsid w:val="00F7564A"/>
    <w:rsid w:val="00F758B4"/>
    <w:rsid w:val="00F758FF"/>
    <w:rsid w:val="00F75C8D"/>
    <w:rsid w:val="00F75CD7"/>
    <w:rsid w:val="00F75DF7"/>
    <w:rsid w:val="00F76987"/>
    <w:rsid w:val="00F76B71"/>
    <w:rsid w:val="00F770F8"/>
    <w:rsid w:val="00F774ED"/>
    <w:rsid w:val="00F7794A"/>
    <w:rsid w:val="00F805CE"/>
    <w:rsid w:val="00F80FC3"/>
    <w:rsid w:val="00F813F9"/>
    <w:rsid w:val="00F814CD"/>
    <w:rsid w:val="00F814CF"/>
    <w:rsid w:val="00F8183B"/>
    <w:rsid w:val="00F81B40"/>
    <w:rsid w:val="00F81C32"/>
    <w:rsid w:val="00F81D1E"/>
    <w:rsid w:val="00F8248F"/>
    <w:rsid w:val="00F825B7"/>
    <w:rsid w:val="00F82619"/>
    <w:rsid w:val="00F82658"/>
    <w:rsid w:val="00F829EE"/>
    <w:rsid w:val="00F82C81"/>
    <w:rsid w:val="00F83146"/>
    <w:rsid w:val="00F83179"/>
    <w:rsid w:val="00F831AB"/>
    <w:rsid w:val="00F83807"/>
    <w:rsid w:val="00F8389E"/>
    <w:rsid w:val="00F840E5"/>
    <w:rsid w:val="00F840FB"/>
    <w:rsid w:val="00F8419E"/>
    <w:rsid w:val="00F843F5"/>
    <w:rsid w:val="00F8444E"/>
    <w:rsid w:val="00F845E8"/>
    <w:rsid w:val="00F8478C"/>
    <w:rsid w:val="00F84D29"/>
    <w:rsid w:val="00F84DF0"/>
    <w:rsid w:val="00F84E59"/>
    <w:rsid w:val="00F85020"/>
    <w:rsid w:val="00F85235"/>
    <w:rsid w:val="00F8547C"/>
    <w:rsid w:val="00F854A9"/>
    <w:rsid w:val="00F8557C"/>
    <w:rsid w:val="00F855CB"/>
    <w:rsid w:val="00F85C37"/>
    <w:rsid w:val="00F85E16"/>
    <w:rsid w:val="00F861DF"/>
    <w:rsid w:val="00F863DD"/>
    <w:rsid w:val="00F86472"/>
    <w:rsid w:val="00F864DD"/>
    <w:rsid w:val="00F86A61"/>
    <w:rsid w:val="00F86BAA"/>
    <w:rsid w:val="00F86C31"/>
    <w:rsid w:val="00F8728D"/>
    <w:rsid w:val="00F87A21"/>
    <w:rsid w:val="00F87B7A"/>
    <w:rsid w:val="00F87C2F"/>
    <w:rsid w:val="00F9043D"/>
    <w:rsid w:val="00F90608"/>
    <w:rsid w:val="00F9089D"/>
    <w:rsid w:val="00F90901"/>
    <w:rsid w:val="00F90B1F"/>
    <w:rsid w:val="00F90B2D"/>
    <w:rsid w:val="00F90BF3"/>
    <w:rsid w:val="00F90E22"/>
    <w:rsid w:val="00F91635"/>
    <w:rsid w:val="00F9189B"/>
    <w:rsid w:val="00F918B1"/>
    <w:rsid w:val="00F9192D"/>
    <w:rsid w:val="00F91999"/>
    <w:rsid w:val="00F91ABC"/>
    <w:rsid w:val="00F91F19"/>
    <w:rsid w:val="00F91F2D"/>
    <w:rsid w:val="00F91F3C"/>
    <w:rsid w:val="00F9220C"/>
    <w:rsid w:val="00F922D8"/>
    <w:rsid w:val="00F92433"/>
    <w:rsid w:val="00F9278C"/>
    <w:rsid w:val="00F9288E"/>
    <w:rsid w:val="00F92F3C"/>
    <w:rsid w:val="00F9324D"/>
    <w:rsid w:val="00F935DA"/>
    <w:rsid w:val="00F93A72"/>
    <w:rsid w:val="00F93B9D"/>
    <w:rsid w:val="00F94094"/>
    <w:rsid w:val="00F9431C"/>
    <w:rsid w:val="00F94687"/>
    <w:rsid w:val="00F946C8"/>
    <w:rsid w:val="00F94C42"/>
    <w:rsid w:val="00F94E28"/>
    <w:rsid w:val="00F94E56"/>
    <w:rsid w:val="00F95035"/>
    <w:rsid w:val="00F951EE"/>
    <w:rsid w:val="00F95261"/>
    <w:rsid w:val="00F9576F"/>
    <w:rsid w:val="00F95B95"/>
    <w:rsid w:val="00F95F3E"/>
    <w:rsid w:val="00F964E7"/>
    <w:rsid w:val="00F9681D"/>
    <w:rsid w:val="00F96BFF"/>
    <w:rsid w:val="00F96FC9"/>
    <w:rsid w:val="00F97334"/>
    <w:rsid w:val="00F973FD"/>
    <w:rsid w:val="00F97DFB"/>
    <w:rsid w:val="00F97EAC"/>
    <w:rsid w:val="00FA01D6"/>
    <w:rsid w:val="00FA086D"/>
    <w:rsid w:val="00FA0BC6"/>
    <w:rsid w:val="00FA0F94"/>
    <w:rsid w:val="00FA1372"/>
    <w:rsid w:val="00FA157C"/>
    <w:rsid w:val="00FA1C57"/>
    <w:rsid w:val="00FA1D13"/>
    <w:rsid w:val="00FA1D19"/>
    <w:rsid w:val="00FA1FC3"/>
    <w:rsid w:val="00FA20CF"/>
    <w:rsid w:val="00FA215F"/>
    <w:rsid w:val="00FA231A"/>
    <w:rsid w:val="00FA24F2"/>
    <w:rsid w:val="00FA2CA6"/>
    <w:rsid w:val="00FA2E14"/>
    <w:rsid w:val="00FA31F0"/>
    <w:rsid w:val="00FA35F1"/>
    <w:rsid w:val="00FA3A90"/>
    <w:rsid w:val="00FA4205"/>
    <w:rsid w:val="00FA4538"/>
    <w:rsid w:val="00FA454D"/>
    <w:rsid w:val="00FA4804"/>
    <w:rsid w:val="00FA4B15"/>
    <w:rsid w:val="00FA4D1A"/>
    <w:rsid w:val="00FA51AE"/>
    <w:rsid w:val="00FA51D5"/>
    <w:rsid w:val="00FA5250"/>
    <w:rsid w:val="00FA53DD"/>
    <w:rsid w:val="00FA54C6"/>
    <w:rsid w:val="00FA565B"/>
    <w:rsid w:val="00FA57BC"/>
    <w:rsid w:val="00FA58A3"/>
    <w:rsid w:val="00FA5C31"/>
    <w:rsid w:val="00FA5EB1"/>
    <w:rsid w:val="00FA6201"/>
    <w:rsid w:val="00FA62D5"/>
    <w:rsid w:val="00FA6432"/>
    <w:rsid w:val="00FA64D5"/>
    <w:rsid w:val="00FA685C"/>
    <w:rsid w:val="00FA68CC"/>
    <w:rsid w:val="00FA6B1B"/>
    <w:rsid w:val="00FA6F8F"/>
    <w:rsid w:val="00FA7045"/>
    <w:rsid w:val="00FA715B"/>
    <w:rsid w:val="00FA7317"/>
    <w:rsid w:val="00FA778C"/>
    <w:rsid w:val="00FA78BE"/>
    <w:rsid w:val="00FA7DE5"/>
    <w:rsid w:val="00FB019B"/>
    <w:rsid w:val="00FB05A9"/>
    <w:rsid w:val="00FB069F"/>
    <w:rsid w:val="00FB07D0"/>
    <w:rsid w:val="00FB0C05"/>
    <w:rsid w:val="00FB0C7F"/>
    <w:rsid w:val="00FB0F9D"/>
    <w:rsid w:val="00FB0FB6"/>
    <w:rsid w:val="00FB17A7"/>
    <w:rsid w:val="00FB18F8"/>
    <w:rsid w:val="00FB1AD2"/>
    <w:rsid w:val="00FB1C46"/>
    <w:rsid w:val="00FB1C75"/>
    <w:rsid w:val="00FB251E"/>
    <w:rsid w:val="00FB2B18"/>
    <w:rsid w:val="00FB30F4"/>
    <w:rsid w:val="00FB3991"/>
    <w:rsid w:val="00FB3D02"/>
    <w:rsid w:val="00FB40FC"/>
    <w:rsid w:val="00FB42B2"/>
    <w:rsid w:val="00FB43D1"/>
    <w:rsid w:val="00FB4544"/>
    <w:rsid w:val="00FB4597"/>
    <w:rsid w:val="00FB4A51"/>
    <w:rsid w:val="00FB4DAB"/>
    <w:rsid w:val="00FB4FBC"/>
    <w:rsid w:val="00FB52E8"/>
    <w:rsid w:val="00FB56D1"/>
    <w:rsid w:val="00FB5A97"/>
    <w:rsid w:val="00FB5C6F"/>
    <w:rsid w:val="00FB5C96"/>
    <w:rsid w:val="00FB5CD3"/>
    <w:rsid w:val="00FB5CFD"/>
    <w:rsid w:val="00FB64C1"/>
    <w:rsid w:val="00FB64F7"/>
    <w:rsid w:val="00FB674C"/>
    <w:rsid w:val="00FB6AD8"/>
    <w:rsid w:val="00FB6C07"/>
    <w:rsid w:val="00FB6D05"/>
    <w:rsid w:val="00FB784B"/>
    <w:rsid w:val="00FB7C09"/>
    <w:rsid w:val="00FB7D3D"/>
    <w:rsid w:val="00FC0254"/>
    <w:rsid w:val="00FC06E5"/>
    <w:rsid w:val="00FC0899"/>
    <w:rsid w:val="00FC0944"/>
    <w:rsid w:val="00FC0CB9"/>
    <w:rsid w:val="00FC0EFB"/>
    <w:rsid w:val="00FC10FD"/>
    <w:rsid w:val="00FC1225"/>
    <w:rsid w:val="00FC1358"/>
    <w:rsid w:val="00FC154F"/>
    <w:rsid w:val="00FC15C0"/>
    <w:rsid w:val="00FC1B42"/>
    <w:rsid w:val="00FC1C0D"/>
    <w:rsid w:val="00FC22FA"/>
    <w:rsid w:val="00FC2305"/>
    <w:rsid w:val="00FC243E"/>
    <w:rsid w:val="00FC284B"/>
    <w:rsid w:val="00FC2A7D"/>
    <w:rsid w:val="00FC2DE9"/>
    <w:rsid w:val="00FC2EB4"/>
    <w:rsid w:val="00FC32FB"/>
    <w:rsid w:val="00FC38AF"/>
    <w:rsid w:val="00FC3D09"/>
    <w:rsid w:val="00FC4250"/>
    <w:rsid w:val="00FC42E2"/>
    <w:rsid w:val="00FC45EC"/>
    <w:rsid w:val="00FC4923"/>
    <w:rsid w:val="00FC4B9D"/>
    <w:rsid w:val="00FC4C1C"/>
    <w:rsid w:val="00FC501D"/>
    <w:rsid w:val="00FC51F0"/>
    <w:rsid w:val="00FC52E9"/>
    <w:rsid w:val="00FC52EA"/>
    <w:rsid w:val="00FC53F3"/>
    <w:rsid w:val="00FC549A"/>
    <w:rsid w:val="00FC551E"/>
    <w:rsid w:val="00FC5A67"/>
    <w:rsid w:val="00FC5B7F"/>
    <w:rsid w:val="00FC5CB9"/>
    <w:rsid w:val="00FC5F10"/>
    <w:rsid w:val="00FC611C"/>
    <w:rsid w:val="00FC650D"/>
    <w:rsid w:val="00FC652E"/>
    <w:rsid w:val="00FC65FA"/>
    <w:rsid w:val="00FC6716"/>
    <w:rsid w:val="00FC6912"/>
    <w:rsid w:val="00FC6B8D"/>
    <w:rsid w:val="00FC7492"/>
    <w:rsid w:val="00FC7589"/>
    <w:rsid w:val="00FC79CD"/>
    <w:rsid w:val="00FC7BB2"/>
    <w:rsid w:val="00FC7CAE"/>
    <w:rsid w:val="00FC7D90"/>
    <w:rsid w:val="00FD05C2"/>
    <w:rsid w:val="00FD074C"/>
    <w:rsid w:val="00FD0AB4"/>
    <w:rsid w:val="00FD0E2B"/>
    <w:rsid w:val="00FD0E65"/>
    <w:rsid w:val="00FD0F47"/>
    <w:rsid w:val="00FD1103"/>
    <w:rsid w:val="00FD11B8"/>
    <w:rsid w:val="00FD1245"/>
    <w:rsid w:val="00FD14B0"/>
    <w:rsid w:val="00FD19EC"/>
    <w:rsid w:val="00FD20F8"/>
    <w:rsid w:val="00FD217F"/>
    <w:rsid w:val="00FD2214"/>
    <w:rsid w:val="00FD24F0"/>
    <w:rsid w:val="00FD27B0"/>
    <w:rsid w:val="00FD3003"/>
    <w:rsid w:val="00FD364B"/>
    <w:rsid w:val="00FD3831"/>
    <w:rsid w:val="00FD387D"/>
    <w:rsid w:val="00FD3DA5"/>
    <w:rsid w:val="00FD3EF7"/>
    <w:rsid w:val="00FD4CFD"/>
    <w:rsid w:val="00FD51A7"/>
    <w:rsid w:val="00FD520C"/>
    <w:rsid w:val="00FD52E4"/>
    <w:rsid w:val="00FD549C"/>
    <w:rsid w:val="00FD5B31"/>
    <w:rsid w:val="00FD5B75"/>
    <w:rsid w:val="00FD5B91"/>
    <w:rsid w:val="00FD5BB9"/>
    <w:rsid w:val="00FD5BF7"/>
    <w:rsid w:val="00FD5E64"/>
    <w:rsid w:val="00FD6027"/>
    <w:rsid w:val="00FD608B"/>
    <w:rsid w:val="00FD61ED"/>
    <w:rsid w:val="00FD67B1"/>
    <w:rsid w:val="00FD6B58"/>
    <w:rsid w:val="00FD6BCE"/>
    <w:rsid w:val="00FD6C68"/>
    <w:rsid w:val="00FD7138"/>
    <w:rsid w:val="00FD7A10"/>
    <w:rsid w:val="00FD7C83"/>
    <w:rsid w:val="00FD7D4A"/>
    <w:rsid w:val="00FD7EEF"/>
    <w:rsid w:val="00FE01AB"/>
    <w:rsid w:val="00FE031F"/>
    <w:rsid w:val="00FE032B"/>
    <w:rsid w:val="00FE0574"/>
    <w:rsid w:val="00FE0682"/>
    <w:rsid w:val="00FE06B7"/>
    <w:rsid w:val="00FE0AEE"/>
    <w:rsid w:val="00FE0F7C"/>
    <w:rsid w:val="00FE1817"/>
    <w:rsid w:val="00FE1E65"/>
    <w:rsid w:val="00FE2139"/>
    <w:rsid w:val="00FE21FA"/>
    <w:rsid w:val="00FE2231"/>
    <w:rsid w:val="00FE2235"/>
    <w:rsid w:val="00FE2BC6"/>
    <w:rsid w:val="00FE2D81"/>
    <w:rsid w:val="00FE3775"/>
    <w:rsid w:val="00FE388A"/>
    <w:rsid w:val="00FE3992"/>
    <w:rsid w:val="00FE39E1"/>
    <w:rsid w:val="00FE3ACA"/>
    <w:rsid w:val="00FE3BCD"/>
    <w:rsid w:val="00FE3F8D"/>
    <w:rsid w:val="00FE45C2"/>
    <w:rsid w:val="00FE45D8"/>
    <w:rsid w:val="00FE4765"/>
    <w:rsid w:val="00FE4A23"/>
    <w:rsid w:val="00FE5242"/>
    <w:rsid w:val="00FE5534"/>
    <w:rsid w:val="00FE6055"/>
    <w:rsid w:val="00FE6120"/>
    <w:rsid w:val="00FE613D"/>
    <w:rsid w:val="00FE66A7"/>
    <w:rsid w:val="00FE67C0"/>
    <w:rsid w:val="00FE67DA"/>
    <w:rsid w:val="00FE6D81"/>
    <w:rsid w:val="00FE6DFA"/>
    <w:rsid w:val="00FE7338"/>
    <w:rsid w:val="00FE7352"/>
    <w:rsid w:val="00FE7498"/>
    <w:rsid w:val="00FE7610"/>
    <w:rsid w:val="00FE7D9C"/>
    <w:rsid w:val="00FE7EC7"/>
    <w:rsid w:val="00FF0171"/>
    <w:rsid w:val="00FF03FB"/>
    <w:rsid w:val="00FF059F"/>
    <w:rsid w:val="00FF085D"/>
    <w:rsid w:val="00FF0B23"/>
    <w:rsid w:val="00FF1BD9"/>
    <w:rsid w:val="00FF215D"/>
    <w:rsid w:val="00FF28F8"/>
    <w:rsid w:val="00FF2DB6"/>
    <w:rsid w:val="00FF3044"/>
    <w:rsid w:val="00FF323D"/>
    <w:rsid w:val="00FF32BF"/>
    <w:rsid w:val="00FF3426"/>
    <w:rsid w:val="00FF398C"/>
    <w:rsid w:val="00FF3ABC"/>
    <w:rsid w:val="00FF3BC7"/>
    <w:rsid w:val="00FF40DB"/>
    <w:rsid w:val="00FF40F1"/>
    <w:rsid w:val="00FF4340"/>
    <w:rsid w:val="00FF4602"/>
    <w:rsid w:val="00FF4833"/>
    <w:rsid w:val="00FF4A52"/>
    <w:rsid w:val="00FF4CFE"/>
    <w:rsid w:val="00FF4F89"/>
    <w:rsid w:val="00FF4FCB"/>
    <w:rsid w:val="00FF5080"/>
    <w:rsid w:val="00FF56F1"/>
    <w:rsid w:val="00FF5846"/>
    <w:rsid w:val="00FF59E6"/>
    <w:rsid w:val="00FF5A63"/>
    <w:rsid w:val="00FF5AEB"/>
    <w:rsid w:val="00FF5E49"/>
    <w:rsid w:val="00FF62F3"/>
    <w:rsid w:val="00FF68D2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4177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2B3E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4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uiPriority w:val="99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uiPriority w:val="99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uiPriority w:val="99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uiPriority w:val="99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uiPriority w:val="99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uiPriority w:val="99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uiPriority w:val="99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uiPriority w:val="99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D70332"/>
    <w:rPr>
      <w:sz w:val="29"/>
      <w:szCs w:val="29"/>
    </w:rPr>
  </w:style>
  <w:style w:type="character" w:customStyle="1" w:styleId="shorttext">
    <w:name w:val="short_text"/>
    <w:uiPriority w:val="99"/>
    <w:rsid w:val="00D70332"/>
  </w:style>
  <w:style w:type="paragraph" w:styleId="PlainText">
    <w:name w:val="Plain Text"/>
    <w:basedOn w:val="Normal"/>
    <w:link w:val="PlainTextChar"/>
    <w:uiPriority w:val="99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D70332"/>
    <w:rPr>
      <w:rFonts w:cs="Times New Roman"/>
    </w:rPr>
  </w:style>
  <w:style w:type="character" w:customStyle="1" w:styleId="gt-icon-text1">
    <w:name w:val="gt-icon-text1"/>
    <w:uiPriority w:val="99"/>
    <w:rsid w:val="00D70332"/>
    <w:rPr>
      <w:rFonts w:cs="Times New Roman"/>
    </w:rPr>
  </w:style>
  <w:style w:type="character" w:customStyle="1" w:styleId="longtext">
    <w:name w:val="long_text"/>
    <w:uiPriority w:val="99"/>
    <w:rsid w:val="00D70332"/>
    <w:rPr>
      <w:rFonts w:cs="Times New Roman"/>
    </w:rPr>
  </w:style>
  <w:style w:type="character" w:styleId="CommentReference">
    <w:name w:val="annotation reference"/>
    <w:uiPriority w:val="99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GridTableLight">
    <w:name w:val="Grid Table Light"/>
    <w:basedOn w:val="TableNormal"/>
    <w:uiPriority w:val="40"/>
    <w:rsid w:val="00332BE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TableNormal"/>
    <w:uiPriority w:val="44"/>
    <w:rsid w:val="00332BE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otnoteReference">
    <w:name w:val="footnote reference"/>
    <w:aliases w:val="fr"/>
    <w:basedOn w:val="DefaultParagraphFont"/>
    <w:unhideWhenUsed/>
    <w:rsid w:val="00F54208"/>
    <w:rPr>
      <w:vertAlign w:val="superscript"/>
    </w:rPr>
  </w:style>
  <w:style w:type="paragraph" w:styleId="Revision">
    <w:name w:val="Revision"/>
    <w:hidden/>
    <w:uiPriority w:val="99"/>
    <w:semiHidden/>
    <w:rsid w:val="00D577FE"/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D577F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D577F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577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D577F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577F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577F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577F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577F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577F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577FE"/>
  </w:style>
  <w:style w:type="table" w:styleId="Table3Deffects2">
    <w:name w:val="Table 3D effects 2"/>
    <w:basedOn w:val="TableNormal"/>
    <w:rsid w:val="00D577F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Accent1">
    <w:name w:val="Grid Table 1 Light Accent 1"/>
    <w:basedOn w:val="TableNormal"/>
    <w:uiPriority w:val="46"/>
    <w:rsid w:val="00D577F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577FE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D577F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D577FE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577FE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D577F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77CD0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77CD0"/>
    <w:rPr>
      <w:rFonts w:ascii="Angsana New" w:hAnsi="Angsana New"/>
      <w:sz w:val="30"/>
      <w:szCs w:val="30"/>
    </w:rPr>
  </w:style>
  <w:style w:type="character" w:customStyle="1" w:styleId="ui-provider">
    <w:name w:val="ui-provider"/>
    <w:basedOn w:val="DefaultParagraphFont"/>
    <w:rsid w:val="00B34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2B3E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4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uiPriority w:val="99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uiPriority w:val="99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uiPriority w:val="99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uiPriority w:val="99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uiPriority w:val="99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uiPriority w:val="99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uiPriority w:val="99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uiPriority w:val="99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D70332"/>
    <w:rPr>
      <w:sz w:val="29"/>
      <w:szCs w:val="29"/>
    </w:rPr>
  </w:style>
  <w:style w:type="character" w:customStyle="1" w:styleId="shorttext">
    <w:name w:val="short_text"/>
    <w:uiPriority w:val="99"/>
    <w:rsid w:val="00D70332"/>
  </w:style>
  <w:style w:type="paragraph" w:styleId="PlainText">
    <w:name w:val="Plain Text"/>
    <w:basedOn w:val="Normal"/>
    <w:link w:val="PlainTextChar"/>
    <w:uiPriority w:val="99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D70332"/>
    <w:rPr>
      <w:rFonts w:cs="Times New Roman"/>
    </w:rPr>
  </w:style>
  <w:style w:type="character" w:customStyle="1" w:styleId="gt-icon-text1">
    <w:name w:val="gt-icon-text1"/>
    <w:uiPriority w:val="99"/>
    <w:rsid w:val="00D70332"/>
    <w:rPr>
      <w:rFonts w:cs="Times New Roman"/>
    </w:rPr>
  </w:style>
  <w:style w:type="character" w:customStyle="1" w:styleId="longtext">
    <w:name w:val="long_text"/>
    <w:uiPriority w:val="99"/>
    <w:rsid w:val="00D70332"/>
    <w:rPr>
      <w:rFonts w:cs="Times New Roman"/>
    </w:rPr>
  </w:style>
  <w:style w:type="character" w:styleId="CommentReference">
    <w:name w:val="annotation reference"/>
    <w:uiPriority w:val="99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GridTableLight">
    <w:name w:val="Grid Table Light"/>
    <w:basedOn w:val="TableNormal"/>
    <w:uiPriority w:val="40"/>
    <w:rsid w:val="00332BE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TableNormal"/>
    <w:uiPriority w:val="44"/>
    <w:rsid w:val="00332BE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otnoteReference">
    <w:name w:val="footnote reference"/>
    <w:aliases w:val="fr"/>
    <w:basedOn w:val="DefaultParagraphFont"/>
    <w:unhideWhenUsed/>
    <w:rsid w:val="00F54208"/>
    <w:rPr>
      <w:vertAlign w:val="superscript"/>
    </w:rPr>
  </w:style>
  <w:style w:type="paragraph" w:styleId="Revision">
    <w:name w:val="Revision"/>
    <w:hidden/>
    <w:uiPriority w:val="99"/>
    <w:semiHidden/>
    <w:rsid w:val="00D577FE"/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D577F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D577F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577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D577F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577F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577F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577F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577F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577F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577FE"/>
  </w:style>
  <w:style w:type="table" w:styleId="Table3Deffects2">
    <w:name w:val="Table 3D effects 2"/>
    <w:basedOn w:val="TableNormal"/>
    <w:rsid w:val="00D577F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Accent1">
    <w:name w:val="Grid Table 1 Light Accent 1"/>
    <w:basedOn w:val="TableNormal"/>
    <w:uiPriority w:val="46"/>
    <w:rsid w:val="00D577F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577FE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D577F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D577FE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577FE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D577F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77CD0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77CD0"/>
    <w:rPr>
      <w:rFonts w:ascii="Angsana New" w:hAnsi="Angsana New"/>
      <w:sz w:val="30"/>
      <w:szCs w:val="30"/>
    </w:rPr>
  </w:style>
  <w:style w:type="character" w:customStyle="1" w:styleId="ui-provider">
    <w:name w:val="ui-provider"/>
    <w:basedOn w:val="DefaultParagraphFont"/>
    <w:rsid w:val="00B34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footer" Target="footer8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5" Type="http://schemas.openxmlformats.org/officeDocument/2006/relationships/header" Target="header7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footer" Target="footer6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430E27-694F-4FDD-86A5-B2E828C69F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4B1C1D-0F21-450F-84F6-53BE061863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69718E-F161-4DFF-8EB3-94E457412E96}">
  <ds:schemaRefs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4243d5be-521d-4052-81ca-f0f31ea6f2da"/>
    <ds:schemaRef ds:uri="05716746-add9-412a-97a9-1b5167d151a3"/>
    <ds:schemaRef ds:uri="http://schemas.microsoft.com/office/infopath/2007/PartnerControls"/>
    <ds:schemaRef ds:uri="http://purl.org/dc/terms/"/>
    <ds:schemaRef ds:uri="f6ba49b0-bcda-4796-8236-5b5cc1493ace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B9F620D-D435-41FB-B9AF-B09987F83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29</Pages>
  <Words>4651</Words>
  <Characters>26514</Characters>
  <Application>Microsoft Office Word</Application>
  <DocSecurity>0</DocSecurity>
  <Lines>220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TPIPP Q1'22 Draft FS</vt:lpstr>
    </vt:vector>
  </TitlesOfParts>
  <Company>TPIPL</Company>
  <LinksUpToDate>false</LinksUpToDate>
  <CharactersWithSpaces>31103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TPIPP Q1'22 Draft FS</dc:title>
  <dc:creator>montirasi@kpmg.co.th</dc:creator>
  <cp:lastModifiedBy>ชโลทร เจตนาธรรมจิต</cp:lastModifiedBy>
  <cp:revision>2</cp:revision>
  <cp:lastPrinted>2024-11-05T07:09:00Z</cp:lastPrinted>
  <dcterms:created xsi:type="dcterms:W3CDTF">2024-11-07T10:23:00Z</dcterms:created>
  <dcterms:modified xsi:type="dcterms:W3CDTF">2024-11-07T10:23:00Z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