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680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</w:pPr>
            <w:r w:rsidRPr="00680B7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1490" w:rsidRPr="00616564" w14:paraId="0A580269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3DA2E7" w14:textId="4BF86064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669F5A4C" w14:textId="6A365DAF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49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251B4D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38D1CAD8" w14:textId="42B4FB6F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31490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626B3C20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  <w:shd w:val="clear" w:color="auto" w:fill="auto"/>
          </w:tcPr>
          <w:p w14:paraId="14F055AE" w14:textId="341EAAA4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1490" w:rsidRPr="00616564" w14:paraId="087D6EF8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797C1D" w14:textId="49D076DC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  <w:shd w:val="clear" w:color="auto" w:fill="auto"/>
          </w:tcPr>
          <w:p w14:paraId="5E9B57A0" w14:textId="17851CD6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1490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2F434AA2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  <w:shd w:val="clear" w:color="auto" w:fill="auto"/>
          </w:tcPr>
          <w:p w14:paraId="4AB98B0F" w14:textId="68B00D9D" w:rsidR="00431490" w:rsidRPr="00431490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314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431490" w:rsidRPr="00616564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75DBC002" w:rsidR="00431490" w:rsidRPr="00411A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  <w:shd w:val="clear" w:color="auto" w:fill="auto"/>
          </w:tcPr>
          <w:p w14:paraId="79B648EB" w14:textId="45073200" w:rsidR="00431490" w:rsidRPr="00616564" w:rsidRDefault="00431490" w:rsidP="004314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9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431490" w:rsidRPr="00616564" w14:paraId="39EFCCA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26E46" w14:textId="3CAB8A57" w:rsidR="00431490" w:rsidRPr="00616564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51" w:type="dxa"/>
            <w:shd w:val="clear" w:color="auto" w:fill="auto"/>
          </w:tcPr>
          <w:p w14:paraId="509D3464" w14:textId="05DAC436" w:rsidR="00431490" w:rsidRPr="00616564" w:rsidRDefault="00431490" w:rsidP="004314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08909B8B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F102A">
        <w:rPr>
          <w:rFonts w:asciiTheme="majorBidi" w:hAnsiTheme="majorBidi"/>
          <w:spacing w:val="-2"/>
          <w:sz w:val="30"/>
          <w:szCs w:val="30"/>
        </w:rPr>
        <w:t>4</w:t>
      </w:r>
      <w:r w:rsidR="0051642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620C0">
        <w:rPr>
          <w:rFonts w:asciiTheme="majorBidi" w:hAnsiTheme="majorBidi"/>
          <w:spacing w:val="-2"/>
          <w:sz w:val="30"/>
          <w:szCs w:val="30"/>
          <w:cs/>
        </w:rPr>
        <w:t>พฤศจิกายน</w:t>
      </w:r>
      <w:r w:rsidR="002D7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767E">
        <w:rPr>
          <w:rFonts w:asciiTheme="majorBidi" w:hAnsiTheme="majorBidi"/>
          <w:spacing w:val="-2"/>
          <w:sz w:val="30"/>
          <w:szCs w:val="30"/>
        </w:rPr>
        <w:t>256</w:t>
      </w:r>
      <w:r w:rsidR="00297E2F">
        <w:rPr>
          <w:rFonts w:asciiTheme="majorBidi" w:hAnsiTheme="majorBidi"/>
          <w:spacing w:val="-2"/>
          <w:sz w:val="30"/>
          <w:szCs w:val="30"/>
        </w:rPr>
        <w:t>7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923D6F" w14:textId="7CE54682" w:rsidR="00331629" w:rsidRDefault="00331629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162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cstheme="majorBidi"/>
          <w:sz w:val="30"/>
          <w:szCs w:val="30"/>
        </w:rPr>
        <w:t xml:space="preserve">5 </w:t>
      </w:r>
      <w:r w:rsidRPr="0033162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cstheme="majorBidi"/>
          <w:sz w:val="30"/>
          <w:szCs w:val="30"/>
        </w:rPr>
        <w:t xml:space="preserve">2567 </w:t>
      </w:r>
      <w:r w:rsidRPr="00331629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31629">
        <w:rPr>
          <w:rFonts w:asciiTheme="majorBidi" w:hAnsiTheme="majorBidi"/>
          <w:sz w:val="30"/>
          <w:szCs w:val="30"/>
          <w:cs/>
        </w:rPr>
        <w:t xml:space="preserve"> (“</w:t>
      </w:r>
      <w:r w:rsidRPr="00331629">
        <w:rPr>
          <w:rFonts w:asciiTheme="majorBidi" w:hAnsiTheme="majorBidi" w:cstheme="majorBidi"/>
          <w:sz w:val="30"/>
          <w:szCs w:val="30"/>
        </w:rPr>
        <w:t xml:space="preserve">SET”) </w:t>
      </w:r>
      <w:r w:rsidRPr="00331629">
        <w:rPr>
          <w:rFonts w:asciiTheme="majorBidi" w:hAnsiTheme="majorBidi" w:hint="cs"/>
          <w:sz w:val="30"/>
          <w:szCs w:val="30"/>
          <w:cs/>
        </w:rPr>
        <w:t>ได้ประกาศขึ้นเครื่องหมาย</w:t>
      </w:r>
      <w:r w:rsidRPr="00331629">
        <w:rPr>
          <w:rFonts w:asciiTheme="majorBidi" w:hAnsiTheme="majorBidi"/>
          <w:sz w:val="30"/>
          <w:szCs w:val="30"/>
          <w:cs/>
        </w:rPr>
        <w:t xml:space="preserve"> “</w:t>
      </w:r>
      <w:r w:rsidRPr="00331629">
        <w:rPr>
          <w:rFonts w:asciiTheme="majorBidi" w:hAnsiTheme="majorBidi" w:cstheme="majorBidi"/>
          <w:sz w:val="30"/>
          <w:szCs w:val="30"/>
        </w:rPr>
        <w:t>C</w:t>
      </w:r>
      <w:r w:rsidR="00186015">
        <w:rPr>
          <w:rFonts w:asciiTheme="majorBidi" w:hAnsiTheme="majorBidi" w:cstheme="majorBidi"/>
          <w:sz w:val="30"/>
          <w:szCs w:val="30"/>
        </w:rPr>
        <w:t>F</w:t>
      </w:r>
      <w:r w:rsidRPr="00331629">
        <w:rPr>
          <w:rFonts w:asciiTheme="majorBidi" w:hAnsiTheme="majorBidi" w:cstheme="majorBidi"/>
          <w:sz w:val="30"/>
          <w:szCs w:val="30"/>
        </w:rPr>
        <w:t>” (Caution</w:t>
      </w:r>
      <w:r w:rsidR="00A9743C">
        <w:rPr>
          <w:rFonts w:asciiTheme="majorBidi" w:hAnsiTheme="majorBidi" w:cstheme="majorBidi"/>
          <w:sz w:val="30"/>
          <w:szCs w:val="30"/>
        </w:rPr>
        <w:t xml:space="preserve"> Free Float</w:t>
      </w:r>
      <w:r w:rsidRPr="00331629">
        <w:rPr>
          <w:rFonts w:asciiTheme="majorBidi" w:hAnsiTheme="majorBidi" w:cstheme="majorBidi"/>
          <w:sz w:val="30"/>
          <w:szCs w:val="30"/>
        </w:rPr>
        <w:t xml:space="preserve">) </w:t>
      </w:r>
      <w:r w:rsidRPr="00331629">
        <w:rPr>
          <w:rFonts w:asciiTheme="majorBidi" w:hAnsiTheme="majorBidi" w:hint="cs"/>
          <w:sz w:val="30"/>
          <w:szCs w:val="30"/>
          <w:cs/>
        </w:rPr>
        <w:t>ให้หลักทรัพย์ของบริษัทเนื่องจากบริษัทมีการกระจายการถือหุ้นรายย่อยไม่เป็นไปตามเกณฑ์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hint="cs"/>
          <w:sz w:val="30"/>
          <w:szCs w:val="30"/>
          <w:cs/>
        </w:rPr>
        <w:t>ทั้งนี้บริษัทได้เผยแพร่แผนการแก้ไขเหตุ</w:t>
      </w:r>
      <w:r w:rsidR="00CE47FD">
        <w:rPr>
          <w:rFonts w:asciiTheme="majorBidi" w:hAnsiTheme="majorBidi" w:hint="cs"/>
          <w:sz w:val="30"/>
          <w:szCs w:val="30"/>
          <w:cs/>
        </w:rPr>
        <w:t>การณ์</w:t>
      </w:r>
      <w:r w:rsidRPr="00331629">
        <w:rPr>
          <w:rFonts w:asciiTheme="majorBidi" w:hAnsiTheme="majorBidi" w:hint="cs"/>
          <w:sz w:val="30"/>
          <w:szCs w:val="30"/>
          <w:cs/>
        </w:rPr>
        <w:t>ดังกล่าวแล้ว</w:t>
      </w:r>
      <w:r w:rsidR="007E09C5">
        <w:rPr>
          <w:rFonts w:asciiTheme="majorBidi" w:hAnsiTheme="majorBidi" w:hint="cs"/>
          <w:sz w:val="30"/>
          <w:szCs w:val="30"/>
          <w:cs/>
        </w:rPr>
        <w:t>ใน</w:t>
      </w:r>
      <w:r w:rsidR="006548A6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6548A6">
        <w:rPr>
          <w:rFonts w:asciiTheme="majorBidi" w:hAnsiTheme="majorBidi"/>
          <w:sz w:val="30"/>
          <w:szCs w:val="30"/>
        </w:rPr>
        <w:t xml:space="preserve">12 </w:t>
      </w:r>
      <w:r w:rsidR="006548A6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6548A6">
        <w:rPr>
          <w:rFonts w:asciiTheme="majorBidi" w:hAnsiTheme="majorBidi"/>
          <w:sz w:val="30"/>
          <w:szCs w:val="30"/>
        </w:rPr>
        <w:t>2567</w:t>
      </w:r>
    </w:p>
    <w:p w14:paraId="28E963F9" w14:textId="77777777" w:rsidR="00331629" w:rsidRDefault="00331629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28674" w14:textId="5AB3961A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49E36DA9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2B4308">
        <w:rPr>
          <w:rFonts w:ascii="Angsana New" w:hAnsi="Angsana New"/>
          <w:sz w:val="30"/>
          <w:szCs w:val="30"/>
        </w:rPr>
        <w:t>6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7BF460D2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2B4308">
        <w:rPr>
          <w:rFonts w:asciiTheme="majorBidi" w:eastAsia="Times New Roman" w:hAnsiTheme="majorBidi" w:cstheme="majorBidi"/>
          <w:color w:val="242424"/>
          <w:sz w:val="30"/>
          <w:szCs w:val="30"/>
        </w:rPr>
        <w:t>6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CC5F375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41"/>
        <w:gridCol w:w="1083"/>
        <w:gridCol w:w="237"/>
        <w:gridCol w:w="1080"/>
      </w:tblGrid>
      <w:tr w:rsidR="008D4464" w:rsidRPr="00A57F81" w14:paraId="7927623B" w14:textId="77777777" w:rsidTr="00B07C6D">
        <w:trPr>
          <w:trHeight w:val="119"/>
          <w:tblHeader/>
        </w:trPr>
        <w:tc>
          <w:tcPr>
            <w:tcW w:w="2272" w:type="pct"/>
            <w:shd w:val="clear" w:color="auto" w:fill="auto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  <w:shd w:val="clear" w:color="auto" w:fill="auto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DA5925" w14:paraId="79BAA76F" w14:textId="77777777" w:rsidTr="00B07C6D">
        <w:trPr>
          <w:tblHeader/>
        </w:trPr>
        <w:tc>
          <w:tcPr>
            <w:tcW w:w="2272" w:type="pct"/>
            <w:shd w:val="clear" w:color="auto" w:fill="auto"/>
          </w:tcPr>
          <w:p w14:paraId="76F06412" w14:textId="01620DA7" w:rsidR="008D4464" w:rsidRPr="00DA5925" w:rsidRDefault="00C620C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</w:tcPr>
          <w:p w14:paraId="7F3C0371" w14:textId="7C172222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3C5CFE76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ACACF" w14:textId="01F872C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0B634E2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B9F7AB" w14:textId="57BFEC3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85F6298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E562447" w14:textId="46C00E28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D4464" w:rsidRPr="00DA5925" w14:paraId="356D826C" w14:textId="77777777" w:rsidTr="00A046B8">
        <w:trPr>
          <w:trHeight w:val="63"/>
          <w:tblHeader/>
        </w:trPr>
        <w:tc>
          <w:tcPr>
            <w:tcW w:w="2272" w:type="pct"/>
            <w:shd w:val="clear" w:color="auto" w:fill="auto"/>
          </w:tcPr>
          <w:p w14:paraId="08B6400B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  <w:shd w:val="clear" w:color="auto" w:fill="auto"/>
          </w:tcPr>
          <w:p w14:paraId="52C39D1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DA5925" w14:paraId="7203C8C2" w14:textId="77777777" w:rsidTr="00B07C6D">
        <w:tc>
          <w:tcPr>
            <w:tcW w:w="2272" w:type="pct"/>
            <w:shd w:val="clear" w:color="auto" w:fill="auto"/>
          </w:tcPr>
          <w:p w14:paraId="45313CA1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  <w:shd w:val="clear" w:color="auto" w:fill="auto"/>
          </w:tcPr>
          <w:p w14:paraId="0CEFCCB3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68CAB3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90718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69605C7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0C887A4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180877D2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7E97395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20C0" w:rsidRPr="00DA5925" w14:paraId="75DD5B2A" w14:textId="77777777" w:rsidTr="00B07C6D">
        <w:tc>
          <w:tcPr>
            <w:tcW w:w="2272" w:type="pct"/>
            <w:shd w:val="clear" w:color="auto" w:fill="auto"/>
          </w:tcPr>
          <w:p w14:paraId="1639AC12" w14:textId="754E75B1" w:rsidR="00C620C0" w:rsidRPr="00DA45E4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3D8AF01A" w14:textId="7B752E58" w:rsidR="00C620C0" w:rsidRPr="00A1352E" w:rsidRDefault="003101DC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29ECD1" w14:textId="77777777" w:rsidR="00C620C0" w:rsidRPr="001D4B3C" w:rsidRDefault="00C620C0" w:rsidP="00C6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16EB975" w14:textId="1D144405" w:rsidR="00C620C0" w:rsidRPr="00DA5925" w:rsidRDefault="00C620C0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3" w:type="pct"/>
            <w:shd w:val="clear" w:color="auto" w:fill="auto"/>
          </w:tcPr>
          <w:p w14:paraId="6FCDABCC" w14:textId="77777777" w:rsidR="00C620C0" w:rsidRPr="00DA5925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449956" w14:textId="74351F07" w:rsidR="00C620C0" w:rsidRPr="00DA5925" w:rsidRDefault="003101DC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2BB4532" w14:textId="77777777" w:rsidR="00C620C0" w:rsidRPr="00DA5925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55A578C" w14:textId="5E04F570" w:rsidR="00C620C0" w:rsidRPr="00DA5925" w:rsidRDefault="00C620C0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12</w:t>
            </w:r>
          </w:p>
        </w:tc>
      </w:tr>
      <w:tr w:rsidR="00C620C0" w:rsidRPr="00DA5925" w14:paraId="3086B6B5" w14:textId="77777777" w:rsidTr="00B07C6D">
        <w:tc>
          <w:tcPr>
            <w:tcW w:w="2272" w:type="pct"/>
            <w:shd w:val="clear" w:color="auto" w:fill="auto"/>
          </w:tcPr>
          <w:p w14:paraId="47FF5B22" w14:textId="264129B9" w:rsidR="00C620C0" w:rsidRPr="00DA45E4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2A581160" w14:textId="17A01AE9" w:rsidR="00C620C0" w:rsidRPr="00DA5925" w:rsidRDefault="003101DC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0" w:type="pct"/>
            <w:shd w:val="clear" w:color="auto" w:fill="auto"/>
          </w:tcPr>
          <w:p w14:paraId="0F9F6A8B" w14:textId="77777777" w:rsidR="00C620C0" w:rsidRPr="00DA5925" w:rsidRDefault="00C620C0" w:rsidP="00C6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1C701BA" w14:textId="2093C545" w:rsidR="00C620C0" w:rsidRPr="00DA5925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33" w:type="pct"/>
            <w:shd w:val="clear" w:color="auto" w:fill="auto"/>
          </w:tcPr>
          <w:p w14:paraId="7A9A355A" w14:textId="77777777" w:rsidR="00C620C0" w:rsidRPr="00DA5925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8FDB669" w14:textId="1B426888" w:rsidR="00C620C0" w:rsidRPr="00DA5925" w:rsidRDefault="003101DC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1" w:type="pct"/>
            <w:shd w:val="clear" w:color="auto" w:fill="auto"/>
          </w:tcPr>
          <w:p w14:paraId="084B7F3D" w14:textId="77777777" w:rsidR="00C620C0" w:rsidRPr="00DA5925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35CF743" w14:textId="2DCFDC44" w:rsidR="00C620C0" w:rsidRPr="00DA5925" w:rsidRDefault="00C620C0" w:rsidP="00C62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43084A" w:rsidRPr="00CE2AED" w14:paraId="41702B6A" w14:textId="77777777" w:rsidTr="00B07C6D">
        <w:tc>
          <w:tcPr>
            <w:tcW w:w="2272" w:type="pct"/>
            <w:shd w:val="clear" w:color="auto" w:fill="auto"/>
          </w:tcPr>
          <w:p w14:paraId="3B1C10C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3EBC5FA9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BAEA72A" w14:textId="77777777" w:rsidR="0043084A" w:rsidRPr="00CE2AED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4FEF1E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53952B3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CA7A43D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6548808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3F38CDF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DDFE574" w14:textId="77777777" w:rsidTr="00B07C6D">
        <w:tc>
          <w:tcPr>
            <w:tcW w:w="2272" w:type="pct"/>
            <w:shd w:val="clear" w:color="auto" w:fill="auto"/>
          </w:tcPr>
          <w:p w14:paraId="1DFF65D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9F1A3A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620BF6B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15C661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30C4F0F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E5E376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8089A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2D31E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898ACA6" w14:textId="77777777" w:rsidTr="00B07C6D">
        <w:tc>
          <w:tcPr>
            <w:tcW w:w="2272" w:type="pct"/>
            <w:shd w:val="clear" w:color="auto" w:fill="auto"/>
          </w:tcPr>
          <w:p w14:paraId="201027E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26D7EF3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4FFBA3C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9879A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7180883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F6597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7D2AF41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89A0AA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7B0C9A19" w14:textId="77777777" w:rsidTr="00B07C6D">
        <w:tc>
          <w:tcPr>
            <w:tcW w:w="2272" w:type="pct"/>
            <w:shd w:val="clear" w:color="auto" w:fill="auto"/>
          </w:tcPr>
          <w:p w14:paraId="0F603F0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7A5E96F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9D1FD50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EFA47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2F85C1ED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96D6043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412C8E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FB2023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9502C4F" w14:textId="77777777" w:rsidTr="00B07C6D">
        <w:tc>
          <w:tcPr>
            <w:tcW w:w="2272" w:type="pct"/>
            <w:shd w:val="clear" w:color="auto" w:fill="auto"/>
          </w:tcPr>
          <w:p w14:paraId="2D880C69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750E70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5BC7519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9E533B2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28FD17E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08B6D9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F6E2F6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D6DD34E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026E259D" w14:textId="77777777" w:rsidTr="00B07C6D">
        <w:tc>
          <w:tcPr>
            <w:tcW w:w="2272" w:type="pct"/>
            <w:shd w:val="clear" w:color="auto" w:fill="auto"/>
          </w:tcPr>
          <w:p w14:paraId="073E6AA3" w14:textId="3AD396A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57" w:type="pct"/>
            <w:shd w:val="clear" w:color="auto" w:fill="auto"/>
          </w:tcPr>
          <w:p w14:paraId="008D9CA0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3BE5C72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ED75B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58C95C1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FDEFF8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FDACB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D7DE0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07C6D" w:rsidRPr="00DA5925" w14:paraId="07A5520E" w14:textId="77777777" w:rsidTr="00B07C6D">
        <w:tc>
          <w:tcPr>
            <w:tcW w:w="2272" w:type="pct"/>
            <w:shd w:val="clear" w:color="auto" w:fill="auto"/>
          </w:tcPr>
          <w:p w14:paraId="56A5B4CD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2E16023B" w14:textId="61476398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1,923</w:t>
            </w:r>
          </w:p>
        </w:tc>
        <w:tc>
          <w:tcPr>
            <w:tcW w:w="130" w:type="pct"/>
            <w:shd w:val="clear" w:color="auto" w:fill="auto"/>
          </w:tcPr>
          <w:p w14:paraId="1D604F2D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CA3E9A" w14:textId="7ACF5D4A" w:rsidR="00B07C6D" w:rsidRPr="00DA5925" w:rsidRDefault="00B07C6D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2,056</w:t>
            </w:r>
          </w:p>
        </w:tc>
        <w:tc>
          <w:tcPr>
            <w:tcW w:w="133" w:type="pct"/>
            <w:shd w:val="clear" w:color="auto" w:fill="auto"/>
          </w:tcPr>
          <w:p w14:paraId="73D057D5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C687EF" w14:textId="0748C66D" w:rsidR="00B07C6D" w:rsidRPr="00A4064E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1,923</w:t>
            </w:r>
          </w:p>
        </w:tc>
        <w:tc>
          <w:tcPr>
            <w:tcW w:w="131" w:type="pct"/>
            <w:shd w:val="clear" w:color="auto" w:fill="auto"/>
          </w:tcPr>
          <w:p w14:paraId="4D59918C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0318AC5" w14:textId="1DF79E5D" w:rsidR="00B07C6D" w:rsidRPr="00DA5925" w:rsidRDefault="00B07C6D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2,056</w:t>
            </w:r>
          </w:p>
        </w:tc>
      </w:tr>
      <w:tr w:rsidR="00B07C6D" w:rsidRPr="00DA5925" w14:paraId="4CE82BB7" w14:textId="77777777" w:rsidTr="00B07C6D">
        <w:tc>
          <w:tcPr>
            <w:tcW w:w="2272" w:type="pct"/>
            <w:shd w:val="clear" w:color="auto" w:fill="auto"/>
          </w:tcPr>
          <w:p w14:paraId="6C499630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E139302" w14:textId="64E25C08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0" w:type="pct"/>
            <w:shd w:val="clear" w:color="auto" w:fill="auto"/>
          </w:tcPr>
          <w:p w14:paraId="2FFB8DB7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788516" w14:textId="235186A2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33" w:type="pct"/>
            <w:shd w:val="clear" w:color="auto" w:fill="auto"/>
          </w:tcPr>
          <w:p w14:paraId="0A969482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CBE7D6" w14:textId="7CA665A0" w:rsidR="00B07C6D" w:rsidRPr="00A4064E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158</w:t>
            </w:r>
          </w:p>
        </w:tc>
        <w:tc>
          <w:tcPr>
            <w:tcW w:w="131" w:type="pct"/>
            <w:shd w:val="clear" w:color="auto" w:fill="auto"/>
          </w:tcPr>
          <w:p w14:paraId="2289E7D1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F8F060F" w14:textId="0D1472AD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119</w:t>
            </w:r>
          </w:p>
        </w:tc>
      </w:tr>
      <w:tr w:rsidR="00331629" w:rsidRPr="00DA5925" w14:paraId="530CE44D" w14:textId="77777777" w:rsidTr="00B07C6D">
        <w:tc>
          <w:tcPr>
            <w:tcW w:w="2272" w:type="pct"/>
            <w:shd w:val="clear" w:color="auto" w:fill="auto"/>
          </w:tcPr>
          <w:p w14:paraId="2805C769" w14:textId="2A54E9D5" w:rsidR="00331629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00BFD96C" w14:textId="7CAF292F" w:rsidR="00331629" w:rsidRDefault="00DD5D53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5B04A248" w14:textId="77777777" w:rsidR="00331629" w:rsidRPr="00DA5925" w:rsidRDefault="00331629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D277C7" w14:textId="6B8F94D2" w:rsidR="00331629" w:rsidRPr="00826884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449E782" w14:textId="77777777" w:rsidR="00331629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2433461" w14:textId="16959AD9" w:rsidR="00331629" w:rsidRPr="00A4064E" w:rsidRDefault="00DD5D53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373D3206" w14:textId="77777777" w:rsidR="00331629" w:rsidRPr="00DA5925" w:rsidRDefault="00331629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1B4E047" w14:textId="2C8EF88E" w:rsidR="00331629" w:rsidRPr="00826884" w:rsidRDefault="008156B7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C6D" w:rsidRPr="00DA5925" w14:paraId="321A805A" w14:textId="77777777" w:rsidTr="00B07C6D">
        <w:tc>
          <w:tcPr>
            <w:tcW w:w="2272" w:type="pct"/>
            <w:shd w:val="clear" w:color="auto" w:fill="auto"/>
          </w:tcPr>
          <w:p w14:paraId="3978E78C" w14:textId="5591B248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  <w:shd w:val="clear" w:color="auto" w:fill="auto"/>
          </w:tcPr>
          <w:p w14:paraId="6E57BDD3" w14:textId="395A7F21" w:rsidR="00B07C6D" w:rsidRPr="002B0BFE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371A2AEF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1EDE03B" w14:textId="740E62B5" w:rsidR="00B07C6D" w:rsidRPr="007F1AD4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1DBFDCE6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8A3680" w14:textId="046223B8" w:rsidR="00B07C6D" w:rsidRPr="002B0BFE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559C044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F31BC87" w14:textId="53C129F8" w:rsidR="00B07C6D" w:rsidRPr="007F1AD4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B07C6D" w:rsidRPr="00DA5925" w14:paraId="6E376122" w14:textId="77777777" w:rsidTr="00B07C6D">
        <w:tc>
          <w:tcPr>
            <w:tcW w:w="2272" w:type="pct"/>
            <w:shd w:val="clear" w:color="auto" w:fill="auto"/>
          </w:tcPr>
          <w:p w14:paraId="01E1E327" w14:textId="054B0479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51D3F036" w14:textId="33A942BF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60</w:t>
            </w:r>
          </w:p>
        </w:tc>
        <w:tc>
          <w:tcPr>
            <w:tcW w:w="130" w:type="pct"/>
            <w:shd w:val="clear" w:color="auto" w:fill="auto"/>
          </w:tcPr>
          <w:p w14:paraId="4AB3256E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AFC753" w14:textId="5C5D3A46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3" w:type="pct"/>
            <w:shd w:val="clear" w:color="auto" w:fill="auto"/>
          </w:tcPr>
          <w:p w14:paraId="537E973D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7CE211" w14:textId="73E0B185" w:rsidR="00B07C6D" w:rsidRPr="00A4064E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131" w:type="pct"/>
            <w:shd w:val="clear" w:color="auto" w:fill="auto"/>
          </w:tcPr>
          <w:p w14:paraId="63F97706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457FAA4" w14:textId="6A66FFF3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</w:tr>
      <w:tr w:rsidR="00B07C6D" w:rsidRPr="00DA5925" w14:paraId="5562D4A7" w14:textId="77777777" w:rsidTr="00B07C6D">
        <w:tc>
          <w:tcPr>
            <w:tcW w:w="2272" w:type="pct"/>
            <w:shd w:val="clear" w:color="auto" w:fill="auto"/>
          </w:tcPr>
          <w:p w14:paraId="5D96436B" w14:textId="0EF9D6CD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  <w:shd w:val="clear" w:color="auto" w:fill="auto"/>
          </w:tcPr>
          <w:p w14:paraId="68A559A1" w14:textId="1AA716A5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A6C55B3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207033" w14:textId="253B3886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33" w:type="pct"/>
            <w:shd w:val="clear" w:color="auto" w:fill="auto"/>
          </w:tcPr>
          <w:p w14:paraId="0C7D0289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D7097A" w14:textId="0E07354E" w:rsidR="00B07C6D" w:rsidRPr="00A4064E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E9360A3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6EF4CD1" w14:textId="03970D44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259</w:t>
            </w:r>
          </w:p>
        </w:tc>
      </w:tr>
      <w:tr w:rsidR="00297E2F" w:rsidRPr="003B71FD" w14:paraId="1CC117FA" w14:textId="77777777" w:rsidTr="00B07C6D">
        <w:tc>
          <w:tcPr>
            <w:tcW w:w="2272" w:type="pct"/>
            <w:shd w:val="clear" w:color="auto" w:fill="auto"/>
          </w:tcPr>
          <w:p w14:paraId="5881DFC2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971FA42" w14:textId="577D14AF" w:rsidR="00297E2F" w:rsidRPr="003B71FD" w:rsidRDefault="00297E2F" w:rsidP="0033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49A7537" w14:textId="77777777" w:rsidR="00297E2F" w:rsidRPr="003B71FD" w:rsidRDefault="00297E2F" w:rsidP="00297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648FA482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  <w:shd w:val="clear" w:color="auto" w:fill="auto"/>
          </w:tcPr>
          <w:p w14:paraId="75A6EDDC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1FFFFA93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3A3C9160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shd w:val="clear" w:color="auto" w:fill="auto"/>
          </w:tcPr>
          <w:p w14:paraId="40A1DDA7" w14:textId="77777777" w:rsidR="00297E2F" w:rsidRPr="003B71FD" w:rsidRDefault="00297E2F" w:rsidP="0029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3B71FD" w14:paraId="243C9157" w14:textId="77777777" w:rsidTr="00B07C6D">
        <w:tc>
          <w:tcPr>
            <w:tcW w:w="2272" w:type="pct"/>
            <w:shd w:val="clear" w:color="auto" w:fill="auto"/>
          </w:tcPr>
          <w:p w14:paraId="5A23A140" w14:textId="6C57919D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shd w:val="clear" w:color="auto" w:fill="auto"/>
          </w:tcPr>
          <w:p w14:paraId="23EDEEC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9ED98DC" w14:textId="77777777" w:rsidR="0040429A" w:rsidRPr="003B71F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2B0E30F3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  <w:shd w:val="clear" w:color="auto" w:fill="auto"/>
          </w:tcPr>
          <w:p w14:paraId="5A78AC06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6C4289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E41723C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shd w:val="clear" w:color="auto" w:fill="auto"/>
          </w:tcPr>
          <w:p w14:paraId="5FC85A49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3B71FD" w14:paraId="19478ED6" w14:textId="77777777" w:rsidTr="00B07C6D">
        <w:tc>
          <w:tcPr>
            <w:tcW w:w="2272" w:type="pct"/>
            <w:shd w:val="clear" w:color="auto" w:fill="auto"/>
          </w:tcPr>
          <w:p w14:paraId="126E6C41" w14:textId="47D429AF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13BB64E" w14:textId="459499B9" w:rsidR="0040429A" w:rsidRPr="00331629" w:rsidRDefault="00DD5D53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ACDAD1E" w14:textId="77777777" w:rsidR="0040429A" w:rsidRPr="003B71F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1F774F7C" w14:textId="0B49CDDF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F311DFD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5A5859DC" w14:textId="3A1425B8" w:rsidR="0040429A" w:rsidRPr="00331629" w:rsidRDefault="00D24582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0A7C3CCB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shd w:val="clear" w:color="auto" w:fill="auto"/>
          </w:tcPr>
          <w:p w14:paraId="5B34F27D" w14:textId="780B0C16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0429A" w:rsidRPr="003B71FD" w14:paraId="4938F0B3" w14:textId="77777777" w:rsidTr="00B07C6D">
        <w:tc>
          <w:tcPr>
            <w:tcW w:w="2272" w:type="pct"/>
            <w:shd w:val="clear" w:color="auto" w:fill="auto"/>
          </w:tcPr>
          <w:p w14:paraId="093BA71B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0866903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4F776664" w14:textId="77777777" w:rsidR="0040429A" w:rsidRPr="003B71FD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29FDD0D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  <w:shd w:val="clear" w:color="auto" w:fill="auto"/>
          </w:tcPr>
          <w:p w14:paraId="39F0039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47C62606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17AD852E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shd w:val="clear" w:color="auto" w:fill="auto"/>
          </w:tcPr>
          <w:p w14:paraId="76DAF6BF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DA5925" w14:paraId="0D20B845" w14:textId="77777777" w:rsidTr="00B07C6D">
        <w:tc>
          <w:tcPr>
            <w:tcW w:w="2272" w:type="pct"/>
            <w:shd w:val="clear" w:color="auto" w:fill="auto"/>
          </w:tcPr>
          <w:p w14:paraId="3FED2E9F" w14:textId="41DAD8F5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  <w:shd w:val="clear" w:color="auto" w:fill="auto"/>
          </w:tcPr>
          <w:p w14:paraId="09225F7C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6B5C3BC" w14:textId="77777777" w:rsidR="0040429A" w:rsidRPr="00DA5925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622B2CE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7C324274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F2C5022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20AE2B8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6A899CB" w14:textId="77777777" w:rsidR="0040429A" w:rsidRPr="00DA5925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C6D" w:rsidRPr="00DA5925" w14:paraId="66922003" w14:textId="77777777" w:rsidTr="00B07C6D">
        <w:tc>
          <w:tcPr>
            <w:tcW w:w="2272" w:type="pct"/>
            <w:shd w:val="clear" w:color="auto" w:fill="auto"/>
          </w:tcPr>
          <w:p w14:paraId="75626CBD" w14:textId="1B5B8685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BF28ABD" w14:textId="66E3DACB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1,057</w:t>
            </w:r>
          </w:p>
        </w:tc>
        <w:tc>
          <w:tcPr>
            <w:tcW w:w="130" w:type="pct"/>
            <w:shd w:val="clear" w:color="auto" w:fill="auto"/>
          </w:tcPr>
          <w:p w14:paraId="02C16D13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822168" w14:textId="07EC203E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403</w:t>
            </w:r>
          </w:p>
        </w:tc>
        <w:tc>
          <w:tcPr>
            <w:tcW w:w="133" w:type="pct"/>
            <w:shd w:val="clear" w:color="auto" w:fill="auto"/>
          </w:tcPr>
          <w:p w14:paraId="084872C5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67ADD5" w14:textId="7403BE19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1,057</w:t>
            </w:r>
          </w:p>
        </w:tc>
        <w:tc>
          <w:tcPr>
            <w:tcW w:w="131" w:type="pct"/>
            <w:shd w:val="clear" w:color="auto" w:fill="auto"/>
          </w:tcPr>
          <w:p w14:paraId="4A849C0B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633FC4" w14:textId="6CDC150B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B07C6D" w:rsidRPr="00DA5925" w14:paraId="7CE3B706" w14:textId="77777777" w:rsidTr="00B07C6D">
        <w:tc>
          <w:tcPr>
            <w:tcW w:w="2272" w:type="pct"/>
            <w:shd w:val="clear" w:color="auto" w:fill="auto"/>
          </w:tcPr>
          <w:p w14:paraId="0EE2FCD1" w14:textId="574DF28B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5099CB7" w14:textId="0FA927DF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130" w:type="pct"/>
            <w:shd w:val="clear" w:color="auto" w:fill="auto"/>
          </w:tcPr>
          <w:p w14:paraId="4CCDFA90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12373D" w14:textId="3B91BEB0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3" w:type="pct"/>
            <w:shd w:val="clear" w:color="auto" w:fill="auto"/>
          </w:tcPr>
          <w:p w14:paraId="76DDD93A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E37D82" w14:textId="08AC140C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1" w:type="pct"/>
            <w:shd w:val="clear" w:color="auto" w:fill="auto"/>
          </w:tcPr>
          <w:p w14:paraId="2D52AC62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7AC025E" w14:textId="791117EA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07C6D" w:rsidRPr="00DA5925" w14:paraId="666AD83E" w14:textId="77777777" w:rsidTr="00B07C6D">
        <w:tc>
          <w:tcPr>
            <w:tcW w:w="2272" w:type="pct"/>
            <w:shd w:val="clear" w:color="auto" w:fill="auto"/>
          </w:tcPr>
          <w:p w14:paraId="62DCF2E1" w14:textId="645E9F00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  <w:shd w:val="clear" w:color="auto" w:fill="auto"/>
          </w:tcPr>
          <w:p w14:paraId="515E888A" w14:textId="676B4930" w:rsidR="00B07C6D" w:rsidRPr="00DA5925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2A8F811" w14:textId="77777777" w:rsidR="00B07C6D" w:rsidRPr="00DA5925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41672A" w14:textId="7257B24B" w:rsidR="00B07C6D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31F7892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961495D" w14:textId="5B19A6B3" w:rsidR="00B07C6D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1" w:type="pct"/>
            <w:shd w:val="clear" w:color="auto" w:fill="auto"/>
          </w:tcPr>
          <w:p w14:paraId="144843D6" w14:textId="77777777" w:rsidR="00B07C6D" w:rsidRPr="00DA5925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35F346C" w14:textId="2B734FD4" w:rsidR="00B07C6D" w:rsidRPr="007F1AD4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32</w:t>
            </w:r>
          </w:p>
        </w:tc>
      </w:tr>
      <w:tr w:rsidR="0040429A" w:rsidRPr="003B71FD" w14:paraId="7ED286B2" w14:textId="77777777" w:rsidTr="00B07C6D">
        <w:tc>
          <w:tcPr>
            <w:tcW w:w="2272" w:type="pct"/>
            <w:shd w:val="clear" w:color="auto" w:fill="auto"/>
          </w:tcPr>
          <w:p w14:paraId="7B0A7D7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C7BC187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2BC3196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58C6FD4A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  <w:shd w:val="clear" w:color="auto" w:fill="auto"/>
          </w:tcPr>
          <w:p w14:paraId="64EFE9C1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E78434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6C798BA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6" w:type="pct"/>
            <w:shd w:val="clear" w:color="auto" w:fill="auto"/>
          </w:tcPr>
          <w:p w14:paraId="123B0F9C" w14:textId="77777777" w:rsidR="0040429A" w:rsidRPr="003B71FD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29A" w:rsidRPr="00686947" w14:paraId="6038D788" w14:textId="77777777" w:rsidTr="00B07C6D">
        <w:tc>
          <w:tcPr>
            <w:tcW w:w="2272" w:type="pct"/>
            <w:shd w:val="clear" w:color="auto" w:fill="auto"/>
          </w:tcPr>
          <w:p w14:paraId="6D864F40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549B3C5D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267AE33" w14:textId="77777777" w:rsidR="0040429A" w:rsidRPr="00686947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E92C261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  <w:shd w:val="clear" w:color="auto" w:fill="auto"/>
          </w:tcPr>
          <w:p w14:paraId="1F37D3A3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BEEA3C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262CC75B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EE8B372" w14:textId="77777777" w:rsidR="0040429A" w:rsidRPr="00686947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B07C6D" w:rsidRPr="00686947" w14:paraId="58532E55" w14:textId="77777777" w:rsidTr="00B07C6D">
        <w:tc>
          <w:tcPr>
            <w:tcW w:w="2272" w:type="pct"/>
            <w:shd w:val="clear" w:color="auto" w:fill="auto"/>
          </w:tcPr>
          <w:p w14:paraId="7FB1624E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3154BBC" w14:textId="315231C5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5,255</w:t>
            </w:r>
          </w:p>
        </w:tc>
        <w:tc>
          <w:tcPr>
            <w:tcW w:w="130" w:type="pct"/>
            <w:shd w:val="clear" w:color="auto" w:fill="auto"/>
          </w:tcPr>
          <w:p w14:paraId="73075FCF" w14:textId="77777777" w:rsidR="00B07C6D" w:rsidRPr="00686947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F37358" w14:textId="0C007115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5,265</w:t>
            </w:r>
          </w:p>
        </w:tc>
        <w:tc>
          <w:tcPr>
            <w:tcW w:w="133" w:type="pct"/>
            <w:shd w:val="clear" w:color="auto" w:fill="auto"/>
          </w:tcPr>
          <w:p w14:paraId="229CED95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9533548" w14:textId="423B21E2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5,255</w:t>
            </w:r>
          </w:p>
        </w:tc>
        <w:tc>
          <w:tcPr>
            <w:tcW w:w="131" w:type="pct"/>
            <w:shd w:val="clear" w:color="auto" w:fill="auto"/>
          </w:tcPr>
          <w:p w14:paraId="0830084A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5BABF8C" w14:textId="0774990E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5,265</w:t>
            </w:r>
          </w:p>
        </w:tc>
      </w:tr>
      <w:tr w:rsidR="00B07C6D" w:rsidRPr="00686947" w14:paraId="3B70F7A7" w14:textId="77777777" w:rsidTr="00B07C6D">
        <w:tc>
          <w:tcPr>
            <w:tcW w:w="2272" w:type="pct"/>
            <w:shd w:val="clear" w:color="auto" w:fill="auto"/>
          </w:tcPr>
          <w:p w14:paraId="0A254FDE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475BB15" w14:textId="5CF3D32D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590</w:t>
            </w:r>
          </w:p>
        </w:tc>
        <w:tc>
          <w:tcPr>
            <w:tcW w:w="130" w:type="pct"/>
            <w:shd w:val="clear" w:color="auto" w:fill="auto"/>
          </w:tcPr>
          <w:p w14:paraId="439700C0" w14:textId="77777777" w:rsidR="00B07C6D" w:rsidRPr="00686947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04A3B7" w14:textId="386B4190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749</w:t>
            </w:r>
          </w:p>
        </w:tc>
        <w:tc>
          <w:tcPr>
            <w:tcW w:w="133" w:type="pct"/>
            <w:shd w:val="clear" w:color="auto" w:fill="auto"/>
          </w:tcPr>
          <w:p w14:paraId="34094E6A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12156B" w14:textId="1D96750A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590</w:t>
            </w:r>
          </w:p>
        </w:tc>
        <w:tc>
          <w:tcPr>
            <w:tcW w:w="131" w:type="pct"/>
            <w:shd w:val="clear" w:color="auto" w:fill="auto"/>
          </w:tcPr>
          <w:p w14:paraId="24CC8CB4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3E9F45" w14:textId="53EE2652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749</w:t>
            </w:r>
          </w:p>
        </w:tc>
      </w:tr>
      <w:tr w:rsidR="00B07C6D" w:rsidRPr="00686947" w14:paraId="1A781FCB" w14:textId="77777777" w:rsidTr="00B07C6D">
        <w:tc>
          <w:tcPr>
            <w:tcW w:w="2272" w:type="pct"/>
            <w:shd w:val="clear" w:color="auto" w:fill="auto"/>
          </w:tcPr>
          <w:p w14:paraId="77D9967C" w14:textId="060BCF2C" w:rsidR="00B07C6D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716F0490" w14:textId="10F94483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B0EE958" w14:textId="77777777" w:rsidR="00B07C6D" w:rsidRPr="00686947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61AB781" w14:textId="3EF5D102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19FE7DDF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2F9BB8" w14:textId="3014B2B0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475B52A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2B3E580" w14:textId="127D415F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B07C6D" w:rsidRPr="00686947" w14:paraId="5879E0F2" w14:textId="77777777" w:rsidTr="00B07C6D">
        <w:tc>
          <w:tcPr>
            <w:tcW w:w="2272" w:type="pct"/>
            <w:shd w:val="clear" w:color="auto" w:fill="auto"/>
          </w:tcPr>
          <w:p w14:paraId="0D685C61" w14:textId="5F541739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77ACC077" w14:textId="5784F7CC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30" w:type="pct"/>
            <w:shd w:val="clear" w:color="auto" w:fill="auto"/>
          </w:tcPr>
          <w:p w14:paraId="39607D28" w14:textId="77777777" w:rsidR="00B07C6D" w:rsidRPr="00686947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AE3EF9" w14:textId="707FAF6F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133" w:type="pct"/>
            <w:shd w:val="clear" w:color="auto" w:fill="auto"/>
          </w:tcPr>
          <w:p w14:paraId="48B2AF52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9FCC6F7" w14:textId="1CB8C6F0" w:rsidR="00B07C6D" w:rsidRPr="00686947" w:rsidRDefault="00DD5D5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31" w:type="pct"/>
            <w:shd w:val="clear" w:color="auto" w:fill="auto"/>
          </w:tcPr>
          <w:p w14:paraId="4169B3F8" w14:textId="77777777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F29FA74" w14:textId="37473492" w:rsidR="00B07C6D" w:rsidRPr="00686947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37</w:t>
            </w:r>
          </w:p>
        </w:tc>
      </w:tr>
      <w:tr w:rsidR="00B07C6D" w:rsidRPr="001E271C" w14:paraId="314BD540" w14:textId="77777777" w:rsidTr="00B07C6D">
        <w:tc>
          <w:tcPr>
            <w:tcW w:w="2272" w:type="pct"/>
            <w:shd w:val="clear" w:color="auto" w:fill="auto"/>
          </w:tcPr>
          <w:p w14:paraId="56B79594" w14:textId="77777777" w:rsidR="00B07C6D" w:rsidRPr="000436CA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  <w:shd w:val="clear" w:color="auto" w:fill="auto"/>
          </w:tcPr>
          <w:p w14:paraId="5BF23DA8" w14:textId="59C03016" w:rsidR="00B07C6D" w:rsidRPr="001E271C" w:rsidRDefault="008976AB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77344FA3" w14:textId="77777777" w:rsidR="00B07C6D" w:rsidRPr="001E271C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E018DA" w14:textId="629CF071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33" w:type="pct"/>
            <w:shd w:val="clear" w:color="auto" w:fill="auto"/>
          </w:tcPr>
          <w:p w14:paraId="2C2627C2" w14:textId="77777777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ECFF8AB" w14:textId="3D01A26B" w:rsidR="00B07C6D" w:rsidRPr="001E271C" w:rsidRDefault="008976AB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1B83A4FF" w14:textId="77777777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45D7B31" w14:textId="3F93D070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11</w:t>
            </w:r>
          </w:p>
        </w:tc>
      </w:tr>
    </w:tbl>
    <w:p w14:paraId="6372A39A" w14:textId="2B746EAB" w:rsidR="008D5979" w:rsidRDefault="008D5979"/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686947" w14:paraId="01AC238B" w14:textId="77777777" w:rsidTr="0043084A">
        <w:tc>
          <w:tcPr>
            <w:tcW w:w="2272" w:type="pct"/>
            <w:shd w:val="clear" w:color="auto" w:fill="auto"/>
          </w:tcPr>
          <w:p w14:paraId="288DEDF8" w14:textId="7D91F50B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  <w:shd w:val="clear" w:color="auto" w:fill="auto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B07C6D" w:rsidRPr="001E271C" w14:paraId="4603296A" w14:textId="77777777" w:rsidTr="00E429BA">
        <w:tc>
          <w:tcPr>
            <w:tcW w:w="2272" w:type="pct"/>
            <w:shd w:val="clear" w:color="auto" w:fill="auto"/>
          </w:tcPr>
          <w:p w14:paraId="3D8F9CA4" w14:textId="3119A466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  <w:shd w:val="clear" w:color="auto" w:fill="auto"/>
          </w:tcPr>
          <w:p w14:paraId="49791E10" w14:textId="3950C9B2" w:rsidR="00B07C6D" w:rsidRPr="001E271C" w:rsidRDefault="00C541F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98</w:t>
            </w:r>
          </w:p>
        </w:tc>
        <w:tc>
          <w:tcPr>
            <w:tcW w:w="130" w:type="pct"/>
            <w:shd w:val="clear" w:color="auto" w:fill="auto"/>
          </w:tcPr>
          <w:p w14:paraId="46832786" w14:textId="77777777" w:rsidR="00B07C6D" w:rsidRPr="001E271C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90261C" w14:textId="23A45C96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14:paraId="2512BF43" w14:textId="77777777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B4044EE" w14:textId="7004FE9F" w:rsidR="00B07C6D" w:rsidRPr="001E271C" w:rsidRDefault="00C541F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98</w:t>
            </w:r>
          </w:p>
        </w:tc>
        <w:tc>
          <w:tcPr>
            <w:tcW w:w="131" w:type="pct"/>
            <w:shd w:val="clear" w:color="auto" w:fill="auto"/>
          </w:tcPr>
          <w:p w14:paraId="4BA14543" w14:textId="77777777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4EAFD46" w14:textId="08217738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75</w:t>
            </w:r>
          </w:p>
        </w:tc>
      </w:tr>
      <w:tr w:rsidR="00B07C6D" w:rsidRPr="001E271C" w14:paraId="39584DA5" w14:textId="77777777" w:rsidTr="00E429BA">
        <w:tc>
          <w:tcPr>
            <w:tcW w:w="2272" w:type="pct"/>
            <w:shd w:val="clear" w:color="auto" w:fill="auto"/>
          </w:tcPr>
          <w:p w14:paraId="0258B030" w14:textId="77777777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F6BCB66" w14:textId="0AA91360" w:rsidR="00B07C6D" w:rsidRPr="001E271C" w:rsidRDefault="00C541F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566D71C" w14:textId="77777777" w:rsidR="00B07C6D" w:rsidRPr="001E271C" w:rsidRDefault="00B07C6D" w:rsidP="00B07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557097D" w14:textId="7266FF36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0713E2B8" w14:textId="4DCB92F9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0ED6C4F" w14:textId="1358F5DC" w:rsidR="00B07C6D" w:rsidRPr="001E271C" w:rsidRDefault="00C541F3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4F60E6C5" w14:textId="77777777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381E5C3" w14:textId="081DF8DC" w:rsidR="00B07C6D" w:rsidRPr="001E271C" w:rsidRDefault="00B07C6D" w:rsidP="00B0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</w:tr>
      <w:tr w:rsidR="0040429A" w:rsidRPr="001E271C" w14:paraId="5CFCE94E" w14:textId="77777777" w:rsidTr="00E429BA">
        <w:tc>
          <w:tcPr>
            <w:tcW w:w="2272" w:type="pct"/>
            <w:shd w:val="clear" w:color="auto" w:fill="auto"/>
          </w:tcPr>
          <w:p w14:paraId="668962A7" w14:textId="289328B6" w:rsidR="0040429A" w:rsidRPr="001E271C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1AD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A84FF" w14:textId="6942A18B" w:rsidR="0040429A" w:rsidRPr="00E429BA" w:rsidRDefault="00DD5D53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98</w:t>
            </w:r>
          </w:p>
        </w:tc>
        <w:tc>
          <w:tcPr>
            <w:tcW w:w="130" w:type="pct"/>
            <w:shd w:val="clear" w:color="auto" w:fill="auto"/>
          </w:tcPr>
          <w:p w14:paraId="25ED0CCB" w14:textId="77777777" w:rsidR="0040429A" w:rsidRPr="00E429BA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09FA4" w14:textId="65598748" w:rsidR="0040429A" w:rsidRPr="00E429BA" w:rsidRDefault="00B07C6D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130" w:type="pct"/>
            <w:shd w:val="clear" w:color="auto" w:fill="auto"/>
          </w:tcPr>
          <w:p w14:paraId="22C90C87" w14:textId="77777777" w:rsidR="0040429A" w:rsidRPr="00E429B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2687E" w14:textId="70311C0B" w:rsidR="0040429A" w:rsidRPr="00E429BA" w:rsidRDefault="00DD5D53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98</w:t>
            </w:r>
          </w:p>
        </w:tc>
        <w:tc>
          <w:tcPr>
            <w:tcW w:w="131" w:type="pct"/>
            <w:shd w:val="clear" w:color="auto" w:fill="auto"/>
          </w:tcPr>
          <w:p w14:paraId="0F9F6E43" w14:textId="77777777" w:rsidR="0040429A" w:rsidRPr="00E429BA" w:rsidRDefault="0040429A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5B490" w14:textId="598C51F8" w:rsidR="0040429A" w:rsidRPr="00E429BA" w:rsidRDefault="00B07C6D" w:rsidP="0040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79</w:t>
            </w:r>
          </w:p>
        </w:tc>
      </w:tr>
    </w:tbl>
    <w:p w14:paraId="0DE64ADC" w14:textId="77777777" w:rsidR="00241D33" w:rsidRPr="00616564" w:rsidRDefault="00241D33">
      <w:r w:rsidRPr="00616564"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FB68FC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  <w:shd w:val="clear" w:color="auto" w:fill="auto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  <w:shd w:val="clear" w:color="auto" w:fill="auto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29A" w:rsidRPr="00616564" w14:paraId="044DBE90" w14:textId="77777777" w:rsidTr="00FB68FC">
        <w:trPr>
          <w:tblHeader/>
        </w:trPr>
        <w:tc>
          <w:tcPr>
            <w:tcW w:w="2207" w:type="pct"/>
          </w:tcPr>
          <w:p w14:paraId="0D8FCD23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shd w:val="clear" w:color="auto" w:fill="auto"/>
          </w:tcPr>
          <w:p w14:paraId="60BD7B60" w14:textId="134D56EE" w:rsidR="0040429A" w:rsidRPr="00616564" w:rsidRDefault="004E28A8" w:rsidP="004E28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32EC89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CA93BB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65475B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6F4067" w14:textId="08740FFE" w:rsidR="0040429A" w:rsidRPr="00616564" w:rsidRDefault="004E28A8" w:rsidP="004E28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6A06A128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B61718C" w14:textId="77777777" w:rsidR="0040429A" w:rsidRPr="00616564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8D4464" w:rsidRPr="00616564" w14:paraId="286B361D" w14:textId="77777777" w:rsidTr="00195848">
        <w:trPr>
          <w:trHeight w:val="353"/>
          <w:tblHeader/>
        </w:trPr>
        <w:tc>
          <w:tcPr>
            <w:tcW w:w="2207" w:type="pct"/>
          </w:tcPr>
          <w:p w14:paraId="35943E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28EAB3" w14:textId="1B29A41B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C08D0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CEE06C7" w14:textId="6C13B350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86C89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CA7A49" w14:textId="49BE8C12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297E2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3DC22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B7EBED1" w14:textId="6BC4FF48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</w:t>
            </w:r>
            <w:r w:rsidR="00045B32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8D4464" w:rsidRPr="00616564" w14:paraId="52FC8030" w14:textId="77777777" w:rsidTr="008E7776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  <w:shd w:val="clear" w:color="auto" w:fill="auto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D5D53" w:rsidRPr="00616564" w14:paraId="1EB75D9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2BC2278" w14:textId="332E5456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6833DF8" w14:textId="270DC22A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3ED2DE8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D06FCD0" w14:textId="6C5FDF6C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96" w:type="pct"/>
          </w:tcPr>
          <w:p w14:paraId="201DA81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CC6E6E8" w14:textId="64398EB9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595169D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391780D" w14:textId="738538B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D5D53" w:rsidRPr="00616564" w14:paraId="2DFD13DC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62475703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5811992F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350B304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149</w:t>
            </w:r>
          </w:p>
        </w:tc>
        <w:tc>
          <w:tcPr>
            <w:tcW w:w="96" w:type="pct"/>
          </w:tcPr>
          <w:p w14:paraId="46ECEB8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0F252BF9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58DDD5C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DD5D53" w:rsidRPr="00616564" w14:paraId="70FB3F7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7E53EB9B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09476843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248</w:t>
            </w:r>
          </w:p>
        </w:tc>
        <w:tc>
          <w:tcPr>
            <w:tcW w:w="96" w:type="pct"/>
          </w:tcPr>
          <w:p w14:paraId="347C7B3E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20149DFD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515EA1D5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DD5D53" w:rsidRPr="00616564" w14:paraId="341F13E8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553992C3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137797BA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96" w:type="pct"/>
          </w:tcPr>
          <w:p w14:paraId="3DF3EAFA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51FDC50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36735C3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DD5D53" w:rsidRPr="00616564" w14:paraId="31003B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50AEFD09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6E0475B0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96" w:type="pct"/>
          </w:tcPr>
          <w:p w14:paraId="03A3FBA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0F7CA0BF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02A5A325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DD5D53" w:rsidRPr="00616564" w14:paraId="4AB2817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642E1D01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3C23C6D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3B2F74E3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27706AE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D53" w:rsidRPr="00616564" w14:paraId="5E0BA51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73B16A9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43900125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96" w:type="pct"/>
          </w:tcPr>
          <w:p w14:paraId="4C7C6566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26A3F67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1EC1FD0F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DD5D53" w:rsidRPr="004D47F2" w14:paraId="3A329B8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FC8F243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52C1ED4E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DD5D53" w:rsidRPr="004D47F2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DD5D53" w:rsidRPr="00616564" w14:paraId="68EA7C8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D5D53" w:rsidRPr="00616564" w14:paraId="6E1523F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9DC4D9" w14:textId="65E1FFD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649F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D959718" w14:textId="5656420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ED23A86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21C1978" w14:textId="0C3A83D6" w:rsidR="00DD5D53" w:rsidRPr="00B4391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B09F4EC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805E3E4" w14:textId="3CFDEDDC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0479B7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7BE6428" w14:textId="45DD5547" w:rsidR="00DD5D53" w:rsidRPr="00B4391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D53" w:rsidRPr="00616564" w14:paraId="111696F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749ADF4B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D8320AB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DBD829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7475404C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6E91FBEC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D5D53" w:rsidRPr="00616564" w14:paraId="20EE45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552D3CF0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3BC5D5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903E204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48405D71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16A33CF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D5D53" w:rsidRPr="00616564" w14:paraId="5DFFF61F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684D9D0D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C554F89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048EF63C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2523F13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D53" w:rsidRPr="00616564" w14:paraId="23758030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5401E34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0FD9038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4351813D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14CF460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084AA28F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D5D53" w:rsidRPr="008D4464" w14:paraId="227863B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A62CAE6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D5D53" w:rsidRPr="00616564" w14:paraId="136AC6F2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5D53" w:rsidRPr="00616564" w14:paraId="1DF95676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D475485" w14:textId="2E6AE8A5" w:rsidR="00DD5D53" w:rsidRPr="008156B7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4821AA2" w14:textId="01BE76DC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4461B1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64768D" w14:textId="77F0C966" w:rsidR="00DD5D53" w:rsidRPr="008156B7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5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924E25A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70C7C85" w14:textId="3BBF021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511F4C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CE73C1A" w14:textId="77D3A281" w:rsidR="00DD5D53" w:rsidRPr="008156B7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5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D53" w:rsidRPr="00616564" w14:paraId="24B9D53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2A205DE1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45C3F67D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61ACA716" w14:textId="39D58730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96" w:type="pct"/>
            <w:vAlign w:val="center"/>
          </w:tcPr>
          <w:p w14:paraId="3792D3F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29C01E40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545E047" w14:textId="447F6284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</w:tr>
      <w:tr w:rsidR="00DD5D53" w:rsidRPr="00616564" w14:paraId="080AB16D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25FEC133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4FB00019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  <w:tc>
          <w:tcPr>
            <w:tcW w:w="96" w:type="pct"/>
          </w:tcPr>
          <w:p w14:paraId="758FD675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4A553452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65F34621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</w:tr>
      <w:tr w:rsidR="00DD5D53" w:rsidRPr="00616564" w14:paraId="7B7A3AE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60A44648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2E0099BF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96" w:type="pct"/>
          </w:tcPr>
          <w:p w14:paraId="17E492B3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41C51B09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40D65A92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</w:tr>
      <w:tr w:rsidR="00DD5D53" w:rsidRPr="008D4464" w14:paraId="620A4C7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E449655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DD5D53" w:rsidRPr="008D44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D5D53" w:rsidRPr="00616564" w14:paraId="5035B36F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A905B42" w14:textId="0ABC56AA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F09B763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CD2496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3015D3E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62E9B0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BAC00CB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A74F54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D9B0C5A" w14:textId="77777777" w:rsidR="00DD5D53" w:rsidRPr="00616564" w:rsidRDefault="00DD5D53" w:rsidP="00DD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73477C43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ABB216" w14:textId="1C9286A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7DBD455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6D684B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B46CD8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46487EE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63A28BB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0397795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7AD6D51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6F6328E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BE4B244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979345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F9C39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CD145B5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36C001A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4CCD0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A612DA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D2213E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1B76198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B36589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EF14D2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29C92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015C968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3EDC937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F13142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9F8EBAC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D75CE3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562671B0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33840C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01B246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C518AF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F4E15DB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1A93565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3723E6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D1DA8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DB93B58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045A024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33D62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6AC7B5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20500F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502E96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BC1274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C0CA93B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CC51F9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158BD11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5A46EAEF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82F95CB" w14:textId="28AEFBD3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49258B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62921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98B50E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0AA7704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6A4C5E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A48BC2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3681052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678926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36BE4FDD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2519AC11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192236F6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96" w:type="pct"/>
          </w:tcPr>
          <w:p w14:paraId="38025E3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5075CE58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7A348E1C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</w:tr>
      <w:tr w:rsidR="00991D49" w:rsidRPr="00616564" w14:paraId="61E4A3BB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21DF25C6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1E62F07D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6" w:type="pct"/>
          </w:tcPr>
          <w:p w14:paraId="46B537D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5279DD7C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2D8FB744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91D49" w:rsidRPr="00616564" w14:paraId="18FC9373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382534AA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1A24D59A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96" w:type="pct"/>
          </w:tcPr>
          <w:p w14:paraId="55F71B1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2832BDE2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42E60599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</w:t>
            </w:r>
          </w:p>
        </w:tc>
      </w:tr>
      <w:tr w:rsidR="00991D49" w:rsidRPr="008D4464" w14:paraId="1CADFF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CB16577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C8E5309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143AB6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1D4C09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38FAA8BF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3287911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B924D8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C737A1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1D49" w:rsidRPr="00616564" w14:paraId="7E7896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359C9FA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62EB8D1C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1371B2A0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7B85BE3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01915892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740E506F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991D49" w:rsidRPr="00616564" w14:paraId="5315C07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4ADDE8B1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6E6E629C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348438C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3FFF9402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3C62E999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991D49" w:rsidRPr="008D4464" w14:paraId="0CB41B95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</w:tcPr>
          <w:p w14:paraId="76B8572D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1D49" w:rsidRPr="00616564" w14:paraId="17F2D9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1786BB3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5F03D37E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6EB4D72B" w14:textId="08453AAC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708C276" w14:textId="487DDA10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6" w:type="pct"/>
            <w:vAlign w:val="center"/>
          </w:tcPr>
          <w:p w14:paraId="1618DF1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33448DB" w14:textId="3BAEF83F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75DE0D2" w14:textId="1C30EDD4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</w:tr>
      <w:tr w:rsidR="00991D49" w:rsidRPr="00616564" w14:paraId="7FBCA69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FD28D" w14:textId="62E88CA2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9CCE5E" w14:textId="3007EB9B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259EB" w14:textId="42766353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5B6849" w14:textId="2A492BA0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991D49" w:rsidRPr="00616564" w14:paraId="3380503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91197" w14:textId="48C2C80A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E0C70" w14:textId="33A0443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96" w:type="pct"/>
            <w:vAlign w:val="center"/>
          </w:tcPr>
          <w:p w14:paraId="50400D3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47B95E" w14:textId="52CD4A35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913FC" w14:textId="3A52F3B5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</w:tr>
      <w:tr w:rsidR="00991D49" w:rsidRPr="008D4464" w14:paraId="2A66D62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991D49" w:rsidRPr="008D44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1D49" w:rsidRPr="00616564" w14:paraId="43D920E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D49" w:rsidRPr="00616564" w14:paraId="28F4D55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28A4B20A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038F111" w14:textId="5668F509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6734604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5D5BE1DD" w14:textId="03BF2E58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991D49" w:rsidRPr="00616564" w14:paraId="74B739C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0993206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34E1CDA5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5B25CE7D" w14:textId="2D6ACCF2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  <w:tc>
          <w:tcPr>
            <w:tcW w:w="96" w:type="pct"/>
            <w:vAlign w:val="center"/>
          </w:tcPr>
          <w:p w14:paraId="546F856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5F5E6B6B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CEDAA9D" w14:textId="34E38998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</w:tr>
      <w:tr w:rsidR="00991D49" w:rsidRPr="00616564" w14:paraId="30065840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559B141F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B41094" w14:textId="79BA4A52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96" w:type="pct"/>
            <w:vAlign w:val="center"/>
          </w:tcPr>
          <w:p w14:paraId="10ECDF53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444BC9BA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B3CE82" w14:textId="788D17D2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</w:tr>
      <w:tr w:rsidR="00991D49" w:rsidRPr="00616564" w14:paraId="5B18B2C1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503F6F60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AFA3A" w14:textId="03781F8C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96" w:type="pct"/>
            <w:vAlign w:val="center"/>
          </w:tcPr>
          <w:p w14:paraId="63EE6AD8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2A86C6F4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2EC3C1" w14:textId="0B021B51" w:rsidR="00991D49" w:rsidRPr="00616564" w:rsidRDefault="00991D49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</w:tr>
    </w:tbl>
    <w:p w14:paraId="09B932C0" w14:textId="77777777" w:rsidR="004D47F2" w:rsidRDefault="004D47F2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55A10F" w14:textId="77777777" w:rsidR="00AD6BCD" w:rsidRDefault="00AD6BCD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59B779A" w14:textId="746679A5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991D49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721546EA" w14:textId="12AE103B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28A8">
        <w:rPr>
          <w:rFonts w:asciiTheme="majorBidi" w:hAnsiTheme="majorBidi" w:cstheme="majorBidi"/>
          <w:sz w:val="30"/>
          <w:szCs w:val="30"/>
        </w:rPr>
        <w:t xml:space="preserve">30 </w:t>
      </w:r>
      <w:r w:rsidR="004E28A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0429A">
        <w:rPr>
          <w:rFonts w:asciiTheme="majorBidi" w:hAnsiTheme="majorBidi" w:cstheme="majorBidi"/>
          <w:sz w:val="30"/>
          <w:szCs w:val="30"/>
        </w:rPr>
        <w:t>2567</w:t>
      </w:r>
      <w:r w:rsidRPr="00714DDC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6D808D80" w:rsidR="00E32DE0" w:rsidRPr="00991D49" w:rsidRDefault="00E32DE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1E53994D" w14:textId="0FD7EC09" w:rsidR="002C53B8" w:rsidRPr="00283A7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3A7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283A7D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991D49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082CCF15" w14:textId="46CACBF6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3A7D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บริษัทมีสัญญาซื้อขายเมทิลเอสเทอร์</w:t>
      </w:r>
      <w:r w:rsidRPr="0027584A">
        <w:rPr>
          <w:rFonts w:ascii="Angsana New" w:hAnsi="Angsana New"/>
          <w:color w:val="000000"/>
          <w:sz w:val="30"/>
          <w:szCs w:val="30"/>
          <w:cs/>
        </w:rPr>
        <w:t xml:space="preserve">รวมจำนวน </w:t>
      </w:r>
      <w:r w:rsidR="00E301D7" w:rsidRPr="0027584A">
        <w:rPr>
          <w:rFonts w:ascii="Angsana New" w:hAnsi="Angsana New"/>
          <w:color w:val="000000"/>
          <w:sz w:val="30"/>
          <w:szCs w:val="30"/>
        </w:rPr>
        <w:t>6</w:t>
      </w:r>
      <w:r w:rsidRPr="0027584A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27584A">
        <w:rPr>
          <w:rFonts w:ascii="Angsana New" w:hAnsi="Angsana New"/>
          <w:color w:val="000000"/>
          <w:sz w:val="30"/>
          <w:szCs w:val="30"/>
        </w:rPr>
        <w:t>3</w:t>
      </w:r>
      <w:r w:rsidRPr="0027584A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27584A">
        <w:rPr>
          <w:rFonts w:ascii="Angsana New" w:hAnsi="Angsana New"/>
          <w:color w:val="000000"/>
          <w:sz w:val="30"/>
          <w:szCs w:val="30"/>
        </w:rPr>
        <w:t>100</w:t>
      </w:r>
      <w:r w:rsidRPr="0027584A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27584A">
        <w:rPr>
          <w:rFonts w:ascii="Angsana New" w:hAnsi="Angsana New"/>
          <w:color w:val="000000"/>
          <w:sz w:val="30"/>
          <w:szCs w:val="30"/>
        </w:rPr>
        <w:br/>
      </w:r>
      <w:r w:rsidRPr="0027584A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27584A">
        <w:rPr>
          <w:rFonts w:ascii="Angsana New" w:hAnsi="Angsana New"/>
          <w:color w:val="000000"/>
          <w:sz w:val="30"/>
          <w:szCs w:val="30"/>
        </w:rPr>
        <w:t xml:space="preserve"> </w:t>
      </w:r>
      <w:r w:rsidRPr="0027584A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27584A">
        <w:rPr>
          <w:rFonts w:ascii="Angsana New" w:hAnsi="Angsana New"/>
          <w:color w:val="000000"/>
          <w:sz w:val="30"/>
          <w:szCs w:val="30"/>
        </w:rPr>
        <w:t xml:space="preserve"> </w:t>
      </w:r>
      <w:r w:rsidRPr="0027584A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27584A">
        <w:rPr>
          <w:rFonts w:ascii="Angsana New" w:hAnsi="Angsana New"/>
          <w:color w:val="000000"/>
          <w:sz w:val="30"/>
          <w:szCs w:val="30"/>
        </w:rPr>
        <w:t>3</w:t>
      </w:r>
      <w:r w:rsidRPr="0027584A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27584A">
        <w:rPr>
          <w:rFonts w:ascii="Angsana New" w:hAnsi="Angsana New"/>
          <w:color w:val="000000"/>
          <w:sz w:val="30"/>
          <w:szCs w:val="30"/>
        </w:rPr>
        <w:t xml:space="preserve"> </w:t>
      </w:r>
      <w:r w:rsidRPr="0027584A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27584A">
        <w:rPr>
          <w:rFonts w:ascii="Angsana New" w:hAnsi="Angsana New"/>
          <w:color w:val="000000"/>
          <w:sz w:val="30"/>
          <w:szCs w:val="30"/>
        </w:rPr>
        <w:t>1</w:t>
      </w:r>
      <w:r w:rsidRPr="0027584A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DA4B0E" w:rsidRPr="0027584A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27584A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B54470" w:rsidRPr="0027584A">
        <w:rPr>
          <w:rFonts w:ascii="Angsana New" w:hAnsi="Angsana New"/>
          <w:color w:val="000000"/>
          <w:sz w:val="30"/>
          <w:szCs w:val="30"/>
        </w:rPr>
        <w:t xml:space="preserve"> </w:t>
      </w:r>
      <w:r w:rsidR="00E301D7" w:rsidRPr="0027584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7E7A00" w:rsidRPr="0027584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E7A00" w:rsidRPr="0027584A">
        <w:rPr>
          <w:rFonts w:ascii="Angsana New" w:hAnsi="Angsana New" w:hint="cs"/>
          <w:color w:val="000000"/>
          <w:sz w:val="30"/>
          <w:szCs w:val="30"/>
        </w:rPr>
        <w:t>256</w:t>
      </w:r>
      <w:r w:rsidR="007E7A00" w:rsidRPr="0027584A">
        <w:rPr>
          <w:rFonts w:ascii="Angsana New" w:hAnsi="Angsana New"/>
          <w:color w:val="000000"/>
          <w:sz w:val="30"/>
          <w:szCs w:val="30"/>
        </w:rPr>
        <w:t>7</w:t>
      </w:r>
      <w:r w:rsidR="007E7A0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156B7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8E60A1" w:rsidRPr="00283A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E60A1" w:rsidRPr="00283A7D">
        <w:rPr>
          <w:rFonts w:ascii="Angsana New" w:hAnsi="Angsana New"/>
          <w:color w:val="000000"/>
          <w:sz w:val="30"/>
          <w:szCs w:val="30"/>
        </w:rPr>
        <w:t>2567</w:t>
      </w:r>
      <w:r w:rsidR="00205CBF" w:rsidRPr="00283A7D">
        <w:rPr>
          <w:rFonts w:ascii="Angsana New" w:hAnsi="Angsana New"/>
          <w:color w:val="000000"/>
          <w:sz w:val="30"/>
          <w:szCs w:val="30"/>
        </w:rPr>
        <w:t xml:space="preserve"> </w:t>
      </w:r>
      <w:r w:rsidR="00B42525">
        <w:rPr>
          <w:rFonts w:ascii="Angsana New" w:hAnsi="Angsana New" w:hint="cs"/>
          <w:color w:val="000000"/>
          <w:sz w:val="30"/>
          <w:szCs w:val="30"/>
          <w:cs/>
        </w:rPr>
        <w:t>และ พฤษภาคม</w:t>
      </w:r>
      <w:r w:rsidR="00B42525" w:rsidRPr="00283A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2525" w:rsidRPr="00283A7D">
        <w:rPr>
          <w:rFonts w:ascii="Angsana New" w:hAnsi="Angsana New"/>
          <w:color w:val="000000"/>
          <w:sz w:val="30"/>
          <w:szCs w:val="30"/>
        </w:rPr>
        <w:t>256</w:t>
      </w:r>
      <w:r w:rsidR="000C1D72">
        <w:rPr>
          <w:rFonts w:ascii="Angsana New" w:hAnsi="Angsana New"/>
          <w:color w:val="000000"/>
          <w:sz w:val="30"/>
          <w:szCs w:val="30"/>
        </w:rPr>
        <w:t>8</w:t>
      </w:r>
      <w:r w:rsidR="000C1D7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156B7" w:rsidRPr="008156B7">
        <w:rPr>
          <w:rFonts w:ascii="Angsana New" w:hAnsi="Angsana New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8156B7" w:rsidRPr="008156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56B7" w:rsidRPr="008156B7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1FC29CCA" w14:textId="77777777" w:rsidR="00E301D7" w:rsidRPr="00991D49" w:rsidRDefault="00E301D7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7CECE10" w14:textId="77777777" w:rsidR="00C656D6" w:rsidRDefault="00E301D7" w:rsidP="009E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966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</w:t>
      </w:r>
      <w:r w:rsidRPr="00A966F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านอล</w:t>
      </w:r>
    </w:p>
    <w:p w14:paraId="2AA15E1B" w14:textId="006618B7" w:rsidR="00E301D7" w:rsidRPr="00991D49" w:rsidRDefault="00E301D7" w:rsidP="009E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</w:rPr>
      </w:pPr>
      <w:r w:rsidRPr="00283A7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6335719" w14:textId="4AC24E00" w:rsidR="00E301D7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E661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บริษัทมีสัญญาซื้อขายเมทานอลรวมจำนวน </w:t>
      </w:r>
      <w:r w:rsidRPr="000E6610">
        <w:rPr>
          <w:rFonts w:ascii="Angsana New" w:hAnsi="Angsana New"/>
          <w:color w:val="000000"/>
          <w:sz w:val="30"/>
          <w:szCs w:val="30"/>
        </w:rPr>
        <w:t xml:space="preserve">2 </w:t>
      </w:r>
      <w:r w:rsidRPr="000E6610">
        <w:rPr>
          <w:rFonts w:ascii="Angsana New" w:hAnsi="Angsana New"/>
          <w:color w:val="000000"/>
          <w:sz w:val="30"/>
          <w:szCs w:val="30"/>
          <w:cs/>
        </w:rPr>
        <w:t>ฉบับ กับบริษัทใหญ่ลำดับสูงสุดและกิจการที่เกี่ยวข้องกัน</w:t>
      </w:r>
      <w:r w:rsidR="00C656D6">
        <w:rPr>
          <w:rFonts w:ascii="Angsana New" w:hAnsi="Angsana New"/>
          <w:color w:val="000000"/>
          <w:sz w:val="30"/>
          <w:szCs w:val="30"/>
        </w:rPr>
        <w:t xml:space="preserve"> </w:t>
      </w:r>
      <w:r w:rsidRPr="000E6610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โดยตามสัญญากำหนดราคาขายอ้างอิงราคาเมทานอลประกาศอ้างอิงรายเดือนเฉลี่ยของ </w:t>
      </w:r>
      <w:r w:rsidRPr="000E6610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0E6610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E6610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โดยสัญญามีระยะเวลาตั้งแต่</w:t>
      </w:r>
      <w:r w:rsidRPr="000E6610">
        <w:rPr>
          <w:rFonts w:ascii="Angsana New" w:hAnsi="Angsana New"/>
          <w:color w:val="000000"/>
          <w:sz w:val="30"/>
          <w:szCs w:val="30"/>
        </w:rPr>
        <w:t xml:space="preserve"> 11 </w:t>
      </w:r>
      <w:r w:rsidRPr="000E6610">
        <w:rPr>
          <w:rFonts w:ascii="Angsana New" w:hAnsi="Angsana New"/>
          <w:color w:val="000000"/>
          <w:sz w:val="30"/>
          <w:szCs w:val="30"/>
          <w:cs/>
        </w:rPr>
        <w:t>เดือน ถึง</w:t>
      </w:r>
      <w:r w:rsidRPr="000E6610">
        <w:rPr>
          <w:rFonts w:ascii="Angsana New" w:hAnsi="Angsana New"/>
          <w:color w:val="000000"/>
          <w:sz w:val="30"/>
          <w:szCs w:val="30"/>
        </w:rPr>
        <w:t xml:space="preserve"> 1 </w:t>
      </w:r>
      <w:r w:rsidRPr="000E6610">
        <w:rPr>
          <w:rFonts w:ascii="Angsana New" w:hAnsi="Angsana New"/>
          <w:color w:val="000000"/>
          <w:sz w:val="30"/>
          <w:szCs w:val="30"/>
          <w:cs/>
        </w:rPr>
        <w:t>ปีนับจากวันที่ที่มีผลบังคับตามที่ระบุไว้ในแต่ละสัญญา และจะมีผลสิ้นสุดในเดือน ธันวาคม</w:t>
      </w:r>
      <w:r w:rsidRPr="000E6610">
        <w:rPr>
          <w:rFonts w:ascii="Angsana New" w:hAnsi="Angsana New"/>
          <w:color w:val="000000"/>
          <w:sz w:val="30"/>
          <w:szCs w:val="30"/>
        </w:rPr>
        <w:t> 2567 </w:t>
      </w:r>
    </w:p>
    <w:p w14:paraId="6D0B2821" w14:textId="77777777" w:rsidR="000E6610" w:rsidRPr="00991D49" w:rsidRDefault="000E661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B3287FA" w14:textId="42B4CEC2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F7E2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911BAE8" w14:textId="77777777" w:rsidR="004D47F2" w:rsidRPr="00991D49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C977AAE" w14:textId="4021B978" w:rsidR="002C53B8" w:rsidRPr="008F7E2D" w:rsidRDefault="002C53B8" w:rsidP="00D1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FB2308" w:rsidRPr="008F7E2D">
        <w:rPr>
          <w:rFonts w:ascii="Angsana New" w:hAnsi="Angsana New"/>
          <w:color w:val="000000"/>
          <w:sz w:val="30"/>
          <w:szCs w:val="30"/>
        </w:rPr>
        <w:t>2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4B384D" w:rsidRPr="008F7E2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2308" w:rsidRPr="008F7E2D">
        <w:rPr>
          <w:rFonts w:ascii="Angsana New" w:hAnsi="Angsana New"/>
          <w:color w:val="000000"/>
          <w:sz w:val="30"/>
          <w:szCs w:val="30"/>
        </w:rPr>
        <w:t>2</w:t>
      </w:r>
      <w:r w:rsidR="004B384D"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="00E637E7" w:rsidRPr="008F7E2D">
        <w:rPr>
          <w:rFonts w:ascii="Angsana New" w:hAnsi="Angsana New"/>
          <w:sz w:val="30"/>
          <w:szCs w:val="30"/>
          <w:cs/>
        </w:rPr>
        <w:t>แห่ง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D1401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9A4FAF" w:rsidRPr="008F7E2D">
        <w:rPr>
          <w:rFonts w:ascii="Angsana New" w:hAnsi="Angsana New"/>
          <w:color w:val="000000"/>
          <w:sz w:val="30"/>
          <w:szCs w:val="30"/>
        </w:rPr>
        <w:t xml:space="preserve"> 1 </w:t>
      </w:r>
      <w:r w:rsidR="009A4FAF" w:rsidRPr="008F7E2D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3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>ไว้ในสัญญา และจะมีผลสิ้นสุดในเดือน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ธันวาคม </w:t>
      </w:r>
      <w:r w:rsidR="007C26F0" w:rsidRPr="008F7E2D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A4FAF"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8F7E2D">
        <w:rPr>
          <w:rFonts w:ascii="Angsana New" w:hAnsi="Angsana New"/>
          <w:color w:val="000000"/>
          <w:spacing w:val="-2"/>
          <w:sz w:val="30"/>
          <w:szCs w:val="30"/>
          <w:cs/>
        </w:rPr>
        <w:t>โดยสัญญาทั้งหมดสามารถต่ออายุได้จนกระทั่งฝ่ายหนึ่งฝ่ายใด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  <w:r w:rsidR="00EF7526" w:rsidRPr="008F7E2D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5A34476" w14:textId="77777777" w:rsidR="0008695E" w:rsidRPr="00991D49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3A4A3E9A" w14:textId="77FF4FFC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F7E2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991D49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4D50682C" w14:textId="2765CA00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9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6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2571</w:t>
      </w:r>
    </w:p>
    <w:p w14:paraId="4B580A3F" w14:textId="5048C1A6" w:rsidR="008E60A1" w:rsidRDefault="002C53B8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กลุ่มบริษัทมีสัญญาซื้อขายสาธารณูปการเพื่อซื้อไอน้ำ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3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B54470" w:rsidRPr="008F7E2D">
        <w:rPr>
          <w:rFonts w:ascii="Angsana New" w:hAnsi="Angsana New"/>
          <w:color w:val="000000"/>
          <w:sz w:val="30"/>
          <w:szCs w:val="30"/>
        </w:rPr>
        <w:t>2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</w:t>
      </w:r>
      <w:r w:rsidR="00B54470" w:rsidRPr="008F7E2D">
        <w:rPr>
          <w:rFonts w:ascii="Angsana New" w:hAnsi="Angsana New"/>
          <w:color w:val="000000"/>
          <w:sz w:val="30"/>
          <w:szCs w:val="30"/>
        </w:rPr>
        <w:t>76</w:t>
      </w:r>
    </w:p>
    <w:p w14:paraId="2F517E5A" w14:textId="77777777" w:rsidR="00AD6BCD" w:rsidRPr="008F7E2D" w:rsidRDefault="00AD6BCD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CFBDA2" w14:textId="32DD8D14" w:rsidR="002C53B8" w:rsidRPr="008F7E2D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20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2582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8F7E2D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15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</w:t>
      </w:r>
      <w:r w:rsidR="000B19E9" w:rsidRPr="008F7E2D">
        <w:rPr>
          <w:rFonts w:ascii="Angsana New" w:hAnsi="Angsana New"/>
          <w:color w:val="000000"/>
          <w:sz w:val="30"/>
          <w:szCs w:val="30"/>
        </w:rPr>
        <w:t>8</w:t>
      </w:r>
      <w:r w:rsidR="00942C29" w:rsidRPr="008F7E2D">
        <w:rPr>
          <w:rFonts w:ascii="Angsana New" w:hAnsi="Angsana New"/>
          <w:color w:val="000000"/>
          <w:sz w:val="30"/>
          <w:szCs w:val="30"/>
        </w:rPr>
        <w:t>0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E0E55BD" w14:textId="77777777" w:rsidR="00AD6BCD" w:rsidRPr="008F7E2D" w:rsidRDefault="00AD6BCD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8F7E2D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8F7E2D">
        <w:rPr>
          <w:rFonts w:ascii="Angsana New" w:hAnsi="Angsana New"/>
          <w:color w:val="000000"/>
          <w:sz w:val="30"/>
          <w:szCs w:val="30"/>
        </w:rPr>
        <w:t>15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8F7E2D">
        <w:rPr>
          <w:rFonts w:ascii="Angsana New" w:hAnsi="Angsana New"/>
          <w:color w:val="000000"/>
          <w:sz w:val="30"/>
          <w:szCs w:val="30"/>
        </w:rPr>
        <w:t>258</w:t>
      </w:r>
      <w:r w:rsidR="00942C29" w:rsidRPr="008F7E2D">
        <w:rPr>
          <w:rFonts w:ascii="Angsana New" w:hAnsi="Angsana New"/>
          <w:color w:val="000000"/>
          <w:sz w:val="30"/>
          <w:szCs w:val="30"/>
        </w:rPr>
        <w:t>0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Pr="008F7E2D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64EAD" w14:textId="53968A95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F7E2D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15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8F7E2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7</w:t>
      </w:r>
      <w:r w:rsidR="003803B5" w:rsidRPr="008F7E2D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8F7E2D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8F7E2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8F7E2D">
        <w:rPr>
          <w:rFonts w:ascii="Angsana New" w:hAnsi="Angsana New"/>
          <w:color w:val="000000"/>
          <w:sz w:val="30"/>
          <w:szCs w:val="30"/>
        </w:rPr>
        <w:t>2580</w:t>
      </w:r>
      <w:r w:rsidRPr="008F7E2D">
        <w:rPr>
          <w:rFonts w:ascii="Angsana New" w:hAnsi="Angsana New"/>
          <w:color w:val="000000"/>
          <w:sz w:val="30"/>
          <w:szCs w:val="30"/>
        </w:rPr>
        <w:t xml:space="preserve"> </w:t>
      </w:r>
      <w:r w:rsidRPr="008F7E2D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C6D77C6" w14:textId="77777777" w:rsidR="003B1702" w:rsidRPr="008F7E2D" w:rsidRDefault="003B170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951F75" w14:textId="58B5C0EB" w:rsidR="002C53B8" w:rsidRPr="0020186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</w:t>
      </w:r>
      <w:r w:rsidR="007D288D" w:rsidRPr="00201860">
        <w:rPr>
          <w:rFonts w:ascii="Angsana New" w:hAnsi="Angsana New"/>
          <w:color w:val="000000"/>
          <w:sz w:val="30"/>
          <w:szCs w:val="30"/>
          <w:cs/>
        </w:rPr>
        <w:t xml:space="preserve">บริษัทใหญ่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7D288D" w:rsidRPr="00201860">
        <w:rPr>
          <w:rFonts w:ascii="Angsana New" w:hAnsi="Angsana New"/>
          <w:color w:val="000000"/>
          <w:sz w:val="30"/>
          <w:szCs w:val="30"/>
        </w:rPr>
        <w:t>4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</w:t>
      </w:r>
      <w:r w:rsidR="007D288D"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="00602E85" w:rsidRPr="00201860">
        <w:rPr>
          <w:rFonts w:ascii="Angsana New" w:hAnsi="Angsana New"/>
          <w:color w:val="000000"/>
          <w:sz w:val="30"/>
          <w:szCs w:val="30"/>
          <w:cs/>
        </w:rPr>
        <w:t xml:space="preserve">และจะมีผลสิ้นสุดในเดือนมีนาคม </w:t>
      </w:r>
      <w:r w:rsidR="00602E85" w:rsidRPr="00201860">
        <w:rPr>
          <w:rFonts w:ascii="Angsana New" w:hAnsi="Angsana New"/>
          <w:color w:val="000000"/>
          <w:sz w:val="30"/>
          <w:szCs w:val="30"/>
        </w:rPr>
        <w:t>2571</w:t>
      </w:r>
      <w:r w:rsidR="00602E85"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2BFB1163" w14:textId="762F4297" w:rsidR="00076993" w:rsidRDefault="00076993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E4B8D3" w14:textId="77EF2212" w:rsidR="002C53B8" w:rsidRPr="00201860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186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201860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B935118" w14:textId="4849A7B8" w:rsidR="002C53B8" w:rsidRPr="0020186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201860">
        <w:rPr>
          <w:rFonts w:ascii="Angsana New" w:hAnsi="Angsana New"/>
          <w:color w:val="000000"/>
          <w:sz w:val="30"/>
          <w:szCs w:val="30"/>
        </w:rPr>
        <w:t>1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1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201860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256</w:t>
      </w:r>
      <w:r w:rsidR="00EF7526" w:rsidRPr="00201860">
        <w:rPr>
          <w:rFonts w:ascii="Angsana New" w:hAnsi="Angsana New"/>
          <w:color w:val="000000"/>
          <w:sz w:val="30"/>
          <w:szCs w:val="30"/>
        </w:rPr>
        <w:t>7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201860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56DB041D" w:rsidR="00E8765D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1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225D2318" w14:textId="45C35C00" w:rsidR="0008695E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lastRenderedPageBreak/>
        <w:t>กลุ่มบริษัทมีสัญญาบริการกับบริษัทใหญ่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201860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</w:t>
      </w:r>
      <w:r w:rsidR="00205CBF"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และสัญญารับบริการการทดสอบคุณภาพผลิตภัณฑ์และด้านต่างๆ</w:t>
      </w:r>
      <w:r w:rsidR="00205CBF"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05CBF" w:rsidRPr="00201860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="00205CBF"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7C26F0" w:rsidRPr="00201860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205CBF" w:rsidRPr="0020186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</w:p>
    <w:p w14:paraId="57632166" w14:textId="77777777" w:rsidR="007E5BAB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F518716" w14:textId="605196DF" w:rsidR="007E5BAB" w:rsidRPr="00201860" w:rsidRDefault="007E5BAB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7E5BAB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7E5BA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E5BAB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7E5BA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E5BAB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7E5BA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E5BAB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7E5BAB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7E5BA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E5BAB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7E5BA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E5BAB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และจะมีผลสิ้นสุดในเดือนสิงหาคม</w:t>
      </w:r>
      <w:r w:rsidRPr="007E5BA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E5BAB">
        <w:rPr>
          <w:rFonts w:ascii="Angsana New" w:hAnsi="Angsana New"/>
          <w:color w:val="000000"/>
          <w:spacing w:val="-4"/>
          <w:sz w:val="30"/>
          <w:szCs w:val="30"/>
        </w:rPr>
        <w:t>2568</w:t>
      </w:r>
    </w:p>
    <w:p w14:paraId="39F3FC29" w14:textId="77777777" w:rsidR="0008695E" w:rsidRPr="00201860" w:rsidRDefault="0008695E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30"/>
          <w:szCs w:val="30"/>
          <w:cs/>
        </w:rPr>
      </w:pPr>
    </w:p>
    <w:p w14:paraId="212CBFAF" w14:textId="58633A1A" w:rsidR="002C53B8" w:rsidRPr="00201860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201860">
        <w:rPr>
          <w:rFonts w:ascii="Angsana New" w:hAnsi="Angsana New"/>
          <w:color w:val="000000"/>
          <w:sz w:val="30"/>
          <w:szCs w:val="30"/>
          <w:cs/>
        </w:rPr>
        <w:br/>
      </w:r>
      <w:r w:rsidRPr="00201860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256</w:t>
      </w:r>
      <w:r w:rsidR="002365F5" w:rsidRPr="00201860">
        <w:rPr>
          <w:rFonts w:ascii="Angsana New" w:hAnsi="Angsana New"/>
          <w:color w:val="000000"/>
          <w:sz w:val="30"/>
          <w:szCs w:val="30"/>
        </w:rPr>
        <w:t>7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E46B0F2" w14:textId="77777777" w:rsidR="000F3C5E" w:rsidRPr="00201860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CC27284" w14:textId="58FF18B1" w:rsidR="002C53B8" w:rsidRPr="00201860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1860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2018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201860">
        <w:rPr>
          <w:rFonts w:ascii="Angsana New" w:hAnsi="Angsana New"/>
          <w:color w:val="000000"/>
          <w:sz w:val="30"/>
          <w:szCs w:val="30"/>
        </w:rPr>
        <w:t>256</w:t>
      </w:r>
      <w:r w:rsidR="006F1ADF" w:rsidRPr="00201860">
        <w:rPr>
          <w:rFonts w:ascii="Angsana New" w:hAnsi="Angsana New"/>
          <w:color w:val="000000"/>
          <w:sz w:val="30"/>
          <w:szCs w:val="30"/>
        </w:rPr>
        <w:t>7</w:t>
      </w:r>
      <w:r w:rsidRPr="00201860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201860">
        <w:rPr>
          <w:rFonts w:ascii="Angsana New" w:hAnsi="Angsana New"/>
          <w:color w:val="000000"/>
          <w:sz w:val="30"/>
          <w:szCs w:val="30"/>
          <w:cs/>
        </w:rPr>
        <w:br/>
      </w:r>
      <w:r w:rsidRPr="00201860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4A8CC71B" w14:textId="0E98DAB2" w:rsidR="0020173F" w:rsidRPr="0040429A" w:rsidRDefault="0020173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47DAB1A" w14:textId="155A9FB9" w:rsidR="0008695E" w:rsidRDefault="00786157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ฉบับ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อาชีวอนามัยและสิ่งแวดล้อม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และจัดตั้งศูนย์ควบคุมภาวะฉุกเฉิน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โดยสัญญามีระยะเวลา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ปี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และจะมีผลสิ้นสุดในเดือนมกราคม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87CE5" w:rsidRPr="00E34F82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873E9D" w:rsidRPr="00E34F8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73E9D"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และธันวาคม </w:t>
      </w:r>
      <w:r w:rsidR="00873E9D" w:rsidRPr="00E34F82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2A7CA5A6" w14:textId="77777777" w:rsidR="00991D49" w:rsidRPr="00E34F82" w:rsidRDefault="00991D49" w:rsidP="00E4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0B641CDF" w:rsidR="00795228" w:rsidRPr="00E34F82" w:rsidRDefault="002C53B8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E34F8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E34F8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34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2568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AB43D27" w14:textId="77777777" w:rsidR="006F1ADF" w:rsidRDefault="006F1ADF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4CBB43" w14:textId="77777777" w:rsidR="00991D49" w:rsidRDefault="00991D49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51E507" w14:textId="77777777" w:rsidR="00991D49" w:rsidRPr="00E34F82" w:rsidRDefault="00991D49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761F3FEB" w:rsidR="00930111" w:rsidRDefault="002C53B8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E34F82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E34F8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2577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2975529" w14:textId="77777777" w:rsidR="00E9151A" w:rsidRDefault="00E9151A" w:rsidP="00A57F8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E010BA8" w14:textId="77777777" w:rsidR="00897BE6" w:rsidRPr="00E34F82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F8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84018B7" w14:textId="77777777" w:rsidR="00897BE6" w:rsidRPr="00E34F82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Pr="00E34F8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E34F82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E34F82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E34F82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E34F82">
        <w:rPr>
          <w:rFonts w:ascii="Angsana New" w:hAnsi="Angsana New"/>
          <w:color w:val="000000"/>
          <w:sz w:val="30"/>
          <w:szCs w:val="30"/>
        </w:rPr>
        <w:t>17</w:t>
      </w:r>
      <w:r w:rsidR="00477BD3"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E34F8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30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2579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E34F82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20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05188F35" w14:textId="77777777" w:rsidR="0008695E" w:rsidRPr="00E34F8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42FA27D9" w:rsidR="002C53B8" w:rsidRPr="00E34F8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 w:rsidR="00B54470" w:rsidRPr="00E34F82">
        <w:rPr>
          <w:rFonts w:ascii="Angsana New" w:hAnsi="Angsana New"/>
          <w:color w:val="000000"/>
          <w:sz w:val="30"/>
          <w:szCs w:val="30"/>
        </w:rPr>
        <w:t xml:space="preserve"> 2 </w:t>
      </w:r>
      <w:r w:rsidR="00B54470" w:rsidRPr="00E34F82">
        <w:rPr>
          <w:rFonts w:ascii="Angsana New" w:hAnsi="Angsana New" w:hint="cs"/>
          <w:color w:val="000000"/>
          <w:sz w:val="30"/>
          <w:szCs w:val="30"/>
          <w:cs/>
        </w:rPr>
        <w:t>ปี และ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3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E34F82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 w:rsidR="00B54470" w:rsidRPr="00E34F82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E34F82">
        <w:rPr>
          <w:rFonts w:ascii="Angsana New" w:hAnsi="Angsana New"/>
          <w:color w:val="000000"/>
          <w:sz w:val="30"/>
          <w:szCs w:val="30"/>
        </w:rPr>
        <w:t>256</w:t>
      </w:r>
      <w:r w:rsidR="00B54470" w:rsidRPr="00E34F82">
        <w:rPr>
          <w:rFonts w:ascii="Angsana New" w:hAnsi="Angsana New"/>
          <w:color w:val="000000"/>
          <w:sz w:val="30"/>
          <w:szCs w:val="30"/>
        </w:rPr>
        <w:t>7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E34F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54470" w:rsidRPr="00E34F82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AD1C6B" w:rsidRPr="00E34F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1C6B" w:rsidRPr="00E34F82">
        <w:rPr>
          <w:rFonts w:ascii="Angsana New" w:hAnsi="Angsana New"/>
          <w:color w:val="000000"/>
          <w:sz w:val="30"/>
          <w:szCs w:val="30"/>
        </w:rPr>
        <w:t>256</w:t>
      </w:r>
      <w:r w:rsidR="00B54470" w:rsidRPr="00E34F82">
        <w:rPr>
          <w:rFonts w:ascii="Angsana New" w:hAnsi="Angsana New"/>
          <w:color w:val="000000"/>
          <w:sz w:val="30"/>
          <w:szCs w:val="30"/>
        </w:rPr>
        <w:t>9</w:t>
      </w:r>
      <w:r w:rsidR="00AD1C6B"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="007D399B" w:rsidRPr="00E34F82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E34F82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 w:rsidRPr="00E34F82">
        <w:rPr>
          <w:rFonts w:ascii="Angsana New" w:hAnsi="Angsana New"/>
          <w:color w:val="000000"/>
          <w:sz w:val="30"/>
          <w:szCs w:val="30"/>
          <w:cs/>
        </w:rPr>
        <w:br/>
      </w:r>
      <w:r w:rsidRPr="00E34F82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="0050770C" w:rsidRPr="00E34F82">
        <w:rPr>
          <w:rFonts w:ascii="Angsana New" w:hAnsi="Angsana New"/>
          <w:color w:val="000000"/>
          <w:sz w:val="30"/>
          <w:szCs w:val="30"/>
        </w:rPr>
        <w:t xml:space="preserve"> </w:t>
      </w:r>
      <w:r w:rsidR="007347C3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149CEA0D" w14:textId="0BFB1D61" w:rsidR="00663D13" w:rsidRPr="00E34F82" w:rsidRDefault="00663D13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DB9A47" w14:textId="0FC11341" w:rsidR="00897BE6" w:rsidRPr="00E34F82" w:rsidRDefault="00B565B7" w:rsidP="00E429B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F8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  <w:r w:rsidR="00897BE6" w:rsidRPr="00E34F82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E34F82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2E53C8F" w14:textId="62506A34" w:rsidR="00897BE6" w:rsidRPr="00897BE6" w:rsidRDefault="00C02193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4F82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ซึ่งจะมีผลสิ้นสุดในวันที่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30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256</w:t>
      </w:r>
      <w:r w:rsidR="009435BE">
        <w:rPr>
          <w:rFonts w:ascii="Angsana New" w:hAnsi="Angsana New"/>
          <w:color w:val="000000"/>
          <w:sz w:val="30"/>
          <w:szCs w:val="30"/>
        </w:rPr>
        <w:t>8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1</w:t>
      </w:r>
      <w:r w:rsidRPr="00E34F82">
        <w:rPr>
          <w:rFonts w:ascii="Angsana New" w:hAnsi="Angsana New"/>
          <w:color w:val="000000"/>
          <w:sz w:val="30"/>
          <w:szCs w:val="30"/>
        </w:rPr>
        <w:t>,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000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2</w:t>
      </w:r>
      <w:r w:rsidR="00CA56F1">
        <w:rPr>
          <w:rFonts w:ascii="Angsana New" w:hAnsi="Angsana New"/>
          <w:color w:val="000000"/>
          <w:sz w:val="30"/>
          <w:szCs w:val="30"/>
        </w:rPr>
        <w:t>0</w:t>
      </w:r>
      <w:r w:rsidR="00355AD5" w:rsidRPr="00E34F82">
        <w:rPr>
          <w:rFonts w:ascii="Angsana New" w:hAnsi="Angsana New"/>
          <w:color w:val="000000"/>
          <w:sz w:val="30"/>
          <w:szCs w:val="30"/>
        </w:rPr>
        <w:t>0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E34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4F82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635A96C5" w14:textId="5662E2CC" w:rsidR="00AD6BCD" w:rsidRDefault="00AD6BCD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br w:type="page"/>
      </w: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E665EB4" w14:textId="77777777" w:rsidR="00241D33" w:rsidRPr="008F1E75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4"/>
          <w:szCs w:val="24"/>
        </w:rPr>
      </w:pPr>
    </w:p>
    <w:tbl>
      <w:tblPr>
        <w:tblW w:w="92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4D47F2" w:rsidRPr="00616564" w14:paraId="0C80F291" w14:textId="77777777" w:rsidTr="00027279">
        <w:trPr>
          <w:tblHeader/>
        </w:trPr>
        <w:tc>
          <w:tcPr>
            <w:tcW w:w="3060" w:type="dxa"/>
          </w:tcPr>
          <w:p w14:paraId="384C1F1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367ADFC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B8A6825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7CA5E36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98D0060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1545D0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014A598F" w14:textId="77777777" w:rsidTr="00027279">
        <w:trPr>
          <w:tblHeader/>
        </w:trPr>
        <w:tc>
          <w:tcPr>
            <w:tcW w:w="3060" w:type="dxa"/>
          </w:tcPr>
          <w:p w14:paraId="49E65A2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44AB98C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11BCE1D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30AE81" w14:textId="173295F1" w:rsidR="004D47F2" w:rsidRPr="00616564" w:rsidRDefault="004E28A8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A3439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64983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C30AE8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A4597F" w14:textId="2877BD0E" w:rsidR="004D47F2" w:rsidRPr="00616564" w:rsidRDefault="004E28A8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A188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CDB00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5272C6DD" w14:textId="77777777" w:rsidTr="00027279">
        <w:trPr>
          <w:tblHeader/>
        </w:trPr>
        <w:tc>
          <w:tcPr>
            <w:tcW w:w="3060" w:type="dxa"/>
          </w:tcPr>
          <w:p w14:paraId="1C5A6C2A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EE61EF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0630041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18A569" w14:textId="3F656DF3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EB7E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324EC5" w14:textId="4502B26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E04AF6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CA32CD" w14:textId="1F81D642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0BAC6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2B626" w14:textId="102783BF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47F2" w:rsidRPr="00616564" w14:paraId="0331659A" w14:textId="77777777" w:rsidTr="00027279">
        <w:trPr>
          <w:tblHeader/>
        </w:trPr>
        <w:tc>
          <w:tcPr>
            <w:tcW w:w="3060" w:type="dxa"/>
          </w:tcPr>
          <w:p w14:paraId="1843FE2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34A2E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A5A4B5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5081C4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631" w:rsidRPr="00616564" w14:paraId="1D4904E8" w14:textId="77777777" w:rsidTr="000F346E">
        <w:tc>
          <w:tcPr>
            <w:tcW w:w="3060" w:type="dxa"/>
          </w:tcPr>
          <w:p w14:paraId="191372F4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6885BAA7" w14:textId="2AC07990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6D568F34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C0A55E" w14:textId="53878430" w:rsidR="00F73631" w:rsidRPr="00616564" w:rsidRDefault="008976AB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7A28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4DB24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A7E5AB" w14:textId="6A029D64" w:rsidR="00F73631" w:rsidRPr="00616564" w:rsidRDefault="00F73631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4622B90C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21D8BA" w14:textId="1475939F" w:rsidR="00F73631" w:rsidRPr="00616564" w:rsidRDefault="008976AB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7A28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84297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7A887" w14:textId="1A3B4432" w:rsidR="00F73631" w:rsidRPr="00616564" w:rsidRDefault="00F73631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F73631" w:rsidRPr="00616564" w14:paraId="0C596EE1" w14:textId="77777777" w:rsidTr="000F346E">
        <w:tc>
          <w:tcPr>
            <w:tcW w:w="3060" w:type="dxa"/>
          </w:tcPr>
          <w:p w14:paraId="154E0529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4E0D1B2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D69B20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A082C" w14:textId="082CC05B" w:rsidR="00F73631" w:rsidRPr="00616564" w:rsidRDefault="008976AB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7A28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848E4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41228E" w14:textId="015CFFEA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7DD75F40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6F927C71" w:rsidR="00F73631" w:rsidRPr="00616564" w:rsidRDefault="008976AB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7A28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0B67B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6EB3F3CC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F73631" w:rsidRPr="00616564" w14:paraId="5017DE45" w14:textId="77777777" w:rsidTr="000F346E">
        <w:tc>
          <w:tcPr>
            <w:tcW w:w="3060" w:type="dxa"/>
          </w:tcPr>
          <w:p w14:paraId="5DFF603D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2F931B7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92070A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24DDCE" w14:textId="687F28AB" w:rsidR="00F73631" w:rsidRPr="00616564" w:rsidRDefault="008976AB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DF323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45749B" w14:textId="67D26DC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799757EA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6A8CC8F6" w:rsidR="00F73631" w:rsidRPr="00F73631" w:rsidRDefault="008976AB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FF24C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089CDDD0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F73631" w:rsidRPr="00616564" w14:paraId="1C3BA1C0" w14:textId="77777777" w:rsidTr="000F346E">
        <w:tc>
          <w:tcPr>
            <w:tcW w:w="3060" w:type="dxa"/>
          </w:tcPr>
          <w:p w14:paraId="3EB6D016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3C1CECF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CBC2BAE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E48B8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9814C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7236D9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EEE95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03BC78" w14:textId="77777777" w:rsidR="00F73631" w:rsidRPr="00616564" w:rsidRDefault="00F73631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62287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B7A4D7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631" w:rsidRPr="00616564" w14:paraId="280EFDAC" w14:textId="77777777" w:rsidTr="000F346E">
        <w:tc>
          <w:tcPr>
            <w:tcW w:w="3060" w:type="dxa"/>
          </w:tcPr>
          <w:p w14:paraId="36B90DD4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62C0FDF8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DC0A9B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48FAB49" w14:textId="36067948" w:rsidR="00F73631" w:rsidRPr="00616564" w:rsidRDefault="008976AB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AAD43C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9CA490" w14:textId="0ECA46DC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20CF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316798EC" w:rsidR="00F73631" w:rsidRPr="00616564" w:rsidRDefault="008976AB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1398C1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04F61C0E" w:rsidR="00F73631" w:rsidRPr="00616564" w:rsidRDefault="00F73631" w:rsidP="00F02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631" w:rsidRPr="00616564" w14:paraId="4A31EFF6" w14:textId="77777777" w:rsidTr="000F346E">
        <w:tc>
          <w:tcPr>
            <w:tcW w:w="3060" w:type="dxa"/>
          </w:tcPr>
          <w:p w14:paraId="622683ED" w14:textId="77777777" w:rsidR="00F73631" w:rsidRPr="00616564" w:rsidRDefault="00F73631" w:rsidP="00F73631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6997DDE9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2933B3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11DC4" w14:textId="228B9A2D" w:rsidR="00F73631" w:rsidRPr="00616564" w:rsidRDefault="008976AB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FA37A" w14:textId="77777777" w:rsidR="00F73631" w:rsidRPr="00616564" w:rsidRDefault="00F73631" w:rsidP="00F73631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3D6E" w14:textId="010D2384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2DA48D6E" w14:textId="77777777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6F957F29" w:rsidR="00F73631" w:rsidRPr="00F73631" w:rsidRDefault="008976AB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34775" w14:textId="77777777" w:rsidR="00F73631" w:rsidRPr="00F73631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709EEDFF" w:rsidR="00F73631" w:rsidRPr="00616564" w:rsidRDefault="00F73631" w:rsidP="00F73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361339" w:rsidRPr="004D47F2" w14:paraId="6042A103" w14:textId="77777777" w:rsidTr="000F346E">
        <w:tc>
          <w:tcPr>
            <w:tcW w:w="3060" w:type="dxa"/>
          </w:tcPr>
          <w:p w14:paraId="78CF9EE3" w14:textId="77777777" w:rsidR="00361339" w:rsidRPr="008F1E75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77B8D3AE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dxa"/>
          </w:tcPr>
          <w:p w14:paraId="089DAAE8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3B240F4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28CBD" w14:textId="77777777" w:rsidR="00361339" w:rsidRPr="008F1E75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8DD5B3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54BFFDB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FAFC9F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361339" w:rsidRPr="008F1E75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61339" w:rsidRPr="00616564" w14:paraId="4E0D186C" w14:textId="77777777" w:rsidTr="000F346E">
        <w:tc>
          <w:tcPr>
            <w:tcW w:w="3060" w:type="dxa"/>
          </w:tcPr>
          <w:p w14:paraId="7727D3E4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5D4DD246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D88A81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A539F8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ADC11A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D5CC6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0F499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87B65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6C260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C2B1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1339" w:rsidRPr="00616564" w14:paraId="0588AF58" w14:textId="77777777" w:rsidTr="000F346E">
        <w:tc>
          <w:tcPr>
            <w:tcW w:w="3060" w:type="dxa"/>
          </w:tcPr>
          <w:p w14:paraId="676EBAC7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0D676CF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C87F0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87E936" w14:textId="2570B2DE" w:rsidR="00361339" w:rsidRPr="00616564" w:rsidRDefault="008976AB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7A28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0AB374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934620" w14:textId="2A48E21E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</w:tcPr>
          <w:p w14:paraId="76F6236C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B9D25B" w14:textId="38FB2370" w:rsidR="00361339" w:rsidRPr="00616564" w:rsidRDefault="008976AB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7A28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7CB1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72FFC" w14:textId="0FFA920A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361339" w:rsidRPr="00616564" w14:paraId="71FCDE71" w14:textId="77777777" w:rsidTr="000F346E">
        <w:tc>
          <w:tcPr>
            <w:tcW w:w="3060" w:type="dxa"/>
          </w:tcPr>
          <w:p w14:paraId="67BB7073" w14:textId="77777777" w:rsidR="00361339" w:rsidRPr="00616564" w:rsidRDefault="00361339" w:rsidP="0036133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51839F21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17C8B9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204923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B6C07" w14:textId="77777777" w:rsidR="00361339" w:rsidRPr="00616564" w:rsidRDefault="00361339" w:rsidP="003613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C2D07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808E9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7AA24B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0F44F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99451A" w14:textId="77777777" w:rsidR="00361339" w:rsidRPr="00616564" w:rsidRDefault="00361339" w:rsidP="0036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E75" w:rsidRPr="00616564" w14:paraId="4F4B3F86" w14:textId="77777777" w:rsidTr="000F346E">
        <w:tc>
          <w:tcPr>
            <w:tcW w:w="3060" w:type="dxa"/>
          </w:tcPr>
          <w:p w14:paraId="0CEE99C1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1A5B6B3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02D23ED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C81A1C" w14:textId="6B9AF41C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E63EF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06CB7C4" w14:textId="49175F08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D2C26E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179C2D7" w14:textId="3293BDB9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34738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407EC0" w14:textId="1AC131A6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F1E75" w:rsidRPr="00616564" w14:paraId="0837F505" w14:textId="77777777" w:rsidTr="000F346E">
        <w:tc>
          <w:tcPr>
            <w:tcW w:w="3060" w:type="dxa"/>
          </w:tcPr>
          <w:p w14:paraId="14D0E53A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0E0A088C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F6A08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153" w14:textId="1D77E768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7A28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005588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DF6DC" w14:textId="20A59059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2C540F1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2CFEAA51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7A28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C1ABA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009A60A3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  <w:tr w:rsidR="008F1E75" w:rsidRPr="004D47F2" w14:paraId="742BB8AF" w14:textId="77777777" w:rsidTr="003B1702">
        <w:tc>
          <w:tcPr>
            <w:tcW w:w="3060" w:type="dxa"/>
          </w:tcPr>
          <w:p w14:paraId="65BF6D52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3D62C2EE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4" w:type="dxa"/>
          </w:tcPr>
          <w:p w14:paraId="10DCF636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DE2F9E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D56423" w14:textId="77777777" w:rsidR="008F1E75" w:rsidRPr="008F1E75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6F8535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B560AB6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E5B466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465D15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6DD907" w14:textId="77777777" w:rsidR="008F1E75" w:rsidRPr="008F1E75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3B1702" w:rsidRPr="004D47F2" w14:paraId="4F041114" w14:textId="77777777" w:rsidTr="003B1702">
        <w:tc>
          <w:tcPr>
            <w:tcW w:w="3060" w:type="dxa"/>
          </w:tcPr>
          <w:p w14:paraId="5522A042" w14:textId="77777777" w:rsidR="003B1702" w:rsidRPr="008F1E75" w:rsidRDefault="003B1702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2C6AED54" w14:textId="77777777" w:rsidR="003B1702" w:rsidRPr="008F1E75" w:rsidRDefault="003B1702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44" w:type="dxa"/>
          </w:tcPr>
          <w:p w14:paraId="1D1F71D4" w14:textId="77777777" w:rsidR="003B1702" w:rsidRPr="008F1E75" w:rsidRDefault="003B1702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A5EA256" w14:textId="77777777" w:rsidR="003B1702" w:rsidRPr="008F1E75" w:rsidRDefault="003B1702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6B2A7" w14:textId="77777777" w:rsidR="003B1702" w:rsidRPr="008F1E75" w:rsidRDefault="003B1702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980A2B5" w14:textId="77777777" w:rsidR="003B1702" w:rsidRPr="008F1E75" w:rsidRDefault="003B1702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6EEE546" w14:textId="77777777" w:rsidR="003B1702" w:rsidRPr="008F1E75" w:rsidRDefault="003B1702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5DEA172" w14:textId="77777777" w:rsidR="003B1702" w:rsidRPr="008F1E75" w:rsidRDefault="003B1702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E46548" w14:textId="77777777" w:rsidR="003B1702" w:rsidRPr="008F1E75" w:rsidRDefault="003B1702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0E7751" w14:textId="77777777" w:rsidR="003B1702" w:rsidRPr="008F1E75" w:rsidRDefault="003B1702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F1E75" w:rsidRPr="00616564" w14:paraId="5F1CE0FA" w14:textId="77777777" w:rsidTr="000F346E">
        <w:tc>
          <w:tcPr>
            <w:tcW w:w="3060" w:type="dxa"/>
          </w:tcPr>
          <w:p w14:paraId="4C58F4EE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587CECF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B423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479E8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89DFE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F1FF0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7CA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A79C4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22736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B2380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E75" w:rsidRPr="00616564" w14:paraId="255C3D79" w14:textId="77777777" w:rsidTr="000F346E">
        <w:tc>
          <w:tcPr>
            <w:tcW w:w="3060" w:type="dxa"/>
          </w:tcPr>
          <w:p w14:paraId="71EFC5A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788DD81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A82F6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2FEAEB" w14:textId="20F9E49C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542B7D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52677" w14:textId="69B02206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80" w:type="dxa"/>
          </w:tcPr>
          <w:p w14:paraId="2E7164B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31B73E" w14:textId="749E79F2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9B8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EEB0E" w14:textId="7C6E588E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8F1E75" w:rsidRPr="00616564" w14:paraId="7793B28D" w14:textId="77777777" w:rsidTr="000F346E">
        <w:tc>
          <w:tcPr>
            <w:tcW w:w="3060" w:type="dxa"/>
          </w:tcPr>
          <w:p w14:paraId="5EAF061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4EF175E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43E08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095FD3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AE181D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FF10B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F0B0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C7428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FB18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A26E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E75" w:rsidRPr="00616564" w14:paraId="5AA14040" w14:textId="77777777" w:rsidTr="000F346E">
        <w:tc>
          <w:tcPr>
            <w:tcW w:w="3060" w:type="dxa"/>
          </w:tcPr>
          <w:p w14:paraId="7835B95D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064FCEA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B68F8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AC880D" w14:textId="25C4E0B3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A28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EC5768" w14:textId="77777777" w:rsidR="008F1E75" w:rsidRPr="00616564" w:rsidRDefault="008F1E75" w:rsidP="008F1E75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E1EDD9" w14:textId="251620EB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106E791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776213E3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A28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AD324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30484A82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8F1E75" w:rsidRPr="00616564" w14:paraId="2F65EE6E" w14:textId="77777777" w:rsidTr="000F346E">
        <w:tc>
          <w:tcPr>
            <w:tcW w:w="3060" w:type="dxa"/>
          </w:tcPr>
          <w:p w14:paraId="772AB6A1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5E9B2ED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60D80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D64C8" w14:textId="651ADBEF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7A28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202261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A5EC" w14:textId="5CF98E98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3D9141E6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5569A027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7A28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6BE5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605F1EA3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  <w:tr w:rsidR="008F1E75" w:rsidRPr="00616564" w14:paraId="6972128A" w14:textId="77777777" w:rsidTr="000F346E">
        <w:tc>
          <w:tcPr>
            <w:tcW w:w="3060" w:type="dxa"/>
          </w:tcPr>
          <w:p w14:paraId="1ACA813B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7002AD1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B61F9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7E45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2EAAD5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5C51B8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B7DD5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B3B9E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EFEEF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B06DD2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E75" w:rsidRPr="00616564" w14:paraId="5F567AE1" w14:textId="77777777" w:rsidTr="000F346E">
        <w:tc>
          <w:tcPr>
            <w:tcW w:w="3060" w:type="dxa"/>
          </w:tcPr>
          <w:p w14:paraId="583E1EB5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725ECFCA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A565FEF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AB2EDD" w14:textId="54E61418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31A25D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E879B" w14:textId="2F6FBB0C" w:rsidR="008F1E75" w:rsidRPr="00616564" w:rsidRDefault="008F1E75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F329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199DCCF7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4E41F7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5A90BF89" w:rsidR="008F1E75" w:rsidRPr="00616564" w:rsidRDefault="008F1E75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E75" w:rsidRPr="00616564" w14:paraId="19119391" w14:textId="77777777" w:rsidTr="000F346E">
        <w:tc>
          <w:tcPr>
            <w:tcW w:w="3060" w:type="dxa"/>
          </w:tcPr>
          <w:p w14:paraId="13B50333" w14:textId="77777777" w:rsidR="008F1E75" w:rsidRPr="00616564" w:rsidRDefault="008F1E75" w:rsidP="008F1E7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525E0DF0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D49830E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AC3F" w14:textId="5A11206A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1D9F9E" w14:textId="77777777" w:rsidR="008F1E75" w:rsidRPr="00616564" w:rsidRDefault="008F1E75" w:rsidP="008F1E7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22C1" w14:textId="6C677564" w:rsidR="008F1E75" w:rsidRPr="00616564" w:rsidRDefault="008F1E75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721EFBFC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79839D10" w:rsidR="008F1E75" w:rsidRPr="00616564" w:rsidRDefault="008976AB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E13C15" w14:textId="77777777" w:rsidR="008F1E75" w:rsidRPr="00616564" w:rsidRDefault="008F1E75" w:rsidP="008F1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7E10D457" w:rsidR="008F1E75" w:rsidRPr="00616564" w:rsidRDefault="008F1E75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</w:tbl>
    <w:p w14:paraId="24C67F60" w14:textId="77777777" w:rsidR="00714DDC" w:rsidRPr="008F1E75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p w14:paraId="455FB2D3" w14:textId="32AAF696" w:rsidR="0026289F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616564">
        <w:rPr>
          <w:rFonts w:asciiTheme="majorBidi" w:hAnsiTheme="majorBidi" w:cstheme="majorBidi"/>
          <w:sz w:val="30"/>
          <w:szCs w:val="30"/>
        </w:rPr>
        <w:t>60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5178DC84" w14:textId="0C556206" w:rsidR="00AD6BCD" w:rsidRDefault="00AD6BCD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35C1CCD" w14:textId="3BC6674D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FF2DC68" w14:textId="77777777" w:rsidR="00241D33" w:rsidRPr="00991D49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616564" w14:paraId="401AD65D" w14:textId="77777777" w:rsidTr="001B36CC">
        <w:tc>
          <w:tcPr>
            <w:tcW w:w="4050" w:type="dxa"/>
          </w:tcPr>
          <w:p w14:paraId="057A9894" w14:textId="77777777" w:rsidR="00241D33" w:rsidRPr="00616564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B3C17F8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B70536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F3C1C69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7F16D3D4" w14:textId="77777777" w:rsidTr="001B36CC">
        <w:tc>
          <w:tcPr>
            <w:tcW w:w="4050" w:type="dxa"/>
          </w:tcPr>
          <w:p w14:paraId="609E8F1E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E549DD" w14:textId="5F0ECB39" w:rsidR="004D47F2" w:rsidRPr="00616564" w:rsidRDefault="004E28A8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4F869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EA360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5268939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B26C6" w14:textId="14D89B14" w:rsidR="004D47F2" w:rsidRPr="00616564" w:rsidRDefault="004E28A8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BB5650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EB39D7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615D1D54" w14:textId="77777777" w:rsidTr="001B36CC">
        <w:tc>
          <w:tcPr>
            <w:tcW w:w="4050" w:type="dxa"/>
          </w:tcPr>
          <w:p w14:paraId="29C96D6B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77006" w14:textId="20EC152E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15AF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B85D3" w14:textId="2B54A474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8A9F687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34AB8" w14:textId="4E84785C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65F1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EAE4ED" w14:textId="60B8E038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47F2" w:rsidRPr="00616564" w14:paraId="69D88D86" w14:textId="77777777" w:rsidTr="001B36CC">
        <w:trPr>
          <w:trHeight w:val="127"/>
        </w:trPr>
        <w:tc>
          <w:tcPr>
            <w:tcW w:w="4050" w:type="dxa"/>
          </w:tcPr>
          <w:p w14:paraId="4C3B196C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124B3262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6AB" w:rsidRPr="00616564" w14:paraId="1AA1E24C" w14:textId="77777777" w:rsidTr="001B36CC">
        <w:tc>
          <w:tcPr>
            <w:tcW w:w="4050" w:type="dxa"/>
          </w:tcPr>
          <w:p w14:paraId="33BA492A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9590ED" w14:textId="74B8E603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E57E35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7943D" w14:textId="1A804057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0" w:type="dxa"/>
          </w:tcPr>
          <w:p w14:paraId="0C6ED1F6" w14:textId="77777777" w:rsidR="008976AB" w:rsidRPr="00616564" w:rsidRDefault="008976AB" w:rsidP="008976A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99021" w14:textId="51D3227D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9AF995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65C0CA" w14:textId="68175A14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8976AB" w:rsidRPr="00616564" w14:paraId="35B4DA06" w14:textId="77777777" w:rsidTr="001B36CC">
        <w:tc>
          <w:tcPr>
            <w:tcW w:w="4050" w:type="dxa"/>
          </w:tcPr>
          <w:p w14:paraId="4F733A13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7DB26" w14:textId="7FF0B229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EEF808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ADF95C" w14:textId="0785F0F9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80" w:type="dxa"/>
          </w:tcPr>
          <w:p w14:paraId="2F442FF1" w14:textId="77777777" w:rsidR="008976AB" w:rsidRPr="00616564" w:rsidRDefault="008976AB" w:rsidP="008976A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EFF69B" w14:textId="2BDEE403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D49224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75642" w14:textId="689F532B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8976AB" w:rsidRPr="00616564" w14:paraId="5EACA7A0" w14:textId="77777777" w:rsidTr="001B36CC">
        <w:tc>
          <w:tcPr>
            <w:tcW w:w="4050" w:type="dxa"/>
          </w:tcPr>
          <w:p w14:paraId="761CECEC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BA0448" w14:textId="7A8282A9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432362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B14FA7" w14:textId="41443F39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80" w:type="dxa"/>
          </w:tcPr>
          <w:p w14:paraId="08498679" w14:textId="77777777" w:rsidR="008976AB" w:rsidRPr="00616564" w:rsidRDefault="008976AB" w:rsidP="008976A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88A68" w14:textId="20DE0F53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25EF8" w14:textId="77777777" w:rsidR="008976AB" w:rsidRPr="00616564" w:rsidRDefault="008976AB" w:rsidP="008976A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229DB" w14:textId="021799BB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8976AB" w:rsidRPr="00616564" w14:paraId="6F724B9E" w14:textId="77777777" w:rsidTr="001B36CC">
        <w:tc>
          <w:tcPr>
            <w:tcW w:w="4050" w:type="dxa"/>
          </w:tcPr>
          <w:p w14:paraId="20A782A3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4B7510" w14:textId="5CF57A09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D6DC73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D4085C" w14:textId="410B5534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7451906E" w14:textId="77777777" w:rsidR="008976AB" w:rsidRPr="00616564" w:rsidRDefault="008976AB" w:rsidP="008976A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EB216" w14:textId="01FE9A87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A2E602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5EC9D9" w14:textId="3BFC6244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8976AB" w:rsidRPr="00616564" w14:paraId="34A03F59" w14:textId="77777777" w:rsidTr="001B36CC">
        <w:tc>
          <w:tcPr>
            <w:tcW w:w="4050" w:type="dxa"/>
          </w:tcPr>
          <w:p w14:paraId="0ECBD8AC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D440418" w14:textId="5D657E21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DDCBD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EA3E90" w14:textId="5CF7A4FC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0" w:type="dxa"/>
          </w:tcPr>
          <w:p w14:paraId="316EF68D" w14:textId="77777777" w:rsidR="008976AB" w:rsidRPr="00616564" w:rsidRDefault="008976AB" w:rsidP="008976A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1F7AE970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1946FF" w14:textId="77777777" w:rsidR="008976AB" w:rsidRPr="00616564" w:rsidRDefault="008976AB" w:rsidP="008976AB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6B370661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8976AB" w:rsidRPr="00616564" w14:paraId="22945048" w14:textId="77777777" w:rsidTr="001B36CC">
        <w:tc>
          <w:tcPr>
            <w:tcW w:w="4050" w:type="dxa"/>
          </w:tcPr>
          <w:p w14:paraId="02AAFE32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E674DD" w14:textId="1FC02CEE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1E450A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4B59B0" w14:textId="2E3975AC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01BC929A" w14:textId="77777777" w:rsidR="008976AB" w:rsidRPr="00616564" w:rsidRDefault="008976AB" w:rsidP="008976A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081BD6B9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9AA8C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4F83F97D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  <w:tr w:rsidR="008976AB" w:rsidRPr="00616564" w14:paraId="00C5819D" w14:textId="77777777" w:rsidTr="001B36CC">
        <w:trPr>
          <w:trHeight w:val="370"/>
        </w:trPr>
        <w:tc>
          <w:tcPr>
            <w:tcW w:w="4050" w:type="dxa"/>
          </w:tcPr>
          <w:p w14:paraId="2ED897E6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481FCE" w14:textId="2F09261D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F90617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B7B8C" w14:textId="347F08EA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6F5F82" w14:textId="77777777" w:rsidR="008976AB" w:rsidRPr="00616564" w:rsidRDefault="008976AB" w:rsidP="008976A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0D07F523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51523A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49D92E28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76AB" w:rsidRPr="00616564" w14:paraId="70CABC6F" w14:textId="77777777" w:rsidTr="001B36CC">
        <w:tc>
          <w:tcPr>
            <w:tcW w:w="4050" w:type="dxa"/>
          </w:tcPr>
          <w:p w14:paraId="340A19E9" w14:textId="77777777" w:rsidR="008976AB" w:rsidRPr="00616564" w:rsidRDefault="008976AB" w:rsidP="008976A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0CA21" w14:textId="035F99EB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A701BC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4BCD" w14:textId="0D534A69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193AB6AB" w14:textId="77777777" w:rsidR="008976AB" w:rsidRPr="00616564" w:rsidRDefault="008976AB" w:rsidP="008976AB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2E334B2A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AA774E" w14:textId="77777777" w:rsidR="008976AB" w:rsidRPr="00616564" w:rsidRDefault="008976AB" w:rsidP="008976A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5F9E99C8" w:rsidR="008976AB" w:rsidRPr="00616564" w:rsidRDefault="008976AB" w:rsidP="00897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</w:tbl>
    <w:p w14:paraId="782E081D" w14:textId="77777777" w:rsidR="001B36CC" w:rsidRPr="00991D49" w:rsidRDefault="001B36C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70"/>
        <w:gridCol w:w="180"/>
        <w:gridCol w:w="1161"/>
        <w:gridCol w:w="9"/>
        <w:gridCol w:w="171"/>
        <w:gridCol w:w="9"/>
        <w:gridCol w:w="1080"/>
        <w:gridCol w:w="180"/>
        <w:gridCol w:w="1161"/>
        <w:gridCol w:w="9"/>
      </w:tblGrid>
      <w:tr w:rsidR="00241D33" w:rsidRPr="00616564" w14:paraId="1D69C9E4" w14:textId="77777777" w:rsidTr="001B36CC">
        <w:trPr>
          <w:gridAfter w:val="1"/>
          <w:wAfter w:w="9" w:type="dxa"/>
        </w:trPr>
        <w:tc>
          <w:tcPr>
            <w:tcW w:w="4050" w:type="dxa"/>
          </w:tcPr>
          <w:p w14:paraId="2D266626" w14:textId="4A114A7D" w:rsidR="00241D33" w:rsidRPr="00616564" w:rsidRDefault="00FA665E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>
              <w:rPr>
                <w:rFonts w:asciiTheme="majorBidi" w:hAnsiTheme="majorBidi" w:cstheme="majorBidi"/>
                <w:sz w:val="10"/>
                <w:szCs w:val="10"/>
              </w:rPr>
              <w:br w:type="column"/>
            </w:r>
          </w:p>
        </w:tc>
        <w:tc>
          <w:tcPr>
            <w:tcW w:w="2520" w:type="dxa"/>
            <w:gridSpan w:val="4"/>
            <w:tcBorders>
              <w:left w:val="nil"/>
              <w:right w:val="nil"/>
            </w:tcBorders>
          </w:tcPr>
          <w:p w14:paraId="352995F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6B46F4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4"/>
            <w:tcBorders>
              <w:left w:val="nil"/>
              <w:right w:val="nil"/>
            </w:tcBorders>
          </w:tcPr>
          <w:p w14:paraId="098DBBC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616564" w14:paraId="3AE4BD4B" w14:textId="77777777" w:rsidTr="001B36CC">
        <w:tc>
          <w:tcPr>
            <w:tcW w:w="4059" w:type="dxa"/>
            <w:gridSpan w:val="2"/>
          </w:tcPr>
          <w:p w14:paraId="7E72E852" w14:textId="12B70712" w:rsidR="00241D33" w:rsidRPr="00616564" w:rsidRDefault="00FA665E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79058" w14:textId="2B025AA8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951DD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467994" w14:textId="42612960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</w:tcPr>
          <w:p w14:paraId="20B30AFE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97F3A" w14:textId="7085EF83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529C73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48D373" w14:textId="559F0E7F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</w:t>
            </w:r>
            <w:r w:rsidR="003613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41D33" w:rsidRPr="00616564" w14:paraId="2BE92CAA" w14:textId="77777777" w:rsidTr="001B36CC">
        <w:tc>
          <w:tcPr>
            <w:tcW w:w="4059" w:type="dxa"/>
            <w:gridSpan w:val="2"/>
          </w:tcPr>
          <w:p w14:paraId="743EA9E7" w14:textId="77777777" w:rsidR="00241D33" w:rsidRPr="00616564" w:rsidRDefault="00241D33" w:rsidP="003E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80" w:lineRule="exact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  <w:tcBorders>
              <w:left w:val="nil"/>
              <w:right w:val="nil"/>
            </w:tcBorders>
          </w:tcPr>
          <w:p w14:paraId="230903F2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616564" w14:paraId="43A06B92" w14:textId="77777777" w:rsidTr="001B36CC">
        <w:tc>
          <w:tcPr>
            <w:tcW w:w="4059" w:type="dxa"/>
            <w:gridSpan w:val="2"/>
          </w:tcPr>
          <w:p w14:paraId="2B632FC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2BC938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D3357A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B72B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8094DCA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9EE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3C1C8C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F1FD7A3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616564" w14:paraId="5F3138CB" w14:textId="77777777" w:rsidTr="001B36CC">
        <w:tc>
          <w:tcPr>
            <w:tcW w:w="4059" w:type="dxa"/>
            <w:gridSpan w:val="2"/>
          </w:tcPr>
          <w:p w14:paraId="7C4B9454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8667F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4FDFA1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042D611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F1B14F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FB91F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6DA3FD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3916EC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65E" w:rsidRPr="00616564" w14:paraId="1D711DE6" w14:textId="77777777" w:rsidTr="001B36CC">
        <w:tc>
          <w:tcPr>
            <w:tcW w:w="4059" w:type="dxa"/>
            <w:gridSpan w:val="2"/>
          </w:tcPr>
          <w:p w14:paraId="7E5CB482" w14:textId="484522DF" w:rsidR="00FA665E" w:rsidRPr="00616564" w:rsidRDefault="00FA665E" w:rsidP="00FA665E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85ED97" w14:textId="1D110533" w:rsidR="00FA665E" w:rsidRPr="00616564" w:rsidRDefault="008976AB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89831" w14:textId="77777777" w:rsidR="00FA665E" w:rsidRPr="00616564" w:rsidRDefault="00FA665E" w:rsidP="00FA665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F35D95" w14:textId="35AEA3A1" w:rsidR="00FA665E" w:rsidRPr="00616564" w:rsidRDefault="00FA665E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12,997</w:t>
            </w:r>
          </w:p>
        </w:tc>
        <w:tc>
          <w:tcPr>
            <w:tcW w:w="180" w:type="dxa"/>
            <w:gridSpan w:val="2"/>
          </w:tcPr>
          <w:p w14:paraId="0759BF13" w14:textId="488796BF" w:rsidR="00FA665E" w:rsidRPr="00616564" w:rsidRDefault="00FA665E" w:rsidP="00FA665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03FA3F" w14:textId="0980D506" w:rsidR="00FA665E" w:rsidRPr="00616564" w:rsidRDefault="008976AB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A3FB28" w14:textId="77777777" w:rsidR="00FA665E" w:rsidRPr="00616564" w:rsidRDefault="00FA665E" w:rsidP="00FA665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5E7172E" w14:textId="06D35650" w:rsidR="00FA665E" w:rsidRPr="00616564" w:rsidRDefault="00FA665E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12,997</w:t>
            </w:r>
          </w:p>
        </w:tc>
      </w:tr>
      <w:tr w:rsidR="00FA665E" w:rsidRPr="00616564" w14:paraId="7D2499D6" w14:textId="77777777" w:rsidTr="001B36CC">
        <w:tc>
          <w:tcPr>
            <w:tcW w:w="4059" w:type="dxa"/>
            <w:gridSpan w:val="2"/>
          </w:tcPr>
          <w:p w14:paraId="1794C065" w14:textId="1F579B1B" w:rsidR="00FA665E" w:rsidRPr="00616564" w:rsidRDefault="00FA665E" w:rsidP="00FA665E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A5B33D" w14:textId="310126E8" w:rsidR="00FA665E" w:rsidRPr="00616564" w:rsidRDefault="008976AB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DA0F1E" w14:textId="77777777" w:rsidR="00FA665E" w:rsidRPr="00616564" w:rsidRDefault="00FA665E" w:rsidP="00FA665E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B82B136" w14:textId="0B90F0D4" w:rsidR="00FA665E" w:rsidRPr="00616564" w:rsidRDefault="00FA665E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76A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3FD5511D" w14:textId="77777777" w:rsidR="00FA665E" w:rsidRPr="00616564" w:rsidRDefault="00FA665E" w:rsidP="00FA665E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9FF8" w14:textId="2E78EFA4" w:rsidR="00FA665E" w:rsidRPr="00616564" w:rsidRDefault="008976AB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26F684" w14:textId="77777777" w:rsidR="00FA665E" w:rsidRPr="00616564" w:rsidRDefault="00FA665E" w:rsidP="00FA665E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9CBDE86" w14:textId="5D931984" w:rsidR="00FA665E" w:rsidRPr="00616564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76A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665E" w:rsidRPr="00616564" w14:paraId="5CE70772" w14:textId="77777777" w:rsidTr="001B36CC">
        <w:tc>
          <w:tcPr>
            <w:tcW w:w="4059" w:type="dxa"/>
            <w:gridSpan w:val="2"/>
          </w:tcPr>
          <w:p w14:paraId="002E9ACF" w14:textId="77777777" w:rsidR="00FA665E" w:rsidRPr="00616564" w:rsidRDefault="00FA665E" w:rsidP="00FA665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B89D" w14:textId="74424C59" w:rsidR="00FA665E" w:rsidRPr="00616564" w:rsidRDefault="008976AB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B82877" w14:textId="77777777" w:rsidR="00FA665E" w:rsidRPr="00616564" w:rsidRDefault="00FA665E" w:rsidP="00FA665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45BD" w14:textId="28013769" w:rsidR="00FA665E" w:rsidRPr="00616564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12,992</w:t>
            </w:r>
          </w:p>
        </w:tc>
        <w:tc>
          <w:tcPr>
            <w:tcW w:w="180" w:type="dxa"/>
            <w:gridSpan w:val="2"/>
          </w:tcPr>
          <w:p w14:paraId="66812DE9" w14:textId="77777777" w:rsidR="00FA665E" w:rsidRPr="00616564" w:rsidRDefault="00FA665E" w:rsidP="00FA665E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1F9ECE19" w:rsidR="00FA665E" w:rsidRPr="00616564" w:rsidRDefault="008976AB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F4D1F" w14:textId="77777777" w:rsidR="00FA665E" w:rsidRPr="00616564" w:rsidRDefault="00FA665E" w:rsidP="00FA665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62BD91BF" w:rsidR="00FA665E" w:rsidRPr="00616564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12,992</w:t>
            </w:r>
          </w:p>
        </w:tc>
      </w:tr>
    </w:tbl>
    <w:p w14:paraId="333A75B6" w14:textId="77777777" w:rsidR="002272D1" w:rsidRDefault="002272D1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B31549" w14:textId="77777777" w:rsidR="007A2832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12E38C0" w14:textId="77777777" w:rsidR="007A2832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90F457" w14:textId="77777777" w:rsidR="007A2832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1EC4A3" w14:textId="77777777" w:rsidR="007A2832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80DA218" w14:textId="77777777" w:rsidR="007A2832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7BE7FB" w14:textId="77777777" w:rsidR="007A2832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AEEDCB6" w14:textId="77777777" w:rsidR="007A2832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5269BB0" w14:textId="77777777" w:rsidR="007A2832" w:rsidRPr="002272D1" w:rsidRDefault="007A2832" w:rsidP="0022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E55F38D" w14:textId="5D7D83E9" w:rsidR="007D399B" w:rsidRDefault="00FA4D0B" w:rsidP="00FA4D0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6730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6C3C0D7" w14:textId="77777777" w:rsidR="005C316F" w:rsidRPr="00467303" w:rsidRDefault="005C316F" w:rsidP="005C31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0"/>
        <w:gridCol w:w="1080"/>
        <w:gridCol w:w="180"/>
        <w:gridCol w:w="1170"/>
      </w:tblGrid>
      <w:tr w:rsidR="005C316F" w:rsidRPr="00FA2792" w14:paraId="379FFD59" w14:textId="77777777" w:rsidTr="00E412FF">
        <w:trPr>
          <w:tblHeader/>
        </w:trPr>
        <w:tc>
          <w:tcPr>
            <w:tcW w:w="6750" w:type="dxa"/>
            <w:vAlign w:val="bottom"/>
          </w:tcPr>
          <w:p w14:paraId="6930886E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05EEDCF9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C316F" w:rsidRPr="00FA2792" w14:paraId="59E15D9F" w14:textId="77777777" w:rsidTr="00814B60">
        <w:trPr>
          <w:tblHeader/>
        </w:trPr>
        <w:tc>
          <w:tcPr>
            <w:tcW w:w="6750" w:type="dxa"/>
          </w:tcPr>
          <w:p w14:paraId="33936185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11023C" w14:textId="15F6A84C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6A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8F863E" w14:textId="77777777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1DFF8B" w14:textId="3881AE6E" w:rsidR="005C316F" w:rsidRPr="00FA2792" w:rsidRDefault="005C316F" w:rsidP="00F1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6A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C316F" w:rsidRPr="00FA2792" w14:paraId="4DE46388" w14:textId="77777777" w:rsidTr="00842495">
        <w:trPr>
          <w:tblHeader/>
        </w:trPr>
        <w:tc>
          <w:tcPr>
            <w:tcW w:w="6750" w:type="dxa"/>
          </w:tcPr>
          <w:p w14:paraId="1A57BDE4" w14:textId="336D85BB" w:rsidR="005C316F" w:rsidRPr="00FA2792" w:rsidRDefault="005C316F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430FBD77" w14:textId="097CA9C2" w:rsidR="005C316F" w:rsidRPr="00FA2792" w:rsidRDefault="005C316F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1240" w:rsidRPr="00FA2792" w14:paraId="53FF48B3" w14:textId="77777777" w:rsidTr="00C8230D">
        <w:tc>
          <w:tcPr>
            <w:tcW w:w="6750" w:type="dxa"/>
          </w:tcPr>
          <w:p w14:paraId="259B434A" w14:textId="33ABFC1E" w:rsidR="008C1240" w:rsidRPr="00384DE6" w:rsidRDefault="00384DE6" w:rsidP="008C1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713E51" w14:textId="5807D9AA" w:rsidR="008C1240" w:rsidRPr="00FA2792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70961D" w14:textId="77777777" w:rsidR="008C1240" w:rsidRPr="00FA2792" w:rsidRDefault="008C1240" w:rsidP="005C31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3B88E3" w14:textId="331FD0E2" w:rsidR="008C1240" w:rsidRPr="00FA2792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>
              <w:rPr>
                <w:rFonts w:asciiTheme="majorBidi" w:eastAsia="Verdana" w:hAnsiTheme="majorBidi" w:cstheme="majorBidi"/>
                <w:sz w:val="30"/>
                <w:szCs w:val="30"/>
              </w:rPr>
              <w:t>1,374</w:t>
            </w:r>
          </w:p>
        </w:tc>
      </w:tr>
      <w:tr w:rsidR="008C1240" w:rsidRPr="00FA2792" w14:paraId="6B4A0C5C" w14:textId="77777777" w:rsidTr="005B36A6">
        <w:tc>
          <w:tcPr>
            <w:tcW w:w="6750" w:type="dxa"/>
          </w:tcPr>
          <w:p w14:paraId="7F0DBBE0" w14:textId="5DF7EDC8" w:rsidR="008C1240" w:rsidRPr="00384DE6" w:rsidRDefault="00384DE6" w:rsidP="00384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</w:rPr>
            </w:pP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เพิ่มทุนในบริษัท</w:t>
            </w:r>
            <w:r w:rsidRPr="00384D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จีจีซี</w:t>
            </w:r>
            <w:r w:rsidRPr="00384D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ไบโอเคมิคอล</w:t>
            </w:r>
            <w:r w:rsidRPr="00384D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84DE6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CED6A66" w14:textId="4AC8F5F1" w:rsidR="008C1240" w:rsidRDefault="007B08D3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17A5CB" w14:textId="77777777" w:rsidR="008C1240" w:rsidRPr="00FA2792" w:rsidRDefault="008C1240" w:rsidP="005C31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40354F" w14:textId="40A53AAE" w:rsidR="008C1240" w:rsidRPr="00FA2792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>
              <w:rPr>
                <w:rFonts w:asciiTheme="majorBidi" w:eastAsia="Verdana" w:hAnsiTheme="majorBidi" w:cstheme="majorBidi"/>
                <w:sz w:val="30"/>
                <w:szCs w:val="30"/>
              </w:rPr>
              <w:t>80</w:t>
            </w:r>
          </w:p>
        </w:tc>
      </w:tr>
      <w:tr w:rsidR="008C1240" w:rsidRPr="00FA2792" w14:paraId="10CA1FA4" w14:textId="77777777" w:rsidTr="005B36A6">
        <w:tc>
          <w:tcPr>
            <w:tcW w:w="6750" w:type="dxa"/>
          </w:tcPr>
          <w:p w14:paraId="53D51BCC" w14:textId="51C8F4F5" w:rsidR="008C1240" w:rsidRPr="00CF79A9" w:rsidRDefault="00384DE6" w:rsidP="00CF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F79A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FA6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A66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842D1" w14:textId="7DA0F65E" w:rsidR="008C1240" w:rsidRPr="00CE725F" w:rsidRDefault="007B08D3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48205F" w14:textId="77777777" w:rsidR="008C1240" w:rsidRPr="00CE725F" w:rsidRDefault="008C1240" w:rsidP="005C31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EAB30" w14:textId="42359AE5" w:rsidR="008C1240" w:rsidRPr="00CE725F" w:rsidRDefault="00384DE6" w:rsidP="005C3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</w:pPr>
            <w:r w:rsidRPr="00CE725F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  <w:t>1,454</w:t>
            </w:r>
          </w:p>
        </w:tc>
      </w:tr>
    </w:tbl>
    <w:p w14:paraId="4F89BB2A" w14:textId="77777777" w:rsidR="00991D49" w:rsidRDefault="00991D49" w:rsidP="0092028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lang w:bidi="th-TH"/>
        </w:rPr>
      </w:pPr>
    </w:p>
    <w:p w14:paraId="5E95E025" w14:textId="4CCC2A90" w:rsidR="00920289" w:rsidRPr="00136119" w:rsidRDefault="00920289" w:rsidP="0092028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36119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36C4D6E4" w14:textId="77777777" w:rsidR="00920289" w:rsidRPr="00EF2CFE" w:rsidRDefault="00920289" w:rsidP="009202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3874B9E7" w14:textId="2A71DBA4" w:rsidR="00920289" w:rsidRDefault="00920289" w:rsidP="0092028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เมื่อวันที่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เมษายน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7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</w:t>
      </w:r>
      <w:r w:rsidR="00335FA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จีจีซี ไบโอเคมิคอล จำกัด ซึ่งเป็นบริษัทย่อย ได้เรียกชำระค่าหุ้นเพิ่มเติมจำนวน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575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15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 เป็นจำนวนเงินรวม 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.</w:t>
      </w:r>
      <w:r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63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1B2FE47F" w14:textId="64A7027B" w:rsidR="00FA4D0B" w:rsidRPr="00FA4D0B" w:rsidRDefault="0076172D" w:rsidP="00FA4D0B">
      <w:pPr>
        <w:rPr>
          <w:rFonts w:ascii="Angsana New" w:hAnsi="Angsana New"/>
          <w:sz w:val="30"/>
          <w:szCs w:val="30"/>
          <w:cs/>
          <w:lang w:val="en-GB"/>
        </w:rPr>
        <w:sectPr w:rsidR="00FA4D0B" w:rsidRPr="00FA4D0B" w:rsidSect="00FA41D2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  <w:r>
        <w:rPr>
          <w:rFonts w:ascii="Angsana New" w:hAnsi="Angsana New"/>
          <w:sz w:val="30"/>
          <w:szCs w:val="30"/>
          <w:cs/>
          <w:lang w:val="en-GB"/>
        </w:rPr>
        <w:tab/>
      </w:r>
    </w:p>
    <w:p w14:paraId="52370F44" w14:textId="33DEA1B1" w:rsidR="00241D33" w:rsidRPr="00616564" w:rsidRDefault="00241D33" w:rsidP="00046076">
      <w:pPr>
        <w:pStyle w:val="block"/>
        <w:tabs>
          <w:tab w:val="left" w:pos="-2835"/>
        </w:tabs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FA665E">
        <w:rPr>
          <w:rFonts w:asciiTheme="majorBidi" w:hAnsiTheme="majorBidi" w:cstheme="majorBidi"/>
          <w:sz w:val="30"/>
          <w:szCs w:val="30"/>
        </w:rPr>
        <w:t xml:space="preserve">30 </w:t>
      </w:r>
      <w:r w:rsidR="00FA665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6133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61339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FA665E">
        <w:rPr>
          <w:rFonts w:asciiTheme="majorBidi" w:hAnsiTheme="majorBidi" w:cstheme="majorBidi"/>
          <w:sz w:val="30"/>
          <w:szCs w:val="30"/>
          <w:cs/>
        </w:rPr>
        <w:t>เก้า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FA665E">
        <w:rPr>
          <w:rFonts w:asciiTheme="majorBidi" w:hAnsiTheme="majorBidi" w:cstheme="majorBidi"/>
          <w:sz w:val="30"/>
          <w:szCs w:val="30"/>
        </w:rPr>
        <w:t xml:space="preserve">30 </w:t>
      </w:r>
      <w:r w:rsidR="00FA665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65A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65A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241D33" w:rsidRPr="00616564" w14:paraId="0B423792" w14:textId="77777777" w:rsidTr="008F1E75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1"/>
            <w:tcBorders>
              <w:bottom w:val="single" w:sz="4" w:space="0" w:color="auto"/>
            </w:tcBorders>
          </w:tcPr>
          <w:p w14:paraId="504BE94E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616564" w14:paraId="259682EE" w14:textId="77777777" w:rsidTr="008F1E75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A57A60" w:rsidRPr="00616564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A57A60" w:rsidRPr="00616564" w:rsidRDefault="00A57A60" w:rsidP="00A57A60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158CFC7C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 w:rsidR="0040429A">
              <w:rPr>
                <w:rFonts w:ascii="Angsana New" w:hAnsi="Angsana New"/>
                <w:sz w:val="26"/>
                <w:szCs w:val="26"/>
              </w:rPr>
              <w:t>0</w:t>
            </w:r>
            <w:r w:rsidR="00FA66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6" w:type="dxa"/>
            <w:vAlign w:val="bottom"/>
          </w:tcPr>
          <w:p w14:paraId="71241EB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0E8006E9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FA66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1" w:type="dxa"/>
            <w:vAlign w:val="bottom"/>
          </w:tcPr>
          <w:p w14:paraId="320FB06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33211E31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FA66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4" w:type="dxa"/>
            <w:vAlign w:val="bottom"/>
          </w:tcPr>
          <w:p w14:paraId="7CCC02CA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0707CE1B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FA66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6" w:type="dxa"/>
            <w:vAlign w:val="bottom"/>
          </w:tcPr>
          <w:p w14:paraId="24F0486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A57A60" w:rsidRPr="00616564" w:rsidRDefault="00A57A60" w:rsidP="00A57A60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30A24F32" w:rsidR="00A57A60" w:rsidRPr="00616564" w:rsidRDefault="0040429A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FA66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9" w:type="dxa"/>
            <w:vAlign w:val="bottom"/>
          </w:tcPr>
          <w:p w14:paraId="5D53F922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4F1895BE" w:rsidR="00A57A60" w:rsidRPr="00616564" w:rsidRDefault="008D0184" w:rsidP="00EE65AE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FA66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E65AE" w:rsidRPr="00616564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EE65AE" w:rsidRPr="00616564" w:rsidRDefault="00EE65AE" w:rsidP="00EE65AE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7EF15B93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6" w:type="dxa"/>
          </w:tcPr>
          <w:p w14:paraId="62F3235F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6B0CE4AD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11" w:type="dxa"/>
            <w:gridSpan w:val="2"/>
          </w:tcPr>
          <w:p w14:paraId="4D340AD8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4EDD5AD0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1" w:type="dxa"/>
          </w:tcPr>
          <w:p w14:paraId="2E702D41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7E2D1212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7" w:type="dxa"/>
          </w:tcPr>
          <w:p w14:paraId="2526798B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3215044C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04" w:type="dxa"/>
          </w:tcPr>
          <w:p w14:paraId="4A27EBCD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5DD6014D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8" w:type="dxa"/>
          </w:tcPr>
          <w:p w14:paraId="78BFD81C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10DA7B0A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6" w:type="dxa"/>
          </w:tcPr>
          <w:p w14:paraId="16C7F7A9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57368894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0" w:type="dxa"/>
            <w:vAlign w:val="bottom"/>
          </w:tcPr>
          <w:p w14:paraId="6A6C579D" w14:textId="77777777" w:rsidR="00EE65AE" w:rsidRPr="00616564" w:rsidRDefault="00EE65AE" w:rsidP="00EE65AE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5BFD2CF4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9" w:type="dxa"/>
          </w:tcPr>
          <w:p w14:paraId="537D4033" w14:textId="7777777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4D006117" w:rsidR="00EE65AE" w:rsidRPr="00616564" w:rsidRDefault="00EE65AE" w:rsidP="00EE65A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D47F2" w:rsidRPr="00616564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7"/>
          </w:tcPr>
          <w:p w14:paraId="692B0C6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D47F2" w:rsidRPr="00616564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4D47F2" w:rsidRPr="00616564" w:rsidRDefault="004D47F2" w:rsidP="004D47F2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4D47F2" w:rsidRPr="00616564" w:rsidRDefault="004D47F2" w:rsidP="004D47F2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4D47F2" w:rsidRPr="00616564" w:rsidRDefault="004D47F2" w:rsidP="004D47F2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8D0184" w:rsidRPr="00616564" w14:paraId="24A5BE3E" w14:textId="77777777" w:rsidTr="003620A8">
        <w:trPr>
          <w:cantSplit/>
        </w:trPr>
        <w:tc>
          <w:tcPr>
            <w:tcW w:w="2700" w:type="dxa"/>
          </w:tcPr>
          <w:p w14:paraId="55009C6A" w14:textId="77777777" w:rsidR="008D0184" w:rsidRPr="00616564" w:rsidRDefault="008D0184" w:rsidP="008D018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515D3EDC" w14:textId="59EC6D7E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01415E35" w14:textId="7D79B550" w:rsidR="007E68F0" w:rsidRPr="00616564" w:rsidRDefault="007832F6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7E60474F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4E9C8FD8" w14:textId="49446BAC" w:rsidR="008D0184" w:rsidRPr="00616564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vAlign w:val="bottom"/>
          </w:tcPr>
          <w:p w14:paraId="306C4656" w14:textId="77777777" w:rsidR="008D0184" w:rsidRPr="00616564" w:rsidRDefault="008D0184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0531C862" w:rsidR="008D0184" w:rsidRPr="00616564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vAlign w:val="bottom"/>
          </w:tcPr>
          <w:p w14:paraId="7FF12877" w14:textId="77777777" w:rsidR="008D0184" w:rsidRPr="00616564" w:rsidRDefault="008D0184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102B1EAF" w:rsidR="008D0184" w:rsidRPr="00616564" w:rsidRDefault="007B08D3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vAlign w:val="bottom"/>
          </w:tcPr>
          <w:p w14:paraId="4E467134" w14:textId="77777777" w:rsidR="008D0184" w:rsidRPr="00616564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876FC33" w14:textId="2381DF3B" w:rsidR="008D0184" w:rsidRPr="00616564" w:rsidRDefault="007B08D3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8D0184" w:rsidRPr="00616564" w:rsidRDefault="008D0184" w:rsidP="008D018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</w:tcPr>
          <w:p w14:paraId="706E5701" w14:textId="77777777" w:rsidR="008D0184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9E6719" w14:textId="77777777" w:rsidR="008D0184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1CD58F8" w14:textId="77777777" w:rsidR="008D0184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C4094E" w14:textId="3FE5E6A0" w:rsidR="008D0184" w:rsidRPr="00616564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0184" w:rsidRPr="00616564" w14:paraId="1A4FCE83" w14:textId="77777777" w:rsidTr="003620A8">
        <w:trPr>
          <w:cantSplit/>
        </w:trPr>
        <w:tc>
          <w:tcPr>
            <w:tcW w:w="2700" w:type="dxa"/>
          </w:tcPr>
          <w:p w14:paraId="05802040" w14:textId="77777777" w:rsidR="008D0184" w:rsidRPr="00616564" w:rsidRDefault="008D0184" w:rsidP="008D018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0BFDA1A8" w14:textId="0A3EF365" w:rsidR="008D0184" w:rsidRPr="00961B98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1C2F6C0C" w14:textId="26FCB6AC" w:rsidR="007E68F0" w:rsidRPr="00616564" w:rsidRDefault="007832F6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0E22667B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C2296A" w14:textId="2CBDB767" w:rsidR="008D0184" w:rsidRPr="00616564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1,615</w:t>
            </w:r>
          </w:p>
        </w:tc>
        <w:tc>
          <w:tcPr>
            <w:tcW w:w="201" w:type="dxa"/>
            <w:vAlign w:val="bottom"/>
          </w:tcPr>
          <w:p w14:paraId="2BBBB235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AB067E7" w14:textId="3A9174BF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07" w:type="dxa"/>
            <w:vAlign w:val="bottom"/>
          </w:tcPr>
          <w:p w14:paraId="3C8F0227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555267F6" w14:textId="61E10289" w:rsidR="008D0184" w:rsidRPr="00616564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556B2162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09EC7E5A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0B7FCB0" w14:textId="368515D0" w:rsidR="008D0184" w:rsidRPr="00616564" w:rsidRDefault="007E68F0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65DC68" w14:textId="75F3CB96" w:rsidR="008D0184" w:rsidRPr="00616564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1,615</w:t>
            </w:r>
          </w:p>
        </w:tc>
        <w:tc>
          <w:tcPr>
            <w:tcW w:w="196" w:type="dxa"/>
            <w:vAlign w:val="bottom"/>
          </w:tcPr>
          <w:p w14:paraId="07C54DEA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14:paraId="374AAC1A" w14:textId="189A7DEC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200" w:type="dxa"/>
            <w:vAlign w:val="bottom"/>
          </w:tcPr>
          <w:p w14:paraId="46B92DB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BE899" w14:textId="485DAFDA" w:rsidR="008D0184" w:rsidRPr="00616564" w:rsidRDefault="007B08D3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8D0184" w:rsidRPr="00616564" w:rsidRDefault="008D0184" w:rsidP="008D018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AB13015" w14:textId="77777777" w:rsidR="008D0184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252B753" w14:textId="6DDB21EB" w:rsidR="008D0184" w:rsidRPr="00616564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8D0184" w:rsidRPr="00616564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8D0184" w:rsidRPr="00616564" w:rsidRDefault="008D0184" w:rsidP="008D018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1FF8937B" w:rsidR="008D0184" w:rsidRPr="0034358E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1,615</w:t>
            </w:r>
          </w:p>
        </w:tc>
        <w:tc>
          <w:tcPr>
            <w:tcW w:w="201" w:type="dxa"/>
          </w:tcPr>
          <w:p w14:paraId="40D8CC37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0CB52315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207" w:type="dxa"/>
          </w:tcPr>
          <w:p w14:paraId="413EC383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1E3E99A5" w:rsidR="008D0184" w:rsidRPr="00616564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545BE3CA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77777777" w:rsidR="008D0184" w:rsidRPr="002F6DDA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6DD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9454B0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24BA8B61" w:rsidR="008D0184" w:rsidRPr="00616564" w:rsidRDefault="007B08D3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1,615</w:t>
            </w:r>
          </w:p>
        </w:tc>
        <w:tc>
          <w:tcPr>
            <w:tcW w:w="196" w:type="dxa"/>
          </w:tcPr>
          <w:p w14:paraId="3EDB7BA3" w14:textId="77777777" w:rsidR="008D0184" w:rsidRPr="00616564" w:rsidRDefault="008D0184" w:rsidP="008D018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40B1BAC6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200" w:type="dxa"/>
          </w:tcPr>
          <w:p w14:paraId="26F063A9" w14:textId="77777777" w:rsidR="008D0184" w:rsidRPr="00616564" w:rsidRDefault="008D0184" w:rsidP="008D018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0A9B" w14:textId="4D301ABB" w:rsidR="008D0184" w:rsidRPr="00616564" w:rsidRDefault="007B08D3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8D0184" w:rsidRPr="00616564" w:rsidRDefault="008D0184" w:rsidP="008D0184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39629516" w:rsidR="008D0184" w:rsidRPr="00CF73FB" w:rsidRDefault="008D0184" w:rsidP="0099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8"/>
        <w:gridCol w:w="1026"/>
        <w:gridCol w:w="236"/>
        <w:gridCol w:w="1033"/>
        <w:gridCol w:w="238"/>
        <w:gridCol w:w="1039"/>
        <w:gridCol w:w="236"/>
        <w:gridCol w:w="1051"/>
      </w:tblGrid>
      <w:tr w:rsidR="00B775DF" w:rsidRPr="00DE782B" w14:paraId="681A03BF" w14:textId="77777777" w:rsidTr="00B775DF">
        <w:trPr>
          <w:trHeight w:val="20"/>
        </w:trPr>
        <w:tc>
          <w:tcPr>
            <w:tcW w:w="2362" w:type="pct"/>
          </w:tcPr>
          <w:p w14:paraId="4D4089A6" w14:textId="7A84DD7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46" w:type="pct"/>
            <w:gridSpan w:val="3"/>
          </w:tcPr>
          <w:p w14:paraId="3FED74F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AC91B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14:paraId="5E5E70C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5DF" w:rsidRPr="00DE782B" w14:paraId="48454134" w14:textId="77777777" w:rsidTr="00B775DF">
        <w:trPr>
          <w:trHeight w:val="20"/>
        </w:trPr>
        <w:tc>
          <w:tcPr>
            <w:tcW w:w="2362" w:type="pct"/>
          </w:tcPr>
          <w:p w14:paraId="490E94B9" w14:textId="5C9420A9" w:rsidR="005652D4" w:rsidRPr="00DE782B" w:rsidRDefault="00FA665E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</w:tcPr>
          <w:p w14:paraId="4F6C4AFB" w14:textId="6A82FAC5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8856DD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D428E7" w14:textId="1EC96006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331DE30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B25C116" w14:textId="6BDFF2AB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226D5E2F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8C2E7D8" w14:textId="455E5D94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5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93824" w:rsidRPr="00DE782B" w14:paraId="352AA50C" w14:textId="77777777" w:rsidTr="00B775DF">
        <w:trPr>
          <w:trHeight w:val="20"/>
        </w:trPr>
        <w:tc>
          <w:tcPr>
            <w:tcW w:w="2362" w:type="pct"/>
          </w:tcPr>
          <w:p w14:paraId="23E34BC6" w14:textId="77777777" w:rsidR="00293824" w:rsidRPr="00DE782B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pct"/>
            <w:gridSpan w:val="7"/>
          </w:tcPr>
          <w:p w14:paraId="61DEA346" w14:textId="77777777" w:rsidR="00293824" w:rsidRPr="00DE782B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5DF" w:rsidRPr="00CB5126" w14:paraId="2B1894E5" w14:textId="77777777" w:rsidTr="00B775DF">
        <w:trPr>
          <w:trHeight w:val="20"/>
        </w:trPr>
        <w:tc>
          <w:tcPr>
            <w:tcW w:w="2362" w:type="pct"/>
          </w:tcPr>
          <w:p w14:paraId="400A976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715FF0C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8A62898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696FF83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791CA72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7F102BE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27CB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526585D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775DF" w:rsidRPr="00DE782B" w14:paraId="03B9B6B9" w14:textId="77777777" w:rsidTr="00B775DF">
        <w:trPr>
          <w:trHeight w:val="20"/>
        </w:trPr>
        <w:tc>
          <w:tcPr>
            <w:tcW w:w="2362" w:type="pct"/>
          </w:tcPr>
          <w:p w14:paraId="6914D601" w14:textId="77777777" w:rsidR="00FA665E" w:rsidRPr="00DE782B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5F62C2C5" w14:textId="57E75911" w:rsidR="00FA665E" w:rsidRPr="00991871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687</w:t>
            </w:r>
          </w:p>
        </w:tc>
        <w:tc>
          <w:tcPr>
            <w:tcW w:w="128" w:type="pct"/>
          </w:tcPr>
          <w:p w14:paraId="6AD6FAAC" w14:textId="7777777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545B8308" w14:textId="22BCEB27" w:rsidR="00FA665E" w:rsidRPr="00D85FAF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659</w:t>
            </w:r>
          </w:p>
        </w:tc>
        <w:tc>
          <w:tcPr>
            <w:tcW w:w="129" w:type="pct"/>
          </w:tcPr>
          <w:p w14:paraId="55BEAF22" w14:textId="7777777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F519468" w14:textId="79DAE619" w:rsidR="00FA665E" w:rsidRPr="00D85FAF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47B70038" w14:textId="7777777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2904526" w14:textId="52CECC0E" w:rsidR="00FA665E" w:rsidRPr="00D85FAF" w:rsidRDefault="00FA665E" w:rsidP="00E9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B775DF" w:rsidRPr="00DE782B" w14:paraId="6762BEAF" w14:textId="77777777" w:rsidTr="00B775DF">
        <w:trPr>
          <w:trHeight w:val="20"/>
        </w:trPr>
        <w:tc>
          <w:tcPr>
            <w:tcW w:w="2362" w:type="pct"/>
          </w:tcPr>
          <w:p w14:paraId="06A38A9D" w14:textId="77777777" w:rsidR="00FA665E" w:rsidRPr="006762F3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57" w:type="pct"/>
          </w:tcPr>
          <w:p w14:paraId="4B094D60" w14:textId="63077BD0" w:rsidR="00FA665E" w:rsidRPr="00991871" w:rsidRDefault="007B08D3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  <w:r w:rsidR="007347C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8" w:type="pct"/>
          </w:tcPr>
          <w:p w14:paraId="3EEA3963" w14:textId="7777777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3AA858D1" w14:textId="482938AA" w:rsidR="00FA665E" w:rsidRPr="00D85FAF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34</w:t>
            </w:r>
          </w:p>
        </w:tc>
        <w:tc>
          <w:tcPr>
            <w:tcW w:w="129" w:type="pct"/>
          </w:tcPr>
          <w:p w14:paraId="67641933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6279A1D" w14:textId="141DF453" w:rsidR="00FA665E" w:rsidRPr="00D85FAF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50032F" w14:textId="7777777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96E1D6" w14:textId="1069DEE6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5DF" w:rsidRPr="00DE782B" w14:paraId="1895D1B9" w14:textId="77777777" w:rsidTr="00B775DF">
        <w:trPr>
          <w:trHeight w:val="20"/>
        </w:trPr>
        <w:tc>
          <w:tcPr>
            <w:tcW w:w="2362" w:type="pct"/>
          </w:tcPr>
          <w:p w14:paraId="307A2E27" w14:textId="75667D22" w:rsidR="00FA665E" w:rsidRPr="006762F3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57" w:type="pct"/>
          </w:tcPr>
          <w:p w14:paraId="5A495B31" w14:textId="21C845CF" w:rsidR="00FA665E" w:rsidRPr="00991871" w:rsidRDefault="007B08D3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(11)</w:t>
            </w:r>
          </w:p>
        </w:tc>
        <w:tc>
          <w:tcPr>
            <w:tcW w:w="128" w:type="pct"/>
          </w:tcPr>
          <w:p w14:paraId="4B3C5C83" w14:textId="7777777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65B5F524" w14:textId="04B579AD" w:rsidR="00FA665E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(31)</w:t>
            </w:r>
          </w:p>
        </w:tc>
        <w:tc>
          <w:tcPr>
            <w:tcW w:w="129" w:type="pct"/>
          </w:tcPr>
          <w:p w14:paraId="108A40F8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22EB2A3C" w14:textId="5C32CD9F" w:rsidR="00FA665E" w:rsidRPr="00D85FAF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2C005DB" w14:textId="7777777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AD7608" w14:textId="27F16497" w:rsidR="00FA665E" w:rsidRPr="00D85FAF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5DF" w:rsidRPr="00DE782B" w14:paraId="76E68F3B" w14:textId="77777777" w:rsidTr="00B775DF">
        <w:trPr>
          <w:trHeight w:val="20"/>
        </w:trPr>
        <w:tc>
          <w:tcPr>
            <w:tcW w:w="2362" w:type="pct"/>
          </w:tcPr>
          <w:p w14:paraId="0013A920" w14:textId="5E33A5BF" w:rsidR="00FA665E" w:rsidRPr="00DE782B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0F381C91" w:rsidR="00FA665E" w:rsidRPr="00991871" w:rsidRDefault="007B08D3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  <w:r w:rsidR="007347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128" w:type="pct"/>
          </w:tcPr>
          <w:p w14:paraId="3094EC7C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26597258" w:rsidR="00FA665E" w:rsidRPr="008C177D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662</w:t>
            </w:r>
          </w:p>
        </w:tc>
        <w:tc>
          <w:tcPr>
            <w:tcW w:w="129" w:type="pct"/>
          </w:tcPr>
          <w:p w14:paraId="4B6E0C35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6CACF9F7" w:rsidR="00FA665E" w:rsidRPr="00CF3217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724049B1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693D82F3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B775DF" w:rsidRPr="00AB5C0F" w14:paraId="492441F2" w14:textId="77777777" w:rsidTr="00B775DF">
        <w:trPr>
          <w:trHeight w:val="20"/>
        </w:trPr>
        <w:tc>
          <w:tcPr>
            <w:tcW w:w="2362" w:type="pct"/>
          </w:tcPr>
          <w:p w14:paraId="0611CC5D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73D9BE0F" w14:textId="77777777" w:rsidR="00293824" w:rsidRPr="00991871" w:rsidRDefault="00293824" w:rsidP="00991D49">
            <w:pPr>
              <w:pStyle w:val="block"/>
              <w:tabs>
                <w:tab w:val="decimal" w:pos="753"/>
              </w:tabs>
              <w:spacing w:after="0"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35D4116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B969161" w14:textId="77777777" w:rsidR="00293824" w:rsidRPr="00AB5C0F" w:rsidRDefault="00293824" w:rsidP="00991D49">
            <w:pPr>
              <w:pStyle w:val="block"/>
              <w:tabs>
                <w:tab w:val="decimal" w:pos="777"/>
              </w:tabs>
              <w:spacing w:after="0"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A540C68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6CC747" w14:textId="77777777" w:rsidR="00293824" w:rsidRPr="00AB5C0F" w:rsidRDefault="00293824" w:rsidP="00991D49">
            <w:pPr>
              <w:pStyle w:val="block"/>
              <w:tabs>
                <w:tab w:val="decimal" w:pos="672"/>
              </w:tabs>
              <w:spacing w:after="0"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925ABF0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541D2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75DF" w:rsidRPr="00CB5126" w14:paraId="2F713390" w14:textId="77777777" w:rsidTr="00B775DF">
        <w:trPr>
          <w:trHeight w:val="20"/>
        </w:trPr>
        <w:tc>
          <w:tcPr>
            <w:tcW w:w="2362" w:type="pct"/>
          </w:tcPr>
          <w:p w14:paraId="0F02B91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57" w:type="pct"/>
          </w:tcPr>
          <w:p w14:paraId="768412A1" w14:textId="77777777" w:rsidR="00293824" w:rsidRPr="00991871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CB91D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73A5C4FB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3982CB0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B33FC7" w14:textId="77777777" w:rsidR="00293824" w:rsidRPr="00CB5126" w:rsidRDefault="00293824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2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A2A1A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FDD1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775DF" w:rsidRPr="00DE782B" w14:paraId="7E786188" w14:textId="77777777" w:rsidTr="00B775DF">
        <w:trPr>
          <w:trHeight w:val="20"/>
        </w:trPr>
        <w:tc>
          <w:tcPr>
            <w:tcW w:w="2362" w:type="pct"/>
          </w:tcPr>
          <w:p w14:paraId="24D3F959" w14:textId="77777777" w:rsidR="00FA665E" w:rsidRPr="00DE782B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7311A398" w14:textId="15089B57" w:rsidR="00FA665E" w:rsidRPr="00991871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1,267</w:t>
            </w:r>
          </w:p>
        </w:tc>
        <w:tc>
          <w:tcPr>
            <w:tcW w:w="128" w:type="pct"/>
          </w:tcPr>
          <w:p w14:paraId="06BDFD60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41AE08CB" w14:textId="46136796" w:rsidR="00FA665E" w:rsidRPr="00DE782B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1,223</w:t>
            </w:r>
          </w:p>
        </w:tc>
        <w:tc>
          <w:tcPr>
            <w:tcW w:w="129" w:type="pct"/>
          </w:tcPr>
          <w:p w14:paraId="4C942112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C59AC2" w14:textId="1C039BB9" w:rsidR="00FA665E" w:rsidRPr="00DE782B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CCF01E8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C88FDAC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5DF" w:rsidRPr="00DE782B" w14:paraId="7AE00DAC" w14:textId="77777777" w:rsidTr="00B775DF">
        <w:trPr>
          <w:trHeight w:val="20"/>
        </w:trPr>
        <w:tc>
          <w:tcPr>
            <w:tcW w:w="2362" w:type="pct"/>
          </w:tcPr>
          <w:p w14:paraId="295A54F7" w14:textId="77777777" w:rsidR="00FA665E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เพิ่มทุนในบริษัทบริษัท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จีจีซี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เคทิส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64CE6779" w14:textId="1A0B6F14" w:rsidR="00FA665E" w:rsidRPr="0040429A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ไบโออินดัสเทรียล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57" w:type="pct"/>
          </w:tcPr>
          <w:p w14:paraId="3A6D23B1" w14:textId="77777777" w:rsidR="00053E4B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5D6485D1" w14:textId="48B748B5" w:rsidR="00FA665E" w:rsidRPr="00991871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128" w:type="pct"/>
          </w:tcPr>
          <w:p w14:paraId="746E7C3D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vAlign w:val="bottom"/>
          </w:tcPr>
          <w:p w14:paraId="4DA11DC8" w14:textId="682F2038" w:rsidR="00FA665E" w:rsidRPr="0047243D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3900519B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4CA0DFAC" w14:textId="77777777" w:rsidR="00053E4B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779E1" w14:textId="2605EEA4" w:rsidR="00FA665E" w:rsidRPr="00DE782B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D1B8D06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E72E2BB" w14:textId="77777777" w:rsidR="00FA665E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FDE250" w14:textId="5870F50D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5DF" w:rsidRPr="00DE782B" w14:paraId="7D3B1E66" w14:textId="77777777" w:rsidTr="00B775DF">
        <w:trPr>
          <w:trHeight w:val="20"/>
        </w:trPr>
        <w:tc>
          <w:tcPr>
            <w:tcW w:w="2362" w:type="pct"/>
          </w:tcPr>
          <w:p w14:paraId="13B526F6" w14:textId="691971E1" w:rsidR="00FA665E" w:rsidRPr="006762F3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7A4654A" w14:textId="718F001A" w:rsidR="00FA665E" w:rsidRPr="00991871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(451)</w:t>
            </w:r>
          </w:p>
        </w:tc>
        <w:tc>
          <w:tcPr>
            <w:tcW w:w="128" w:type="pct"/>
          </w:tcPr>
          <w:p w14:paraId="68CE8B04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6B80F10" w14:textId="14095B6F" w:rsidR="00FA665E" w:rsidRPr="00DE782B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(65)</w:t>
            </w:r>
          </w:p>
        </w:tc>
        <w:tc>
          <w:tcPr>
            <w:tcW w:w="129" w:type="pct"/>
          </w:tcPr>
          <w:p w14:paraId="6E26C741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0B6FEC6" w14:textId="52B19802" w:rsidR="00FA665E" w:rsidRPr="00DE782B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58DD00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23387E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75DF" w:rsidRPr="00DE782B" w14:paraId="220115F9" w14:textId="77777777" w:rsidTr="00B775DF">
        <w:trPr>
          <w:trHeight w:val="20"/>
        </w:trPr>
        <w:tc>
          <w:tcPr>
            <w:tcW w:w="2362" w:type="pct"/>
          </w:tcPr>
          <w:p w14:paraId="600A2D15" w14:textId="2B25FE53" w:rsidR="00FA665E" w:rsidRPr="00DE782B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0109273B" w:rsidR="00FA665E" w:rsidRPr="00991871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869</w:t>
            </w:r>
          </w:p>
        </w:tc>
        <w:tc>
          <w:tcPr>
            <w:tcW w:w="128" w:type="pct"/>
          </w:tcPr>
          <w:p w14:paraId="5101229B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59E747E6" w:rsidR="00FA665E" w:rsidRPr="00DE782B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1,238</w:t>
            </w:r>
          </w:p>
        </w:tc>
        <w:tc>
          <w:tcPr>
            <w:tcW w:w="129" w:type="pct"/>
          </w:tcPr>
          <w:p w14:paraId="2148B7C0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02216C5B" w:rsidR="00FA665E" w:rsidRPr="00991D49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09504D" w14:textId="77777777" w:rsidR="00FA665E" w:rsidRPr="00CF3217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77777777" w:rsidR="00FA665E" w:rsidRPr="008C177D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1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775DF" w:rsidRPr="00DE782B" w14:paraId="0B72819E" w14:textId="77777777" w:rsidTr="00B775DF">
        <w:trPr>
          <w:trHeight w:val="20"/>
        </w:trPr>
        <w:tc>
          <w:tcPr>
            <w:tcW w:w="2362" w:type="pct"/>
          </w:tcPr>
          <w:p w14:paraId="1EB4ADF2" w14:textId="77777777" w:rsidR="00FA665E" w:rsidRPr="00DE782B" w:rsidRDefault="00FA665E" w:rsidP="00FA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3E805126" w:rsidR="00FA665E" w:rsidRPr="00991871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1,61</w:t>
            </w:r>
            <w:r w:rsidR="007347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28" w:type="pct"/>
          </w:tcPr>
          <w:p w14:paraId="54E4C9D3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53453E7B" w:rsidR="00FA665E" w:rsidRPr="008C177D" w:rsidRDefault="00FA665E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1,900</w:t>
            </w:r>
          </w:p>
        </w:tc>
        <w:tc>
          <w:tcPr>
            <w:tcW w:w="129" w:type="pct"/>
          </w:tcPr>
          <w:p w14:paraId="1C714D30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0F1218BF" w:rsidR="00FA665E" w:rsidRPr="00CF3217" w:rsidRDefault="00053E4B" w:rsidP="00991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54DC16FD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77777777" w:rsidR="00FA665E" w:rsidRPr="00DE782B" w:rsidRDefault="00FA665E" w:rsidP="00FA6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D0B2A2" w14:textId="77777777" w:rsidR="00331B95" w:rsidRPr="00616564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29640351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072525">
        <w:rPr>
          <w:rFonts w:asciiTheme="majorBidi" w:hAnsiTheme="majorBidi" w:cstheme="majorBidi"/>
          <w:sz w:val="30"/>
          <w:szCs w:val="30"/>
        </w:rPr>
        <w:t xml:space="preserve">30 </w:t>
      </w:r>
      <w:r w:rsidR="0007252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07252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เก้าเดือนสิ้นสุดวันที่ </w:t>
      </w:r>
      <w:r w:rsidR="00072525">
        <w:rPr>
          <w:rFonts w:asciiTheme="majorBidi" w:hAnsiTheme="majorBidi" w:cstheme="majorBidi"/>
          <w:sz w:val="30"/>
          <w:szCs w:val="30"/>
        </w:rPr>
        <w:t xml:space="preserve">30 </w:t>
      </w:r>
      <w:r w:rsidR="0007252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C177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76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33"/>
        <w:gridCol w:w="198"/>
        <w:gridCol w:w="623"/>
        <w:gridCol w:w="8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650"/>
      </w:tblGrid>
      <w:tr w:rsidR="00A10C88" w:rsidRPr="00616564" w14:paraId="4AEFCF0F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1A66D06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A10C88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1"/>
          </w:tcPr>
          <w:p w14:paraId="091021DD" w14:textId="767807D7" w:rsidR="00A10C88" w:rsidRPr="00A10C88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10C8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616564" w14:paraId="68BE8A4A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616564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616564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2" w:type="dxa"/>
            <w:gridSpan w:val="4"/>
            <w:vAlign w:val="bottom"/>
          </w:tcPr>
          <w:p w14:paraId="56AEFE5C" w14:textId="3FDF9F7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616564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616564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616564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616564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8D0184" w:rsidRPr="00616564" w14:paraId="1643AB34" w14:textId="77777777" w:rsidTr="008D0184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0166B9D" w14:textId="1F53967B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6087C9A" w14:textId="46B4AD8A" w:rsidR="008D0184" w:rsidRPr="00616564" w:rsidRDefault="00072525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" w:type="dxa"/>
            <w:vAlign w:val="bottom"/>
          </w:tcPr>
          <w:p w14:paraId="6EA11D4C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" w:type="dxa"/>
            <w:gridSpan w:val="2"/>
            <w:vAlign w:val="bottom"/>
          </w:tcPr>
          <w:p w14:paraId="02F920D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12444930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6EA4A4" w14:textId="799D89DD" w:rsidR="008D0184" w:rsidRPr="00616564" w:rsidRDefault="00072525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71AEDFB3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5C83B1FB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1CFCBF83" w14:textId="37D7111B" w:rsidR="008D0184" w:rsidRPr="00616564" w:rsidRDefault="00072525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024C58EA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302A6E7B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933BBBF" w14:textId="2BE1FADC" w:rsidR="008D0184" w:rsidRPr="00616564" w:rsidRDefault="00072525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" w:type="dxa"/>
            <w:vAlign w:val="bottom"/>
          </w:tcPr>
          <w:p w14:paraId="00B68826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0300AFE5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F616B9" w14:textId="49C0CDBF" w:rsidR="008D0184" w:rsidRPr="00616564" w:rsidRDefault="00072525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" w:type="dxa"/>
            <w:vAlign w:val="bottom"/>
          </w:tcPr>
          <w:p w14:paraId="36D2AB46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6A7DBC47" w14:textId="77777777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1B81B1" w14:textId="3CA2C9B8" w:rsidR="008D0184" w:rsidRPr="00616564" w:rsidRDefault="00072525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754B50D8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5B3F2409" w14:textId="7E7F0469" w:rsidR="008D018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 w:rsidR="00E961B4"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5695DE3" w14:textId="30DFCEBC" w:rsidR="008D0184" w:rsidRPr="00616564" w:rsidRDefault="00072525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8D0184" w:rsidRPr="00616564" w14:paraId="79388287" w14:textId="77777777" w:rsidTr="008D0184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F4C0691" w14:textId="66391514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8" w:type="dxa"/>
            <w:vAlign w:val="bottom"/>
          </w:tcPr>
          <w:p w14:paraId="62A4CE5A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678D3F30" w14:textId="5F0750B3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8" w:type="dxa"/>
            <w:gridSpan w:val="2"/>
            <w:vAlign w:val="bottom"/>
          </w:tcPr>
          <w:p w14:paraId="30BE153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0741A838" w14:textId="19584DD2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7CDF24C3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1792446E" w14:textId="148B7072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6157DF8A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23959FAA" w14:textId="45FBC95F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1" w:type="dxa"/>
            <w:gridSpan w:val="2"/>
            <w:vAlign w:val="bottom"/>
          </w:tcPr>
          <w:p w14:paraId="361B2C9A" w14:textId="00BA3965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09987AC" w14:textId="67691C7A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07" w:type="dxa"/>
            <w:gridSpan w:val="2"/>
          </w:tcPr>
          <w:p w14:paraId="6228F700" w14:textId="03647999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14:paraId="03279817" w14:textId="79F5B4E0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07" w:type="dxa"/>
            <w:vAlign w:val="bottom"/>
          </w:tcPr>
          <w:p w14:paraId="21024D80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063E23E" w14:textId="79D30ACF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5B8CA501" w14:textId="5F2186F0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07" w:type="dxa"/>
            <w:vAlign w:val="bottom"/>
          </w:tcPr>
          <w:p w14:paraId="3DA2F254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2F3747A0" w14:textId="25D963AD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76C3870F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462144A8" w14:textId="68EDEC71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0553C4C4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79B03D9C" w14:textId="01B1CE5D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8D0184" w:rsidRPr="00616564" w14:paraId="15A02D1F" w14:textId="77777777" w:rsidTr="008D0184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8D0184" w:rsidRPr="00616564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6AF64681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8D0184" w:rsidRPr="00616564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262" w:type="dxa"/>
            <w:gridSpan w:val="25"/>
          </w:tcPr>
          <w:p w14:paraId="44D40A69" w14:textId="2C455687" w:rsidR="008D0184" w:rsidRPr="008F1E7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8F1E7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8D0184" w:rsidRPr="00616564" w14:paraId="22551849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3" w:type="dxa"/>
          </w:tcPr>
          <w:p w14:paraId="73F1F474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8" w:type="dxa"/>
            <w:gridSpan w:val="2"/>
          </w:tcPr>
          <w:p w14:paraId="52ED459E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0" w:type="dxa"/>
          </w:tcPr>
          <w:p w14:paraId="371B0329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184" w:rsidRPr="00616564" w14:paraId="1BFA885A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7A664BBA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5EB4F13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8D0184" w:rsidRPr="00616564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8D0184" w:rsidRPr="00616564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8D0184" w:rsidRPr="00616564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</w:tcPr>
          <w:p w14:paraId="09BC6850" w14:textId="77777777" w:rsidR="008D0184" w:rsidRPr="00616564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0184" w:rsidRPr="00616564" w14:paraId="14027701" w14:textId="77777777" w:rsidTr="00605899">
        <w:trPr>
          <w:cantSplit/>
          <w:trHeight w:val="108"/>
        </w:trPr>
        <w:tc>
          <w:tcPr>
            <w:tcW w:w="1887" w:type="dxa"/>
          </w:tcPr>
          <w:p w14:paraId="754D9C84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  <w:vAlign w:val="bottom"/>
          </w:tcPr>
          <w:p w14:paraId="19E18115" w14:textId="1AD4A64D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7B21C037" w14:textId="6E0E4D07" w:rsidR="007E68F0" w:rsidRPr="00616564" w:rsidRDefault="00F664E3" w:rsidP="00BD2629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67527640" w:rsidR="007E68F0" w:rsidRPr="00616564" w:rsidRDefault="007E68F0" w:rsidP="007E68F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8D0184" w:rsidRPr="00616564" w:rsidRDefault="008D0184" w:rsidP="00E957ED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2D9D0D60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54F80594" w:rsidR="008D0184" w:rsidRPr="0028601D" w:rsidRDefault="00053E4B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60589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78" w:type="dxa"/>
            <w:vAlign w:val="bottom"/>
          </w:tcPr>
          <w:p w14:paraId="6FE0F892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4ACED41" w14:textId="5F3805C3" w:rsidR="008D0184" w:rsidRPr="00616564" w:rsidRDefault="008D0184" w:rsidP="00E957ED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687</w:t>
            </w:r>
          </w:p>
        </w:tc>
        <w:tc>
          <w:tcPr>
            <w:tcW w:w="178" w:type="dxa"/>
          </w:tcPr>
          <w:p w14:paraId="429BF82C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1EF675BE" w14:textId="77777777" w:rsidR="00053E4B" w:rsidRDefault="00053E4B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316347" w14:textId="4A3CF61B" w:rsidR="00BD2629" w:rsidRPr="00A10C88" w:rsidRDefault="00053E4B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</w:tcPr>
          <w:p w14:paraId="1779B6DB" w14:textId="5DF69EA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8D0184" w:rsidRPr="00616564" w:rsidRDefault="008D0184" w:rsidP="00E957ED">
            <w:pPr>
              <w:tabs>
                <w:tab w:val="clear" w:pos="454"/>
                <w:tab w:val="left" w:pos="514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0A84B541" w:rsidR="008D0184" w:rsidRPr="00616564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8D0184" w:rsidRPr="00E429BA" w:rsidRDefault="008D0184" w:rsidP="00E957ED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52ABA185" w14:textId="77777777" w:rsidR="00053E4B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40F002E3" w:rsidR="00BD2629" w:rsidRPr="00E429BA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5B536DF3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8D0184" w:rsidRPr="00E429BA" w:rsidRDefault="008D0184" w:rsidP="00A776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0ABF8AC3" w14:textId="4E37C69D" w:rsidR="008D0184" w:rsidRPr="00E429BA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78" w:type="dxa"/>
            <w:vAlign w:val="bottom"/>
          </w:tcPr>
          <w:p w14:paraId="713B19B4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6461457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0355F772" w14:textId="7FA81D6B" w:rsidR="008D0184" w:rsidRPr="00E34F18" w:rsidRDefault="008D0184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3</w:t>
            </w:r>
            <w:r w:rsidR="0007252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D0184" w:rsidRPr="00616564" w14:paraId="5B37CCF3" w14:textId="77777777" w:rsidTr="00834398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3E2045F" w14:textId="79DBBAFE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502C56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8D0184" w:rsidRPr="0028601D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9BD024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5484D0ED" w14:textId="56BA893C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8D0184" w:rsidRPr="00616564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124637D9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A97C39A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0184" w:rsidRPr="00616564" w14:paraId="4C1DF83F" w14:textId="77777777" w:rsidTr="00605899">
        <w:trPr>
          <w:cantSplit/>
          <w:trHeight w:val="108"/>
        </w:trPr>
        <w:tc>
          <w:tcPr>
            <w:tcW w:w="1887" w:type="dxa"/>
          </w:tcPr>
          <w:p w14:paraId="06BE7699" w14:textId="7AEB4FAC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  <w:vAlign w:val="bottom"/>
          </w:tcPr>
          <w:p w14:paraId="352A41A1" w14:textId="1F3E7AD9" w:rsidR="008D0184" w:rsidRPr="0061656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31248904" w14:textId="3B9E22C2" w:rsidR="00BD2629" w:rsidRPr="00616564" w:rsidRDefault="00F664E3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1669F984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28F11806" w:rsidR="008D0184" w:rsidRPr="0028601D" w:rsidRDefault="00053E4B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869</w:t>
            </w:r>
          </w:p>
        </w:tc>
        <w:tc>
          <w:tcPr>
            <w:tcW w:w="178" w:type="dxa"/>
            <w:vAlign w:val="bottom"/>
          </w:tcPr>
          <w:p w14:paraId="6629D2A3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D82B205" w14:textId="3D0C9ED3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4B40">
              <w:rPr>
                <w:rFonts w:asciiTheme="majorBidi" w:hAnsiTheme="majorBidi" w:cstheme="majorBidi"/>
                <w:sz w:val="24"/>
                <w:szCs w:val="24"/>
              </w:rPr>
              <w:t>1,267</w:t>
            </w:r>
          </w:p>
        </w:tc>
        <w:tc>
          <w:tcPr>
            <w:tcW w:w="178" w:type="dxa"/>
          </w:tcPr>
          <w:p w14:paraId="41AF51BC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303C17F7" w14:textId="77777777" w:rsidR="00053E4B" w:rsidRDefault="00053E4B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39BF269C" w:rsidR="00BD2629" w:rsidRPr="00616564" w:rsidRDefault="00053E4B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</w:tcPr>
          <w:p w14:paraId="44FD2FA0" w14:textId="3AD77A0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202A2B46" w:rsidR="008D0184" w:rsidRPr="00616564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29BA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4878AE10" w14:textId="77777777" w:rsidR="00053E4B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120798AC" w:rsidR="00BD2629" w:rsidRPr="00E429BA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8D018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6A2EB9D2" w14:textId="4CCB413D" w:rsidR="008D0184" w:rsidRPr="00E429BA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B82A065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758A0CE7" w14:textId="3F2C8F4F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0184" w:rsidRPr="00616564" w14:paraId="7BE89200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8D0184" w:rsidRPr="00616564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70B3932F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8D0184" w:rsidRPr="00616564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8D0184" w:rsidRPr="00616564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00B9C00E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38CD130A" w:rsidR="008D0184" w:rsidRPr="0028601D" w:rsidRDefault="00053E4B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1,61</w:t>
            </w:r>
            <w:r w:rsidR="00605899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166801BB" w14:textId="77777777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394F2DC1" w:rsidR="008D0184" w:rsidRPr="00616564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1,954</w:t>
            </w:r>
          </w:p>
        </w:tc>
        <w:tc>
          <w:tcPr>
            <w:tcW w:w="178" w:type="dxa"/>
          </w:tcPr>
          <w:p w14:paraId="01C68694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015A914C" w:rsidR="008D0184" w:rsidRPr="00616564" w:rsidRDefault="00053E4B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0CCAE54D" w:rsidR="008D0184" w:rsidRPr="00616564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8D0184" w:rsidRPr="00616564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8D0184" w:rsidRPr="009E05F9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E05F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15D29ADD" w:rsidR="008D0184" w:rsidRPr="00BD2629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8D0184" w:rsidRPr="00E429BA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8D0184" w:rsidRPr="00E34F18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0DC192A7" w:rsidR="008D0184" w:rsidRPr="00BD2629" w:rsidRDefault="00053E4B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178" w:type="dxa"/>
          </w:tcPr>
          <w:p w14:paraId="5D193781" w14:textId="77777777" w:rsidR="008D0184" w:rsidRPr="00BD2629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2B732894" w14:textId="3C2F191F" w:rsidR="008D0184" w:rsidRPr="00BD2629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262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07252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</w:tr>
    </w:tbl>
    <w:p w14:paraId="799DE0C7" w14:textId="77777777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16564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Pr="00B775DF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5B3016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4394F059" w:rsidR="004351BF" w:rsidRPr="00EF18DB" w:rsidRDefault="00CF6806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4351BF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3C439B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6747B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3C439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52DA7" w:rsidRPr="005B3016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652DA7" w:rsidRPr="00CB5126" w:rsidRDefault="00652DA7" w:rsidP="00652DA7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1AE51938" w:rsidR="00652DA7" w:rsidRPr="005B3016" w:rsidRDefault="00417ABC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78" w:type="dxa"/>
            <w:vAlign w:val="bottom"/>
          </w:tcPr>
          <w:p w14:paraId="1B91E79B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48466B33" w:rsidR="00652DA7" w:rsidRPr="005B3016" w:rsidRDefault="00417ABC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652DA7" w:rsidRPr="005B3016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652DA7" w:rsidRPr="005B3016" w:rsidRDefault="00652DA7" w:rsidP="00652DA7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369D090" w14:textId="2684C361" w:rsidR="00652DA7" w:rsidRPr="005B3016" w:rsidRDefault="00417ABC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78" w:type="dxa"/>
            <w:vAlign w:val="bottom"/>
          </w:tcPr>
          <w:p w14:paraId="0D72D4CB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18CB8313" w:rsidR="00652DA7" w:rsidRPr="005B3016" w:rsidRDefault="00417ABC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</w:tr>
      <w:tr w:rsidR="00652DA7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652DA7" w:rsidRPr="005B3016" w:rsidRDefault="00652DA7" w:rsidP="00652DA7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356746E6" w:rsidR="00652DA7" w:rsidRDefault="00417ABC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178" w:type="dxa"/>
            <w:vAlign w:val="bottom"/>
          </w:tcPr>
          <w:p w14:paraId="4C779EC1" w14:textId="77777777" w:rsidR="00652DA7" w:rsidRPr="005B3016" w:rsidRDefault="00652DA7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1548EF1A" w:rsidR="00652DA7" w:rsidRDefault="00417ABC" w:rsidP="0065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</w:tr>
    </w:tbl>
    <w:p w14:paraId="1A0B5BBB" w14:textId="77777777" w:rsidR="00605899" w:rsidRPr="00B775DF" w:rsidRDefault="00605899" w:rsidP="003A0E5D">
      <w:pPr>
        <w:pStyle w:val="block"/>
        <w:spacing w:after="0" w:line="240" w:lineRule="auto"/>
        <w:ind w:left="0"/>
        <w:rPr>
          <w:rFonts w:asciiTheme="majorBidi" w:hAnsiTheme="majorBidi" w:cstheme="majorBidi"/>
          <w:spacing w:val="-8"/>
          <w:sz w:val="30"/>
          <w:szCs w:val="30"/>
          <w:lang w:bidi="th-TH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B775DF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B775DF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B775DF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5D5130" w14:textId="4C02401B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5060CE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5060CE">
        <w:rPr>
          <w:rFonts w:asciiTheme="majorBidi" w:hAnsiTheme="majorBidi" w:cstheme="majorBidi"/>
          <w:sz w:val="30"/>
          <w:szCs w:val="30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9FBFD9E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616564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30232933" w:rsidR="003C5390" w:rsidRPr="00077C7C" w:rsidRDefault="00CF6806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3C5390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28" w:type="dxa"/>
            <w:hideMark/>
          </w:tcPr>
          <w:p w14:paraId="59DB9469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02A2E38F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8,985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1CE62290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4,488</w:t>
            </w:r>
          </w:p>
        </w:tc>
        <w:tc>
          <w:tcPr>
            <w:tcW w:w="179" w:type="dxa"/>
          </w:tcPr>
          <w:p w14:paraId="3A8D8A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372C75E6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190C5485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13,549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72A9FFD2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8,985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48ECB394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4,488</w:t>
            </w:r>
          </w:p>
        </w:tc>
        <w:tc>
          <w:tcPr>
            <w:tcW w:w="179" w:type="dxa"/>
          </w:tcPr>
          <w:p w14:paraId="556FF2C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6DE95D66" w:rsidR="005C0F87" w:rsidRPr="00AD087E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AD087E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1D0F1199" w:rsidR="005C0F87" w:rsidRPr="00CA56AF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1B76326F" w:rsidR="005C0F87" w:rsidRPr="003F74F1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(8,599)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2CDE6BF3" w:rsidR="005C0F87" w:rsidRPr="003F74F1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(3,855)</w:t>
            </w:r>
          </w:p>
        </w:tc>
        <w:tc>
          <w:tcPr>
            <w:tcW w:w="179" w:type="dxa"/>
          </w:tcPr>
          <w:p w14:paraId="48956321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091E25B2" w:rsidR="005C0F87" w:rsidRPr="003F74F1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184" w:type="dxa"/>
            <w:vAlign w:val="bottom"/>
          </w:tcPr>
          <w:p w14:paraId="3B6BB690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2E47973E" w14:textId="419F9346" w:rsidR="005C0F87" w:rsidRPr="003F74F1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(12,519)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354CE5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655D1F05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(300)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725026A7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(237)</w:t>
            </w:r>
          </w:p>
        </w:tc>
        <w:tc>
          <w:tcPr>
            <w:tcW w:w="179" w:type="dxa"/>
          </w:tcPr>
          <w:p w14:paraId="719EAE3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09853B21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313A2D65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(548)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077C7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5C263AEE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0EDA72B5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179" w:type="dxa"/>
          </w:tcPr>
          <w:p w14:paraId="3FD7366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6D6F5401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07758323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6BDF46C1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73FBD6E5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79" w:type="dxa"/>
          </w:tcPr>
          <w:p w14:paraId="6FDA62F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1F6FF685" w:rsidR="005C0F87" w:rsidRPr="00077C7C" w:rsidRDefault="00B67208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323AC059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58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6F3CA8BC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0914F5C1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79" w:type="dxa"/>
          </w:tcPr>
          <w:p w14:paraId="7E164F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0424AF0E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447A8931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72CC8E28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(202)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5F6CB49F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179" w:type="dxa"/>
          </w:tcPr>
          <w:p w14:paraId="4EC491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685A0E4D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3CC3D8B1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(372)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555DCE8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D258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405CD97D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221C472C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79" w:type="dxa"/>
          </w:tcPr>
          <w:p w14:paraId="159FD09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655B2CF9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(451)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11B264CE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(377)</w:t>
            </w:r>
          </w:p>
        </w:tc>
      </w:tr>
      <w:tr w:rsidR="005C0F87" w:rsidRPr="00077C7C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08D641F6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483A53E1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79" w:type="dxa"/>
          </w:tcPr>
          <w:p w14:paraId="4BCB07BD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00B0C000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194B1135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(69)</w:t>
            </w:r>
          </w:p>
        </w:tc>
      </w:tr>
      <w:tr w:rsidR="005C0F87" w:rsidRPr="00077C7C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4AE033DA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(126)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786D5555" w:rsidR="005C0F87" w:rsidRPr="00077C7C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79" w:type="dxa"/>
          </w:tcPr>
          <w:p w14:paraId="00068DA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51262B60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(449)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0A349746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(311)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242ED9E3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04BDD083" w:rsidR="005C0F87" w:rsidRPr="00FE1E01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(148)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58E37EAD" w:rsidR="005C0F87" w:rsidRPr="00FE1E01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739189F3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(449)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0D58A8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058B7CA0" w:rsidR="005C0F87" w:rsidRPr="000D58A8" w:rsidRDefault="00B67208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(415)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077C7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0A7295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077C7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2BFF0E69" w:rsidR="008454A2" w:rsidRPr="00077C7C" w:rsidRDefault="00CF6806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8454A2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28" w:type="dxa"/>
            <w:hideMark/>
          </w:tcPr>
          <w:p w14:paraId="59FCA6AE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077C7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0A7295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A464D" w:rsidRPr="00077C7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7F24AA85" w:rsidR="00EA464D" w:rsidRPr="00CA5A57" w:rsidRDefault="00EA464D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9,597</w:t>
            </w:r>
          </w:p>
        </w:tc>
        <w:tc>
          <w:tcPr>
            <w:tcW w:w="183" w:type="dxa"/>
            <w:vAlign w:val="bottom"/>
          </w:tcPr>
          <w:p w14:paraId="66FF9883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1693DA99" w:rsidR="00EA464D" w:rsidRPr="00CA5A57" w:rsidRDefault="00EA464D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3,725</w:t>
            </w:r>
          </w:p>
        </w:tc>
        <w:tc>
          <w:tcPr>
            <w:tcW w:w="179" w:type="dxa"/>
          </w:tcPr>
          <w:p w14:paraId="47CF328C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4AE001BF" w:rsidR="00EA464D" w:rsidRPr="00CA5A57" w:rsidRDefault="00EA464D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2411A43C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0D0D45FA" w:rsidR="00EA464D" w:rsidRPr="00077C7C" w:rsidRDefault="00EA464D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13,345</w:t>
            </w:r>
          </w:p>
        </w:tc>
      </w:tr>
      <w:tr w:rsidR="00EA464D" w:rsidRPr="00077C7C" w14:paraId="3239047D" w14:textId="77777777" w:rsidTr="00233B23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0460A" w14:textId="737C94B4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9,597</w:t>
            </w:r>
          </w:p>
        </w:tc>
        <w:tc>
          <w:tcPr>
            <w:tcW w:w="183" w:type="dxa"/>
            <w:vAlign w:val="bottom"/>
          </w:tcPr>
          <w:p w14:paraId="526BDF73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153F" w14:textId="7793FA7B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179" w:type="dxa"/>
          </w:tcPr>
          <w:p w14:paraId="2703DCE4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DE9D9" w14:textId="46B24D2D" w:rsidR="00EA464D" w:rsidRPr="005F2965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D08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14410D91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21E16" w14:textId="73B34EED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13,345</w:t>
            </w:r>
          </w:p>
        </w:tc>
      </w:tr>
      <w:tr w:rsidR="00EA464D" w:rsidRPr="00077C7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17C023F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(9,320)</w:t>
            </w:r>
          </w:p>
        </w:tc>
        <w:tc>
          <w:tcPr>
            <w:tcW w:w="183" w:type="dxa"/>
            <w:vAlign w:val="bottom"/>
          </w:tcPr>
          <w:p w14:paraId="5BE12AE3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7DB82E1E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(3,295)</w:t>
            </w:r>
          </w:p>
        </w:tc>
        <w:tc>
          <w:tcPr>
            <w:tcW w:w="179" w:type="dxa"/>
          </w:tcPr>
          <w:p w14:paraId="297CB85E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07937DC1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4" w:type="dxa"/>
            <w:vAlign w:val="bottom"/>
          </w:tcPr>
          <w:p w14:paraId="5EC4AE6A" w14:textId="77777777" w:rsidR="00EA464D" w:rsidRPr="003F74F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415F6A1A" w:rsidR="00EA464D" w:rsidRPr="003F74F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(12,634)</w:t>
            </w:r>
          </w:p>
        </w:tc>
      </w:tr>
      <w:tr w:rsidR="00EA464D" w:rsidRPr="00077C7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49B0284D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(302)</w:t>
            </w:r>
          </w:p>
        </w:tc>
        <w:tc>
          <w:tcPr>
            <w:tcW w:w="183" w:type="dxa"/>
            <w:vAlign w:val="bottom"/>
          </w:tcPr>
          <w:p w14:paraId="62889BEB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526BFDEA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179" w:type="dxa"/>
          </w:tcPr>
          <w:p w14:paraId="7C069AAC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4E1A440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4" w:type="dxa"/>
            <w:vAlign w:val="bottom"/>
          </w:tcPr>
          <w:p w14:paraId="5FA4B3B7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711F9EC8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(531)</w:t>
            </w:r>
          </w:p>
        </w:tc>
      </w:tr>
      <w:tr w:rsidR="00EA464D" w:rsidRPr="00077C7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034A9200" w:rsidR="00EA464D" w:rsidRPr="008A7065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ก่อนต้นทุนทางการเงิน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0F1ACB6E" w14:textId="637AED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83" w:type="dxa"/>
            <w:vAlign w:val="bottom"/>
          </w:tcPr>
          <w:p w14:paraId="11FB0106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3749970F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9" w:type="dxa"/>
          </w:tcPr>
          <w:p w14:paraId="1FA907B3" w14:textId="77777777" w:rsidR="00EA464D" w:rsidRPr="00CA5A57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12A0D72A" w:rsidR="00EA464D" w:rsidRPr="005F2965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84" w:type="dxa"/>
            <w:vAlign w:val="bottom"/>
          </w:tcPr>
          <w:p w14:paraId="35F0ABA6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099C206C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  <w:tr w:rsidR="00EA464D" w:rsidRPr="00077C7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6E53072F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3" w:type="dxa"/>
            <w:vAlign w:val="bottom"/>
          </w:tcPr>
          <w:p w14:paraId="213BC128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0AA5A9DC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9" w:type="dxa"/>
          </w:tcPr>
          <w:p w14:paraId="70B03796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04928EB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6F1E146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26C3D695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</w:tr>
      <w:tr w:rsidR="00EA464D" w:rsidRPr="00077C7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5B842C11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3" w:type="dxa"/>
            <w:vAlign w:val="bottom"/>
          </w:tcPr>
          <w:p w14:paraId="25AAE450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7CE95B2A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79" w:type="dxa"/>
          </w:tcPr>
          <w:p w14:paraId="7B048266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0D0C453E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7C3D7C98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(40)</w:t>
            </w:r>
          </w:p>
        </w:tc>
      </w:tr>
      <w:tr w:rsidR="00EA464D" w:rsidRPr="00077C7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3AAC911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183" w:type="dxa"/>
            <w:vAlign w:val="bottom"/>
          </w:tcPr>
          <w:p w14:paraId="34F79043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009C7E51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179" w:type="dxa"/>
          </w:tcPr>
          <w:p w14:paraId="2068E2DD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29BB71A2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70151FDF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(384)</w:t>
            </w:r>
          </w:p>
        </w:tc>
      </w:tr>
      <w:tr w:rsidR="00EA464D" w:rsidRPr="00077C7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3BDBF390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EB5ED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 xml:space="preserve"> </w:t>
            </w:r>
            <w:r w:rsidR="00EB5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B5E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="00EB5E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r w:rsidR="00EB5E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16944A32" w14:textId="15DB11D2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1EB48B64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9" w:type="dxa"/>
          </w:tcPr>
          <w:p w14:paraId="59F4F7AC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2E6E85A9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184" w:type="dxa"/>
            <w:vAlign w:val="bottom"/>
          </w:tcPr>
          <w:p w14:paraId="7B6F4FD8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68E4A920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(31)</w:t>
            </w:r>
          </w:p>
        </w:tc>
      </w:tr>
      <w:tr w:rsidR="00EA464D" w:rsidRPr="00077C7C" w14:paraId="2C413C38" w14:textId="77777777" w:rsidTr="00305DDC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C0F9DC" w14:textId="5424F3F3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253E34C8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7B978C" w14:textId="74D728C5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79" w:type="dxa"/>
          </w:tcPr>
          <w:p w14:paraId="4671CD38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DAC4BF" w14:textId="35726018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1BAA056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FA5F1FC" w14:textId="648D7978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</w:p>
        </w:tc>
      </w:tr>
      <w:tr w:rsidR="00EA464D" w:rsidRPr="00077C7C" w14:paraId="673A5234" w14:textId="77777777" w:rsidTr="00305DDC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9D5D95" w14:textId="3990A55F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(218)</w:t>
            </w:r>
          </w:p>
        </w:tc>
        <w:tc>
          <w:tcPr>
            <w:tcW w:w="183" w:type="dxa"/>
            <w:vAlign w:val="bottom"/>
          </w:tcPr>
          <w:p w14:paraId="411BF7CB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8FDF857" w14:textId="0E47B403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79" w:type="dxa"/>
          </w:tcPr>
          <w:p w14:paraId="722D1A63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75A40AD" w14:textId="556A2696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(67)</w:t>
            </w:r>
          </w:p>
        </w:tc>
        <w:tc>
          <w:tcPr>
            <w:tcW w:w="184" w:type="dxa"/>
            <w:vAlign w:val="bottom"/>
          </w:tcPr>
          <w:p w14:paraId="6C6FF84C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E957871" w14:textId="00F1C458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(185)</w:t>
            </w:r>
          </w:p>
        </w:tc>
      </w:tr>
      <w:tr w:rsidR="00EA464D" w:rsidRPr="00077C7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EA464D" w:rsidRPr="00077C7C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64D" w:rsidRPr="00FE1E01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EA464D" w:rsidRPr="00FE1E0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423A0809" w:rsidR="00EA464D" w:rsidRPr="00FE1E0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(225)</w:t>
            </w:r>
          </w:p>
        </w:tc>
        <w:tc>
          <w:tcPr>
            <w:tcW w:w="183" w:type="dxa"/>
            <w:vAlign w:val="bottom"/>
          </w:tcPr>
          <w:p w14:paraId="57F676CF" w14:textId="77777777" w:rsidR="00EA464D" w:rsidRPr="00FE1E0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5B9423B6" w:rsidR="00EA464D" w:rsidRPr="00FE1E0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79" w:type="dxa"/>
          </w:tcPr>
          <w:p w14:paraId="0FB2B809" w14:textId="77777777" w:rsidR="00EA464D" w:rsidRPr="00FE1E0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51EF4ADF" w:rsidR="00EA464D" w:rsidRPr="00FE1E0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(67)</w:t>
            </w:r>
          </w:p>
        </w:tc>
        <w:tc>
          <w:tcPr>
            <w:tcW w:w="184" w:type="dxa"/>
            <w:vAlign w:val="bottom"/>
          </w:tcPr>
          <w:p w14:paraId="1535C288" w14:textId="77777777" w:rsidR="00EA464D" w:rsidRPr="00FE1E01" w:rsidRDefault="00EA464D" w:rsidP="00EA4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0CF931FC" w:rsidR="00EA464D" w:rsidRPr="00FE1E01" w:rsidRDefault="00EA464D" w:rsidP="008C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(216)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6EF20D74" w:rsidR="00F3000E" w:rsidRPr="00616564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004494EA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114657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8D0184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สามเดือนและ</w:t>
      </w:r>
      <w:r w:rsidR="00CF6806">
        <w:rPr>
          <w:rFonts w:asciiTheme="majorBidi" w:eastAsia="MS Mincho" w:hAnsiTheme="majorBidi" w:cstheme="majorBidi"/>
          <w:sz w:val="30"/>
          <w:szCs w:val="30"/>
          <w:cs/>
        </w:rPr>
        <w:t xml:space="preserve">เก้าเดือนสิ้นสุดวันที่ </w:t>
      </w:r>
      <w:r w:rsidR="00CF6806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CF6806">
        <w:rPr>
          <w:rFonts w:asciiTheme="majorBidi" w:eastAsia="MS Mincho" w:hAnsiTheme="majorBidi" w:cstheme="majorBidi" w:hint="cs"/>
          <w:sz w:val="30"/>
          <w:szCs w:val="30"/>
          <w:cs/>
        </w:rPr>
        <w:t xml:space="preserve">กันยายน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5060CE" w:rsidRPr="00114657">
        <w:rPr>
          <w:rFonts w:asciiTheme="majorBidi" w:eastAsia="MS Mincho" w:hAnsiTheme="majorBidi" w:cstheme="majorBidi"/>
          <w:sz w:val="30"/>
          <w:szCs w:val="30"/>
        </w:rPr>
        <w:t>7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114657">
        <w:rPr>
          <w:rFonts w:asciiTheme="majorBidi" w:eastAsia="MS Mincho" w:hAnsiTheme="majorBidi" w:cstheme="majorBidi"/>
          <w:sz w:val="30"/>
          <w:szCs w:val="30"/>
        </w:rPr>
        <w:t>256</w:t>
      </w:r>
      <w:r w:rsidR="005060CE" w:rsidRPr="00114657">
        <w:rPr>
          <w:rFonts w:asciiTheme="majorBidi" w:eastAsia="MS Mincho" w:hAnsiTheme="majorBidi" w:cstheme="majorBidi"/>
          <w:sz w:val="30"/>
          <w:szCs w:val="30"/>
        </w:rPr>
        <w:t>6</w:t>
      </w:r>
      <w:r w:rsidRPr="00114657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114657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114657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114657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150CA8" w14:textId="77777777" w:rsidR="008D0184" w:rsidRDefault="008D0184" w:rsidP="008D01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A9349FE" w14:textId="77777777" w:rsidR="008D0184" w:rsidRDefault="008D0184" w:rsidP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8D0184" w14:paraId="4C75456E" w14:textId="77777777" w:rsidTr="008D0184">
        <w:trPr>
          <w:tblHeader/>
        </w:trPr>
        <w:tc>
          <w:tcPr>
            <w:tcW w:w="3240" w:type="dxa"/>
            <w:vAlign w:val="bottom"/>
          </w:tcPr>
          <w:p w14:paraId="7F8A819E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F9B7D69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B271E75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76C824F9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3F66AE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565315B9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0184" w14:paraId="42D1DC8D" w14:textId="77777777" w:rsidTr="008D0184">
        <w:trPr>
          <w:trHeight w:val="317"/>
          <w:tblHeader/>
        </w:trPr>
        <w:tc>
          <w:tcPr>
            <w:tcW w:w="3240" w:type="dxa"/>
          </w:tcPr>
          <w:p w14:paraId="49F56407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3CED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2D4EE0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D37CE1A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0EA9669" w14:textId="77777777" w:rsidR="008D0184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990141" w14:textId="77777777" w:rsidR="008D0184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184" w14:paraId="7FE30488" w14:textId="77777777" w:rsidTr="008D0184">
        <w:tc>
          <w:tcPr>
            <w:tcW w:w="3240" w:type="dxa"/>
            <w:hideMark/>
          </w:tcPr>
          <w:p w14:paraId="54495940" w14:textId="402F893B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CF1BC80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0D94296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9DC1DEE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74F818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2E5EA4BF" w14:textId="77777777" w:rsidR="008D0184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84" w14:paraId="5D5753F8" w14:textId="77777777" w:rsidTr="008D0184">
        <w:tc>
          <w:tcPr>
            <w:tcW w:w="3240" w:type="dxa"/>
            <w:hideMark/>
          </w:tcPr>
          <w:p w14:paraId="4331CABE" w14:textId="5D90FA4B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hideMark/>
          </w:tcPr>
          <w:p w14:paraId="683BC63E" w14:textId="0B50464A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hideMark/>
          </w:tcPr>
          <w:p w14:paraId="583135F4" w14:textId="5A6A335A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  <w:hideMark/>
          </w:tcPr>
          <w:p w14:paraId="72EFAE06" w14:textId="4FAA94FE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6FF41AF5" w14:textId="77777777" w:rsidR="008D0184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BB0FBC" w14:textId="72702C5C" w:rsidR="008D0184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255.92</w:t>
            </w:r>
          </w:p>
        </w:tc>
      </w:tr>
      <w:tr w:rsidR="003B1702" w14:paraId="2C80EB08" w14:textId="77777777" w:rsidTr="002821D6">
        <w:tc>
          <w:tcPr>
            <w:tcW w:w="3240" w:type="dxa"/>
          </w:tcPr>
          <w:p w14:paraId="229BCEC4" w14:textId="0E35490C" w:rsidR="003B1702" w:rsidRDefault="003B1702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E58018E" w14:textId="5E0A19DB" w:rsidR="003B1702" w:rsidRDefault="003B1702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14081F3" w14:textId="45F90585" w:rsidR="003B1702" w:rsidRDefault="003B1702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42C60731" w14:textId="40B729EF" w:rsidR="003B1702" w:rsidRDefault="003B1702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420EBA51" w14:textId="77777777" w:rsidR="003B1702" w:rsidRDefault="003B1702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4A0E9542" w14:textId="3D1BE53A" w:rsidR="003B1702" w:rsidRDefault="003B1702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102.3</w:t>
            </w:r>
            <w:r w:rsidR="00D54F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A32B7" w14:paraId="58950FCC" w14:textId="77777777" w:rsidTr="002821D6">
        <w:tc>
          <w:tcPr>
            <w:tcW w:w="3240" w:type="dxa"/>
          </w:tcPr>
          <w:p w14:paraId="6AD3D442" w14:textId="77777777" w:rsidR="006A32B7" w:rsidRDefault="006A32B7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B82E7CE" w14:textId="77777777" w:rsidR="006A32B7" w:rsidRDefault="006A32B7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039F2E" w14:textId="77777777" w:rsidR="006A32B7" w:rsidRDefault="006A32B7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DFE7D47" w14:textId="77777777" w:rsidR="006A32B7" w:rsidRDefault="006A32B7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718F744" w14:textId="77777777" w:rsidR="006A32B7" w:rsidRDefault="006A32B7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53D2C9D0" w14:textId="6183BF4E" w:rsidR="006A32B7" w:rsidRDefault="006A32B7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358.2</w:t>
            </w:r>
            <w:r w:rsidR="00F539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49CCE508" w14:textId="77777777" w:rsidR="008D0184" w:rsidRDefault="008D0184" w:rsidP="008D0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218FA8" w14:textId="774C6BB5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3C5390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77970BE2" w14:textId="06E751D8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7F9DEC" w14:textId="405CF029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3C5390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F53F0CB" w14:textId="56160B19" w:rsidR="00634E17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3C5390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3C5390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26B4AFD3" w14:textId="77777777" w:rsidR="00305DDC" w:rsidRPr="001D320D" w:rsidRDefault="00305DD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589"/>
        <w:gridCol w:w="243"/>
        <w:gridCol w:w="729"/>
        <w:gridCol w:w="243"/>
        <w:gridCol w:w="567"/>
        <w:gridCol w:w="268"/>
        <w:gridCol w:w="713"/>
      </w:tblGrid>
      <w:tr w:rsidR="003B62D5" w:rsidRPr="00E73590" w14:paraId="72B7F17F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1EE0C1D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0C610A03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6" w:type="dxa"/>
            <w:gridSpan w:val="11"/>
          </w:tcPr>
          <w:p w14:paraId="18EDB7FC" w14:textId="0A2AC976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EB5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3B62D5" w:rsidRPr="00E73590" w14:paraId="029F00FE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15B882C2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79897E6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4B8542A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52" w:type="dxa"/>
            <w:gridSpan w:val="7"/>
            <w:vAlign w:val="bottom"/>
          </w:tcPr>
          <w:p w14:paraId="35F7E87E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7B4B" w:rsidRPr="00E73590" w14:paraId="46314D7C" w14:textId="77777777" w:rsidTr="00741DAF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28F5D43C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4E772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56FB664" w14:textId="77777777" w:rsidR="00D12CBD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3B459807" w14:textId="34BA3A70" w:rsidR="003B62D5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79DBD1F8" w14:textId="31E863B3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01131594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  <w:vAlign w:val="bottom"/>
            <w:hideMark/>
          </w:tcPr>
          <w:p w14:paraId="3B657010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vAlign w:val="bottom"/>
            <w:hideMark/>
          </w:tcPr>
          <w:p w14:paraId="480E5A79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  <w:hideMark/>
          </w:tcPr>
          <w:p w14:paraId="5DD8BA23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  <w:vAlign w:val="bottom"/>
            <w:hideMark/>
          </w:tcPr>
          <w:p w14:paraId="18E5E28F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62D5" w:rsidRPr="00E929AB" w14:paraId="56FF2D5B" w14:textId="77777777" w:rsidTr="00741DAF">
        <w:trPr>
          <w:trHeight w:val="261"/>
          <w:tblHeader/>
        </w:trPr>
        <w:tc>
          <w:tcPr>
            <w:tcW w:w="2961" w:type="dxa"/>
            <w:vAlign w:val="bottom"/>
          </w:tcPr>
          <w:p w14:paraId="6C76571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E587B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52A9C174" w14:textId="6E0EF1A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F85E1C" w14:textId="77E621C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9"/>
            <w:vAlign w:val="bottom"/>
          </w:tcPr>
          <w:p w14:paraId="5D3F0DBF" w14:textId="3B695089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="00C0221A"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B7B4B" w:rsidRPr="00E73590" w14:paraId="6B3B8293" w14:textId="77777777" w:rsidTr="00741DAF">
        <w:trPr>
          <w:trHeight w:val="261"/>
        </w:trPr>
        <w:tc>
          <w:tcPr>
            <w:tcW w:w="2961" w:type="dxa"/>
          </w:tcPr>
          <w:p w14:paraId="167BD527" w14:textId="6B81B6B1" w:rsidR="003B62D5" w:rsidRPr="00CC4592" w:rsidRDefault="00CF6806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="003B62D5"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060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2BD2DBA1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9B5C83" w14:textId="3375087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CEB86" w14:textId="556F5EF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D4298E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BF50FC8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5672A0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7B04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4C6C21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0A9" w:rsidRPr="00E73590" w14:paraId="61093EA7" w14:textId="77777777" w:rsidTr="00741DAF">
        <w:trPr>
          <w:trHeight w:val="261"/>
        </w:trPr>
        <w:tc>
          <w:tcPr>
            <w:tcW w:w="2961" w:type="dxa"/>
          </w:tcPr>
          <w:p w14:paraId="389A6154" w14:textId="0D396B32" w:rsidR="006E60A9" w:rsidRPr="00D744C8" w:rsidRDefault="006E60A9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594A9D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4433D0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46776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481FCD9" w14:textId="77777777" w:rsidR="006E60A9" w:rsidRPr="00CC4592" w:rsidRDefault="006E60A9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ED57605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C0B53A0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B68B68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6E60A9" w:rsidRPr="00CC4592" w:rsidRDefault="006E60A9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979644B" w14:textId="77777777" w:rsidR="006E60A9" w:rsidRPr="00CC4592" w:rsidRDefault="006E60A9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EF9" w:rsidRPr="00E73590" w14:paraId="380E03C2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3AB5805C" w14:textId="6079B9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D2B738" w14:textId="59CAA29E" w:rsidR="008A1EF9" w:rsidRPr="00A71946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CBE218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06" w:type="dxa"/>
          </w:tcPr>
          <w:p w14:paraId="3AAD8B36" w14:textId="4731923C" w:rsidR="008A1EF9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1,168</w:t>
            </w:r>
          </w:p>
        </w:tc>
        <w:tc>
          <w:tcPr>
            <w:tcW w:w="238" w:type="dxa"/>
          </w:tcPr>
          <w:p w14:paraId="2EC25DF3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719B0A1E" w14:textId="7CB6CC97" w:rsidR="008A1EF9" w:rsidRPr="00CC4592" w:rsidRDefault="00A71946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</w:tcPr>
          <w:p w14:paraId="25A273F4" w14:textId="4EDEAD44" w:rsidR="008A1EF9" w:rsidRPr="00CC4592" w:rsidRDefault="00A71946" w:rsidP="00E429B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1,168</w:t>
            </w:r>
          </w:p>
        </w:tc>
        <w:tc>
          <w:tcPr>
            <w:tcW w:w="243" w:type="dxa"/>
          </w:tcPr>
          <w:p w14:paraId="644724D1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185C4337" w14:textId="44526626" w:rsidR="008A1EF9" w:rsidRPr="00CC4592" w:rsidRDefault="00A71946" w:rsidP="00E429B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8A1EF9" w:rsidRPr="00CC4592" w:rsidRDefault="008A1EF9" w:rsidP="00E42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3" w:type="dxa"/>
          </w:tcPr>
          <w:p w14:paraId="493958BC" w14:textId="55EC5CC7" w:rsidR="008A1EF9" w:rsidRPr="00CC4592" w:rsidRDefault="00A71946" w:rsidP="00E429BA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1,168</w:t>
            </w:r>
          </w:p>
        </w:tc>
      </w:tr>
      <w:tr w:rsidR="008A1EF9" w:rsidRPr="00E73590" w14:paraId="55AD29D8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2C76E60D" w14:textId="7BBF8E40" w:rsidR="008A1EF9" w:rsidRPr="00D744C8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202" w:right="-21" w:hanging="23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6864516B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03667F5" w14:textId="77777777" w:rsidR="00A71946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9467C2" w14:textId="27B5B03A" w:rsidR="00741DAF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19,038</w:t>
            </w:r>
          </w:p>
        </w:tc>
        <w:tc>
          <w:tcPr>
            <w:tcW w:w="236" w:type="dxa"/>
          </w:tcPr>
          <w:p w14:paraId="375D8147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BC9C5EC" w14:textId="77777777" w:rsidR="00A71946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3547C1" w14:textId="1A55772D" w:rsidR="00741DAF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</w:tcPr>
          <w:p w14:paraId="2C0E6B1D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12972D6" w14:textId="77777777" w:rsidR="00A71946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30139F" w14:textId="559E3378" w:rsidR="008A1EF9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0F6D9DAC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22EF3106" w14:textId="77777777" w:rsidR="00A71946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4679F7" w14:textId="17B0E522" w:rsidR="008A1EF9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19,038</w:t>
            </w:r>
          </w:p>
        </w:tc>
        <w:tc>
          <w:tcPr>
            <w:tcW w:w="243" w:type="dxa"/>
          </w:tcPr>
          <w:p w14:paraId="59C1F88F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4EFCF8" w14:textId="77777777" w:rsidR="00A71946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695B4C" w14:textId="4405D1D0" w:rsidR="00741DAF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41E021D0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6C74C12C" w14:textId="77777777" w:rsidR="00741DAF" w:rsidRDefault="00741DAF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7E1309" w14:textId="3605EFFB" w:rsidR="00A71946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19,038</w:t>
            </w:r>
          </w:p>
        </w:tc>
      </w:tr>
      <w:tr w:rsidR="008A1EF9" w:rsidRPr="00E73590" w14:paraId="6BECE55B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6F2B1AAF" w14:textId="112EBB6F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243" w:type="dxa"/>
          </w:tcPr>
          <w:p w14:paraId="63AB95E5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A268CD" w14:textId="401002BE" w:rsidR="008A1EF9" w:rsidRPr="00E429BA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19,038</w:t>
            </w:r>
          </w:p>
        </w:tc>
        <w:tc>
          <w:tcPr>
            <w:tcW w:w="236" w:type="dxa"/>
          </w:tcPr>
          <w:p w14:paraId="199B6EEB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3A377601" w:rsidR="008A1EF9" w:rsidRPr="00E429BA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1,168</w:t>
            </w:r>
          </w:p>
        </w:tc>
        <w:tc>
          <w:tcPr>
            <w:tcW w:w="238" w:type="dxa"/>
          </w:tcPr>
          <w:p w14:paraId="09CF459F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1E275954" w:rsidR="008A1EF9" w:rsidRPr="00E429BA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28E35AFD" w:rsidR="008A1EF9" w:rsidRPr="00E429BA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20,206</w:t>
            </w:r>
          </w:p>
        </w:tc>
        <w:tc>
          <w:tcPr>
            <w:tcW w:w="243" w:type="dxa"/>
          </w:tcPr>
          <w:p w14:paraId="48400446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274B78DB" w:rsidR="008A1EF9" w:rsidRPr="00E429BA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8A1EF9" w:rsidRPr="00E429BA" w:rsidRDefault="008A1EF9" w:rsidP="00E429B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70369A80" w:rsidR="008A1EF9" w:rsidRPr="00E429BA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20,206</w:t>
            </w:r>
          </w:p>
        </w:tc>
      </w:tr>
      <w:tr w:rsidR="008A1EF9" w:rsidRPr="00E73590" w14:paraId="53412C18" w14:textId="77777777" w:rsidTr="00576594">
        <w:trPr>
          <w:trHeight w:val="261"/>
        </w:trPr>
        <w:tc>
          <w:tcPr>
            <w:tcW w:w="2961" w:type="dxa"/>
          </w:tcPr>
          <w:p w14:paraId="7847E451" w14:textId="77777777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0EF6CD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E1F0E95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87F4A90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665C476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</w:tcPr>
          <w:p w14:paraId="0566E14B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0ECF015E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3BDB9FC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25D40E9C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A1EF9" w:rsidRPr="00E73590" w14:paraId="7DA6D758" w14:textId="77777777" w:rsidTr="00741DAF">
        <w:trPr>
          <w:trHeight w:val="261"/>
        </w:trPr>
        <w:tc>
          <w:tcPr>
            <w:tcW w:w="2961" w:type="dxa"/>
          </w:tcPr>
          <w:p w14:paraId="630A5CAA" w14:textId="1F6D2B6D" w:rsidR="008A1EF9" w:rsidRPr="00D744C8" w:rsidRDefault="008A1EF9" w:rsidP="008A1E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D10B9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375D21" w14:textId="77777777" w:rsidR="008A1EF9" w:rsidRPr="00CC4592" w:rsidRDefault="008A1EF9" w:rsidP="008A1EF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7FC7F3F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8A1EF9" w:rsidRPr="00CC4592" w:rsidRDefault="008A1EF9" w:rsidP="008A1E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03FACAD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4F8D182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35A477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8A1EF9" w:rsidRPr="00CC4592" w:rsidRDefault="008A1EF9" w:rsidP="008A1EF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2A8B7FA" w14:textId="77777777" w:rsidR="008A1EF9" w:rsidRPr="00CC4592" w:rsidRDefault="008A1EF9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30E0" w:rsidRPr="00E73590" w14:paraId="28CE67C7" w14:textId="77777777" w:rsidTr="00741DAF">
        <w:trPr>
          <w:trHeight w:val="261"/>
        </w:trPr>
        <w:tc>
          <w:tcPr>
            <w:tcW w:w="2961" w:type="dxa"/>
            <w:vAlign w:val="bottom"/>
            <w:hideMark/>
          </w:tcPr>
          <w:p w14:paraId="650D1F5C" w14:textId="77777777" w:rsidR="00D230E0" w:rsidRPr="00CC4592" w:rsidRDefault="00D230E0" w:rsidP="00D230E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820BA" w14:textId="72C282AB" w:rsidR="00D230E0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79043B" w14:textId="5F38D033" w:rsidR="00D230E0" w:rsidRPr="00CC4592" w:rsidRDefault="00D230E0" w:rsidP="00D2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4A43649" w14:textId="5CD1230D" w:rsidR="00D230E0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(170)</w:t>
            </w:r>
          </w:p>
        </w:tc>
        <w:tc>
          <w:tcPr>
            <w:tcW w:w="238" w:type="dxa"/>
            <w:vAlign w:val="bottom"/>
          </w:tcPr>
          <w:p w14:paraId="7AC342BE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vAlign w:val="bottom"/>
          </w:tcPr>
          <w:p w14:paraId="2FE46404" w14:textId="12800994" w:rsidR="00D230E0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1B4DF9C" w14:textId="27FFB40F" w:rsidR="00D230E0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(170)</w:t>
            </w:r>
          </w:p>
        </w:tc>
        <w:tc>
          <w:tcPr>
            <w:tcW w:w="243" w:type="dxa"/>
            <w:vAlign w:val="bottom"/>
          </w:tcPr>
          <w:p w14:paraId="52F33292" w14:textId="77777777" w:rsidR="00D230E0" w:rsidRPr="00CC4592" w:rsidRDefault="00D230E0" w:rsidP="00D230E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14:paraId="56E7EF24" w14:textId="462D58F1" w:rsidR="00D230E0" w:rsidRPr="00A71946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D230E0" w:rsidRPr="00CC4592" w:rsidRDefault="00D230E0" w:rsidP="00D230E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26F098D" w14:textId="17621150" w:rsidR="00D230E0" w:rsidRPr="00CC4592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(170)</w:t>
            </w:r>
          </w:p>
        </w:tc>
      </w:tr>
      <w:tr w:rsidR="008A1EF9" w:rsidRPr="00E73590" w14:paraId="294774E8" w14:textId="77777777" w:rsidTr="00741DAF">
        <w:trPr>
          <w:trHeight w:val="261"/>
        </w:trPr>
        <w:tc>
          <w:tcPr>
            <w:tcW w:w="2961" w:type="dxa"/>
            <w:vAlign w:val="bottom"/>
          </w:tcPr>
          <w:p w14:paraId="5048F1EA" w14:textId="1EC83A02" w:rsidR="008A1EF9" w:rsidRPr="00B8379A" w:rsidRDefault="008A1EF9" w:rsidP="008A1EF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8A1EF9" w:rsidRPr="00D30BDE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0BD0" w14:textId="46279F44" w:rsidR="008A1EF9" w:rsidRPr="00986355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0E72" w14:textId="77777777" w:rsidR="008A1EF9" w:rsidRPr="00986355" w:rsidRDefault="008A1EF9" w:rsidP="008A1E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253F8FE5" w:rsidR="008A1EF9" w:rsidRPr="00E429BA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(170)</w:t>
            </w:r>
          </w:p>
        </w:tc>
        <w:tc>
          <w:tcPr>
            <w:tcW w:w="238" w:type="dxa"/>
            <w:vAlign w:val="bottom"/>
          </w:tcPr>
          <w:p w14:paraId="0FB87A19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69791D00" w:rsidR="008A1EF9" w:rsidRPr="00986355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5E177D43" w:rsidR="008A1EF9" w:rsidRPr="00986355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(170)</w:t>
            </w:r>
          </w:p>
        </w:tc>
        <w:tc>
          <w:tcPr>
            <w:tcW w:w="243" w:type="dxa"/>
            <w:vAlign w:val="bottom"/>
          </w:tcPr>
          <w:p w14:paraId="2F72BB01" w14:textId="77777777" w:rsidR="008A1EF9" w:rsidRPr="00986355" w:rsidRDefault="008A1EF9" w:rsidP="008A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7DE20CD2" w:rsidR="008A1EF9" w:rsidRPr="00B84711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8A1EF9" w:rsidRPr="00986355" w:rsidRDefault="008A1EF9" w:rsidP="008A1E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4B33659B" w:rsidR="008A1EF9" w:rsidRPr="00986355" w:rsidRDefault="00A71946" w:rsidP="00E429BA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(170)</w:t>
            </w:r>
          </w:p>
        </w:tc>
      </w:tr>
    </w:tbl>
    <w:p w14:paraId="56A09A6E" w14:textId="77777777" w:rsidR="008D0184" w:rsidRDefault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</w:p>
    <w:p w14:paraId="598C7214" w14:textId="3935CDCB" w:rsidR="00A51F9A" w:rsidRPr="00616564" w:rsidRDefault="00A51F9A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C9B044A" w14:textId="200AFD83" w:rsidR="00305DDC" w:rsidRDefault="00A51F9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5ACF8F0A" w14:textId="77777777" w:rsidR="00431490" w:rsidRDefault="00431490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7C91C61" w14:textId="3CAC7A8B" w:rsidR="00431490" w:rsidRPr="00E52F4B" w:rsidRDefault="00431490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E52F4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เงินกู้ยืมระยะยาว</w:t>
      </w:r>
    </w:p>
    <w:p w14:paraId="0A541CF9" w14:textId="77777777" w:rsidR="00431490" w:rsidRPr="00E52F4B" w:rsidRDefault="00431490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A38375" w14:textId="486C0692" w:rsidR="00173031" w:rsidRPr="00E52F4B" w:rsidRDefault="00431490" w:rsidP="00431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52F4B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บริษัทชำระเงินกู้ยืม</w:t>
      </w:r>
      <w:r w:rsidR="00173031" w:rsidRPr="00E52F4B">
        <w:rPr>
          <w:rFonts w:asciiTheme="majorBidi" w:hAnsiTheme="majorBidi" w:cstheme="majorBidi" w:hint="cs"/>
          <w:spacing w:val="-2"/>
          <w:sz w:val="30"/>
          <w:szCs w:val="30"/>
          <w:cs/>
        </w:rPr>
        <w:t>ทั้งจำนวน</w:t>
      </w:r>
      <w:r w:rsidRPr="00E52F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ก่อนครบกำหนดให้แก่สถาบันการเงิน </w:t>
      </w:r>
      <w:r w:rsidR="00A529B5" w:rsidRPr="00E52F4B">
        <w:rPr>
          <w:rFonts w:asciiTheme="majorBidi" w:hAnsiTheme="majorBidi" w:cstheme="majorBidi" w:hint="cs"/>
          <w:spacing w:val="-2"/>
          <w:sz w:val="30"/>
          <w:szCs w:val="30"/>
          <w:cs/>
        </w:rPr>
        <w:t>เป็น</w:t>
      </w:r>
      <w:r w:rsidR="00C0405C" w:rsidRPr="00E52F4B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A529B5" w:rsidRPr="00E52F4B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เงินทั้งหมด</w:t>
      </w:r>
      <w:r w:rsidR="00A529B5" w:rsidRPr="00E52F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0405C" w:rsidRPr="00E52F4B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DF138E" w:rsidRPr="00E52F4B">
        <w:rPr>
          <w:rFonts w:asciiTheme="majorBidi" w:hAnsiTheme="majorBidi" w:cstheme="majorBidi"/>
          <w:spacing w:val="-2"/>
          <w:sz w:val="30"/>
          <w:szCs w:val="30"/>
        </w:rPr>
        <w:t>94</w:t>
      </w:r>
      <w:r w:rsidR="00A529B5" w:rsidRPr="00E52F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</w:t>
      </w:r>
    </w:p>
    <w:p w14:paraId="31667F6A" w14:textId="77777777" w:rsidR="00173031" w:rsidRPr="00173031" w:rsidRDefault="00173031" w:rsidP="00173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20FC9" w14:textId="7E647680" w:rsidR="00A529B5" w:rsidRPr="00173031" w:rsidRDefault="00A529B5" w:rsidP="00173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303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9A37974" w:rsidR="00782DBA" w:rsidRPr="00E47DB4" w:rsidRDefault="00782DBA" w:rsidP="00305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firstLine="43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603A0E" w14:textId="069B9955" w:rsidR="00917033" w:rsidRDefault="00917033" w:rsidP="00E47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p w14:paraId="6E644E82" w14:textId="77777777" w:rsidR="00E47DB4" w:rsidRPr="00616564" w:rsidRDefault="00E47DB4" w:rsidP="00E47D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1D4979" w:rsidRPr="00616564" w14:paraId="5B1FCF0C" w14:textId="77777777" w:rsidTr="007B1FB3">
        <w:trPr>
          <w:tblHeader/>
        </w:trPr>
        <w:tc>
          <w:tcPr>
            <w:tcW w:w="2113" w:type="pct"/>
          </w:tcPr>
          <w:p w14:paraId="22450AF0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4DC165D7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F6CBBFB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59743B9D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D0184" w:rsidRPr="00616564" w14:paraId="37711885" w14:textId="77777777" w:rsidTr="007B1FB3">
        <w:trPr>
          <w:tblHeader/>
        </w:trPr>
        <w:tc>
          <w:tcPr>
            <w:tcW w:w="2113" w:type="pct"/>
          </w:tcPr>
          <w:p w14:paraId="6E56F778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6096F4" w14:textId="4316681B" w:rsidR="008D0184" w:rsidRPr="00616564" w:rsidRDefault="00CF6806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8BD8E5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0CA341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DFDB32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6E8B3E7" w14:textId="6EB044C7" w:rsidR="008D0184" w:rsidRPr="00616564" w:rsidRDefault="00CF6806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4A7B3D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669BBA" w14:textId="77777777" w:rsidR="008D0184" w:rsidRPr="00616564" w:rsidRDefault="008D0184" w:rsidP="008D0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5390" w:rsidRPr="00616564" w14:paraId="1470218A" w14:textId="77777777" w:rsidTr="007B1FB3">
        <w:trPr>
          <w:tblHeader/>
        </w:trPr>
        <w:tc>
          <w:tcPr>
            <w:tcW w:w="2113" w:type="pct"/>
          </w:tcPr>
          <w:p w14:paraId="08C67A2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1495A8D" w14:textId="47C9C879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36239D07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F4BEC2A" w14:textId="1ED862DC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6EAFB9D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6791185" w14:textId="67F60DA1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30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4DA1FFF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E4BE94" w14:textId="63707A81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3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5390" w:rsidRPr="00616564" w14:paraId="2F0AED91" w14:textId="77777777" w:rsidTr="007B1FB3">
        <w:trPr>
          <w:tblHeader/>
        </w:trPr>
        <w:tc>
          <w:tcPr>
            <w:tcW w:w="2113" w:type="pct"/>
          </w:tcPr>
          <w:p w14:paraId="2CC3629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5EA9B17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616564" w14:paraId="6C2A69B6" w14:textId="77777777" w:rsidTr="007B1FB3">
        <w:tc>
          <w:tcPr>
            <w:tcW w:w="2113" w:type="pct"/>
          </w:tcPr>
          <w:p w14:paraId="51488F6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67B1E69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EE8F578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1DCDA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467E121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03477D2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7E57C0C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9D49A2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390" w:rsidRPr="00616564" w14:paraId="3FFC79BE" w14:textId="77777777" w:rsidTr="007B1FB3">
        <w:tc>
          <w:tcPr>
            <w:tcW w:w="2113" w:type="pct"/>
          </w:tcPr>
          <w:p w14:paraId="32265717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03E7DD7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1278BA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2537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FC9154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7042AE6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92A26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0DF853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03F" w:rsidRPr="00616564" w14:paraId="701F3067" w14:textId="77777777" w:rsidTr="007B1FB3">
        <w:tc>
          <w:tcPr>
            <w:tcW w:w="2113" w:type="pct"/>
          </w:tcPr>
          <w:p w14:paraId="53D755F3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70922A6" w14:textId="56ABC74A" w:rsidR="004A303F" w:rsidRPr="00616564" w:rsidRDefault="00A71946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0482E5D8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CB8310A" w14:textId="063D7F9D" w:rsidR="004A303F" w:rsidRPr="00616564" w:rsidRDefault="004A303F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313E0E7F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EEB04" w14:textId="769CB722" w:rsidR="004A303F" w:rsidRPr="00616564" w:rsidRDefault="00A71946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1B4AB9DE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CC94315" w14:textId="6AD931A8" w:rsidR="004A303F" w:rsidRPr="00616564" w:rsidRDefault="004A303F" w:rsidP="00E9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4A303F" w:rsidRPr="00616564" w14:paraId="3AF805A2" w14:textId="77777777" w:rsidTr="007B1FB3">
        <w:tc>
          <w:tcPr>
            <w:tcW w:w="2113" w:type="pct"/>
          </w:tcPr>
          <w:p w14:paraId="7790CCF6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58C37430" w:rsidR="004A303F" w:rsidRPr="00616564" w:rsidRDefault="00A71946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5BD644C1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64A3CB43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356167EC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7B159B3B" w:rsidR="004A303F" w:rsidRPr="00616564" w:rsidRDefault="00A71946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center"/>
          </w:tcPr>
          <w:p w14:paraId="5083857F" w14:textId="77777777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6FC3DCA0" w:rsidR="004A303F" w:rsidRPr="00616564" w:rsidRDefault="004A303F" w:rsidP="004A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</w:tr>
      <w:tr w:rsidR="00FE572E" w:rsidRPr="00616564" w14:paraId="31170B69" w14:textId="77777777" w:rsidTr="00E429BA">
        <w:tc>
          <w:tcPr>
            <w:tcW w:w="2113" w:type="pct"/>
          </w:tcPr>
          <w:p w14:paraId="57FCED58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1D2A2C7A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center"/>
          </w:tcPr>
          <w:p w14:paraId="75F9002F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6C89104B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center"/>
          </w:tcPr>
          <w:p w14:paraId="61430BF3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642E491C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center"/>
          </w:tcPr>
          <w:p w14:paraId="5EB79D39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45177CAE" w14:textId="77777777" w:rsidR="00FE572E" w:rsidRPr="00266D06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572E" w:rsidRPr="00616564" w14:paraId="46459B7B" w14:textId="77777777" w:rsidTr="007B1FB3">
        <w:tc>
          <w:tcPr>
            <w:tcW w:w="2113" w:type="pct"/>
          </w:tcPr>
          <w:p w14:paraId="5C1D79B5" w14:textId="72994B7A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71D3084A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7F2028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A57FAC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C3CF9F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A4F3A4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6C7A6CD5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2FAE217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C1E" w:rsidRPr="00616564" w14:paraId="51E65047" w14:textId="77777777" w:rsidTr="00E429BA">
        <w:tc>
          <w:tcPr>
            <w:tcW w:w="2113" w:type="pct"/>
          </w:tcPr>
          <w:p w14:paraId="776A96B2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4F2422C6" w14:textId="699B2D08" w:rsidR="006F0C1E" w:rsidRPr="00616564" w:rsidRDefault="00A71946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8" w:type="pct"/>
            <w:vAlign w:val="center"/>
          </w:tcPr>
          <w:p w14:paraId="3856E65D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8D04EDB" w14:textId="66FDB335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6A6E15ED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C4C145E" w14:textId="571C1B77" w:rsidR="006F0C1E" w:rsidRPr="00616564" w:rsidRDefault="00A71946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8" w:type="pct"/>
            <w:vAlign w:val="center"/>
          </w:tcPr>
          <w:p w14:paraId="2DB629E0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071340B" w14:textId="4A793965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6F0C1E" w:rsidRPr="00616564" w14:paraId="00E4EEFF" w14:textId="77777777" w:rsidTr="00E429BA">
        <w:tc>
          <w:tcPr>
            <w:tcW w:w="2113" w:type="pct"/>
          </w:tcPr>
          <w:p w14:paraId="0BA29C2C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784DF86E" w14:textId="011B84D8" w:rsidR="006F0C1E" w:rsidRPr="00616564" w:rsidRDefault="00A71946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center"/>
          </w:tcPr>
          <w:p w14:paraId="624099DB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B572D" w14:textId="43E41D2B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" w:type="pct"/>
            <w:vAlign w:val="center"/>
          </w:tcPr>
          <w:p w14:paraId="422C3369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4BD29B9" w14:textId="6C567FFA" w:rsidR="006F0C1E" w:rsidRPr="00616564" w:rsidRDefault="00A71946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center"/>
          </w:tcPr>
          <w:p w14:paraId="57F66B3B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37CAC26" w14:textId="1B60DB4C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F0C1E" w:rsidRPr="00616564" w14:paraId="61411776" w14:textId="77777777" w:rsidTr="00E429BA">
        <w:tc>
          <w:tcPr>
            <w:tcW w:w="2113" w:type="pct"/>
          </w:tcPr>
          <w:p w14:paraId="69B16129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2643CF4E" w:rsidR="006F0C1E" w:rsidRPr="00616564" w:rsidRDefault="00A71946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28" w:type="pct"/>
            <w:vAlign w:val="center"/>
          </w:tcPr>
          <w:p w14:paraId="148B4294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2975DCA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28" w:type="pct"/>
            <w:vAlign w:val="center"/>
          </w:tcPr>
          <w:p w14:paraId="56D081CF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810D392" w14:textId="5213EC22" w:rsidR="006F0C1E" w:rsidRPr="006F0C1E" w:rsidRDefault="00A71946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28" w:type="pct"/>
            <w:vAlign w:val="center"/>
          </w:tcPr>
          <w:p w14:paraId="589134B2" w14:textId="77777777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F7465" w14:textId="6C098AC2" w:rsidR="006F0C1E" w:rsidRPr="00616564" w:rsidRDefault="006F0C1E" w:rsidP="006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</w:tbl>
    <w:p w14:paraId="55705712" w14:textId="77777777" w:rsidR="001D4979" w:rsidRPr="00E47DB4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DC6A27D" w14:textId="448C4CEF" w:rsidR="00CF48BF" w:rsidRPr="00616564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E47DB4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424CE2C" w14:textId="343FD30F" w:rsidR="00805FBD" w:rsidRPr="004D11F5" w:rsidRDefault="00E1499B" w:rsidP="004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2550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="008F25B0" w:rsidRPr="00616564">
        <w:rPr>
          <w:rFonts w:asciiTheme="majorBidi" w:hAnsiTheme="majorBidi" w:cstheme="majorBidi"/>
          <w:sz w:val="30"/>
          <w:szCs w:val="30"/>
        </w:rPr>
        <w:t>70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CF6806">
        <w:rPr>
          <w:rFonts w:asciiTheme="majorBidi" w:hAnsiTheme="majorBidi" w:cstheme="majorBidi"/>
          <w:sz w:val="30"/>
          <w:szCs w:val="30"/>
        </w:rPr>
        <w:t xml:space="preserve">30 </w:t>
      </w:r>
      <w:r w:rsidR="00CF680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4A303F">
        <w:rPr>
          <w:rFonts w:asciiTheme="majorBidi" w:hAnsiTheme="majorBidi" w:cstheme="majorBidi"/>
          <w:sz w:val="30"/>
          <w:szCs w:val="30"/>
        </w:rPr>
        <w:t>7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จำนวนเงิน</w:t>
      </w:r>
      <w:r w:rsidR="002A02E0" w:rsidRPr="00145BC8">
        <w:rPr>
          <w:rFonts w:asciiTheme="majorBidi" w:hAnsiTheme="majorBidi"/>
          <w:sz w:val="30"/>
          <w:szCs w:val="30"/>
          <w:cs/>
          <w:lang w:val="en-GB"/>
        </w:rPr>
        <w:t>รวม</w:t>
      </w:r>
      <w:r w:rsidR="001D3F2A" w:rsidRPr="00145BC8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1D3F2A" w:rsidRPr="00145BC8">
        <w:rPr>
          <w:rFonts w:asciiTheme="majorBidi" w:hAnsiTheme="majorBidi"/>
          <w:sz w:val="30"/>
          <w:szCs w:val="30"/>
        </w:rPr>
        <w:t>24.35</w:t>
      </w:r>
      <w:r w:rsidR="002A02E0" w:rsidRPr="00145BC8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145BC8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616564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A303F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)</w:t>
      </w:r>
      <w:r w:rsidR="00A94267" w:rsidRPr="00616564">
        <w:rPr>
          <w:rFonts w:asciiTheme="majorBidi" w:hAnsiTheme="majorBidi"/>
          <w:sz w:val="30"/>
          <w:szCs w:val="30"/>
          <w:lang w:val="en-GB"/>
        </w:rPr>
        <w:tab/>
      </w:r>
    </w:p>
    <w:p w14:paraId="2A80D824" w14:textId="1C2DC90D" w:rsidR="00353628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</w:p>
    <w:p w14:paraId="4AD95CAF" w14:textId="0DE5231D" w:rsidR="00353628" w:rsidRPr="00353628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353628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สัญญาซื้อขาย</w:t>
      </w:r>
      <w:r w:rsidRPr="00353628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วัตถุดิบ</w:t>
      </w:r>
      <w:r w:rsidRPr="00353628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  <w:t xml:space="preserve">  </w:t>
      </w:r>
    </w:p>
    <w:p w14:paraId="0FC5845D" w14:textId="77777777" w:rsidR="00353628" w:rsidRPr="00EF704F" w:rsidRDefault="0035362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7738EA5" w14:textId="566D69E4" w:rsidR="00353628" w:rsidRPr="00353628" w:rsidRDefault="00E90EC8" w:rsidP="0035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2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และเงื่อนไขที่ระบุในสัญญากำหนดราคาซื้อโดยกำหนดปริมาณซื้อรวมทั้งสิ้น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14</w:t>
      </w:r>
      <w:r w:rsidRPr="00E90EC8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B594C" w:rsidRPr="001B594C">
        <w:rPr>
          <w:rFonts w:asciiTheme="majorBidi" w:hAnsiTheme="majorBidi"/>
          <w:sz w:val="30"/>
          <w:szCs w:val="30"/>
        </w:rPr>
        <w:t>932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>.</w:t>
      </w:r>
      <w:r w:rsidR="001B594C" w:rsidRPr="001B594C">
        <w:rPr>
          <w:rFonts w:asciiTheme="majorBidi" w:hAnsiTheme="majorBidi"/>
          <w:sz w:val="30"/>
          <w:szCs w:val="30"/>
        </w:rPr>
        <w:t>5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สัญญามีระยะเวลา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1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90EC8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และจะมีผลสิ้นสุดในเดือนมิถุนายน</w:t>
      </w:r>
      <w:r w:rsidRPr="00E90EC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B594C" w:rsidRPr="001B594C">
        <w:rPr>
          <w:rFonts w:asciiTheme="majorBidi" w:hAnsiTheme="majorBidi"/>
          <w:sz w:val="30"/>
          <w:szCs w:val="30"/>
        </w:rPr>
        <w:t>2568</w:t>
      </w:r>
    </w:p>
    <w:p w14:paraId="3965B137" w14:textId="77777777" w:rsidR="00B24E76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099E97A0" w14:textId="06CB1EB5" w:rsidR="00B24E76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lastRenderedPageBreak/>
        <w:t>ประมาณการหนี้สินและหนี้สินที่อาจเกิดขึ้น</w:t>
      </w:r>
    </w:p>
    <w:p w14:paraId="242B841C" w14:textId="77777777" w:rsidR="00B24E76" w:rsidRPr="00891DAF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22"/>
          <w:szCs w:val="22"/>
          <w:lang w:val="en-GB"/>
        </w:rPr>
      </w:pPr>
    </w:p>
    <w:p w14:paraId="3477EC5F" w14:textId="77777777" w:rsidR="00B24E76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77B3CAAB" w14:textId="77777777" w:rsidR="00B24E76" w:rsidRPr="00891DAF" w:rsidRDefault="00B24E76" w:rsidP="00B24E76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22"/>
          <w:szCs w:val="22"/>
          <w:lang w:val="en-GB"/>
        </w:rPr>
      </w:pPr>
    </w:p>
    <w:p w14:paraId="4772F59F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>
        <w:rPr>
          <w:rFonts w:asciiTheme="majorBidi" w:hAnsiTheme="majorBidi" w:cstheme="majorBidi"/>
          <w:spacing w:val="-2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>
        <w:rPr>
          <w:rFonts w:asciiTheme="majorBidi" w:hAnsiTheme="majorBidi" w:cstheme="majorBidi"/>
          <w:sz w:val="30"/>
          <w:szCs w:val="30"/>
        </w:rPr>
        <w:t>2561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2045C1C9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2F27FA83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2BC239CD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55302884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  <w:lang w:val="en-GB"/>
        </w:rPr>
        <w:t>,</w:t>
      </w:r>
      <w:r>
        <w:rPr>
          <w:rFonts w:asciiTheme="majorBidi" w:hAnsiTheme="majorBidi" w:cstheme="majorBidi"/>
          <w:sz w:val="30"/>
          <w:szCs w:val="30"/>
        </w:rPr>
        <w:t>004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338F2EE3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70699A0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t xml:space="preserve">ในปี </w:t>
      </w:r>
      <w:r>
        <w:rPr>
          <w:rFonts w:asciiTheme="majorBidi" w:hAnsiTheme="majorBidi"/>
          <w:sz w:val="30"/>
          <w:szCs w:val="30"/>
        </w:rPr>
        <w:t>2562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>
        <w:rPr>
          <w:rFonts w:asciiTheme="majorBidi" w:hAnsiTheme="majorBidi"/>
          <w:sz w:val="30"/>
          <w:szCs w:val="30"/>
        </w:rPr>
        <w:t>16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>
        <w:rPr>
          <w:rFonts w:asciiTheme="majorBidi" w:hAnsiTheme="majorBidi"/>
          <w:sz w:val="30"/>
          <w:szCs w:val="30"/>
        </w:rPr>
        <w:t>217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ล้านบาท บริษัทจึงได้มีการทบทวน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>
        <w:rPr>
          <w:rFonts w:asciiTheme="majorBidi" w:hAnsiTheme="majorBidi"/>
          <w:sz w:val="30"/>
          <w:szCs w:val="30"/>
        </w:rPr>
        <w:t>233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ในปี </w:t>
      </w:r>
      <w:r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มูลค่ายุติธรรมของที่ดินเพิ่มขึ้นเป็นจำนวน </w:t>
      </w:r>
      <w:r>
        <w:rPr>
          <w:rFonts w:asciiTheme="majorBidi" w:hAnsiTheme="majorBidi"/>
          <w:sz w:val="30"/>
          <w:szCs w:val="30"/>
        </w:rPr>
        <w:t>72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ล้านบาท ส่งผลให้บริษัททบทวนสำรองค่าใช้จ่ายจากความเสียหายของวัตถุดิบคงคลัง และได้บันทึกการกลับรายการสำรองดังกล่าวจำนวน </w:t>
      </w:r>
      <w:r>
        <w:rPr>
          <w:rFonts w:asciiTheme="majorBidi" w:hAnsiTheme="majorBidi"/>
          <w:sz w:val="30"/>
          <w:szCs w:val="30"/>
        </w:rPr>
        <w:t>72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ล้านบาท</w:t>
      </w:r>
    </w:p>
    <w:p w14:paraId="73405CD3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735F25B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นอกจากนี้ เมื่อวันที่ </w:t>
      </w:r>
      <w:r>
        <w:rPr>
          <w:rFonts w:asciiTheme="majorBidi" w:hAnsiTheme="majorBidi" w:cstheme="majorBidi"/>
          <w:sz w:val="30"/>
          <w:szCs w:val="30"/>
        </w:rPr>
        <w:t>23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และคู่ค้าของบริษัทจำนวน </w:t>
      </w:r>
      <w:r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รวมทั้งสิ้น </w:t>
      </w:r>
      <w:r>
        <w:rPr>
          <w:rFonts w:asciiTheme="majorBidi" w:hAnsiTheme="majorBidi" w:cstheme="majorBidi"/>
          <w:sz w:val="30"/>
          <w:szCs w:val="30"/>
        </w:rPr>
        <w:t>11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3B9F4F85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69BA7F93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คดีแพ่งเกี่ยวกับการโอนสิทธิการรับชำระเงินค่าวัตถุดิบ</w:t>
      </w:r>
    </w:p>
    <w:p w14:paraId="32BD1793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B3E2ED5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และบริษัท เอเชีย แคปปิตอล กรุ๊ป จำกัด (มหาชน) (“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ได้ทำบันทึกความเข้าใจ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และโอนสิทธิการรับเงิน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ค่าวัตถุดิบให้แก่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3B975F58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39319520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ในช่วงไตรมาส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>
        <w:rPr>
          <w:rFonts w:asciiTheme="majorBidi" w:hAnsiTheme="majorBidi" w:cstheme="majorBidi"/>
          <w:sz w:val="30"/>
          <w:szCs w:val="30"/>
        </w:rPr>
        <w:t>2561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ในเวลาเดียวกัน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>
        <w:rPr>
          <w:rFonts w:asciiTheme="majorBidi" w:hAnsiTheme="majorBidi" w:cstheme="majorBidi"/>
          <w:sz w:val="30"/>
          <w:szCs w:val="30"/>
        </w:rPr>
        <w:t>11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 ซึ่งบริษัทได้พิจารณาเอกสารที่ได้รับมาและได้ชี้แจงกับ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3E32C484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3CA9D844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 เมื่อวันที่ </w:t>
      </w:r>
      <w:r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</w:rPr>
        <w:t>2561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ได้ยื่นฟ้องคดีต่อศาลแพ่ง เพื่อเรียกร้องให้อนัตตาและบริษัท ร่วมกันชดใช้ค่าเสียหายรวมเป็นจำนวนเงินทั้งสิ้น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324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 w:cstheme="majorBidi"/>
          <w:sz w:val="30"/>
          <w:szCs w:val="30"/>
        </w:rPr>
        <w:t>65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และดอกเบี้ยร้อยละ </w:t>
      </w:r>
      <w:r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5ADA7A26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A8CEEA8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ศาลชั้นต้นได้พิพากษาให้บริษัทชดใช้ค่าเสียหายให้กับ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289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 บริษัทได้ยื่นอุทธรณ์ตามกฎหมายเมื่อวันที่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5BAC5741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5C136A2E" w14:textId="298DCF4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อย่างไรก็ตามบริษัทได้ตั้งสำรองความเสียหายจากคดีดังกล่าว จำนวน </w:t>
      </w:r>
      <w:r>
        <w:rPr>
          <w:rFonts w:asciiTheme="majorBidi" w:hAnsiTheme="majorBidi" w:cstheme="majorBidi"/>
          <w:sz w:val="30"/>
          <w:szCs w:val="30"/>
        </w:rPr>
        <w:t>44</w:t>
      </w:r>
      <w:r w:rsidR="006B69A2">
        <w:rPr>
          <w:rFonts w:asciiTheme="majorBidi" w:hAnsiTheme="majorBidi" w:cstheme="majorBidi"/>
          <w:sz w:val="30"/>
          <w:szCs w:val="30"/>
        </w:rPr>
        <w:t>3.57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ล้านบาทในปี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5E8D2430" w14:textId="77777777" w:rsidR="00A529B5" w:rsidRPr="00891DAF" w:rsidRDefault="00A529B5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FDD5694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เจ้าพนักงานบังคับคดีตามคำร้องขอของ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ต่อมา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17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ศาลแพ่งได้ไต่สวนคำร้องและมีคำสั่งอนุญาตให้ถอนการอายัดเงินฝากของบริษัท และให้บริษัทนำหนังสือสัญญาค้ำประกันของธนาคารวงเงิน </w:t>
      </w:r>
      <w:r>
        <w:rPr>
          <w:rFonts w:asciiTheme="majorBidi" w:hAnsiTheme="majorBidi" w:cstheme="majorBidi"/>
          <w:sz w:val="30"/>
          <w:szCs w:val="30"/>
        </w:rPr>
        <w:t>503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ล้านบาทไปวางต่อศาล ซึ่งบริษัทได้นำเงินฝากธนาคารของบริษัทเป็นหลักประกันสำหรับหนังสือสัญญาค้ำประกันที่บริษัทได้รับจากธนาคาร</w:t>
      </w:r>
    </w:p>
    <w:p w14:paraId="194F4CE0" w14:textId="77777777" w:rsidR="00B24E76" w:rsidRPr="00891DAF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p w14:paraId="1244F070" w14:textId="04FB80F3" w:rsidR="00B24E76" w:rsidRPr="00E47DB4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E47DB4">
        <w:rPr>
          <w:rFonts w:asciiTheme="majorBidi" w:hAnsiTheme="majorBidi"/>
          <w:spacing w:val="-2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E47DB4">
        <w:rPr>
          <w:rFonts w:asciiTheme="majorBidi" w:hAnsiTheme="majorBidi"/>
          <w:spacing w:val="-2"/>
          <w:sz w:val="30"/>
          <w:szCs w:val="30"/>
        </w:rPr>
        <w:t>20</w:t>
      </w:r>
      <w:r w:rsidRPr="00E47DB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กุมภาพันธ์ </w:t>
      </w:r>
      <w:r w:rsidRPr="00E47DB4">
        <w:rPr>
          <w:rFonts w:asciiTheme="majorBidi" w:hAnsiTheme="majorBidi"/>
          <w:spacing w:val="-2"/>
          <w:sz w:val="30"/>
          <w:szCs w:val="30"/>
        </w:rPr>
        <w:t>2566</w:t>
      </w:r>
      <w:r w:rsidRPr="00E47DB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ศาลฎีกามีคําสั่งรับฎีกาของบริษัทไว้พิจารณา และต่อมาเมื่อวันที่ </w:t>
      </w:r>
      <w:r w:rsidR="00D046B4" w:rsidRPr="00E47DB4">
        <w:rPr>
          <w:rFonts w:asciiTheme="majorBidi" w:hAnsiTheme="majorBidi"/>
          <w:spacing w:val="-2"/>
          <w:sz w:val="30"/>
          <w:szCs w:val="30"/>
        </w:rPr>
        <w:t>3</w:t>
      </w:r>
      <w:r w:rsidRPr="00E47DB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กันยายน </w:t>
      </w:r>
      <w:r w:rsidR="00D046B4" w:rsidRPr="00E47DB4">
        <w:rPr>
          <w:rFonts w:asciiTheme="majorBidi" w:hAnsiTheme="majorBidi"/>
          <w:spacing w:val="-2"/>
          <w:sz w:val="30"/>
          <w:szCs w:val="30"/>
        </w:rPr>
        <w:t>2567</w:t>
      </w:r>
      <w:r w:rsidRPr="00E47DB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ศาลฎีกามีคำพิพากษาแก้เป็นว่า ให้บริษัทชดใช้ค่าเสียหายให้แก่ </w:t>
      </w:r>
      <w:r w:rsidRPr="00E47DB4">
        <w:rPr>
          <w:rFonts w:asciiTheme="majorBidi" w:hAnsiTheme="majorBidi"/>
          <w:spacing w:val="-2"/>
          <w:sz w:val="30"/>
          <w:szCs w:val="30"/>
          <w:lang w:val="en-GB"/>
        </w:rPr>
        <w:t xml:space="preserve">ACAP </w:t>
      </w:r>
      <w:r w:rsidRPr="00E47DB4">
        <w:rPr>
          <w:rFonts w:asciiTheme="majorBidi" w:hAnsiTheme="majorBidi"/>
          <w:spacing w:val="-2"/>
          <w:sz w:val="30"/>
          <w:szCs w:val="30"/>
          <w:cs/>
          <w:lang w:val="en-GB"/>
        </w:rPr>
        <w:t>เป็นเงิน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จำนวน </w:t>
      </w:r>
      <w:r w:rsidR="00FF62E9" w:rsidRPr="00E52F4B">
        <w:rPr>
          <w:rFonts w:asciiTheme="majorBidi" w:hAnsiTheme="majorBidi"/>
          <w:spacing w:val="-2"/>
          <w:sz w:val="30"/>
          <w:szCs w:val="30"/>
        </w:rPr>
        <w:t>2</w:t>
      </w:r>
      <w:r w:rsidR="00F0643A" w:rsidRPr="00E52F4B">
        <w:rPr>
          <w:rFonts w:asciiTheme="majorBidi" w:hAnsiTheme="majorBidi"/>
          <w:spacing w:val="-2"/>
          <w:sz w:val="30"/>
          <w:szCs w:val="30"/>
        </w:rPr>
        <w:t>89.56</w:t>
      </w:r>
      <w:r w:rsidR="00FF62E9" w:rsidRPr="00E52F4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F62E9" w:rsidRPr="00E52F4B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บาท พร้อมดอกเบี้ยร้อยละ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7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>.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5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ต่อปี นับแต่วันผิดนัดแต่ละสัญญา จนถึงวันที่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10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เมษายน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2564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และร้อยละ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5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ต่อปี นับแต่วันที่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11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เมษายน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2564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จนถึงวันที่จะชำระ ทำให้บริษัทต้องชำระเงินให้แก่โจทก์จำนวนประมาณ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40</w:t>
      </w:r>
      <w:r w:rsidR="00F0643A" w:rsidRPr="00E52F4B">
        <w:rPr>
          <w:rFonts w:asciiTheme="majorBidi" w:hAnsiTheme="majorBidi"/>
          <w:spacing w:val="-2"/>
          <w:sz w:val="30"/>
          <w:szCs w:val="30"/>
        </w:rPr>
        <w:t>0.61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ล้านบาท ทั้งนี้ บริษัทได้ชำระหนี้ตามคำพิพากษาดังกล่าวครบถ้วนแล้วเมื่อวันที่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6</w:t>
      </w:r>
      <w:r w:rsidRPr="00E52F4B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กันยายน </w:t>
      </w:r>
      <w:r w:rsidR="00D046B4" w:rsidRPr="00E52F4B">
        <w:rPr>
          <w:rFonts w:asciiTheme="majorBidi" w:hAnsiTheme="majorBidi"/>
          <w:spacing w:val="-2"/>
          <w:sz w:val="30"/>
          <w:szCs w:val="30"/>
        </w:rPr>
        <w:t>2567</w:t>
      </w:r>
      <w:r w:rsidR="00FF62E9" w:rsidRPr="00E52F4B">
        <w:rPr>
          <w:rFonts w:asciiTheme="majorBidi" w:hAnsiTheme="majorBidi" w:hint="cs"/>
          <w:spacing w:val="-2"/>
          <w:sz w:val="30"/>
          <w:szCs w:val="30"/>
          <w:cs/>
        </w:rPr>
        <w:t xml:space="preserve"> พร้อมทั้งส่งหนังสือสัญญาค้ำประกัน</w:t>
      </w:r>
      <w:r w:rsidR="002E1432" w:rsidRPr="00E52F4B">
        <w:rPr>
          <w:rFonts w:asciiTheme="majorBidi" w:hAnsiTheme="majorBidi" w:hint="cs"/>
          <w:spacing w:val="-2"/>
          <w:sz w:val="30"/>
          <w:szCs w:val="30"/>
          <w:cs/>
        </w:rPr>
        <w:t>คืนให้แก่บริษัท</w:t>
      </w:r>
      <w:r w:rsidR="00531863" w:rsidRPr="00E52F4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31863" w:rsidRPr="00E52F4B">
        <w:rPr>
          <w:rFonts w:asciiTheme="majorBidi" w:hAnsiTheme="majorBidi" w:hint="cs"/>
          <w:spacing w:val="-2"/>
          <w:sz w:val="30"/>
          <w:szCs w:val="30"/>
          <w:cs/>
        </w:rPr>
        <w:t xml:space="preserve">และรับรู้การกลับรายการค่าความเสียหายจากคดีความในงบกำไรขาดทุนจำนวน </w:t>
      </w:r>
      <w:r w:rsidR="00531863" w:rsidRPr="00E52F4B">
        <w:rPr>
          <w:rFonts w:asciiTheme="majorBidi" w:hAnsiTheme="majorBidi"/>
          <w:spacing w:val="-2"/>
          <w:sz w:val="30"/>
          <w:szCs w:val="30"/>
        </w:rPr>
        <w:t>4</w:t>
      </w:r>
      <w:r w:rsidR="00F0643A" w:rsidRPr="00E52F4B">
        <w:rPr>
          <w:rFonts w:asciiTheme="majorBidi" w:hAnsiTheme="majorBidi"/>
          <w:spacing w:val="-2"/>
          <w:sz w:val="30"/>
          <w:szCs w:val="30"/>
        </w:rPr>
        <w:t>2.96</w:t>
      </w:r>
      <w:r w:rsidR="00531863" w:rsidRPr="00E52F4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31863" w:rsidRPr="00E52F4B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</w:p>
    <w:p w14:paraId="25FBA7D2" w14:textId="0A280F53" w:rsidR="00B24E76" w:rsidRPr="00E47DB4" w:rsidRDefault="00B24E76" w:rsidP="000837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25C6134C" w14:textId="528264BC" w:rsidR="00B24E76" w:rsidRPr="00E47DB4" w:rsidRDefault="00B24E76" w:rsidP="00E47D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GB"/>
        </w:rPr>
      </w:pPr>
      <w:bookmarkStart w:id="0" w:name="_Hlk109309395"/>
      <w:r w:rsidRPr="00E47DB4"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  <w:t>คดีแพ่งจากคู่ค้าเดิมของบริษัท</w:t>
      </w:r>
    </w:p>
    <w:bookmarkEnd w:id="0"/>
    <w:p w14:paraId="3ADF1A1C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BF9734C" w14:textId="77777777" w:rsidR="00B24E76" w:rsidRDefault="00B24E76" w:rsidP="00B24E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บริษัทแห่งหนึ่งเป็นคู่ค้าเดิมของบริษัทได้ยื่นฟ้องบริษัท จำนวน </w:t>
      </w:r>
      <w:r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คดี 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และบริษัทอยู่ระหว่างการต่อสู้คดี ดังนั้น บริษัทจึงไม่ได้บันทึกค่าเผื่อผลเสียหายที่อาจเกิดขึ้นจากคดีดังกล่าว ทั้งนี้ปัจจุบัน คู่ค้าดังกล่าวอยู่ภายใต้การพิทักษ์ทรัพย์ เจ้าพนักงานพิทักษ์ทรัพย์จะเข้าควบคุมและจัดการกิจการของคู่ค้าเดิม ศาลแพ่งจึงได้ออกหมายเรียกเจ้าพนักงานพิทักษ์เข้ามาในคดี</w:t>
      </w:r>
    </w:p>
    <w:p w14:paraId="1AB0970F" w14:textId="77777777" w:rsidR="00E52F4B" w:rsidRPr="00E52F4B" w:rsidRDefault="00E52F4B" w:rsidP="00B24E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A88DDD" w14:textId="0CAAC32F" w:rsidR="00B24E76" w:rsidRDefault="00B24E76" w:rsidP="00B24E76">
      <w:pPr>
        <w:pStyle w:val="BodyText2"/>
        <w:numPr>
          <w:ilvl w:val="0"/>
          <w:numId w:val="44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>
        <w:rPr>
          <w:rFonts w:asciiTheme="majorBidi" w:hAnsiTheme="majorBidi" w:cstheme="majorBidi"/>
          <w:sz w:val="30"/>
          <w:szCs w:val="30"/>
        </w:rPr>
        <w:t>470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03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ต่อปี รวมเป็นจำนวนเงิน </w:t>
      </w:r>
      <w:r>
        <w:rPr>
          <w:rFonts w:asciiTheme="majorBidi" w:hAnsiTheme="majorBidi" w:cstheme="majorBidi"/>
          <w:sz w:val="30"/>
          <w:szCs w:val="30"/>
        </w:rPr>
        <w:t>595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 </w:t>
      </w:r>
      <w:r w:rsidR="00A761F0">
        <w:rPr>
          <w:rFonts w:asciiTheme="majorBidi" w:hAnsiTheme="majorBidi"/>
          <w:sz w:val="30"/>
          <w:szCs w:val="30"/>
          <w:cs/>
        </w:rPr>
        <w:t xml:space="preserve">ซึ่งศาลนัดฟังคำพิพากษาในวันที่ </w:t>
      </w:r>
      <w:r w:rsidR="00A761F0">
        <w:rPr>
          <w:rFonts w:asciiTheme="majorBidi" w:hAnsiTheme="majorBidi"/>
          <w:sz w:val="30"/>
          <w:szCs w:val="30"/>
        </w:rPr>
        <w:t>29</w:t>
      </w:r>
      <w:r w:rsidR="00A761F0">
        <w:rPr>
          <w:rFonts w:asciiTheme="majorBidi" w:hAnsiTheme="majorBidi" w:hint="cs"/>
          <w:sz w:val="30"/>
          <w:szCs w:val="30"/>
          <w:cs/>
        </w:rPr>
        <w:t xml:space="preserve"> พฤศจิกายน </w:t>
      </w:r>
      <w:r w:rsidR="00A761F0">
        <w:rPr>
          <w:rFonts w:asciiTheme="majorBidi" w:hAnsiTheme="majorBidi"/>
          <w:sz w:val="30"/>
          <w:szCs w:val="30"/>
        </w:rPr>
        <w:t>2567</w:t>
      </w:r>
    </w:p>
    <w:p w14:paraId="75573CA9" w14:textId="77777777" w:rsidR="00B24E76" w:rsidRDefault="00B24E76" w:rsidP="00B24E76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BF1675" w14:textId="2A96E6A4" w:rsidR="00B24E76" w:rsidRDefault="00B24E76" w:rsidP="00B24E76">
      <w:pPr>
        <w:pStyle w:val="BodyText2"/>
        <w:numPr>
          <w:ilvl w:val="0"/>
          <w:numId w:val="44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และบริษัทอื่นอีก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>
        <w:rPr>
          <w:rFonts w:asciiTheme="majorBidi" w:hAnsiTheme="majorBidi" w:cstheme="majorBidi"/>
          <w:sz w:val="30"/>
          <w:szCs w:val="30"/>
        </w:rPr>
        <w:t>92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29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ต่อปี รวมเป็นจำนวนเงิน </w:t>
      </w:r>
      <w:r>
        <w:rPr>
          <w:rFonts w:asciiTheme="majorBidi" w:hAnsiTheme="majorBidi" w:cstheme="majorBidi"/>
          <w:sz w:val="30"/>
          <w:szCs w:val="30"/>
        </w:rPr>
        <w:t>109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42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</w:t>
      </w:r>
      <w:r w:rsidR="003814A3">
        <w:rPr>
          <w:rFonts w:asciiTheme="majorBidi" w:hAnsiTheme="majorBidi" w:cstheme="majorBidi"/>
          <w:sz w:val="30"/>
          <w:szCs w:val="30"/>
        </w:rPr>
        <w:t xml:space="preserve"> </w:t>
      </w:r>
      <w:r w:rsidR="003814A3">
        <w:rPr>
          <w:rFonts w:asciiTheme="majorBidi" w:hAnsiTheme="majorBidi" w:cs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2816CAFF" w14:textId="77777777" w:rsidR="00E47DB4" w:rsidRDefault="00E47DB4" w:rsidP="00B24E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D3BA37" w14:textId="77777777" w:rsidR="00B24E76" w:rsidRDefault="00B24E76" w:rsidP="00B24E76">
      <w:pPr>
        <w:pStyle w:val="BodyText2"/>
        <w:numPr>
          <w:ilvl w:val="0"/>
          <w:numId w:val="44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>
        <w:rPr>
          <w:rFonts w:asciiTheme="majorBidi" w:hAnsiTheme="majorBidi" w:cstheme="majorBidi"/>
          <w:sz w:val="30"/>
          <w:szCs w:val="30"/>
        </w:rPr>
        <w:t>305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ต่อปี รวมเป็นจำนวนเงิน </w:t>
      </w:r>
      <w:r>
        <w:rPr>
          <w:rFonts w:asciiTheme="majorBidi" w:hAnsiTheme="majorBidi" w:cstheme="majorBidi"/>
          <w:sz w:val="30"/>
          <w:szCs w:val="30"/>
        </w:rPr>
        <w:t>364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71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</w:t>
      </w:r>
      <w:r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21 </w:t>
      </w:r>
      <w:r>
        <w:rPr>
          <w:rFonts w:asciiTheme="majorBidi" w:hAnsiTheme="majorBidi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/>
          <w:sz w:val="30"/>
          <w:szCs w:val="30"/>
          <w:cs/>
        </w:rPr>
        <w:t xml:space="preserve">ศาลแพ่งมี 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>
        <w:rPr>
          <w:rFonts w:asciiTheme="majorBidi" w:hAnsiTheme="majorBidi"/>
          <w:spacing w:val="-6"/>
          <w:sz w:val="30"/>
          <w:szCs w:val="30"/>
        </w:rPr>
        <w:t>22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6"/>
          <w:sz w:val="30"/>
          <w:szCs w:val="30"/>
        </w:rPr>
        <w:t>2567</w:t>
      </w:r>
    </w:p>
    <w:p w14:paraId="239B92BE" w14:textId="7A8B3700" w:rsidR="00891DAF" w:rsidRDefault="00891DAF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  <w:r>
        <w:rPr>
          <w:rFonts w:asciiTheme="majorBidi" w:hAnsiTheme="majorBidi" w:cstheme="majorBidi"/>
          <w:sz w:val="24"/>
          <w:szCs w:val="24"/>
          <w:cs/>
          <w:lang w:val="en-GB"/>
        </w:rPr>
        <w:br w:type="page"/>
      </w:r>
    </w:p>
    <w:p w14:paraId="225956CC" w14:textId="77777777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32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คดีความอื่นๆ</w:t>
      </w:r>
    </w:p>
    <w:p w14:paraId="5863866E" w14:textId="77777777" w:rsidR="00B24E76" w:rsidRPr="00E47DB4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D291E3F" w14:textId="77777777" w:rsidR="00B24E76" w:rsidRDefault="00B24E76" w:rsidP="00B24E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>
        <w:rPr>
          <w:rFonts w:ascii="Angsana New" w:eastAsia="MS Mincho" w:hAnsi="Angsana New"/>
          <w:sz w:val="30"/>
          <w:szCs w:val="30"/>
        </w:rPr>
        <w:t>2563</w:t>
      </w:r>
    </w:p>
    <w:p w14:paraId="2D7A537E" w14:textId="77777777" w:rsidR="00B24E76" w:rsidRPr="00E47DB4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8E1E54F" w14:textId="6FEE4E2B" w:rsidR="00B24E76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br/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>22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 w:cstheme="majorBidi"/>
          <w:sz w:val="30"/>
          <w:szCs w:val="30"/>
        </w:rPr>
        <w:t>94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br/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br/>
        <w:t>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br/>
        <w:t xml:space="preserve">ได้ฟ้องแย้งเรียกเงินคืนจากโจทก์ฐานลาภมิควรได้ จำนวน 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 w:cstheme="majorBidi"/>
          <w:sz w:val="30"/>
          <w:szCs w:val="30"/>
        </w:rPr>
        <w:t>29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>16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br/>
        <w:t>ศาลแพ่งได้มีคำพิพากษาให้บริษัท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ชำระเงินจำนวน </w:t>
      </w:r>
      <w:r>
        <w:rPr>
          <w:rFonts w:asciiTheme="majorBidi" w:hAnsiTheme="majorBidi"/>
          <w:sz w:val="30"/>
          <w:szCs w:val="30"/>
        </w:rPr>
        <w:t>60</w:t>
      </w:r>
      <w:r>
        <w:rPr>
          <w:rFonts w:asciiTheme="majorBidi" w:hAnsiTheme="majorBidi" w:cstheme="majorBidi"/>
          <w:sz w:val="30"/>
          <w:szCs w:val="30"/>
          <w:lang w:val="en-GB"/>
        </w:rPr>
        <w:t>,</w:t>
      </w:r>
      <w:r>
        <w:rPr>
          <w:rFonts w:asciiTheme="majorBidi" w:hAnsiTheme="majorBidi"/>
          <w:sz w:val="30"/>
          <w:szCs w:val="30"/>
          <w:lang w:val="en-GB"/>
        </w:rPr>
        <w:t>318</w:t>
      </w:r>
      <w:r>
        <w:rPr>
          <w:rFonts w:asciiTheme="majorBidi" w:hAnsi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/>
          <w:sz w:val="30"/>
          <w:szCs w:val="30"/>
          <w:lang w:val="en-GB"/>
        </w:rPr>
        <w:t>54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>
        <w:rPr>
          <w:rFonts w:asciiTheme="majorBidi" w:hAnsiTheme="majorBidi"/>
          <w:sz w:val="30"/>
          <w:szCs w:val="30"/>
          <w:lang w:val="en-GB"/>
        </w:rPr>
        <w:t>22.94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ล้านบาท) และพิพากษายกฟ้องแย้งของบริษัท ทั้งนี้ เมื่อวันที่ </w:t>
      </w:r>
      <w:r w:rsidR="00D046B4" w:rsidRPr="00D046B4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กรกฎาคม </w:t>
      </w:r>
      <w:r w:rsidR="00D046B4" w:rsidRPr="00D046B4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ศาลอุทธรณ์มีคำพิพากษายืนตามคำพิพากษาศาลชั้นต้น อย่างไรก็ตาม คดีนี้ยังไม่ถึงที่สุด หาก</w:t>
      </w:r>
      <w:r w:rsidRPr="00602D9F">
        <w:rPr>
          <w:rFonts w:asciiTheme="majorBidi" w:hAnsiTheme="majorBidi"/>
          <w:sz w:val="30"/>
          <w:szCs w:val="30"/>
          <w:cs/>
          <w:lang w:val="en-GB"/>
        </w:rPr>
        <w:t xml:space="preserve">คู่ความฝ่ายใดไม่เห็นด้วยกับคำพิพากษาศาลอุทธรณ์สามารถใช้สิทธิยื่นขออนุญาตฎีกาได้ภายใน </w:t>
      </w:r>
      <w:r w:rsidR="00D046B4" w:rsidRPr="00602D9F">
        <w:rPr>
          <w:rFonts w:asciiTheme="majorBidi" w:hAnsiTheme="majorBidi"/>
          <w:sz w:val="30"/>
          <w:szCs w:val="30"/>
        </w:rPr>
        <w:t>1</w:t>
      </w:r>
      <w:r w:rsidRPr="00602D9F">
        <w:rPr>
          <w:rFonts w:asciiTheme="majorBidi" w:hAnsiTheme="majorBidi"/>
          <w:sz w:val="30"/>
          <w:szCs w:val="30"/>
          <w:cs/>
          <w:lang w:val="en-GB"/>
        </w:rPr>
        <w:t xml:space="preserve"> เดือน นับแต่วันที่ศาลได้อ่านคำพิพากษา</w:t>
      </w:r>
      <w:r w:rsidR="00A81863" w:rsidRPr="00800697">
        <w:rPr>
          <w:rFonts w:asciiTheme="majorBidi" w:hAnsiTheme="majorBidi" w:hint="cs"/>
          <w:sz w:val="30"/>
          <w:szCs w:val="30"/>
          <w:cs/>
          <w:lang w:val="en-GB"/>
        </w:rPr>
        <w:t>หรือตามระยะเวลาที่ศาลอนุญาตให้ขยาย</w:t>
      </w:r>
      <w:r w:rsidR="00A81863" w:rsidRPr="0080069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81863" w:rsidRPr="00800697">
        <w:rPr>
          <w:rFonts w:asciiTheme="majorBidi" w:hAnsiTheme="majorBidi" w:hint="cs"/>
          <w:sz w:val="30"/>
          <w:szCs w:val="30"/>
          <w:cs/>
          <w:lang w:val="en-GB"/>
        </w:rPr>
        <w:t>ปัจจุบันศาลอนุญาตให้ขยายระยะเวลายื่นฎีกา</w:t>
      </w:r>
      <w:r w:rsidR="00A81863" w:rsidRPr="00E1287E">
        <w:rPr>
          <w:rFonts w:asciiTheme="majorBidi" w:hAnsiTheme="majorBidi" w:hint="cs"/>
          <w:sz w:val="30"/>
          <w:szCs w:val="30"/>
          <w:cs/>
          <w:lang w:val="en-GB"/>
        </w:rPr>
        <w:t>ได้ถึง</w:t>
      </w:r>
      <w:r w:rsidR="00206258" w:rsidRPr="00E1287E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="00A81863" w:rsidRPr="00E1287E">
        <w:rPr>
          <w:rFonts w:asciiTheme="majorBidi" w:hAnsiTheme="majorBidi" w:hint="cs"/>
          <w:sz w:val="30"/>
          <w:szCs w:val="30"/>
          <w:cs/>
          <w:lang w:val="en-GB"/>
        </w:rPr>
        <w:t>พฤศจิกายน</w:t>
      </w:r>
      <w:r w:rsidR="00A81863" w:rsidRPr="00E1287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091A" w:rsidRPr="00E1287E">
        <w:rPr>
          <w:rFonts w:asciiTheme="majorBidi" w:hAnsiTheme="majorBidi"/>
          <w:sz w:val="30"/>
          <w:szCs w:val="30"/>
          <w:lang w:val="en-GB"/>
        </w:rPr>
        <w:t>2567</w:t>
      </w:r>
    </w:p>
    <w:p w14:paraId="42E30EA1" w14:textId="77777777" w:rsidR="00E47DB4" w:rsidRPr="00E47DB4" w:rsidRDefault="00E47DB4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1D26EE0E" w14:textId="77777777" w:rsidR="00B24E76" w:rsidRDefault="00B24E76" w:rsidP="00E47DB4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>
        <w:rPr>
          <w:rFonts w:ascii="Angsana New" w:eastAsia="MS Mincho" w:hAnsi="Angsana New"/>
          <w:sz w:val="30"/>
          <w:szCs w:val="30"/>
        </w:rPr>
        <w:t>2564</w:t>
      </w:r>
    </w:p>
    <w:p w14:paraId="79874734" w14:textId="77777777" w:rsidR="00B24E76" w:rsidRPr="00E47DB4" w:rsidRDefault="00B24E76" w:rsidP="00B24E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A9C528" w14:textId="62D734DF" w:rsidR="00B24E76" w:rsidRDefault="00B24E76" w:rsidP="00E47D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28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มิถุนายน </w:t>
      </w:r>
      <w:r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>
        <w:rPr>
          <w:rFonts w:asciiTheme="majorBidi" w:hAnsiTheme="majorBidi"/>
          <w:sz w:val="30"/>
          <w:szCs w:val="30"/>
        </w:rPr>
        <w:t>449</w:t>
      </w:r>
      <w:r>
        <w:rPr>
          <w:rFonts w:asciiTheme="majorBidi" w:hAnsi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/>
          <w:sz w:val="30"/>
          <w:szCs w:val="30"/>
        </w:rPr>
        <w:t>77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>
        <w:rPr>
          <w:rFonts w:asciiTheme="majorBidi" w:hAnsi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 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ต่อมาเมื่อวันที่ </w:t>
      </w:r>
      <w:r>
        <w:rPr>
          <w:rFonts w:asciiTheme="majorBidi" w:hAnsiTheme="majorBidi"/>
          <w:sz w:val="30"/>
          <w:szCs w:val="30"/>
        </w:rPr>
        <w:t>21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ศาลแพ่งได้มีคำพิพากษายกฟ้อง และเมื่อวันที่ </w:t>
      </w:r>
      <w:r>
        <w:rPr>
          <w:rFonts w:asciiTheme="majorBidi" w:hAnsiTheme="majorBidi"/>
          <w:sz w:val="30"/>
          <w:szCs w:val="30"/>
        </w:rPr>
        <w:t>29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ศาลอุทธรณ์พิพากษายืนตามศาลชั้นต้น โจทก์ยื่นขออนุญาตฎีกาซึ่งต่อมาเมื่อวันที่ </w:t>
      </w:r>
      <w:r>
        <w:rPr>
          <w:rFonts w:asciiTheme="majorBidi" w:hAnsiTheme="majorBidi"/>
          <w:sz w:val="30"/>
          <w:szCs w:val="30"/>
        </w:rPr>
        <w:t xml:space="preserve">22 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A84DA9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ศาลฎีกามีคำสั่งไม่รับฎีกา</w:t>
      </w:r>
      <w:r>
        <w:rPr>
          <w:rFonts w:asciiTheme="majorBidi" w:hAnsiTheme="majorBidi"/>
          <w:sz w:val="30"/>
          <w:szCs w:val="30"/>
          <w:cs/>
          <w:lang w:val="en-GB"/>
        </w:rPr>
        <w:t>ของโจทก์ เป็นผลให้คดีถึงที่สุด</w:t>
      </w:r>
    </w:p>
    <w:p w14:paraId="30BFD5A6" w14:textId="77777777" w:rsidR="00E47DB4" w:rsidRPr="00D00DE8" w:rsidRDefault="00E47DB4" w:rsidP="00E47D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/>
          <w:sz w:val="24"/>
          <w:szCs w:val="24"/>
          <w:cs/>
          <w:lang w:val="en-GB"/>
        </w:rPr>
      </w:pPr>
    </w:p>
    <w:p w14:paraId="6212ED89" w14:textId="77777777" w:rsidR="008626EB" w:rsidRDefault="008626EB" w:rsidP="008626E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16377927"/>
      <w:r w:rsidRPr="00732DA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  <w:bookmarkEnd w:id="1"/>
    </w:p>
    <w:p w14:paraId="450D75AC" w14:textId="77777777" w:rsidR="00F538F5" w:rsidRPr="00D00DE8" w:rsidRDefault="00F538F5" w:rsidP="00027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327964D" w14:textId="610DB5CC" w:rsidR="008626EB" w:rsidRPr="008626EB" w:rsidRDefault="003872E0" w:rsidP="0089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872E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16</w:t>
      </w:r>
      <w:r w:rsidRPr="003872E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ตุลาคม</w:t>
      </w:r>
      <w:r w:rsidRPr="003872E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3872E0">
        <w:rPr>
          <w:rFonts w:asciiTheme="majorBidi" w:hAnsiTheme="majorBidi" w:cstheme="majorBidi"/>
          <w:sz w:val="30"/>
          <w:szCs w:val="30"/>
          <w:lang w:val="en-GB"/>
        </w:rPr>
        <w:t xml:space="preserve">2567 </w:t>
      </w:r>
      <w:r w:rsidRPr="003872E0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บริษัทได้จ่ายชำระค่าหุ้นเพิ่มทุนในบริษัท จีจีซีไบโอเคมิคอล จำกัด จำนวน</w:t>
      </w:r>
      <w:r w:rsidR="00943D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872E0">
        <w:rPr>
          <w:rFonts w:asciiTheme="majorBidi" w:hAnsiTheme="majorBidi" w:cstheme="majorBidi"/>
          <w:sz w:val="30"/>
          <w:szCs w:val="30"/>
        </w:rPr>
        <w:t>3.58</w:t>
      </w:r>
      <w:r w:rsidRPr="003872E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ล้านหุ้น มูลค่าหุ้นละ </w:t>
      </w:r>
      <w:r w:rsidRPr="003872E0">
        <w:rPr>
          <w:rFonts w:asciiTheme="majorBidi" w:hAnsiTheme="majorBidi" w:cstheme="majorBidi"/>
          <w:sz w:val="30"/>
          <w:szCs w:val="30"/>
        </w:rPr>
        <w:t>1</w:t>
      </w:r>
      <w:r w:rsidRPr="003872E0">
        <w:rPr>
          <w:rFonts w:asciiTheme="majorBidi" w:hAnsiTheme="majorBidi" w:cstheme="majorBidi"/>
          <w:sz w:val="30"/>
          <w:szCs w:val="30"/>
          <w:lang w:val="en-GB"/>
        </w:rPr>
        <w:t xml:space="preserve">5 </w:t>
      </w:r>
      <w:r w:rsidRPr="003872E0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รวมเป็นจำนวนเงิน </w:t>
      </w:r>
      <w:r w:rsidRPr="003872E0">
        <w:rPr>
          <w:rFonts w:asciiTheme="majorBidi" w:hAnsiTheme="majorBidi" w:cstheme="majorBidi"/>
          <w:sz w:val="30"/>
          <w:szCs w:val="30"/>
        </w:rPr>
        <w:t>53.63</w:t>
      </w:r>
      <w:r w:rsidRPr="003872E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872E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</w:t>
      </w:r>
    </w:p>
    <w:p w14:paraId="0E4E71E4" w14:textId="1748D4CA" w:rsidR="00A16D12" w:rsidRPr="00805FBD" w:rsidRDefault="00A16D12" w:rsidP="00495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A16D12" w:rsidRPr="00805FBD" w:rsidSect="00C4581B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30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AA56C" w14:textId="77777777" w:rsidR="00F60A2F" w:rsidRDefault="00F60A2F" w:rsidP="004956B4">
      <w:r>
        <w:separator/>
      </w:r>
    </w:p>
  </w:endnote>
  <w:endnote w:type="continuationSeparator" w:id="0">
    <w:p w14:paraId="13ECE655" w14:textId="77777777" w:rsidR="00F60A2F" w:rsidRDefault="00F60A2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5EF34" w14:textId="77777777" w:rsidR="00F60A2F" w:rsidRDefault="00F60A2F" w:rsidP="004956B4">
      <w:r>
        <w:separator/>
      </w:r>
    </w:p>
  </w:footnote>
  <w:footnote w:type="continuationSeparator" w:id="0">
    <w:p w14:paraId="13AD4147" w14:textId="77777777" w:rsidR="00F60A2F" w:rsidRDefault="00F60A2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E3EA70" w14:textId="722147F4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353892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="001E0486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1E0486" w:rsidRPr="003C439B">
      <w:rPr>
        <w:rFonts w:ascii="Angsana New" w:hAnsi="Angsana New"/>
        <w:bCs/>
        <w:sz w:val="32"/>
        <w:szCs w:val="32"/>
        <w:lang w:val="en-US"/>
      </w:rPr>
      <w:t>3</w:t>
    </w:r>
    <w:r w:rsidR="00516421">
      <w:rPr>
        <w:rFonts w:ascii="Angsana New" w:hAnsi="Angsana New"/>
        <w:bCs/>
        <w:sz w:val="32"/>
        <w:szCs w:val="32"/>
        <w:lang w:val="en-US"/>
      </w:rPr>
      <w:t>0</w:t>
    </w:r>
    <w:r w:rsidR="001E0486">
      <w:rPr>
        <w:rFonts w:ascii="Angsana New" w:hAnsi="Angsana New"/>
        <w:bCs/>
        <w:sz w:val="32"/>
        <w:szCs w:val="32"/>
        <w:lang w:val="en-US"/>
      </w:rPr>
      <w:t xml:space="preserve"> </w:t>
    </w:r>
    <w:r w:rsidR="00353892">
      <w:rPr>
        <w:rFonts w:ascii="Angsana New" w:hAnsi="Angsana New" w:hint="cs"/>
        <w:bCs/>
        <w:sz w:val="32"/>
        <w:szCs w:val="32"/>
        <w:cs/>
        <w:lang w:val="en-US" w:bidi="th-TH"/>
      </w:rPr>
      <w:t>กันย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ายน</w:t>
    </w:r>
    <w:r w:rsidR="0061656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297E2F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3DE25D" w14:textId="6EB23955" w:rsidR="00241D33" w:rsidRDefault="008D44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516421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C620C0">
      <w:rPr>
        <w:rFonts w:ascii="Angsana New" w:hAnsi="Angsana New"/>
        <w:bCs/>
        <w:sz w:val="32"/>
        <w:szCs w:val="32"/>
        <w:cs/>
      </w:rPr>
      <w:t xml:space="preserve">เก้าเดือนสิ้นสุดวันที่ </w:t>
    </w:r>
    <w:r w:rsidR="00C620C0">
      <w:rPr>
        <w:rFonts w:ascii="Angsana New" w:hAnsi="Angsana New"/>
        <w:bCs/>
        <w:sz w:val="32"/>
        <w:szCs w:val="32"/>
      </w:rPr>
      <w:t xml:space="preserve">30 </w:t>
    </w:r>
    <w:r w:rsidR="00C620C0">
      <w:rPr>
        <w:rFonts w:ascii="Angsana New" w:hAnsi="Angsana New" w:hint="cs"/>
        <w:bCs/>
        <w:sz w:val="32"/>
        <w:szCs w:val="32"/>
        <w:cs/>
      </w:rPr>
      <w:t>กันยายน</w:t>
    </w:r>
    <w:r w:rsidR="00C620C0">
      <w:rPr>
        <w:rFonts w:ascii="Angsana New" w:hAnsi="Angsana New"/>
        <w:bCs/>
        <w:sz w:val="32"/>
        <w:szCs w:val="32"/>
      </w:rPr>
      <w:t xml:space="preserve"> </w:t>
    </w:r>
    <w:r w:rsidR="00297E2F"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297E2F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4A036A" w14:textId="232D2307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FA665E">
      <w:rPr>
        <w:rFonts w:ascii="Angsana New" w:hAnsi="Angsana New"/>
        <w:bCs/>
        <w:sz w:val="32"/>
        <w:szCs w:val="32"/>
        <w:cs/>
      </w:rPr>
      <w:t xml:space="preserve">เก้าเดือนสิ้นสุดวันที่ </w:t>
    </w:r>
    <w:r w:rsidR="00FA665E">
      <w:rPr>
        <w:rFonts w:ascii="Angsana New" w:hAnsi="Angsana New"/>
        <w:bCs/>
        <w:sz w:val="32"/>
        <w:szCs w:val="32"/>
      </w:rPr>
      <w:t xml:space="preserve">30 </w:t>
    </w:r>
    <w:r w:rsidR="00FA665E"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3D5ADD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71F5AA" w14:textId="56907B65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FA665E">
      <w:rPr>
        <w:rFonts w:ascii="Angsana New" w:hAnsi="Angsana New"/>
        <w:bCs/>
        <w:sz w:val="32"/>
        <w:szCs w:val="32"/>
        <w:cs/>
      </w:rPr>
      <w:t xml:space="preserve">เก้าเดือนสิ้นสุดวันที่ </w:t>
    </w:r>
    <w:r w:rsidR="00FA665E">
      <w:rPr>
        <w:rFonts w:ascii="Angsana New" w:hAnsi="Angsana New"/>
        <w:bCs/>
        <w:sz w:val="32"/>
        <w:szCs w:val="32"/>
      </w:rPr>
      <w:t xml:space="preserve">30 </w:t>
    </w:r>
    <w:r w:rsidR="00FA665E"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3D5ADD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8F4075" w14:textId="29E516B0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40429A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072525">
      <w:rPr>
        <w:rFonts w:ascii="Angsana New" w:hAnsi="Angsana New"/>
        <w:bCs/>
        <w:sz w:val="32"/>
        <w:szCs w:val="32"/>
        <w:cs/>
      </w:rPr>
      <w:t xml:space="preserve">เก้าเดือนสิ้นสุดวันที่ </w:t>
    </w:r>
    <w:r w:rsidR="00072525">
      <w:rPr>
        <w:rFonts w:ascii="Angsana New" w:hAnsi="Angsana New"/>
        <w:bCs/>
        <w:sz w:val="32"/>
        <w:szCs w:val="32"/>
      </w:rPr>
      <w:t xml:space="preserve">30 </w:t>
    </w:r>
    <w:r w:rsidR="00072525"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B33955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A893F5" w14:textId="3E6718C7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8D0184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CF6806">
      <w:rPr>
        <w:rFonts w:ascii="Angsana New" w:hAnsi="Angsana New"/>
        <w:bCs/>
        <w:sz w:val="32"/>
        <w:szCs w:val="32"/>
        <w:cs/>
      </w:rPr>
      <w:t xml:space="preserve">เก้าเดือนสิ้นสุดวันที่ </w:t>
    </w:r>
    <w:r w:rsidR="00CF6806">
      <w:rPr>
        <w:rFonts w:ascii="Angsana New" w:hAnsi="Angsana New"/>
        <w:bCs/>
        <w:sz w:val="32"/>
        <w:szCs w:val="32"/>
      </w:rPr>
      <w:t xml:space="preserve">30 </w:t>
    </w:r>
    <w:r w:rsidR="00CF6806"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 w:rsidR="005060CE">
      <w:rPr>
        <w:rFonts w:ascii="Angsana New" w:hAnsi="Angsana New"/>
        <w:bCs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Cs/>
        <w:sz w:val="32"/>
        <w:szCs w:val="32"/>
        <w:cs/>
        <w:lang w:val="en-US"/>
      </w:rPr>
      <w:tab/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DC9396C"/>
    <w:multiLevelType w:val="multilevel"/>
    <w:tmpl w:val="2C80912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1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F525252"/>
    <w:multiLevelType w:val="multilevel"/>
    <w:tmpl w:val="D71C0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4"/>
  </w:num>
  <w:num w:numId="12" w16cid:durableId="1840389582">
    <w:abstractNumId w:val="18"/>
  </w:num>
  <w:num w:numId="13" w16cid:durableId="913005351">
    <w:abstractNumId w:val="32"/>
  </w:num>
  <w:num w:numId="14" w16cid:durableId="697048034">
    <w:abstractNumId w:val="22"/>
  </w:num>
  <w:num w:numId="15" w16cid:durableId="1242640571">
    <w:abstractNumId w:val="27"/>
  </w:num>
  <w:num w:numId="16" w16cid:durableId="1569413446">
    <w:abstractNumId w:val="33"/>
  </w:num>
  <w:num w:numId="17" w16cid:durableId="1507397777">
    <w:abstractNumId w:val="35"/>
  </w:num>
  <w:num w:numId="18" w16cid:durableId="66851655">
    <w:abstractNumId w:val="16"/>
  </w:num>
  <w:num w:numId="19" w16cid:durableId="1130901616">
    <w:abstractNumId w:val="31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6"/>
  </w:num>
  <w:num w:numId="23" w16cid:durableId="9465407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30"/>
  </w:num>
  <w:num w:numId="27" w16cid:durableId="1941064609">
    <w:abstractNumId w:val="19"/>
  </w:num>
  <w:num w:numId="28" w16cid:durableId="359666130">
    <w:abstractNumId w:val="28"/>
  </w:num>
  <w:num w:numId="29" w16cid:durableId="408384256">
    <w:abstractNumId w:val="29"/>
  </w:num>
  <w:num w:numId="30" w16cid:durableId="527180088">
    <w:abstractNumId w:val="14"/>
  </w:num>
  <w:num w:numId="31" w16cid:durableId="109084226">
    <w:abstractNumId w:val="34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5"/>
  </w:num>
  <w:num w:numId="37" w16cid:durableId="1992126893">
    <w:abstractNumId w:val="20"/>
  </w:num>
  <w:num w:numId="38" w16cid:durableId="632753435">
    <w:abstractNumId w:val="26"/>
  </w:num>
  <w:num w:numId="39" w16cid:durableId="1305549415">
    <w:abstractNumId w:val="23"/>
  </w:num>
  <w:num w:numId="40" w16cid:durableId="6206531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46539902">
    <w:abstractNumId w:val="2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59313112">
    <w:abstractNumId w:val="37"/>
  </w:num>
  <w:num w:numId="43" w16cid:durableId="215822127">
    <w:abstractNumId w:val="21"/>
  </w:num>
  <w:num w:numId="44" w16cid:durableId="9894816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487983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93D"/>
    <w:rsid w:val="00004C4B"/>
    <w:rsid w:val="00004C91"/>
    <w:rsid w:val="00004C9A"/>
    <w:rsid w:val="00004ECF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4B9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70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6B"/>
    <w:rsid w:val="0002369A"/>
    <w:rsid w:val="00023A3D"/>
    <w:rsid w:val="00023B24"/>
    <w:rsid w:val="00023E11"/>
    <w:rsid w:val="00023E63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095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6F5"/>
    <w:rsid w:val="00044799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8F1"/>
    <w:rsid w:val="00052BA3"/>
    <w:rsid w:val="00053597"/>
    <w:rsid w:val="00053697"/>
    <w:rsid w:val="00053A6F"/>
    <w:rsid w:val="00053C09"/>
    <w:rsid w:val="00053E4B"/>
    <w:rsid w:val="00054218"/>
    <w:rsid w:val="000544D8"/>
    <w:rsid w:val="000549B7"/>
    <w:rsid w:val="00054A11"/>
    <w:rsid w:val="00054AEC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550"/>
    <w:rsid w:val="00071800"/>
    <w:rsid w:val="00071B11"/>
    <w:rsid w:val="000722E1"/>
    <w:rsid w:val="00072525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6993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0A"/>
    <w:rsid w:val="0008356D"/>
    <w:rsid w:val="000837FF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0131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BFF"/>
    <w:rsid w:val="000A0C84"/>
    <w:rsid w:val="000A0D7E"/>
    <w:rsid w:val="000A0EA3"/>
    <w:rsid w:val="000A1095"/>
    <w:rsid w:val="000A1623"/>
    <w:rsid w:val="000A18E6"/>
    <w:rsid w:val="000A1D74"/>
    <w:rsid w:val="000A2058"/>
    <w:rsid w:val="000A2167"/>
    <w:rsid w:val="000A2187"/>
    <w:rsid w:val="000A286C"/>
    <w:rsid w:val="000A30D6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079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1D72"/>
    <w:rsid w:val="000C2046"/>
    <w:rsid w:val="000C2089"/>
    <w:rsid w:val="000C2123"/>
    <w:rsid w:val="000C2679"/>
    <w:rsid w:val="000C292D"/>
    <w:rsid w:val="000C2B85"/>
    <w:rsid w:val="000C3E75"/>
    <w:rsid w:val="000C3E8B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C7EFA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610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0F46"/>
    <w:rsid w:val="000F1222"/>
    <w:rsid w:val="000F12E1"/>
    <w:rsid w:val="000F1410"/>
    <w:rsid w:val="000F15ED"/>
    <w:rsid w:val="000F18CD"/>
    <w:rsid w:val="000F23BF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4EC0"/>
    <w:rsid w:val="0010507B"/>
    <w:rsid w:val="001050C9"/>
    <w:rsid w:val="00105593"/>
    <w:rsid w:val="00105CB6"/>
    <w:rsid w:val="00105EE3"/>
    <w:rsid w:val="00105EFE"/>
    <w:rsid w:val="001060D5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FEB"/>
    <w:rsid w:val="00121317"/>
    <w:rsid w:val="00121CC7"/>
    <w:rsid w:val="001221F0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8FF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1A"/>
    <w:rsid w:val="001341DF"/>
    <w:rsid w:val="00134415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72E4"/>
    <w:rsid w:val="00137742"/>
    <w:rsid w:val="00137780"/>
    <w:rsid w:val="00137AF8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5BC8"/>
    <w:rsid w:val="00146686"/>
    <w:rsid w:val="00146B39"/>
    <w:rsid w:val="00146E97"/>
    <w:rsid w:val="001472BD"/>
    <w:rsid w:val="001476B4"/>
    <w:rsid w:val="00150268"/>
    <w:rsid w:val="001503AA"/>
    <w:rsid w:val="001504E8"/>
    <w:rsid w:val="001504FE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1F9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746"/>
    <w:rsid w:val="001569AF"/>
    <w:rsid w:val="001575BB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9"/>
    <w:rsid w:val="0016481C"/>
    <w:rsid w:val="00164E19"/>
    <w:rsid w:val="0016589F"/>
    <w:rsid w:val="00165A2B"/>
    <w:rsid w:val="00165E0F"/>
    <w:rsid w:val="00166221"/>
    <w:rsid w:val="00166260"/>
    <w:rsid w:val="00166592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212"/>
    <w:rsid w:val="00172413"/>
    <w:rsid w:val="00173031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B21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015"/>
    <w:rsid w:val="001864A9"/>
    <w:rsid w:val="001868AA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1EE2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848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E5D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6CC"/>
    <w:rsid w:val="001B3877"/>
    <w:rsid w:val="001B3D2A"/>
    <w:rsid w:val="001B4365"/>
    <w:rsid w:val="001B478B"/>
    <w:rsid w:val="001B4AE8"/>
    <w:rsid w:val="001B4F27"/>
    <w:rsid w:val="001B5077"/>
    <w:rsid w:val="001B594C"/>
    <w:rsid w:val="001B5D9F"/>
    <w:rsid w:val="001B5F63"/>
    <w:rsid w:val="001B6127"/>
    <w:rsid w:val="001B6335"/>
    <w:rsid w:val="001B688B"/>
    <w:rsid w:val="001B70A6"/>
    <w:rsid w:val="001B728A"/>
    <w:rsid w:val="001B73F9"/>
    <w:rsid w:val="001B77BD"/>
    <w:rsid w:val="001B77DB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72D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20D"/>
    <w:rsid w:val="001D3442"/>
    <w:rsid w:val="001D3824"/>
    <w:rsid w:val="001D391A"/>
    <w:rsid w:val="001D3C2B"/>
    <w:rsid w:val="001D3F2A"/>
    <w:rsid w:val="001D4317"/>
    <w:rsid w:val="001D432A"/>
    <w:rsid w:val="001D4426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3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0F0D"/>
    <w:rsid w:val="00201504"/>
    <w:rsid w:val="0020162F"/>
    <w:rsid w:val="0020173F"/>
    <w:rsid w:val="0020178D"/>
    <w:rsid w:val="00201860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58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244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C56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60C3"/>
    <w:rsid w:val="00226104"/>
    <w:rsid w:val="0022626C"/>
    <w:rsid w:val="002268BB"/>
    <w:rsid w:val="00226B6B"/>
    <w:rsid w:val="00226CC4"/>
    <w:rsid w:val="002270F5"/>
    <w:rsid w:val="002271CE"/>
    <w:rsid w:val="002272D1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AC"/>
    <w:rsid w:val="002350B9"/>
    <w:rsid w:val="00235187"/>
    <w:rsid w:val="00235331"/>
    <w:rsid w:val="00235CB8"/>
    <w:rsid w:val="00235FEC"/>
    <w:rsid w:val="002362DF"/>
    <w:rsid w:val="002362F9"/>
    <w:rsid w:val="002365F5"/>
    <w:rsid w:val="00236820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73A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89F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06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27D"/>
    <w:rsid w:val="0027444C"/>
    <w:rsid w:val="00275011"/>
    <w:rsid w:val="00275190"/>
    <w:rsid w:val="002752E5"/>
    <w:rsid w:val="0027569B"/>
    <w:rsid w:val="0027584A"/>
    <w:rsid w:val="00275F65"/>
    <w:rsid w:val="00275FDB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A76"/>
    <w:rsid w:val="00280F70"/>
    <w:rsid w:val="0028178A"/>
    <w:rsid w:val="0028183A"/>
    <w:rsid w:val="002821D6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A7D"/>
    <w:rsid w:val="00283CD2"/>
    <w:rsid w:val="002840F0"/>
    <w:rsid w:val="00284817"/>
    <w:rsid w:val="002848A4"/>
    <w:rsid w:val="002848B9"/>
    <w:rsid w:val="002857F7"/>
    <w:rsid w:val="00285885"/>
    <w:rsid w:val="00285F56"/>
    <w:rsid w:val="0028601D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97E2F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3094"/>
    <w:rsid w:val="002B3099"/>
    <w:rsid w:val="002B3113"/>
    <w:rsid w:val="002B3208"/>
    <w:rsid w:val="002B35E7"/>
    <w:rsid w:val="002B3BC6"/>
    <w:rsid w:val="002B4308"/>
    <w:rsid w:val="002B480E"/>
    <w:rsid w:val="002B4BFE"/>
    <w:rsid w:val="002B5218"/>
    <w:rsid w:val="002B5333"/>
    <w:rsid w:val="002B5488"/>
    <w:rsid w:val="002B5796"/>
    <w:rsid w:val="002B5EB1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7E7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2FC"/>
    <w:rsid w:val="002C658C"/>
    <w:rsid w:val="002C6965"/>
    <w:rsid w:val="002C6B6B"/>
    <w:rsid w:val="002C6C46"/>
    <w:rsid w:val="002C704C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432"/>
    <w:rsid w:val="002E1807"/>
    <w:rsid w:val="002E188B"/>
    <w:rsid w:val="002E1CA9"/>
    <w:rsid w:val="002E2301"/>
    <w:rsid w:val="002E2755"/>
    <w:rsid w:val="002E2783"/>
    <w:rsid w:val="002E2943"/>
    <w:rsid w:val="002E2D5A"/>
    <w:rsid w:val="002E2E0F"/>
    <w:rsid w:val="002E2EB0"/>
    <w:rsid w:val="002E30E6"/>
    <w:rsid w:val="002E3E80"/>
    <w:rsid w:val="002E40B0"/>
    <w:rsid w:val="002E5954"/>
    <w:rsid w:val="002E595B"/>
    <w:rsid w:val="002E5B7C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913"/>
    <w:rsid w:val="002F09F2"/>
    <w:rsid w:val="002F0E87"/>
    <w:rsid w:val="002F0F2C"/>
    <w:rsid w:val="002F102A"/>
    <w:rsid w:val="002F1B7E"/>
    <w:rsid w:val="002F1BB2"/>
    <w:rsid w:val="002F1C85"/>
    <w:rsid w:val="002F1CD1"/>
    <w:rsid w:val="002F219B"/>
    <w:rsid w:val="002F23A0"/>
    <w:rsid w:val="002F268A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6DDA"/>
    <w:rsid w:val="002F70B2"/>
    <w:rsid w:val="002F7AB4"/>
    <w:rsid w:val="002F7BD6"/>
    <w:rsid w:val="002F7F73"/>
    <w:rsid w:val="003000A4"/>
    <w:rsid w:val="00300121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1DC"/>
    <w:rsid w:val="003102AD"/>
    <w:rsid w:val="00310CA7"/>
    <w:rsid w:val="00311A8A"/>
    <w:rsid w:val="00312332"/>
    <w:rsid w:val="0031237A"/>
    <w:rsid w:val="00312C54"/>
    <w:rsid w:val="00312D82"/>
    <w:rsid w:val="00312E9D"/>
    <w:rsid w:val="003131CE"/>
    <w:rsid w:val="003133E9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BED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5AB"/>
    <w:rsid w:val="0032160A"/>
    <w:rsid w:val="003217E3"/>
    <w:rsid w:val="00321ADE"/>
    <w:rsid w:val="00322435"/>
    <w:rsid w:val="00322E8A"/>
    <w:rsid w:val="00323067"/>
    <w:rsid w:val="00323491"/>
    <w:rsid w:val="00323C93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0F36"/>
    <w:rsid w:val="00331301"/>
    <w:rsid w:val="00331629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5FA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392"/>
    <w:rsid w:val="0034358E"/>
    <w:rsid w:val="003438BA"/>
    <w:rsid w:val="00343CA1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628"/>
    <w:rsid w:val="00353892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942"/>
    <w:rsid w:val="00357A5C"/>
    <w:rsid w:val="00357C07"/>
    <w:rsid w:val="00357E31"/>
    <w:rsid w:val="00357FAF"/>
    <w:rsid w:val="00360004"/>
    <w:rsid w:val="003601CA"/>
    <w:rsid w:val="00360958"/>
    <w:rsid w:val="00360EFA"/>
    <w:rsid w:val="00361339"/>
    <w:rsid w:val="00361954"/>
    <w:rsid w:val="00361BC6"/>
    <w:rsid w:val="003620A8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51A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4A3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4DE6"/>
    <w:rsid w:val="00385581"/>
    <w:rsid w:val="0038558F"/>
    <w:rsid w:val="00385BF5"/>
    <w:rsid w:val="00385C4A"/>
    <w:rsid w:val="00385E3D"/>
    <w:rsid w:val="00386D5A"/>
    <w:rsid w:val="00386FBA"/>
    <w:rsid w:val="003870AD"/>
    <w:rsid w:val="003872E0"/>
    <w:rsid w:val="003874DF"/>
    <w:rsid w:val="00387A88"/>
    <w:rsid w:val="003900F6"/>
    <w:rsid w:val="003904B0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5D"/>
    <w:rsid w:val="003A0EA1"/>
    <w:rsid w:val="003A1193"/>
    <w:rsid w:val="003A15E3"/>
    <w:rsid w:val="003A1DE4"/>
    <w:rsid w:val="003A1F36"/>
    <w:rsid w:val="003A21BC"/>
    <w:rsid w:val="003A26CD"/>
    <w:rsid w:val="003A3271"/>
    <w:rsid w:val="003A3B89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7CD"/>
    <w:rsid w:val="003B0BA5"/>
    <w:rsid w:val="003B0BEA"/>
    <w:rsid w:val="003B0BFD"/>
    <w:rsid w:val="003B1702"/>
    <w:rsid w:val="003B1A13"/>
    <w:rsid w:val="003B1D9A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50B0"/>
    <w:rsid w:val="003C5369"/>
    <w:rsid w:val="003C5390"/>
    <w:rsid w:val="003C5942"/>
    <w:rsid w:val="003C5B61"/>
    <w:rsid w:val="003C5D3C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2FC"/>
    <w:rsid w:val="003D2369"/>
    <w:rsid w:val="003D266D"/>
    <w:rsid w:val="003D2945"/>
    <w:rsid w:val="003D2DCA"/>
    <w:rsid w:val="003D325C"/>
    <w:rsid w:val="003D365D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ABD"/>
    <w:rsid w:val="003E5BAE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08A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29A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A64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7BD"/>
    <w:rsid w:val="00413E41"/>
    <w:rsid w:val="0041424F"/>
    <w:rsid w:val="00414853"/>
    <w:rsid w:val="004148DE"/>
    <w:rsid w:val="00414946"/>
    <w:rsid w:val="00414F42"/>
    <w:rsid w:val="00414FEE"/>
    <w:rsid w:val="00415110"/>
    <w:rsid w:val="004152DA"/>
    <w:rsid w:val="004152F2"/>
    <w:rsid w:val="0041569F"/>
    <w:rsid w:val="004157EA"/>
    <w:rsid w:val="004159D5"/>
    <w:rsid w:val="0041606D"/>
    <w:rsid w:val="004164D5"/>
    <w:rsid w:val="00416C3C"/>
    <w:rsid w:val="00416D70"/>
    <w:rsid w:val="00416E10"/>
    <w:rsid w:val="004172B3"/>
    <w:rsid w:val="00417464"/>
    <w:rsid w:val="0041755E"/>
    <w:rsid w:val="0041797C"/>
    <w:rsid w:val="00417AB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490"/>
    <w:rsid w:val="004317A7"/>
    <w:rsid w:val="004318B7"/>
    <w:rsid w:val="004319FF"/>
    <w:rsid w:val="00431A4A"/>
    <w:rsid w:val="00431EA1"/>
    <w:rsid w:val="00431F5B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741"/>
    <w:rsid w:val="004369F2"/>
    <w:rsid w:val="00436D27"/>
    <w:rsid w:val="00437084"/>
    <w:rsid w:val="00437331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0ECA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76C"/>
    <w:rsid w:val="00443BE2"/>
    <w:rsid w:val="00443E11"/>
    <w:rsid w:val="0044404A"/>
    <w:rsid w:val="0044406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169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303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13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9FB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06B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0C9A"/>
    <w:rsid w:val="004913CD"/>
    <w:rsid w:val="0049165A"/>
    <w:rsid w:val="00491CB0"/>
    <w:rsid w:val="00492073"/>
    <w:rsid w:val="0049223D"/>
    <w:rsid w:val="00492877"/>
    <w:rsid w:val="00492A23"/>
    <w:rsid w:val="00492A79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6F2"/>
    <w:rsid w:val="00495954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34D"/>
    <w:rsid w:val="004A345C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84D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A8C"/>
    <w:rsid w:val="004D0BF7"/>
    <w:rsid w:val="004D0C0F"/>
    <w:rsid w:val="004D0C3D"/>
    <w:rsid w:val="004D0CCE"/>
    <w:rsid w:val="004D11F5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548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91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8A8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2EF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5FB6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421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11FA"/>
    <w:rsid w:val="00531863"/>
    <w:rsid w:val="005323F9"/>
    <w:rsid w:val="005324F2"/>
    <w:rsid w:val="0053259C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4793B"/>
    <w:rsid w:val="0055023E"/>
    <w:rsid w:val="0055030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5F8"/>
    <w:rsid w:val="00567610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594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3E4E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61E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12"/>
    <w:rsid w:val="005B1BA9"/>
    <w:rsid w:val="005B1E3A"/>
    <w:rsid w:val="005B2467"/>
    <w:rsid w:val="005B2A15"/>
    <w:rsid w:val="005B2B87"/>
    <w:rsid w:val="005B2D63"/>
    <w:rsid w:val="005B3016"/>
    <w:rsid w:val="005B328C"/>
    <w:rsid w:val="005B33DB"/>
    <w:rsid w:val="005B3553"/>
    <w:rsid w:val="005B3675"/>
    <w:rsid w:val="005B36A6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6F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674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45C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60A"/>
    <w:rsid w:val="005E271B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1F7B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D9F"/>
    <w:rsid w:val="00602E85"/>
    <w:rsid w:val="006030D0"/>
    <w:rsid w:val="00603BE0"/>
    <w:rsid w:val="00603BFC"/>
    <w:rsid w:val="00603CD2"/>
    <w:rsid w:val="00604458"/>
    <w:rsid w:val="00604639"/>
    <w:rsid w:val="0060485F"/>
    <w:rsid w:val="00604A15"/>
    <w:rsid w:val="00604B51"/>
    <w:rsid w:val="00605209"/>
    <w:rsid w:val="006054A7"/>
    <w:rsid w:val="006056A4"/>
    <w:rsid w:val="00605899"/>
    <w:rsid w:val="00605CE5"/>
    <w:rsid w:val="00605F2F"/>
    <w:rsid w:val="00606344"/>
    <w:rsid w:val="00606DB1"/>
    <w:rsid w:val="00607709"/>
    <w:rsid w:val="00607A62"/>
    <w:rsid w:val="00607B1C"/>
    <w:rsid w:val="00607B42"/>
    <w:rsid w:val="00610394"/>
    <w:rsid w:val="0061042D"/>
    <w:rsid w:val="006105D7"/>
    <w:rsid w:val="00610B8B"/>
    <w:rsid w:val="006110B2"/>
    <w:rsid w:val="00611101"/>
    <w:rsid w:val="0061197D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3D95"/>
    <w:rsid w:val="00614282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6F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AA3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A53"/>
    <w:rsid w:val="00634BBC"/>
    <w:rsid w:val="00634E17"/>
    <w:rsid w:val="00635316"/>
    <w:rsid w:val="00635331"/>
    <w:rsid w:val="00635808"/>
    <w:rsid w:val="00635ACB"/>
    <w:rsid w:val="00635B74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448D"/>
    <w:rsid w:val="006544F7"/>
    <w:rsid w:val="00654762"/>
    <w:rsid w:val="006548A6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5F1C"/>
    <w:rsid w:val="006562AD"/>
    <w:rsid w:val="00656394"/>
    <w:rsid w:val="006563FB"/>
    <w:rsid w:val="00656854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1829"/>
    <w:rsid w:val="00662B64"/>
    <w:rsid w:val="006631D6"/>
    <w:rsid w:val="006632D9"/>
    <w:rsid w:val="00663945"/>
    <w:rsid w:val="00663BB0"/>
    <w:rsid w:val="00663C74"/>
    <w:rsid w:val="00663D13"/>
    <w:rsid w:val="00663D9E"/>
    <w:rsid w:val="00663F2A"/>
    <w:rsid w:val="006647AC"/>
    <w:rsid w:val="00664999"/>
    <w:rsid w:val="00664C3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B7B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A23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2B7"/>
    <w:rsid w:val="006A344C"/>
    <w:rsid w:val="006A36BB"/>
    <w:rsid w:val="006A397E"/>
    <w:rsid w:val="006A39A1"/>
    <w:rsid w:val="006A3A23"/>
    <w:rsid w:val="006A3C39"/>
    <w:rsid w:val="006A3F92"/>
    <w:rsid w:val="006A48C7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A7FE1"/>
    <w:rsid w:val="006B044C"/>
    <w:rsid w:val="006B05D3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C0"/>
    <w:rsid w:val="006B58E2"/>
    <w:rsid w:val="006B5B31"/>
    <w:rsid w:val="006B5C25"/>
    <w:rsid w:val="006B631B"/>
    <w:rsid w:val="006B69A2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45C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5B9A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0F8B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DF"/>
    <w:rsid w:val="006E3B4C"/>
    <w:rsid w:val="006E3B97"/>
    <w:rsid w:val="006E41B8"/>
    <w:rsid w:val="006E45F2"/>
    <w:rsid w:val="006E4CB7"/>
    <w:rsid w:val="006E4D2B"/>
    <w:rsid w:val="006E4E2E"/>
    <w:rsid w:val="006E4F02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EFF"/>
    <w:rsid w:val="006F02F9"/>
    <w:rsid w:val="006F0A98"/>
    <w:rsid w:val="006F0C1E"/>
    <w:rsid w:val="006F0F93"/>
    <w:rsid w:val="006F0FE9"/>
    <w:rsid w:val="006F1076"/>
    <w:rsid w:val="006F15E7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DE6"/>
    <w:rsid w:val="00700E36"/>
    <w:rsid w:val="007010CC"/>
    <w:rsid w:val="0070110B"/>
    <w:rsid w:val="007014B4"/>
    <w:rsid w:val="007016A9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363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686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838"/>
    <w:rsid w:val="00730968"/>
    <w:rsid w:val="00730C26"/>
    <w:rsid w:val="00730C76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7C3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DAF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1F3"/>
    <w:rsid w:val="00757569"/>
    <w:rsid w:val="00757696"/>
    <w:rsid w:val="00757FBE"/>
    <w:rsid w:val="007601CA"/>
    <w:rsid w:val="0076021E"/>
    <w:rsid w:val="007609EB"/>
    <w:rsid w:val="00760C6B"/>
    <w:rsid w:val="0076172D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25A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8A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2F6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1D1B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150"/>
    <w:rsid w:val="007965D1"/>
    <w:rsid w:val="00796950"/>
    <w:rsid w:val="007969A2"/>
    <w:rsid w:val="00796AF3"/>
    <w:rsid w:val="00796D14"/>
    <w:rsid w:val="00796FA5"/>
    <w:rsid w:val="007973A7"/>
    <w:rsid w:val="00797465"/>
    <w:rsid w:val="0079771B"/>
    <w:rsid w:val="00797870"/>
    <w:rsid w:val="0079798D"/>
    <w:rsid w:val="00797AD6"/>
    <w:rsid w:val="00797B93"/>
    <w:rsid w:val="00797BE6"/>
    <w:rsid w:val="00797F48"/>
    <w:rsid w:val="007A0253"/>
    <w:rsid w:val="007A0BAF"/>
    <w:rsid w:val="007A1583"/>
    <w:rsid w:val="007A1A18"/>
    <w:rsid w:val="007A21DE"/>
    <w:rsid w:val="007A22BC"/>
    <w:rsid w:val="007A2832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8D3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26F0"/>
    <w:rsid w:val="007C2AFD"/>
    <w:rsid w:val="007C2E57"/>
    <w:rsid w:val="007C33F3"/>
    <w:rsid w:val="007C3832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A5E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024"/>
    <w:rsid w:val="007D12C0"/>
    <w:rsid w:val="007D162F"/>
    <w:rsid w:val="007D1B16"/>
    <w:rsid w:val="007D1C9A"/>
    <w:rsid w:val="007D1F27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63F"/>
    <w:rsid w:val="007E096E"/>
    <w:rsid w:val="007E09C5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5BAB"/>
    <w:rsid w:val="007E6324"/>
    <w:rsid w:val="007E64C8"/>
    <w:rsid w:val="007E64C9"/>
    <w:rsid w:val="007E683B"/>
    <w:rsid w:val="007E68F0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A00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697"/>
    <w:rsid w:val="0080087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522B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6B7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80"/>
    <w:rsid w:val="00831027"/>
    <w:rsid w:val="0083115F"/>
    <w:rsid w:val="008311FC"/>
    <w:rsid w:val="008314C6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398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A9B"/>
    <w:rsid w:val="00846AFD"/>
    <w:rsid w:val="00847323"/>
    <w:rsid w:val="008473F2"/>
    <w:rsid w:val="0084743F"/>
    <w:rsid w:val="00847599"/>
    <w:rsid w:val="008479BF"/>
    <w:rsid w:val="00847DA1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6EB"/>
    <w:rsid w:val="00862780"/>
    <w:rsid w:val="00862840"/>
    <w:rsid w:val="00862C18"/>
    <w:rsid w:val="00862C5F"/>
    <w:rsid w:val="00862CD8"/>
    <w:rsid w:val="00862E4D"/>
    <w:rsid w:val="00863187"/>
    <w:rsid w:val="008637D4"/>
    <w:rsid w:val="00864130"/>
    <w:rsid w:val="00864391"/>
    <w:rsid w:val="008643CF"/>
    <w:rsid w:val="008649C0"/>
    <w:rsid w:val="008649E2"/>
    <w:rsid w:val="00864E41"/>
    <w:rsid w:val="00865818"/>
    <w:rsid w:val="00865C65"/>
    <w:rsid w:val="00865DF8"/>
    <w:rsid w:val="00865F60"/>
    <w:rsid w:val="008664EA"/>
    <w:rsid w:val="00866728"/>
    <w:rsid w:val="008667F0"/>
    <w:rsid w:val="00866AF1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49D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0DE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4BF3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DAF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6AB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9D5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240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3A8A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184"/>
    <w:rsid w:val="008D029C"/>
    <w:rsid w:val="008D0486"/>
    <w:rsid w:val="008D0552"/>
    <w:rsid w:val="008D0759"/>
    <w:rsid w:val="008D08B0"/>
    <w:rsid w:val="008D095D"/>
    <w:rsid w:val="008D0CD1"/>
    <w:rsid w:val="008D0E7D"/>
    <w:rsid w:val="008D1276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F60"/>
    <w:rsid w:val="008E2109"/>
    <w:rsid w:val="008E2506"/>
    <w:rsid w:val="008E25EF"/>
    <w:rsid w:val="008E3932"/>
    <w:rsid w:val="008E3F56"/>
    <w:rsid w:val="008E44C6"/>
    <w:rsid w:val="008E45BC"/>
    <w:rsid w:val="008E4652"/>
    <w:rsid w:val="008E484D"/>
    <w:rsid w:val="008E4B6E"/>
    <w:rsid w:val="008E4E30"/>
    <w:rsid w:val="008E507E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8F7E2D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289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0F0D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8"/>
    <w:rsid w:val="0092697C"/>
    <w:rsid w:val="009277F6"/>
    <w:rsid w:val="00927D34"/>
    <w:rsid w:val="00930111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495"/>
    <w:rsid w:val="009365D3"/>
    <w:rsid w:val="00936A0A"/>
    <w:rsid w:val="009371DA"/>
    <w:rsid w:val="0093745A"/>
    <w:rsid w:val="0093766F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5BE"/>
    <w:rsid w:val="00943931"/>
    <w:rsid w:val="00943BCB"/>
    <w:rsid w:val="00943D4A"/>
    <w:rsid w:val="009444B9"/>
    <w:rsid w:val="00944617"/>
    <w:rsid w:val="009446A4"/>
    <w:rsid w:val="00944920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500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B98"/>
    <w:rsid w:val="00961D52"/>
    <w:rsid w:val="00961F0B"/>
    <w:rsid w:val="00961FAC"/>
    <w:rsid w:val="009621C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7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2EDF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2AA"/>
    <w:rsid w:val="00981605"/>
    <w:rsid w:val="0098178C"/>
    <w:rsid w:val="009819A4"/>
    <w:rsid w:val="009819EA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9002C"/>
    <w:rsid w:val="0099042B"/>
    <w:rsid w:val="009904CE"/>
    <w:rsid w:val="00990D8E"/>
    <w:rsid w:val="00990E8B"/>
    <w:rsid w:val="00990EC4"/>
    <w:rsid w:val="0099104F"/>
    <w:rsid w:val="00991614"/>
    <w:rsid w:val="009917CA"/>
    <w:rsid w:val="00991871"/>
    <w:rsid w:val="00991D49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5E"/>
    <w:rsid w:val="009A18FF"/>
    <w:rsid w:val="009A1BD8"/>
    <w:rsid w:val="009A1ED0"/>
    <w:rsid w:val="009A21FF"/>
    <w:rsid w:val="009A24EB"/>
    <w:rsid w:val="009A25F4"/>
    <w:rsid w:val="009A2A30"/>
    <w:rsid w:val="009A2A6C"/>
    <w:rsid w:val="009A2B08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2014"/>
    <w:rsid w:val="009B210F"/>
    <w:rsid w:val="009B2547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55"/>
    <w:rsid w:val="009D6AFB"/>
    <w:rsid w:val="009D7224"/>
    <w:rsid w:val="009D7238"/>
    <w:rsid w:val="009D7300"/>
    <w:rsid w:val="009D743D"/>
    <w:rsid w:val="009E0083"/>
    <w:rsid w:val="009E02E0"/>
    <w:rsid w:val="009E02FB"/>
    <w:rsid w:val="009E0363"/>
    <w:rsid w:val="009E05F9"/>
    <w:rsid w:val="009E077D"/>
    <w:rsid w:val="009E096F"/>
    <w:rsid w:val="009E0D54"/>
    <w:rsid w:val="009E0DC0"/>
    <w:rsid w:val="009E1002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CE9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35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1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54B"/>
    <w:rsid w:val="00A247AD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9FE"/>
    <w:rsid w:val="00A30DF8"/>
    <w:rsid w:val="00A3115C"/>
    <w:rsid w:val="00A31630"/>
    <w:rsid w:val="00A3213A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11E5"/>
    <w:rsid w:val="00A5141F"/>
    <w:rsid w:val="00A51F9A"/>
    <w:rsid w:val="00A522EA"/>
    <w:rsid w:val="00A523DA"/>
    <w:rsid w:val="00A529B5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8F4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709"/>
    <w:rsid w:val="00A71946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A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1F0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7769F"/>
    <w:rsid w:val="00A80391"/>
    <w:rsid w:val="00A804B2"/>
    <w:rsid w:val="00A8060B"/>
    <w:rsid w:val="00A808EC"/>
    <w:rsid w:val="00A80D48"/>
    <w:rsid w:val="00A80F35"/>
    <w:rsid w:val="00A80F7D"/>
    <w:rsid w:val="00A811BA"/>
    <w:rsid w:val="00A815BE"/>
    <w:rsid w:val="00A81863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4DA9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145"/>
    <w:rsid w:val="00A9024A"/>
    <w:rsid w:val="00A904AC"/>
    <w:rsid w:val="00A905A7"/>
    <w:rsid w:val="00A90E3E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6FE"/>
    <w:rsid w:val="00A96B80"/>
    <w:rsid w:val="00A96C1E"/>
    <w:rsid w:val="00A970F6"/>
    <w:rsid w:val="00A9715A"/>
    <w:rsid w:val="00A971AC"/>
    <w:rsid w:val="00A971F1"/>
    <w:rsid w:val="00A9743C"/>
    <w:rsid w:val="00AA03A1"/>
    <w:rsid w:val="00AA054D"/>
    <w:rsid w:val="00AA05A1"/>
    <w:rsid w:val="00AA05D0"/>
    <w:rsid w:val="00AA0641"/>
    <w:rsid w:val="00AA091A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908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B33"/>
    <w:rsid w:val="00AC6BA8"/>
    <w:rsid w:val="00AC7506"/>
    <w:rsid w:val="00AC756A"/>
    <w:rsid w:val="00AC7860"/>
    <w:rsid w:val="00AC79C2"/>
    <w:rsid w:val="00AD087B"/>
    <w:rsid w:val="00AD087E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BCD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9A2"/>
    <w:rsid w:val="00AE60FD"/>
    <w:rsid w:val="00AE611B"/>
    <w:rsid w:val="00AE620A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6D"/>
    <w:rsid w:val="00B07CB1"/>
    <w:rsid w:val="00B10210"/>
    <w:rsid w:val="00B10513"/>
    <w:rsid w:val="00B1056E"/>
    <w:rsid w:val="00B10AFA"/>
    <w:rsid w:val="00B1107F"/>
    <w:rsid w:val="00B115E1"/>
    <w:rsid w:val="00B1167F"/>
    <w:rsid w:val="00B11AF0"/>
    <w:rsid w:val="00B11B5A"/>
    <w:rsid w:val="00B11D75"/>
    <w:rsid w:val="00B11E46"/>
    <w:rsid w:val="00B11E9E"/>
    <w:rsid w:val="00B1200F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4A0"/>
    <w:rsid w:val="00B24500"/>
    <w:rsid w:val="00B248D9"/>
    <w:rsid w:val="00B24C81"/>
    <w:rsid w:val="00B24E76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5EB"/>
    <w:rsid w:val="00B3083F"/>
    <w:rsid w:val="00B3098F"/>
    <w:rsid w:val="00B309C3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7D3"/>
    <w:rsid w:val="00B33955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2525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27B"/>
    <w:rsid w:val="00B5434E"/>
    <w:rsid w:val="00B54470"/>
    <w:rsid w:val="00B5497C"/>
    <w:rsid w:val="00B54C3D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57BC1"/>
    <w:rsid w:val="00B60593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208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37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5DF"/>
    <w:rsid w:val="00B77B36"/>
    <w:rsid w:val="00B77FD4"/>
    <w:rsid w:val="00B800CF"/>
    <w:rsid w:val="00B8089F"/>
    <w:rsid w:val="00B80D54"/>
    <w:rsid w:val="00B80F88"/>
    <w:rsid w:val="00B812C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CAE"/>
    <w:rsid w:val="00B86196"/>
    <w:rsid w:val="00B862E0"/>
    <w:rsid w:val="00B865B2"/>
    <w:rsid w:val="00B866C7"/>
    <w:rsid w:val="00B869B9"/>
    <w:rsid w:val="00B86A55"/>
    <w:rsid w:val="00B86B78"/>
    <w:rsid w:val="00B86E5F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4A10"/>
    <w:rsid w:val="00BA4BD9"/>
    <w:rsid w:val="00BA4EAF"/>
    <w:rsid w:val="00BA4FCE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8A2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C17"/>
    <w:rsid w:val="00BB2D57"/>
    <w:rsid w:val="00BB2E4F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5EE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62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405C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92D"/>
    <w:rsid w:val="00C17A18"/>
    <w:rsid w:val="00C17A72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37F09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81B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2F71"/>
    <w:rsid w:val="00C5366C"/>
    <w:rsid w:val="00C5389A"/>
    <w:rsid w:val="00C53A16"/>
    <w:rsid w:val="00C53B05"/>
    <w:rsid w:val="00C541F3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C0"/>
    <w:rsid w:val="00C620DF"/>
    <w:rsid w:val="00C625B8"/>
    <w:rsid w:val="00C629F7"/>
    <w:rsid w:val="00C63146"/>
    <w:rsid w:val="00C633E0"/>
    <w:rsid w:val="00C634DA"/>
    <w:rsid w:val="00C634E9"/>
    <w:rsid w:val="00C63B76"/>
    <w:rsid w:val="00C63C7B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4F26"/>
    <w:rsid w:val="00C650FE"/>
    <w:rsid w:val="00C652BB"/>
    <w:rsid w:val="00C65374"/>
    <w:rsid w:val="00C65500"/>
    <w:rsid w:val="00C655D5"/>
    <w:rsid w:val="00C656D6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2B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3D"/>
    <w:rsid w:val="00C77871"/>
    <w:rsid w:val="00C778A6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19C"/>
    <w:rsid w:val="00C853B5"/>
    <w:rsid w:val="00C85745"/>
    <w:rsid w:val="00C85B18"/>
    <w:rsid w:val="00C85EDF"/>
    <w:rsid w:val="00C85F1D"/>
    <w:rsid w:val="00C860C3"/>
    <w:rsid w:val="00C86851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B4"/>
    <w:rsid w:val="00CA516E"/>
    <w:rsid w:val="00CA55B5"/>
    <w:rsid w:val="00CA56AF"/>
    <w:rsid w:val="00CA56C7"/>
    <w:rsid w:val="00CA56F1"/>
    <w:rsid w:val="00CA5A57"/>
    <w:rsid w:val="00CA660F"/>
    <w:rsid w:val="00CA6F98"/>
    <w:rsid w:val="00CA7123"/>
    <w:rsid w:val="00CA7369"/>
    <w:rsid w:val="00CA7511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C6D"/>
    <w:rsid w:val="00CC0D8D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AB9"/>
    <w:rsid w:val="00CC4C06"/>
    <w:rsid w:val="00CC4D42"/>
    <w:rsid w:val="00CC4D5D"/>
    <w:rsid w:val="00CC509E"/>
    <w:rsid w:val="00CC5407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5B1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5B8"/>
    <w:rsid w:val="00CE3984"/>
    <w:rsid w:val="00CE3CA5"/>
    <w:rsid w:val="00CE3DE5"/>
    <w:rsid w:val="00CE403D"/>
    <w:rsid w:val="00CE47FD"/>
    <w:rsid w:val="00CE4A2B"/>
    <w:rsid w:val="00CE4A88"/>
    <w:rsid w:val="00CE4ABD"/>
    <w:rsid w:val="00CE4C3F"/>
    <w:rsid w:val="00CE4DE7"/>
    <w:rsid w:val="00CE569D"/>
    <w:rsid w:val="00CE65B0"/>
    <w:rsid w:val="00CE67E8"/>
    <w:rsid w:val="00CE7098"/>
    <w:rsid w:val="00CE725F"/>
    <w:rsid w:val="00CE7428"/>
    <w:rsid w:val="00CE7595"/>
    <w:rsid w:val="00CE760C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06"/>
    <w:rsid w:val="00CF681D"/>
    <w:rsid w:val="00CF6870"/>
    <w:rsid w:val="00CF73FB"/>
    <w:rsid w:val="00CF7551"/>
    <w:rsid w:val="00CF79A9"/>
    <w:rsid w:val="00D00266"/>
    <w:rsid w:val="00D003DC"/>
    <w:rsid w:val="00D005F8"/>
    <w:rsid w:val="00D00DE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6B4"/>
    <w:rsid w:val="00D0498E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01F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580"/>
    <w:rsid w:val="00D23884"/>
    <w:rsid w:val="00D23CB6"/>
    <w:rsid w:val="00D23E1D"/>
    <w:rsid w:val="00D24055"/>
    <w:rsid w:val="00D24582"/>
    <w:rsid w:val="00D245BE"/>
    <w:rsid w:val="00D24644"/>
    <w:rsid w:val="00D24752"/>
    <w:rsid w:val="00D2478A"/>
    <w:rsid w:val="00D24B22"/>
    <w:rsid w:val="00D24F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37"/>
    <w:rsid w:val="00D346F6"/>
    <w:rsid w:val="00D34E8B"/>
    <w:rsid w:val="00D35DAC"/>
    <w:rsid w:val="00D36019"/>
    <w:rsid w:val="00D3623F"/>
    <w:rsid w:val="00D36295"/>
    <w:rsid w:val="00D36439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4319"/>
    <w:rsid w:val="00D443FF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4FA3"/>
    <w:rsid w:val="00D5538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BE8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A1F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6F34"/>
    <w:rsid w:val="00D97257"/>
    <w:rsid w:val="00D97512"/>
    <w:rsid w:val="00D9783E"/>
    <w:rsid w:val="00D97A62"/>
    <w:rsid w:val="00D97A69"/>
    <w:rsid w:val="00D97C42"/>
    <w:rsid w:val="00D97C4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8E2"/>
    <w:rsid w:val="00DB094D"/>
    <w:rsid w:val="00DB0B30"/>
    <w:rsid w:val="00DB0C4A"/>
    <w:rsid w:val="00DB0D56"/>
    <w:rsid w:val="00DB0DD9"/>
    <w:rsid w:val="00DB0ED5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AB"/>
    <w:rsid w:val="00DC34E8"/>
    <w:rsid w:val="00DC3594"/>
    <w:rsid w:val="00DC3750"/>
    <w:rsid w:val="00DC389A"/>
    <w:rsid w:val="00DC3E34"/>
    <w:rsid w:val="00DC423C"/>
    <w:rsid w:val="00DC42D2"/>
    <w:rsid w:val="00DC4415"/>
    <w:rsid w:val="00DC4505"/>
    <w:rsid w:val="00DC46CA"/>
    <w:rsid w:val="00DC5147"/>
    <w:rsid w:val="00DC53E1"/>
    <w:rsid w:val="00DC5970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031"/>
    <w:rsid w:val="00DD51F0"/>
    <w:rsid w:val="00DD5521"/>
    <w:rsid w:val="00DD559B"/>
    <w:rsid w:val="00DD55CF"/>
    <w:rsid w:val="00DD562F"/>
    <w:rsid w:val="00DD587A"/>
    <w:rsid w:val="00DD5AF3"/>
    <w:rsid w:val="00DD5D53"/>
    <w:rsid w:val="00DD5F13"/>
    <w:rsid w:val="00DD6491"/>
    <w:rsid w:val="00DD68EC"/>
    <w:rsid w:val="00DD6DD6"/>
    <w:rsid w:val="00DD6E24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38E"/>
    <w:rsid w:val="00DF1623"/>
    <w:rsid w:val="00DF18CE"/>
    <w:rsid w:val="00DF1AA3"/>
    <w:rsid w:val="00DF26D7"/>
    <w:rsid w:val="00DF2775"/>
    <w:rsid w:val="00DF2A72"/>
    <w:rsid w:val="00DF2C3D"/>
    <w:rsid w:val="00DF2D58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56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87E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6F"/>
    <w:rsid w:val="00E2347F"/>
    <w:rsid w:val="00E23514"/>
    <w:rsid w:val="00E236E6"/>
    <w:rsid w:val="00E23A88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1D7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DE0"/>
    <w:rsid w:val="00E32EBC"/>
    <w:rsid w:val="00E3317C"/>
    <w:rsid w:val="00E33397"/>
    <w:rsid w:val="00E33608"/>
    <w:rsid w:val="00E339D6"/>
    <w:rsid w:val="00E33BEC"/>
    <w:rsid w:val="00E33D71"/>
    <w:rsid w:val="00E33F21"/>
    <w:rsid w:val="00E33FE4"/>
    <w:rsid w:val="00E340F7"/>
    <w:rsid w:val="00E341D2"/>
    <w:rsid w:val="00E344E6"/>
    <w:rsid w:val="00E34795"/>
    <w:rsid w:val="00E34BCE"/>
    <w:rsid w:val="00E34F18"/>
    <w:rsid w:val="00E34F82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CBB"/>
    <w:rsid w:val="00E41DB3"/>
    <w:rsid w:val="00E41F0B"/>
    <w:rsid w:val="00E4234B"/>
    <w:rsid w:val="00E42431"/>
    <w:rsid w:val="00E4250F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4248"/>
    <w:rsid w:val="00E4461F"/>
    <w:rsid w:val="00E44696"/>
    <w:rsid w:val="00E446E4"/>
    <w:rsid w:val="00E447D7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DB4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2F4B"/>
    <w:rsid w:val="00E5303C"/>
    <w:rsid w:val="00E53256"/>
    <w:rsid w:val="00E53290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07D4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EDE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F4E"/>
    <w:rsid w:val="00E7602F"/>
    <w:rsid w:val="00E7604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6FF4"/>
    <w:rsid w:val="00E8765D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0EC8"/>
    <w:rsid w:val="00E910AE"/>
    <w:rsid w:val="00E9151A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4F44"/>
    <w:rsid w:val="00E95160"/>
    <w:rsid w:val="00E951E0"/>
    <w:rsid w:val="00E95380"/>
    <w:rsid w:val="00E957ED"/>
    <w:rsid w:val="00E95A64"/>
    <w:rsid w:val="00E95A9C"/>
    <w:rsid w:val="00E961B4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76B"/>
    <w:rsid w:val="00EA2DC2"/>
    <w:rsid w:val="00EA322D"/>
    <w:rsid w:val="00EA3309"/>
    <w:rsid w:val="00EA34E4"/>
    <w:rsid w:val="00EA359A"/>
    <w:rsid w:val="00EA3847"/>
    <w:rsid w:val="00EA38E6"/>
    <w:rsid w:val="00EA3B40"/>
    <w:rsid w:val="00EA3E25"/>
    <w:rsid w:val="00EA3F37"/>
    <w:rsid w:val="00EA4097"/>
    <w:rsid w:val="00EA43B4"/>
    <w:rsid w:val="00EA464D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5ED7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48EA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21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7D6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5AE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66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04F"/>
    <w:rsid w:val="00EF7135"/>
    <w:rsid w:val="00EF7206"/>
    <w:rsid w:val="00EF72DE"/>
    <w:rsid w:val="00EF7317"/>
    <w:rsid w:val="00EF7526"/>
    <w:rsid w:val="00EF7934"/>
    <w:rsid w:val="00EF7B4F"/>
    <w:rsid w:val="00F0000A"/>
    <w:rsid w:val="00F00383"/>
    <w:rsid w:val="00F006C9"/>
    <w:rsid w:val="00F00767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6067"/>
    <w:rsid w:val="00F06420"/>
    <w:rsid w:val="00F0643A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1E2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3E3E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6E4C"/>
    <w:rsid w:val="00F27741"/>
    <w:rsid w:val="00F27C3E"/>
    <w:rsid w:val="00F3000E"/>
    <w:rsid w:val="00F300B0"/>
    <w:rsid w:val="00F300CF"/>
    <w:rsid w:val="00F310E4"/>
    <w:rsid w:val="00F31107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28"/>
    <w:rsid w:val="00F34E4C"/>
    <w:rsid w:val="00F34E7B"/>
    <w:rsid w:val="00F3501D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E4F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8F5"/>
    <w:rsid w:val="00F5393D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2F"/>
    <w:rsid w:val="00F60A9F"/>
    <w:rsid w:val="00F60B2C"/>
    <w:rsid w:val="00F60B43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4E3"/>
    <w:rsid w:val="00F6682F"/>
    <w:rsid w:val="00F670A5"/>
    <w:rsid w:val="00F676DD"/>
    <w:rsid w:val="00F6779C"/>
    <w:rsid w:val="00F701A4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9BF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463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DFD"/>
    <w:rsid w:val="00F90FD5"/>
    <w:rsid w:val="00F90FDB"/>
    <w:rsid w:val="00F91365"/>
    <w:rsid w:val="00F917B2"/>
    <w:rsid w:val="00F91848"/>
    <w:rsid w:val="00F92114"/>
    <w:rsid w:val="00F9213A"/>
    <w:rsid w:val="00F924DB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2DB"/>
    <w:rsid w:val="00F953AA"/>
    <w:rsid w:val="00F95476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1D2"/>
    <w:rsid w:val="00FA4275"/>
    <w:rsid w:val="00FA4646"/>
    <w:rsid w:val="00FA4C48"/>
    <w:rsid w:val="00FA4D0B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65E"/>
    <w:rsid w:val="00FA6814"/>
    <w:rsid w:val="00FA6866"/>
    <w:rsid w:val="00FA69B0"/>
    <w:rsid w:val="00FA6CEB"/>
    <w:rsid w:val="00FA71A9"/>
    <w:rsid w:val="00FA770A"/>
    <w:rsid w:val="00FA783D"/>
    <w:rsid w:val="00FA7923"/>
    <w:rsid w:val="00FA7D8C"/>
    <w:rsid w:val="00FA7F0B"/>
    <w:rsid w:val="00FA7FDE"/>
    <w:rsid w:val="00FB0125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31"/>
    <w:rsid w:val="00FC47F9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475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4DEF"/>
    <w:rsid w:val="00FE5141"/>
    <w:rsid w:val="00FE56AA"/>
    <w:rsid w:val="00FE572E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9AD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2E9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FB2C91-3E95-4154-9788-9B4C346CC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2332</TotalTime>
  <Pages>26</Pages>
  <Words>5082</Words>
  <Characters>28972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654</cp:revision>
  <cp:lastPrinted>2024-04-19T11:40:00Z</cp:lastPrinted>
  <dcterms:created xsi:type="dcterms:W3CDTF">2023-09-13T08:50:00Z</dcterms:created>
  <dcterms:modified xsi:type="dcterms:W3CDTF">2024-10-30T09:24:00Z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