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774CC" w14:paraId="6AB48AAE" w14:textId="77777777" w:rsidTr="00923507">
        <w:trPr>
          <w:trHeight w:val="2865"/>
        </w:trPr>
        <w:tc>
          <w:tcPr>
            <w:tcW w:w="2268" w:type="dxa"/>
            <w:shd w:val="clear" w:color="auto" w:fill="auto"/>
          </w:tcPr>
          <w:p w14:paraId="73CF9F2B" w14:textId="77777777" w:rsidR="001774CC" w:rsidRPr="00A66E9A" w:rsidRDefault="001774CC" w:rsidP="0092350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7F1A1F17" w14:textId="77777777" w:rsidR="001774CC" w:rsidRPr="003C22BB" w:rsidRDefault="001774CC" w:rsidP="001774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C22B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ไทยเพรซิเดนท์ฟูดส์ จำกัด (มหาชน) และบริษัทย่อย</w:t>
            </w:r>
          </w:p>
          <w:p w14:paraId="2827B9E8" w14:textId="77777777" w:rsidR="001774CC" w:rsidRPr="003C22BB" w:rsidRDefault="001774CC" w:rsidP="001774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3C22B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67503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3C22B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89337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3C22B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</w:t>
            </w:r>
            <w:r w:rsidR="003F61A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เงิน</w:t>
            </w:r>
            <w:r w:rsidR="00216E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</w:t>
            </w:r>
            <w:r w:rsidR="003A657A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</w:t>
            </w:r>
            <w:r w:rsidR="00216E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1713B933" w14:textId="77777777" w:rsidR="001774CC" w:rsidRPr="006D7F3E" w:rsidRDefault="003E7B1C" w:rsidP="00F6500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C22B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8468D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</w:t>
            </w:r>
            <w:r w:rsidR="006314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เก้าเดือน</w:t>
            </w:r>
            <w:r w:rsidR="008468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63149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314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="008468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D13F9E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2B39150C" w14:textId="77777777" w:rsidR="001774CC" w:rsidRPr="00BF30AA" w:rsidRDefault="001774CC" w:rsidP="001774CC">
      <w:pPr>
        <w:sectPr w:rsidR="001774CC" w:rsidRPr="00BF30AA" w:rsidSect="00923507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7E92D0C" w14:textId="77777777" w:rsidR="00AD2F14" w:rsidRDefault="00AD2F14" w:rsidP="00216EAF">
      <w:pPr>
        <w:pStyle w:val="CM1"/>
        <w:spacing w:line="40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7720E55" w14:textId="77777777" w:rsidR="00274C08" w:rsidRPr="00A66E19" w:rsidRDefault="00274C08" w:rsidP="00216EAF">
      <w:pPr>
        <w:pStyle w:val="CM1"/>
        <w:spacing w:line="400" w:lineRule="exact"/>
        <w:rPr>
          <w:rFonts w:ascii="Angsana New" w:hAnsi="Angsana New" w:cs="Angsana New"/>
          <w:color w:val="000000"/>
          <w:sz w:val="32"/>
          <w:szCs w:val="32"/>
        </w:rPr>
      </w:pPr>
      <w:r w:rsidRPr="00A66E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D9CBF13" w14:textId="77777777" w:rsidR="00274C08" w:rsidRPr="00274C08" w:rsidRDefault="00274C08" w:rsidP="00216EAF">
      <w:pPr>
        <w:pStyle w:val="CM2"/>
        <w:spacing w:after="240" w:line="400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274C08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Pr="00274C08">
        <w:rPr>
          <w:rFonts w:ascii="Angsana New" w:hAnsi="Angsana New" w:cs="Angsana New"/>
          <w:sz w:val="32"/>
          <w:szCs w:val="32"/>
          <w:cs/>
        </w:rPr>
        <w:t xml:space="preserve">ไทยเพรซิเดนท์ฟูดส์ </w:t>
      </w:r>
      <w:r w:rsidRPr="00274C08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</w:t>
      </w:r>
    </w:p>
    <w:p w14:paraId="115B20D5" w14:textId="77777777" w:rsidR="003E7B1C" w:rsidRPr="004D5DA0" w:rsidRDefault="003E7B1C" w:rsidP="00216EAF">
      <w:pPr>
        <w:pStyle w:val="CM2"/>
        <w:spacing w:before="360" w:after="120" w:line="400" w:lineRule="exact"/>
        <w:rPr>
          <w:rFonts w:ascii="Angsana New" w:hAnsi="Angsana New" w:cs="Angsana New"/>
          <w:color w:val="000000"/>
          <w:sz w:val="32"/>
          <w:szCs w:val="32"/>
        </w:rPr>
      </w:pPr>
      <w:r w:rsidRPr="004D5DA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216EAF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</w:t>
      </w:r>
      <w:r w:rsidR="00216EAF" w:rsidRPr="00274C0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216EAF" w:rsidRPr="00274C08">
        <w:rPr>
          <w:rFonts w:ascii="Angsana New" w:hAnsi="Angsana New" w:cs="Angsana New"/>
          <w:sz w:val="32"/>
          <w:szCs w:val="32"/>
          <w:cs/>
        </w:rPr>
        <w:t xml:space="preserve">ไทยเพรซิเดนท์ฟูดส์ </w:t>
      </w:r>
      <w:r w:rsidR="00216EAF" w:rsidRPr="00274C08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</w:t>
      </w:r>
      <w:r w:rsidR="00216EA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และบริษัทย่อย               (กลุ่มบริษัท) ซึ่งประกอบ</w:t>
      </w:r>
      <w:r w:rsidR="00BA7E8C">
        <w:rPr>
          <w:rFonts w:ascii="Angsana New" w:hAnsi="Angsana New" w:cs="Angsana New" w:hint="cs"/>
          <w:color w:val="000000"/>
          <w:sz w:val="32"/>
          <w:szCs w:val="32"/>
          <w:cs/>
        </w:rPr>
        <w:t>ไป</w:t>
      </w:r>
      <w:r w:rsidR="00216EAF">
        <w:rPr>
          <w:rFonts w:ascii="Angsana New" w:hAnsi="Angsana New" w:cs="Angsana New" w:hint="cs"/>
          <w:color w:val="000000"/>
          <w:sz w:val="32"/>
          <w:szCs w:val="32"/>
          <w:cs/>
        </w:rPr>
        <w:t>ด้วย</w:t>
      </w:r>
      <w:r w:rsidRPr="004D5DA0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631492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631492">
        <w:rPr>
          <w:rFonts w:ascii="Angsana New" w:hAnsi="Angsana New" w:cs="Angsana New"/>
          <w:color w:val="000000"/>
          <w:sz w:val="32"/>
          <w:szCs w:val="32"/>
          <w:cs/>
        </w:rPr>
        <w:t>กันยายน</w:t>
      </w:r>
      <w:r w:rsidR="008468D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13F9E">
        <w:rPr>
          <w:rFonts w:ascii="Angsana New" w:hAnsi="Angsana New" w:cs="Angsana New"/>
          <w:color w:val="000000"/>
          <w:sz w:val="32"/>
          <w:szCs w:val="32"/>
        </w:rPr>
        <w:t>2567</w:t>
      </w:r>
      <w:r w:rsidRPr="004D5DA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468DB" w:rsidRPr="004D5DA0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8468DB" w:rsidRPr="00216EA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สำหรับงวดสามเดือนและ</w:t>
      </w:r>
      <w:r w:rsidR="00631492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เก้าเดือน</w:t>
      </w:r>
      <w:r w:rsidR="008468DB" w:rsidRPr="00216EA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สิ้นสุดวัน</w:t>
      </w:r>
      <w:r w:rsidR="008468DB" w:rsidRPr="00216EAF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เดียวกัน </w:t>
      </w:r>
      <w:r w:rsidR="00A43AF5" w:rsidRPr="004D5DA0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8468DB" w:rsidRPr="00216EA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งบการเปลี่ยนแปลงส่วนของผู้ถือหุ้นรวมและงบกระแส</w:t>
      </w:r>
      <w:r w:rsidR="004B50CB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         </w:t>
      </w:r>
      <w:r w:rsidR="008468DB" w:rsidRPr="00216EA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เงินสดรวม</w:t>
      </w:r>
      <w:r w:rsidR="008468DB" w:rsidRPr="004D5DA0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631492">
        <w:rPr>
          <w:rFonts w:ascii="Angsana New" w:hAnsi="Angsana New" w:cs="Angsana New"/>
          <w:color w:val="000000"/>
          <w:sz w:val="32"/>
          <w:szCs w:val="32"/>
          <w:cs/>
        </w:rPr>
        <w:t>เก้าเดือน</w:t>
      </w:r>
      <w:r w:rsidR="008468DB" w:rsidRPr="004D5DA0">
        <w:rPr>
          <w:rFonts w:ascii="Angsana New" w:hAnsi="Angsana New" w:cs="Angsana New"/>
          <w:color w:val="000000"/>
          <w:sz w:val="32"/>
          <w:szCs w:val="32"/>
          <w:cs/>
        </w:rPr>
        <w:t>สิ้นสุดวัน</w:t>
      </w:r>
      <w:r w:rsidR="008468DB">
        <w:rPr>
          <w:rFonts w:ascii="Angsana New" w:hAnsi="Angsana New" w:cs="Angsana New" w:hint="cs"/>
          <w:color w:val="000000"/>
          <w:sz w:val="32"/>
          <w:szCs w:val="32"/>
          <w:cs/>
        </w:rPr>
        <w:t>เดียวกัน</w:t>
      </w:r>
      <w:r w:rsidR="00BA7E8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920E8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ระหว่างกาล</w:t>
      </w:r>
      <w:r w:rsidRPr="00920E8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แบบย่อ</w:t>
      </w:r>
      <w:r w:rsidR="00A43AF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4D5DA0">
        <w:rPr>
          <w:rFonts w:ascii="Angsana New" w:hAnsi="Angsana New" w:cs="Angsana New"/>
          <w:color w:val="000000"/>
          <w:sz w:val="32"/>
          <w:szCs w:val="32"/>
          <w:cs/>
        </w:rPr>
        <w:t>และได้</w:t>
      </w:r>
      <w:r w:rsidR="00BA7E8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</w:t>
      </w:r>
      <w:r w:rsidRPr="004D5DA0">
        <w:rPr>
          <w:rFonts w:ascii="Angsana New" w:hAnsi="Angsana New" w:cs="Angsana New"/>
          <w:color w:val="000000"/>
          <w:sz w:val="32"/>
          <w:szCs w:val="32"/>
          <w:cs/>
        </w:rPr>
        <w:t>สอบทานข้อมูลทางการเงินเฉพาะกิจการของบริษัท</w:t>
      </w:r>
      <w:r w:rsidRPr="004D5DA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D5DA0">
        <w:rPr>
          <w:rFonts w:ascii="Angsana New" w:hAnsi="Angsana New" w:cs="Angsana New"/>
          <w:sz w:val="32"/>
          <w:szCs w:val="32"/>
          <w:cs/>
        </w:rPr>
        <w:t xml:space="preserve">ไทยเพรซิเดนท์ฟูดส์ </w:t>
      </w:r>
      <w:r w:rsidRPr="004D5DA0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 ด้วยเช่นกัน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>”)</w:t>
      </w:r>
      <w:r w:rsidR="00BA7E8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D5DA0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BA7E8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</w:t>
      </w:r>
      <w:r w:rsidRPr="004D5DA0">
        <w:rPr>
          <w:rFonts w:ascii="Angsana New" w:hAnsi="Angsana New" w:cs="Angsana New"/>
          <w:color w:val="000000"/>
          <w:sz w:val="32"/>
          <w:szCs w:val="32"/>
          <w:cs/>
        </w:rPr>
        <w:t xml:space="preserve">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4D5DA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="00BA7E8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</w:t>
      </w:r>
      <w:r w:rsidRPr="004D5DA0">
        <w:rPr>
          <w:rFonts w:ascii="Angsana New" w:hAnsi="Angsana New" w:cs="Angsana New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007588D" w14:textId="77777777" w:rsidR="004D5DA0" w:rsidRPr="004D5DA0" w:rsidRDefault="004D5DA0" w:rsidP="00216EAF">
      <w:pPr>
        <w:pStyle w:val="CM2"/>
        <w:spacing w:before="240" w:after="120" w:line="400" w:lineRule="exact"/>
        <w:rPr>
          <w:rFonts w:ascii="Angsana New" w:hAnsi="Angsana New" w:cs="Angsana New"/>
          <w:sz w:val="32"/>
          <w:szCs w:val="32"/>
        </w:rPr>
      </w:pPr>
      <w:r w:rsidRPr="004D5DA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4DD1CDF" w14:textId="77777777" w:rsidR="004D5DA0" w:rsidRPr="004D5DA0" w:rsidRDefault="004D5DA0" w:rsidP="00216EAF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4D5DA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9337D">
        <w:rPr>
          <w:rFonts w:ascii="Angsana New" w:hAnsi="Angsana New" w:cs="Angsana New"/>
          <w:sz w:val="32"/>
          <w:szCs w:val="32"/>
        </w:rPr>
        <w:t>2410</w:t>
      </w:r>
      <w:r w:rsidRPr="004D5DA0">
        <w:rPr>
          <w:rFonts w:ascii="Angsana New" w:hAnsi="Angsana New" w:cs="Angsana New"/>
          <w:sz w:val="32"/>
          <w:szCs w:val="32"/>
        </w:rPr>
        <w:t xml:space="preserve"> </w:t>
      </w:r>
      <w:r w:rsidRPr="004D5DA0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4D5DA0">
        <w:rPr>
          <w:rFonts w:ascii="Angsana New" w:hAnsi="Angsana New" w:cs="Angsana New"/>
          <w:sz w:val="32"/>
          <w:szCs w:val="32"/>
        </w:rPr>
        <w:t xml:space="preserve"> </w:t>
      </w:r>
      <w:r w:rsidRPr="004D5DA0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</w:t>
      </w:r>
      <w:r w:rsidR="00687AE9">
        <w:rPr>
          <w:rFonts w:ascii="Angsana New" w:hAnsi="Angsana New" w:cs="Angsana New"/>
          <w:sz w:val="32"/>
          <w:szCs w:val="32"/>
          <w:cs/>
        </w:rPr>
        <w:t>ด้วย การใช้วิธีการสอบถามบุคลากร</w:t>
      </w:r>
      <w:r w:rsidRPr="004D5DA0">
        <w:rPr>
          <w:rFonts w:ascii="Angsana New" w:hAnsi="Angsana New" w:cs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BA7E8C">
        <w:rPr>
          <w:rFonts w:ascii="Angsana New" w:hAnsi="Angsana New" w:cs="Angsana New"/>
          <w:sz w:val="32"/>
          <w:szCs w:val="32"/>
        </w:rPr>
        <w:t xml:space="preserve"> </w:t>
      </w:r>
      <w:r w:rsidRPr="004D5DA0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1A97666" w14:textId="77777777" w:rsidR="004D5DA0" w:rsidRPr="00832C8E" w:rsidRDefault="004D5DA0" w:rsidP="00216EAF">
      <w:pPr>
        <w:pStyle w:val="CM2"/>
        <w:spacing w:before="240" w:after="120" w:line="400" w:lineRule="exact"/>
        <w:rPr>
          <w:rFonts w:ascii="Angsana New" w:hAnsi="Angsana New" w:cs="Angsana New"/>
          <w:sz w:val="32"/>
          <w:szCs w:val="32"/>
        </w:rPr>
      </w:pPr>
      <w:r w:rsidRPr="00832C8E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2D2FE34C" w14:textId="77777777" w:rsidR="004D5DA0" w:rsidRPr="00832C8E" w:rsidRDefault="004D5DA0" w:rsidP="00216EAF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832C8E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C1118">
        <w:rPr>
          <w:rFonts w:ascii="Angsana New" w:hAnsi="Angsana New" w:cs="Angsana New"/>
          <w:sz w:val="32"/>
          <w:szCs w:val="32"/>
        </w:rPr>
        <w:t>34</w:t>
      </w:r>
      <w:r w:rsidRPr="00832C8E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687AE9" w:rsidRPr="00832C8E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การรายงานทางการเงินระหว่างกาล</w:t>
      </w:r>
      <w:r w:rsidRPr="00832C8E">
        <w:rPr>
          <w:rFonts w:ascii="Angsana New" w:hAnsi="Angsana New" w:cs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212FB5F3" w14:textId="77777777" w:rsidR="00A152B7" w:rsidRPr="00137D92" w:rsidRDefault="00B91655" w:rsidP="00216EAF">
      <w:pPr>
        <w:tabs>
          <w:tab w:val="center" w:pos="6480"/>
        </w:tabs>
        <w:spacing w:before="920" w:line="400" w:lineRule="exact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สาธิดา รัตนานุรักษ์</w:t>
      </w:r>
    </w:p>
    <w:p w14:paraId="3E63EEDD" w14:textId="77777777" w:rsidR="00E8076C" w:rsidRDefault="00A152B7" w:rsidP="00216EAF">
      <w:pPr>
        <w:tabs>
          <w:tab w:val="left" w:pos="720"/>
          <w:tab w:val="center" w:pos="6120"/>
        </w:tabs>
        <w:spacing w:line="400" w:lineRule="exact"/>
        <w:ind w:right="-29"/>
        <w:rPr>
          <w:rFonts w:ascii="Angsana New" w:hAnsi="Angsana New"/>
          <w:spacing w:val="-4"/>
          <w:sz w:val="32"/>
          <w:szCs w:val="32"/>
        </w:rPr>
      </w:pPr>
      <w:r w:rsidRPr="00137D92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91655">
        <w:rPr>
          <w:rFonts w:ascii="Angsana New" w:hAnsi="Angsana New"/>
          <w:spacing w:val="-4"/>
          <w:sz w:val="32"/>
          <w:szCs w:val="32"/>
        </w:rPr>
        <w:t>4753</w:t>
      </w:r>
    </w:p>
    <w:p w14:paraId="1ACF67FC" w14:textId="77777777" w:rsidR="00A152B7" w:rsidRPr="00664B07" w:rsidRDefault="00A152B7" w:rsidP="00216EAF">
      <w:pPr>
        <w:tabs>
          <w:tab w:val="left" w:pos="720"/>
          <w:tab w:val="center" w:pos="6120"/>
        </w:tabs>
        <w:spacing w:line="400" w:lineRule="exact"/>
        <w:ind w:right="-29"/>
        <w:rPr>
          <w:rFonts w:ascii="Angsana New" w:hAnsi="Angsana New" w:hint="cs"/>
          <w:sz w:val="32"/>
          <w:szCs w:val="32"/>
        </w:rPr>
      </w:pPr>
    </w:p>
    <w:p w14:paraId="21D4DDE7" w14:textId="77777777" w:rsidR="00DF3BCF" w:rsidRDefault="00DF3BCF" w:rsidP="00216EAF">
      <w:pPr>
        <w:tabs>
          <w:tab w:val="left" w:pos="720"/>
          <w:tab w:val="center" w:pos="5580"/>
        </w:tabs>
        <w:spacing w:line="40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2C111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C1110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</w:p>
    <w:p w14:paraId="7E51B8F6" w14:textId="77777777" w:rsidR="00581AE5" w:rsidRPr="00C41886" w:rsidRDefault="00E8076C" w:rsidP="00216EAF">
      <w:pPr>
        <w:tabs>
          <w:tab w:val="left" w:pos="720"/>
        </w:tabs>
        <w:spacing w:line="400" w:lineRule="exact"/>
        <w:ind w:right="-29"/>
        <w:rPr>
          <w:rFonts w:ascii="Angsana New" w:hAnsi="Angsana New" w:hint="cs"/>
          <w:sz w:val="32"/>
          <w:szCs w:val="32"/>
        </w:rPr>
      </w:pPr>
      <w:r w:rsidRPr="00E9466C">
        <w:rPr>
          <w:rFonts w:ascii="Angsana New" w:hAnsi="Angsana New"/>
          <w:sz w:val="32"/>
          <w:szCs w:val="32"/>
          <w:cs/>
        </w:rPr>
        <w:t>กรุงเทพฯ:</w:t>
      </w:r>
      <w:r w:rsidR="00A152B7">
        <w:rPr>
          <w:rFonts w:ascii="Angsana New" w:hAnsi="Angsana New" w:hint="cs"/>
          <w:sz w:val="32"/>
          <w:szCs w:val="32"/>
          <w:cs/>
        </w:rPr>
        <w:t xml:space="preserve"> </w:t>
      </w:r>
      <w:r w:rsidR="00B04251">
        <w:rPr>
          <w:rFonts w:ascii="Angsana New" w:hAnsi="Angsana New"/>
          <w:sz w:val="32"/>
          <w:szCs w:val="32"/>
        </w:rPr>
        <w:t xml:space="preserve">14 </w:t>
      </w:r>
      <w:r w:rsidR="00B04251">
        <w:rPr>
          <w:rFonts w:ascii="Angsana New" w:hAnsi="Angsana New" w:hint="cs"/>
          <w:sz w:val="32"/>
          <w:szCs w:val="32"/>
          <w:cs/>
        </w:rPr>
        <w:t>พฤศจิกายน</w:t>
      </w:r>
      <w:r w:rsidR="00B04251">
        <w:rPr>
          <w:rFonts w:ascii="Angsana New" w:hAnsi="Angsana New"/>
          <w:sz w:val="32"/>
          <w:szCs w:val="32"/>
        </w:rPr>
        <w:t xml:space="preserve"> 2567</w:t>
      </w:r>
    </w:p>
    <w:sectPr w:rsidR="00581AE5" w:rsidRPr="00C41886" w:rsidSect="004D4E6D">
      <w:headerReference w:type="default" r:id="rId8"/>
      <w:footerReference w:type="default" r:id="rId9"/>
      <w:pgSz w:w="11909" w:h="16834" w:code="9"/>
      <w:pgMar w:top="2722" w:right="1080" w:bottom="1080" w:left="1339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9ECB6" w14:textId="77777777" w:rsidR="00B67BA7" w:rsidRDefault="00B67BA7">
      <w:r>
        <w:separator/>
      </w:r>
    </w:p>
  </w:endnote>
  <w:endnote w:type="continuationSeparator" w:id="0">
    <w:p w14:paraId="436C01D6" w14:textId="77777777" w:rsidR="00B67BA7" w:rsidRDefault="00B6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BFD9D" w14:textId="77777777" w:rsidR="000D13BD" w:rsidRPr="001235A5" w:rsidRDefault="000D13BD" w:rsidP="00583C45">
    <w:pPr>
      <w:pStyle w:val="Footer"/>
      <w:framePr w:wrap="around" w:vAnchor="text" w:hAnchor="margin" w:xAlign="right" w:y="1"/>
      <w:jc w:val="right"/>
      <w:rPr>
        <w:rStyle w:val="PageNumber"/>
        <w:rFonts w:ascii="Angsana New"/>
        <w:sz w:val="32"/>
        <w:szCs w:val="32"/>
      </w:rPr>
    </w:pPr>
    <w:r>
      <w:rPr>
        <w:rStyle w:val="PageNumber"/>
        <w:rFonts w:ascii="Angsana New"/>
        <w:sz w:val="32"/>
        <w:szCs w:val="32"/>
      </w:rPr>
      <w:fldChar w:fldCharType="begin"/>
    </w:r>
    <w:r>
      <w:rPr>
        <w:rStyle w:val="PageNumber"/>
        <w:rFonts w:ascii="Angsana New"/>
        <w:sz w:val="32"/>
        <w:szCs w:val="32"/>
      </w:rPr>
      <w:instrText xml:space="preserve">PAGE  </w:instrText>
    </w:r>
    <w:r>
      <w:rPr>
        <w:rStyle w:val="PageNumber"/>
        <w:rFonts w:ascii="Angsana New"/>
        <w:sz w:val="32"/>
        <w:szCs w:val="32"/>
      </w:rPr>
      <w:fldChar w:fldCharType="separate"/>
    </w:r>
    <w:r w:rsidR="004D4E6D">
      <w:rPr>
        <w:rStyle w:val="PageNumber"/>
        <w:rFonts w:ascii="Angsana New"/>
        <w:noProof/>
        <w:sz w:val="32"/>
        <w:szCs w:val="32"/>
      </w:rPr>
      <w:t>27</w:t>
    </w:r>
    <w:r>
      <w:rPr>
        <w:rStyle w:val="PageNumber"/>
        <w:rFonts w:ascii="Angsana New"/>
        <w:sz w:val="32"/>
        <w:szCs w:val="32"/>
      </w:rPr>
      <w:fldChar w:fldCharType="end"/>
    </w:r>
  </w:p>
  <w:p w14:paraId="22ED4B13" w14:textId="77777777" w:rsidR="000D13BD" w:rsidRDefault="000D13BD" w:rsidP="00583C45">
    <w:pPr>
      <w:pStyle w:val="Footer"/>
      <w:tabs>
        <w:tab w:val="clear" w:pos="8306"/>
        <w:tab w:val="center" w:pos="5040"/>
        <w:tab w:val="right" w:pos="9180"/>
        <w:tab w:val="right" w:pos="9712"/>
      </w:tabs>
      <w:ind w:right="360"/>
      <w:jc w:val="thaiDistribute"/>
      <w:rPr>
        <w:rFonts w:hint="cs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64951" w14:textId="77777777" w:rsidR="00B67BA7" w:rsidRDefault="00B67BA7">
      <w:r>
        <w:separator/>
      </w:r>
    </w:p>
  </w:footnote>
  <w:footnote w:type="continuationSeparator" w:id="0">
    <w:p w14:paraId="0E80162C" w14:textId="77777777" w:rsidR="00B67BA7" w:rsidRDefault="00B67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6EBE1" w14:textId="002B047B" w:rsidR="000D13BD" w:rsidRPr="00687963" w:rsidRDefault="00C66778" w:rsidP="00583C45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EEBB037" wp14:editId="7D1094D7">
              <wp:simplePos x="0" y="0"/>
              <wp:positionH relativeFrom="column">
                <wp:posOffset>2397760</wp:posOffset>
              </wp:positionH>
              <wp:positionV relativeFrom="paragraph">
                <wp:posOffset>161290</wp:posOffset>
              </wp:positionV>
              <wp:extent cx="1466850" cy="290830"/>
              <wp:effectExtent l="0" t="0" r="2540" b="0"/>
              <wp:wrapSquare wrapText="bothSides"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D4347A" w14:textId="77777777" w:rsidR="00E4670F" w:rsidRPr="00DC5A5D" w:rsidRDefault="00E4670F" w:rsidP="00E4670F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EBB03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88.8pt;margin-top:12.7pt;width:115.5pt;height:2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" stroked="f">
              <v:textbox>
                <w:txbxContent>
                  <w:p w14:paraId="32D4347A" w14:textId="77777777" w:rsidR="00E4670F" w:rsidRPr="00DC5A5D" w:rsidRDefault="00E4670F" w:rsidP="00E4670F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2B340350" w14:textId="77777777" w:rsidR="000D13BD" w:rsidRDefault="000D13BD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832413"/>
    <w:rsid w:val="00000FEC"/>
    <w:rsid w:val="000049AB"/>
    <w:rsid w:val="00004C44"/>
    <w:rsid w:val="000055D6"/>
    <w:rsid w:val="000059EB"/>
    <w:rsid w:val="00005DD6"/>
    <w:rsid w:val="00005EF3"/>
    <w:rsid w:val="00006F7A"/>
    <w:rsid w:val="000119DE"/>
    <w:rsid w:val="00014900"/>
    <w:rsid w:val="00015D6D"/>
    <w:rsid w:val="00016F9C"/>
    <w:rsid w:val="000173B2"/>
    <w:rsid w:val="00021E78"/>
    <w:rsid w:val="000225B1"/>
    <w:rsid w:val="0002370B"/>
    <w:rsid w:val="00023A4D"/>
    <w:rsid w:val="000248D1"/>
    <w:rsid w:val="00024BFA"/>
    <w:rsid w:val="00026D8A"/>
    <w:rsid w:val="00026F59"/>
    <w:rsid w:val="00027ED9"/>
    <w:rsid w:val="00030485"/>
    <w:rsid w:val="00031519"/>
    <w:rsid w:val="00031645"/>
    <w:rsid w:val="00031B98"/>
    <w:rsid w:val="00031C7E"/>
    <w:rsid w:val="00034CEA"/>
    <w:rsid w:val="0003597D"/>
    <w:rsid w:val="00035F49"/>
    <w:rsid w:val="00037380"/>
    <w:rsid w:val="00037F7C"/>
    <w:rsid w:val="00040D41"/>
    <w:rsid w:val="0004136B"/>
    <w:rsid w:val="00041514"/>
    <w:rsid w:val="00041C34"/>
    <w:rsid w:val="00042C94"/>
    <w:rsid w:val="00043DF7"/>
    <w:rsid w:val="00044CBC"/>
    <w:rsid w:val="00044D57"/>
    <w:rsid w:val="00045046"/>
    <w:rsid w:val="00045723"/>
    <w:rsid w:val="0004621C"/>
    <w:rsid w:val="00046478"/>
    <w:rsid w:val="00050544"/>
    <w:rsid w:val="00051337"/>
    <w:rsid w:val="00052730"/>
    <w:rsid w:val="00053115"/>
    <w:rsid w:val="00053942"/>
    <w:rsid w:val="000552D8"/>
    <w:rsid w:val="00055FE5"/>
    <w:rsid w:val="00056D80"/>
    <w:rsid w:val="00057032"/>
    <w:rsid w:val="00060C0D"/>
    <w:rsid w:val="00060FC1"/>
    <w:rsid w:val="00062266"/>
    <w:rsid w:val="000637E9"/>
    <w:rsid w:val="000638F8"/>
    <w:rsid w:val="00063D73"/>
    <w:rsid w:val="00065D81"/>
    <w:rsid w:val="00065D93"/>
    <w:rsid w:val="00066093"/>
    <w:rsid w:val="00067625"/>
    <w:rsid w:val="00070A3E"/>
    <w:rsid w:val="0007223D"/>
    <w:rsid w:val="0007364D"/>
    <w:rsid w:val="000746B6"/>
    <w:rsid w:val="00076A7F"/>
    <w:rsid w:val="00077B18"/>
    <w:rsid w:val="00077FF5"/>
    <w:rsid w:val="000804CB"/>
    <w:rsid w:val="00080E39"/>
    <w:rsid w:val="00080FD8"/>
    <w:rsid w:val="00081362"/>
    <w:rsid w:val="00083886"/>
    <w:rsid w:val="00083DEF"/>
    <w:rsid w:val="000848FC"/>
    <w:rsid w:val="00085EA1"/>
    <w:rsid w:val="000869AC"/>
    <w:rsid w:val="000869E2"/>
    <w:rsid w:val="000876A2"/>
    <w:rsid w:val="00091D3C"/>
    <w:rsid w:val="0009206E"/>
    <w:rsid w:val="00092278"/>
    <w:rsid w:val="00092F3E"/>
    <w:rsid w:val="000942E8"/>
    <w:rsid w:val="00094388"/>
    <w:rsid w:val="000943D4"/>
    <w:rsid w:val="00095E05"/>
    <w:rsid w:val="000963D1"/>
    <w:rsid w:val="000967D6"/>
    <w:rsid w:val="00097958"/>
    <w:rsid w:val="000A0AEB"/>
    <w:rsid w:val="000A20A7"/>
    <w:rsid w:val="000A2D18"/>
    <w:rsid w:val="000A2E36"/>
    <w:rsid w:val="000A4B5C"/>
    <w:rsid w:val="000A4F1E"/>
    <w:rsid w:val="000A507F"/>
    <w:rsid w:val="000A5ACA"/>
    <w:rsid w:val="000A5E8B"/>
    <w:rsid w:val="000A60AC"/>
    <w:rsid w:val="000A6481"/>
    <w:rsid w:val="000B062F"/>
    <w:rsid w:val="000B0E5C"/>
    <w:rsid w:val="000B214E"/>
    <w:rsid w:val="000B3162"/>
    <w:rsid w:val="000B3A0E"/>
    <w:rsid w:val="000B3E2B"/>
    <w:rsid w:val="000B6204"/>
    <w:rsid w:val="000B6D9E"/>
    <w:rsid w:val="000C07BC"/>
    <w:rsid w:val="000C1249"/>
    <w:rsid w:val="000C16BA"/>
    <w:rsid w:val="000C205B"/>
    <w:rsid w:val="000C25E1"/>
    <w:rsid w:val="000C28BC"/>
    <w:rsid w:val="000C3639"/>
    <w:rsid w:val="000C6199"/>
    <w:rsid w:val="000D13BD"/>
    <w:rsid w:val="000D1400"/>
    <w:rsid w:val="000D1540"/>
    <w:rsid w:val="000D1575"/>
    <w:rsid w:val="000D1D28"/>
    <w:rsid w:val="000D3521"/>
    <w:rsid w:val="000D3A35"/>
    <w:rsid w:val="000D46F1"/>
    <w:rsid w:val="000D56D4"/>
    <w:rsid w:val="000D60E9"/>
    <w:rsid w:val="000D63CA"/>
    <w:rsid w:val="000D6563"/>
    <w:rsid w:val="000E040F"/>
    <w:rsid w:val="000E0671"/>
    <w:rsid w:val="000E0C7D"/>
    <w:rsid w:val="000E1513"/>
    <w:rsid w:val="000E4125"/>
    <w:rsid w:val="000E5F11"/>
    <w:rsid w:val="000E7678"/>
    <w:rsid w:val="000F1A54"/>
    <w:rsid w:val="000F43F6"/>
    <w:rsid w:val="000F4606"/>
    <w:rsid w:val="000F63D1"/>
    <w:rsid w:val="000F6F93"/>
    <w:rsid w:val="000F7ACA"/>
    <w:rsid w:val="00100909"/>
    <w:rsid w:val="00100BEA"/>
    <w:rsid w:val="00102CDA"/>
    <w:rsid w:val="0010377F"/>
    <w:rsid w:val="00104FBA"/>
    <w:rsid w:val="00106E94"/>
    <w:rsid w:val="00107DD9"/>
    <w:rsid w:val="00107E02"/>
    <w:rsid w:val="00107E6A"/>
    <w:rsid w:val="001106EF"/>
    <w:rsid w:val="001122EB"/>
    <w:rsid w:val="00112F00"/>
    <w:rsid w:val="0011327D"/>
    <w:rsid w:val="001134E4"/>
    <w:rsid w:val="001156EA"/>
    <w:rsid w:val="001161CA"/>
    <w:rsid w:val="001213C5"/>
    <w:rsid w:val="001214AA"/>
    <w:rsid w:val="001227C7"/>
    <w:rsid w:val="001235A5"/>
    <w:rsid w:val="00123CE5"/>
    <w:rsid w:val="00123F1B"/>
    <w:rsid w:val="001240FC"/>
    <w:rsid w:val="00124599"/>
    <w:rsid w:val="00124600"/>
    <w:rsid w:val="0012536B"/>
    <w:rsid w:val="00125FB2"/>
    <w:rsid w:val="001263D0"/>
    <w:rsid w:val="001308A0"/>
    <w:rsid w:val="001309B3"/>
    <w:rsid w:val="001310A7"/>
    <w:rsid w:val="001333EA"/>
    <w:rsid w:val="0013405E"/>
    <w:rsid w:val="00134289"/>
    <w:rsid w:val="00134340"/>
    <w:rsid w:val="00134A26"/>
    <w:rsid w:val="0013537F"/>
    <w:rsid w:val="00136D89"/>
    <w:rsid w:val="001373B8"/>
    <w:rsid w:val="00140551"/>
    <w:rsid w:val="00141353"/>
    <w:rsid w:val="00141616"/>
    <w:rsid w:val="00142827"/>
    <w:rsid w:val="00142C0F"/>
    <w:rsid w:val="001434FE"/>
    <w:rsid w:val="00144AA7"/>
    <w:rsid w:val="001466CA"/>
    <w:rsid w:val="00146943"/>
    <w:rsid w:val="0014704D"/>
    <w:rsid w:val="001528A9"/>
    <w:rsid w:val="00153613"/>
    <w:rsid w:val="00153D9E"/>
    <w:rsid w:val="00154C6E"/>
    <w:rsid w:val="0015540F"/>
    <w:rsid w:val="001574FA"/>
    <w:rsid w:val="00157EC6"/>
    <w:rsid w:val="0016026B"/>
    <w:rsid w:val="0016078A"/>
    <w:rsid w:val="0016181D"/>
    <w:rsid w:val="00162D5D"/>
    <w:rsid w:val="00163C4A"/>
    <w:rsid w:val="001643CE"/>
    <w:rsid w:val="001650EE"/>
    <w:rsid w:val="00165ABD"/>
    <w:rsid w:val="00165E67"/>
    <w:rsid w:val="00167E6C"/>
    <w:rsid w:val="00171273"/>
    <w:rsid w:val="00171C53"/>
    <w:rsid w:val="001736A8"/>
    <w:rsid w:val="00173E75"/>
    <w:rsid w:val="001740B8"/>
    <w:rsid w:val="001741A7"/>
    <w:rsid w:val="001743B1"/>
    <w:rsid w:val="00176E3E"/>
    <w:rsid w:val="00176ED8"/>
    <w:rsid w:val="00177087"/>
    <w:rsid w:val="001774CC"/>
    <w:rsid w:val="001802FF"/>
    <w:rsid w:val="001804B7"/>
    <w:rsid w:val="00180D99"/>
    <w:rsid w:val="001813A3"/>
    <w:rsid w:val="001828FA"/>
    <w:rsid w:val="001839B0"/>
    <w:rsid w:val="00183D3E"/>
    <w:rsid w:val="001842C8"/>
    <w:rsid w:val="00184EB6"/>
    <w:rsid w:val="00185DF1"/>
    <w:rsid w:val="00186D62"/>
    <w:rsid w:val="0018716F"/>
    <w:rsid w:val="00187734"/>
    <w:rsid w:val="00190FC9"/>
    <w:rsid w:val="001933B7"/>
    <w:rsid w:val="00193F18"/>
    <w:rsid w:val="00194E2C"/>
    <w:rsid w:val="001954B7"/>
    <w:rsid w:val="001969C0"/>
    <w:rsid w:val="00197A87"/>
    <w:rsid w:val="001A10E1"/>
    <w:rsid w:val="001A14E4"/>
    <w:rsid w:val="001A290E"/>
    <w:rsid w:val="001A2B2E"/>
    <w:rsid w:val="001A6C6A"/>
    <w:rsid w:val="001B1707"/>
    <w:rsid w:val="001B3509"/>
    <w:rsid w:val="001B3A74"/>
    <w:rsid w:val="001B405C"/>
    <w:rsid w:val="001B4621"/>
    <w:rsid w:val="001B4ABE"/>
    <w:rsid w:val="001B4C9B"/>
    <w:rsid w:val="001B4F99"/>
    <w:rsid w:val="001B74BE"/>
    <w:rsid w:val="001B7D80"/>
    <w:rsid w:val="001C0CB7"/>
    <w:rsid w:val="001C0EAA"/>
    <w:rsid w:val="001C1B1B"/>
    <w:rsid w:val="001C2221"/>
    <w:rsid w:val="001C267B"/>
    <w:rsid w:val="001C2C4A"/>
    <w:rsid w:val="001C3226"/>
    <w:rsid w:val="001C3501"/>
    <w:rsid w:val="001C407B"/>
    <w:rsid w:val="001C5323"/>
    <w:rsid w:val="001C66D3"/>
    <w:rsid w:val="001C7B2C"/>
    <w:rsid w:val="001D0067"/>
    <w:rsid w:val="001D160E"/>
    <w:rsid w:val="001D1696"/>
    <w:rsid w:val="001D1987"/>
    <w:rsid w:val="001D5098"/>
    <w:rsid w:val="001D5B85"/>
    <w:rsid w:val="001D6E18"/>
    <w:rsid w:val="001D7D7B"/>
    <w:rsid w:val="001E02E0"/>
    <w:rsid w:val="001E04BB"/>
    <w:rsid w:val="001E0574"/>
    <w:rsid w:val="001E07C5"/>
    <w:rsid w:val="001E09DF"/>
    <w:rsid w:val="001E0AF7"/>
    <w:rsid w:val="001E0C35"/>
    <w:rsid w:val="001E1FE7"/>
    <w:rsid w:val="001E25A5"/>
    <w:rsid w:val="001E2971"/>
    <w:rsid w:val="001E3897"/>
    <w:rsid w:val="001E3979"/>
    <w:rsid w:val="001E4573"/>
    <w:rsid w:val="001E5EB4"/>
    <w:rsid w:val="001E67F9"/>
    <w:rsid w:val="001E72F5"/>
    <w:rsid w:val="001E7639"/>
    <w:rsid w:val="001F018F"/>
    <w:rsid w:val="001F242A"/>
    <w:rsid w:val="001F3358"/>
    <w:rsid w:val="001F51F5"/>
    <w:rsid w:val="001F5FAC"/>
    <w:rsid w:val="001F60D2"/>
    <w:rsid w:val="001F61FD"/>
    <w:rsid w:val="001F6329"/>
    <w:rsid w:val="001F6BC8"/>
    <w:rsid w:val="001F7179"/>
    <w:rsid w:val="001F729C"/>
    <w:rsid w:val="001F7FEF"/>
    <w:rsid w:val="0020190C"/>
    <w:rsid w:val="00201C23"/>
    <w:rsid w:val="00202609"/>
    <w:rsid w:val="0020318F"/>
    <w:rsid w:val="002046EA"/>
    <w:rsid w:val="002054B7"/>
    <w:rsid w:val="002055A2"/>
    <w:rsid w:val="00205A5A"/>
    <w:rsid w:val="00205D5E"/>
    <w:rsid w:val="00205DBF"/>
    <w:rsid w:val="00205E67"/>
    <w:rsid w:val="002067C2"/>
    <w:rsid w:val="00206E67"/>
    <w:rsid w:val="00206F3D"/>
    <w:rsid w:val="002073C2"/>
    <w:rsid w:val="0021115B"/>
    <w:rsid w:val="0021138B"/>
    <w:rsid w:val="00212215"/>
    <w:rsid w:val="002124A5"/>
    <w:rsid w:val="00212652"/>
    <w:rsid w:val="00213F59"/>
    <w:rsid w:val="002151C8"/>
    <w:rsid w:val="00215986"/>
    <w:rsid w:val="00215E81"/>
    <w:rsid w:val="00215EEC"/>
    <w:rsid w:val="002169EE"/>
    <w:rsid w:val="00216EAF"/>
    <w:rsid w:val="00216F40"/>
    <w:rsid w:val="002204DB"/>
    <w:rsid w:val="002213C9"/>
    <w:rsid w:val="00222072"/>
    <w:rsid w:val="002234FF"/>
    <w:rsid w:val="00223BF6"/>
    <w:rsid w:val="0022401E"/>
    <w:rsid w:val="002247D8"/>
    <w:rsid w:val="00224C25"/>
    <w:rsid w:val="00225CE9"/>
    <w:rsid w:val="00225EB1"/>
    <w:rsid w:val="00230DDC"/>
    <w:rsid w:val="00230F04"/>
    <w:rsid w:val="00231A22"/>
    <w:rsid w:val="0023208E"/>
    <w:rsid w:val="00232E49"/>
    <w:rsid w:val="00232F6E"/>
    <w:rsid w:val="00234A26"/>
    <w:rsid w:val="00234DFE"/>
    <w:rsid w:val="00235B3D"/>
    <w:rsid w:val="00235B60"/>
    <w:rsid w:val="002361C3"/>
    <w:rsid w:val="0023762F"/>
    <w:rsid w:val="002376AA"/>
    <w:rsid w:val="0023797B"/>
    <w:rsid w:val="00237EB9"/>
    <w:rsid w:val="00240208"/>
    <w:rsid w:val="00241169"/>
    <w:rsid w:val="00241182"/>
    <w:rsid w:val="00241D45"/>
    <w:rsid w:val="0024219B"/>
    <w:rsid w:val="00242634"/>
    <w:rsid w:val="002433A5"/>
    <w:rsid w:val="002461A4"/>
    <w:rsid w:val="00246C1D"/>
    <w:rsid w:val="002470D6"/>
    <w:rsid w:val="0024764F"/>
    <w:rsid w:val="00250929"/>
    <w:rsid w:val="00250D92"/>
    <w:rsid w:val="0025199A"/>
    <w:rsid w:val="00251E4F"/>
    <w:rsid w:val="00251FF0"/>
    <w:rsid w:val="00253270"/>
    <w:rsid w:val="002536A1"/>
    <w:rsid w:val="002536CC"/>
    <w:rsid w:val="00253CFA"/>
    <w:rsid w:val="00253E22"/>
    <w:rsid w:val="002541D7"/>
    <w:rsid w:val="00254677"/>
    <w:rsid w:val="0025474C"/>
    <w:rsid w:val="00254AD4"/>
    <w:rsid w:val="0025571D"/>
    <w:rsid w:val="002557E1"/>
    <w:rsid w:val="0025589F"/>
    <w:rsid w:val="00255CD3"/>
    <w:rsid w:val="00256408"/>
    <w:rsid w:val="00262313"/>
    <w:rsid w:val="002645AC"/>
    <w:rsid w:val="002645BF"/>
    <w:rsid w:val="002650B2"/>
    <w:rsid w:val="00265F9A"/>
    <w:rsid w:val="00267988"/>
    <w:rsid w:val="002709A7"/>
    <w:rsid w:val="00271CC4"/>
    <w:rsid w:val="002736C9"/>
    <w:rsid w:val="0027457A"/>
    <w:rsid w:val="002745D3"/>
    <w:rsid w:val="00274B77"/>
    <w:rsid w:val="00274C08"/>
    <w:rsid w:val="00274FCB"/>
    <w:rsid w:val="00276163"/>
    <w:rsid w:val="00276572"/>
    <w:rsid w:val="002776E6"/>
    <w:rsid w:val="00280F1D"/>
    <w:rsid w:val="00281EA7"/>
    <w:rsid w:val="00282840"/>
    <w:rsid w:val="0028385A"/>
    <w:rsid w:val="002841B3"/>
    <w:rsid w:val="00285B59"/>
    <w:rsid w:val="00285FDB"/>
    <w:rsid w:val="00286F18"/>
    <w:rsid w:val="002930F4"/>
    <w:rsid w:val="0029319D"/>
    <w:rsid w:val="002937C2"/>
    <w:rsid w:val="0029393B"/>
    <w:rsid w:val="002959DA"/>
    <w:rsid w:val="002968FC"/>
    <w:rsid w:val="002975D3"/>
    <w:rsid w:val="002A0745"/>
    <w:rsid w:val="002A123B"/>
    <w:rsid w:val="002A2553"/>
    <w:rsid w:val="002A3BD1"/>
    <w:rsid w:val="002A4C4D"/>
    <w:rsid w:val="002A52B2"/>
    <w:rsid w:val="002A5698"/>
    <w:rsid w:val="002A5B8A"/>
    <w:rsid w:val="002A5F58"/>
    <w:rsid w:val="002A64E9"/>
    <w:rsid w:val="002B2289"/>
    <w:rsid w:val="002B34EB"/>
    <w:rsid w:val="002B4460"/>
    <w:rsid w:val="002B54FA"/>
    <w:rsid w:val="002B57E0"/>
    <w:rsid w:val="002C0689"/>
    <w:rsid w:val="002C0854"/>
    <w:rsid w:val="002C1C59"/>
    <w:rsid w:val="002C1E4A"/>
    <w:rsid w:val="002C224C"/>
    <w:rsid w:val="002C2257"/>
    <w:rsid w:val="002C227B"/>
    <w:rsid w:val="002C3819"/>
    <w:rsid w:val="002C4B2B"/>
    <w:rsid w:val="002C62CF"/>
    <w:rsid w:val="002C658F"/>
    <w:rsid w:val="002C6B16"/>
    <w:rsid w:val="002C776C"/>
    <w:rsid w:val="002C7EF5"/>
    <w:rsid w:val="002C7FAE"/>
    <w:rsid w:val="002D037D"/>
    <w:rsid w:val="002D0552"/>
    <w:rsid w:val="002D165B"/>
    <w:rsid w:val="002D1771"/>
    <w:rsid w:val="002D1D69"/>
    <w:rsid w:val="002D218E"/>
    <w:rsid w:val="002D26D9"/>
    <w:rsid w:val="002D26DD"/>
    <w:rsid w:val="002D429B"/>
    <w:rsid w:val="002D49D4"/>
    <w:rsid w:val="002D4AAC"/>
    <w:rsid w:val="002D4EB7"/>
    <w:rsid w:val="002D75E9"/>
    <w:rsid w:val="002E0F0E"/>
    <w:rsid w:val="002E1AAB"/>
    <w:rsid w:val="002E4273"/>
    <w:rsid w:val="002E4CAC"/>
    <w:rsid w:val="002E4D97"/>
    <w:rsid w:val="002E7446"/>
    <w:rsid w:val="002F02FB"/>
    <w:rsid w:val="002F1DAC"/>
    <w:rsid w:val="002F4768"/>
    <w:rsid w:val="002F5249"/>
    <w:rsid w:val="002F5340"/>
    <w:rsid w:val="002F5E27"/>
    <w:rsid w:val="002F6D37"/>
    <w:rsid w:val="002F7476"/>
    <w:rsid w:val="00302081"/>
    <w:rsid w:val="003026B7"/>
    <w:rsid w:val="00302D58"/>
    <w:rsid w:val="00303930"/>
    <w:rsid w:val="00303B94"/>
    <w:rsid w:val="00303E37"/>
    <w:rsid w:val="003041C4"/>
    <w:rsid w:val="0030484A"/>
    <w:rsid w:val="00305EAD"/>
    <w:rsid w:val="00306640"/>
    <w:rsid w:val="00306AB0"/>
    <w:rsid w:val="00306F5A"/>
    <w:rsid w:val="003074B4"/>
    <w:rsid w:val="003105B3"/>
    <w:rsid w:val="003110A0"/>
    <w:rsid w:val="00312210"/>
    <w:rsid w:val="00312A99"/>
    <w:rsid w:val="00312B02"/>
    <w:rsid w:val="00313C53"/>
    <w:rsid w:val="00314331"/>
    <w:rsid w:val="003145EA"/>
    <w:rsid w:val="00314661"/>
    <w:rsid w:val="0031514D"/>
    <w:rsid w:val="003155E1"/>
    <w:rsid w:val="00317CCF"/>
    <w:rsid w:val="0032039E"/>
    <w:rsid w:val="003203F8"/>
    <w:rsid w:val="00320BE7"/>
    <w:rsid w:val="00321F11"/>
    <w:rsid w:val="003229F2"/>
    <w:rsid w:val="00323799"/>
    <w:rsid w:val="00323A31"/>
    <w:rsid w:val="00323CBD"/>
    <w:rsid w:val="00326B51"/>
    <w:rsid w:val="003275DD"/>
    <w:rsid w:val="003277C8"/>
    <w:rsid w:val="003301FD"/>
    <w:rsid w:val="00330DAE"/>
    <w:rsid w:val="00331848"/>
    <w:rsid w:val="00331F88"/>
    <w:rsid w:val="0033284A"/>
    <w:rsid w:val="003329A3"/>
    <w:rsid w:val="00332D1B"/>
    <w:rsid w:val="003368D1"/>
    <w:rsid w:val="003415FE"/>
    <w:rsid w:val="00343858"/>
    <w:rsid w:val="0034409D"/>
    <w:rsid w:val="003471B8"/>
    <w:rsid w:val="00347322"/>
    <w:rsid w:val="0034785F"/>
    <w:rsid w:val="00347914"/>
    <w:rsid w:val="0035007B"/>
    <w:rsid w:val="00350AB6"/>
    <w:rsid w:val="0035274B"/>
    <w:rsid w:val="00352BBE"/>
    <w:rsid w:val="00352F3E"/>
    <w:rsid w:val="003537F2"/>
    <w:rsid w:val="00353A32"/>
    <w:rsid w:val="0035449B"/>
    <w:rsid w:val="00354A25"/>
    <w:rsid w:val="003553BA"/>
    <w:rsid w:val="00356FA9"/>
    <w:rsid w:val="0035752B"/>
    <w:rsid w:val="003576D6"/>
    <w:rsid w:val="00357F74"/>
    <w:rsid w:val="003608D6"/>
    <w:rsid w:val="00360BB5"/>
    <w:rsid w:val="00361145"/>
    <w:rsid w:val="003612FE"/>
    <w:rsid w:val="003616CE"/>
    <w:rsid w:val="0036276F"/>
    <w:rsid w:val="00363224"/>
    <w:rsid w:val="00363FB9"/>
    <w:rsid w:val="003650A6"/>
    <w:rsid w:val="00365E05"/>
    <w:rsid w:val="00366D9E"/>
    <w:rsid w:val="00366F84"/>
    <w:rsid w:val="00367FA3"/>
    <w:rsid w:val="00370092"/>
    <w:rsid w:val="003701B5"/>
    <w:rsid w:val="00370794"/>
    <w:rsid w:val="00376528"/>
    <w:rsid w:val="00376A4C"/>
    <w:rsid w:val="00381182"/>
    <w:rsid w:val="0038167C"/>
    <w:rsid w:val="003816F2"/>
    <w:rsid w:val="00381F90"/>
    <w:rsid w:val="0038383A"/>
    <w:rsid w:val="003856FB"/>
    <w:rsid w:val="0038604D"/>
    <w:rsid w:val="00386F1B"/>
    <w:rsid w:val="00387040"/>
    <w:rsid w:val="00387162"/>
    <w:rsid w:val="00391076"/>
    <w:rsid w:val="003910FE"/>
    <w:rsid w:val="00392AE6"/>
    <w:rsid w:val="00393030"/>
    <w:rsid w:val="003930B1"/>
    <w:rsid w:val="00393EE5"/>
    <w:rsid w:val="00396368"/>
    <w:rsid w:val="00396D99"/>
    <w:rsid w:val="0039756F"/>
    <w:rsid w:val="00397BC3"/>
    <w:rsid w:val="00397F3F"/>
    <w:rsid w:val="003A0028"/>
    <w:rsid w:val="003A0113"/>
    <w:rsid w:val="003A0A23"/>
    <w:rsid w:val="003A227D"/>
    <w:rsid w:val="003A2E5E"/>
    <w:rsid w:val="003A3162"/>
    <w:rsid w:val="003A369D"/>
    <w:rsid w:val="003A3A8C"/>
    <w:rsid w:val="003A59C0"/>
    <w:rsid w:val="003A5DAD"/>
    <w:rsid w:val="003A657A"/>
    <w:rsid w:val="003A785E"/>
    <w:rsid w:val="003B039C"/>
    <w:rsid w:val="003B3B8F"/>
    <w:rsid w:val="003B3CD2"/>
    <w:rsid w:val="003B40D3"/>
    <w:rsid w:val="003B4EFC"/>
    <w:rsid w:val="003B6950"/>
    <w:rsid w:val="003B6E43"/>
    <w:rsid w:val="003B6F0B"/>
    <w:rsid w:val="003B733E"/>
    <w:rsid w:val="003C16C2"/>
    <w:rsid w:val="003C22BB"/>
    <w:rsid w:val="003C35DD"/>
    <w:rsid w:val="003C40FC"/>
    <w:rsid w:val="003C582B"/>
    <w:rsid w:val="003C6526"/>
    <w:rsid w:val="003C6B95"/>
    <w:rsid w:val="003C7093"/>
    <w:rsid w:val="003C728D"/>
    <w:rsid w:val="003D02FD"/>
    <w:rsid w:val="003D0CE6"/>
    <w:rsid w:val="003D1002"/>
    <w:rsid w:val="003D1DA0"/>
    <w:rsid w:val="003D1FC5"/>
    <w:rsid w:val="003D2A99"/>
    <w:rsid w:val="003D3426"/>
    <w:rsid w:val="003D6049"/>
    <w:rsid w:val="003D6440"/>
    <w:rsid w:val="003D699F"/>
    <w:rsid w:val="003D6FA1"/>
    <w:rsid w:val="003D7049"/>
    <w:rsid w:val="003D754F"/>
    <w:rsid w:val="003E0BEA"/>
    <w:rsid w:val="003E169B"/>
    <w:rsid w:val="003E1768"/>
    <w:rsid w:val="003E17A2"/>
    <w:rsid w:val="003E2563"/>
    <w:rsid w:val="003E42A1"/>
    <w:rsid w:val="003E4CD6"/>
    <w:rsid w:val="003E53AA"/>
    <w:rsid w:val="003E6152"/>
    <w:rsid w:val="003E6FC5"/>
    <w:rsid w:val="003E7B1C"/>
    <w:rsid w:val="003E7C53"/>
    <w:rsid w:val="003E7DA9"/>
    <w:rsid w:val="003F047F"/>
    <w:rsid w:val="003F04B6"/>
    <w:rsid w:val="003F18BB"/>
    <w:rsid w:val="003F1CB6"/>
    <w:rsid w:val="003F4875"/>
    <w:rsid w:val="003F5F1A"/>
    <w:rsid w:val="003F5F8C"/>
    <w:rsid w:val="003F61A3"/>
    <w:rsid w:val="003F61AA"/>
    <w:rsid w:val="003F7270"/>
    <w:rsid w:val="003F765A"/>
    <w:rsid w:val="003F7AE9"/>
    <w:rsid w:val="003F7B6E"/>
    <w:rsid w:val="003F7E6C"/>
    <w:rsid w:val="00400094"/>
    <w:rsid w:val="00403509"/>
    <w:rsid w:val="004035E9"/>
    <w:rsid w:val="00403870"/>
    <w:rsid w:val="00403F98"/>
    <w:rsid w:val="00404148"/>
    <w:rsid w:val="0040414C"/>
    <w:rsid w:val="00405E66"/>
    <w:rsid w:val="00405EE8"/>
    <w:rsid w:val="00405FAD"/>
    <w:rsid w:val="00405FF6"/>
    <w:rsid w:val="00407104"/>
    <w:rsid w:val="004071A4"/>
    <w:rsid w:val="004122FA"/>
    <w:rsid w:val="0041319A"/>
    <w:rsid w:val="0041334E"/>
    <w:rsid w:val="0041368E"/>
    <w:rsid w:val="0041486D"/>
    <w:rsid w:val="00414955"/>
    <w:rsid w:val="00416247"/>
    <w:rsid w:val="00416788"/>
    <w:rsid w:val="0041698A"/>
    <w:rsid w:val="00416C5D"/>
    <w:rsid w:val="004172B2"/>
    <w:rsid w:val="0041751A"/>
    <w:rsid w:val="00420FBD"/>
    <w:rsid w:val="0042225B"/>
    <w:rsid w:val="004227AA"/>
    <w:rsid w:val="0042316B"/>
    <w:rsid w:val="004240B2"/>
    <w:rsid w:val="00424143"/>
    <w:rsid w:val="00424E5F"/>
    <w:rsid w:val="00425C4F"/>
    <w:rsid w:val="0042604D"/>
    <w:rsid w:val="0042607C"/>
    <w:rsid w:val="004274E1"/>
    <w:rsid w:val="00427709"/>
    <w:rsid w:val="0042782E"/>
    <w:rsid w:val="00430288"/>
    <w:rsid w:val="004316BA"/>
    <w:rsid w:val="00432DF9"/>
    <w:rsid w:val="004331A2"/>
    <w:rsid w:val="00433249"/>
    <w:rsid w:val="004347C3"/>
    <w:rsid w:val="00436E22"/>
    <w:rsid w:val="004372ED"/>
    <w:rsid w:val="00437505"/>
    <w:rsid w:val="00437FCC"/>
    <w:rsid w:val="00441776"/>
    <w:rsid w:val="004422F8"/>
    <w:rsid w:val="00442A65"/>
    <w:rsid w:val="0044318D"/>
    <w:rsid w:val="00443732"/>
    <w:rsid w:val="0044401A"/>
    <w:rsid w:val="00444B10"/>
    <w:rsid w:val="00444B1C"/>
    <w:rsid w:val="004464FE"/>
    <w:rsid w:val="00446C26"/>
    <w:rsid w:val="004476BA"/>
    <w:rsid w:val="00447BA5"/>
    <w:rsid w:val="00447D79"/>
    <w:rsid w:val="00450C5D"/>
    <w:rsid w:val="00450D93"/>
    <w:rsid w:val="00452548"/>
    <w:rsid w:val="00453644"/>
    <w:rsid w:val="00453C87"/>
    <w:rsid w:val="00454254"/>
    <w:rsid w:val="0045425B"/>
    <w:rsid w:val="00456C7B"/>
    <w:rsid w:val="004578BD"/>
    <w:rsid w:val="00457A7C"/>
    <w:rsid w:val="00457D25"/>
    <w:rsid w:val="0046036B"/>
    <w:rsid w:val="00460AF9"/>
    <w:rsid w:val="004610C7"/>
    <w:rsid w:val="00461F05"/>
    <w:rsid w:val="00461F78"/>
    <w:rsid w:val="00462255"/>
    <w:rsid w:val="00462917"/>
    <w:rsid w:val="00462B24"/>
    <w:rsid w:val="0046430C"/>
    <w:rsid w:val="00466970"/>
    <w:rsid w:val="004677F6"/>
    <w:rsid w:val="004679DA"/>
    <w:rsid w:val="004703F2"/>
    <w:rsid w:val="004711EE"/>
    <w:rsid w:val="00471898"/>
    <w:rsid w:val="004721D5"/>
    <w:rsid w:val="00475082"/>
    <w:rsid w:val="00475B18"/>
    <w:rsid w:val="004767AF"/>
    <w:rsid w:val="004773E8"/>
    <w:rsid w:val="00477CE0"/>
    <w:rsid w:val="00480050"/>
    <w:rsid w:val="00480305"/>
    <w:rsid w:val="004804C9"/>
    <w:rsid w:val="00482874"/>
    <w:rsid w:val="00482A1D"/>
    <w:rsid w:val="00483D54"/>
    <w:rsid w:val="00484D59"/>
    <w:rsid w:val="00485B33"/>
    <w:rsid w:val="00486EAA"/>
    <w:rsid w:val="00487598"/>
    <w:rsid w:val="004905DA"/>
    <w:rsid w:val="00492335"/>
    <w:rsid w:val="00492500"/>
    <w:rsid w:val="0049281A"/>
    <w:rsid w:val="0049319A"/>
    <w:rsid w:val="004953A4"/>
    <w:rsid w:val="00495706"/>
    <w:rsid w:val="00497773"/>
    <w:rsid w:val="004A0D4E"/>
    <w:rsid w:val="004A1508"/>
    <w:rsid w:val="004A1525"/>
    <w:rsid w:val="004A5034"/>
    <w:rsid w:val="004A632E"/>
    <w:rsid w:val="004A7897"/>
    <w:rsid w:val="004A7A71"/>
    <w:rsid w:val="004B0901"/>
    <w:rsid w:val="004B1ACF"/>
    <w:rsid w:val="004B276A"/>
    <w:rsid w:val="004B2B0C"/>
    <w:rsid w:val="004B2EAD"/>
    <w:rsid w:val="004B33B8"/>
    <w:rsid w:val="004B385B"/>
    <w:rsid w:val="004B50B2"/>
    <w:rsid w:val="004B50CB"/>
    <w:rsid w:val="004B612F"/>
    <w:rsid w:val="004B6B42"/>
    <w:rsid w:val="004B7156"/>
    <w:rsid w:val="004B7B8A"/>
    <w:rsid w:val="004B7D5D"/>
    <w:rsid w:val="004B7F1C"/>
    <w:rsid w:val="004C1557"/>
    <w:rsid w:val="004C17CA"/>
    <w:rsid w:val="004C1EC5"/>
    <w:rsid w:val="004C2BF6"/>
    <w:rsid w:val="004C2E50"/>
    <w:rsid w:val="004C4168"/>
    <w:rsid w:val="004C473B"/>
    <w:rsid w:val="004C54AB"/>
    <w:rsid w:val="004C5D6F"/>
    <w:rsid w:val="004C6DA9"/>
    <w:rsid w:val="004D0AB0"/>
    <w:rsid w:val="004D0E74"/>
    <w:rsid w:val="004D2593"/>
    <w:rsid w:val="004D3021"/>
    <w:rsid w:val="004D464A"/>
    <w:rsid w:val="004D4A5D"/>
    <w:rsid w:val="004D4E6D"/>
    <w:rsid w:val="004D507E"/>
    <w:rsid w:val="004D5DA0"/>
    <w:rsid w:val="004D7295"/>
    <w:rsid w:val="004D72B9"/>
    <w:rsid w:val="004E028A"/>
    <w:rsid w:val="004E069A"/>
    <w:rsid w:val="004E083D"/>
    <w:rsid w:val="004E1332"/>
    <w:rsid w:val="004E15F0"/>
    <w:rsid w:val="004E514C"/>
    <w:rsid w:val="004E51D6"/>
    <w:rsid w:val="004E538B"/>
    <w:rsid w:val="004E59FA"/>
    <w:rsid w:val="004E6269"/>
    <w:rsid w:val="004E692B"/>
    <w:rsid w:val="004E7072"/>
    <w:rsid w:val="004E7E9E"/>
    <w:rsid w:val="004F0AF7"/>
    <w:rsid w:val="004F14C0"/>
    <w:rsid w:val="004F2106"/>
    <w:rsid w:val="004F2E46"/>
    <w:rsid w:val="004F3BC5"/>
    <w:rsid w:val="004F541E"/>
    <w:rsid w:val="004F57FF"/>
    <w:rsid w:val="004F6B6F"/>
    <w:rsid w:val="004F7F42"/>
    <w:rsid w:val="0050123A"/>
    <w:rsid w:val="00501D73"/>
    <w:rsid w:val="00501DF9"/>
    <w:rsid w:val="005025B2"/>
    <w:rsid w:val="005026B7"/>
    <w:rsid w:val="005026E2"/>
    <w:rsid w:val="005041D2"/>
    <w:rsid w:val="00504994"/>
    <w:rsid w:val="00506C53"/>
    <w:rsid w:val="00506E5E"/>
    <w:rsid w:val="00507150"/>
    <w:rsid w:val="005105FE"/>
    <w:rsid w:val="00511640"/>
    <w:rsid w:val="005129F4"/>
    <w:rsid w:val="00512F44"/>
    <w:rsid w:val="0051475B"/>
    <w:rsid w:val="0051499F"/>
    <w:rsid w:val="00515088"/>
    <w:rsid w:val="00515231"/>
    <w:rsid w:val="0051554E"/>
    <w:rsid w:val="00520A7A"/>
    <w:rsid w:val="00521C9B"/>
    <w:rsid w:val="005239BE"/>
    <w:rsid w:val="00523DA2"/>
    <w:rsid w:val="00523E43"/>
    <w:rsid w:val="00525978"/>
    <w:rsid w:val="005262F6"/>
    <w:rsid w:val="0052677D"/>
    <w:rsid w:val="00527165"/>
    <w:rsid w:val="005274BD"/>
    <w:rsid w:val="00530581"/>
    <w:rsid w:val="005307DC"/>
    <w:rsid w:val="00530BC4"/>
    <w:rsid w:val="00532018"/>
    <w:rsid w:val="00532453"/>
    <w:rsid w:val="005337B8"/>
    <w:rsid w:val="005350D3"/>
    <w:rsid w:val="00536287"/>
    <w:rsid w:val="00537183"/>
    <w:rsid w:val="0053770C"/>
    <w:rsid w:val="00540559"/>
    <w:rsid w:val="00541F2F"/>
    <w:rsid w:val="00544043"/>
    <w:rsid w:val="005443F0"/>
    <w:rsid w:val="00544A5D"/>
    <w:rsid w:val="00544E66"/>
    <w:rsid w:val="00546010"/>
    <w:rsid w:val="00546507"/>
    <w:rsid w:val="0054732C"/>
    <w:rsid w:val="00550301"/>
    <w:rsid w:val="00550718"/>
    <w:rsid w:val="00550C24"/>
    <w:rsid w:val="005511D7"/>
    <w:rsid w:val="00552753"/>
    <w:rsid w:val="00552922"/>
    <w:rsid w:val="0055372F"/>
    <w:rsid w:val="005540AF"/>
    <w:rsid w:val="00554FE0"/>
    <w:rsid w:val="00555657"/>
    <w:rsid w:val="00555E92"/>
    <w:rsid w:val="00556148"/>
    <w:rsid w:val="005563E7"/>
    <w:rsid w:val="005565BF"/>
    <w:rsid w:val="00556803"/>
    <w:rsid w:val="005568D6"/>
    <w:rsid w:val="005574CA"/>
    <w:rsid w:val="00557637"/>
    <w:rsid w:val="005600D3"/>
    <w:rsid w:val="00563108"/>
    <w:rsid w:val="00563E98"/>
    <w:rsid w:val="00563EFF"/>
    <w:rsid w:val="0056464C"/>
    <w:rsid w:val="00565049"/>
    <w:rsid w:val="00566D7B"/>
    <w:rsid w:val="00566E09"/>
    <w:rsid w:val="00567107"/>
    <w:rsid w:val="00567C44"/>
    <w:rsid w:val="00567D8E"/>
    <w:rsid w:val="00570689"/>
    <w:rsid w:val="00571C2B"/>
    <w:rsid w:val="00573250"/>
    <w:rsid w:val="00573776"/>
    <w:rsid w:val="00573A73"/>
    <w:rsid w:val="005761DA"/>
    <w:rsid w:val="00576A35"/>
    <w:rsid w:val="00581721"/>
    <w:rsid w:val="00581872"/>
    <w:rsid w:val="00581AA9"/>
    <w:rsid w:val="00581AE5"/>
    <w:rsid w:val="005824EF"/>
    <w:rsid w:val="0058270C"/>
    <w:rsid w:val="0058313F"/>
    <w:rsid w:val="00583C45"/>
    <w:rsid w:val="005856FA"/>
    <w:rsid w:val="00585DE4"/>
    <w:rsid w:val="00586258"/>
    <w:rsid w:val="00586674"/>
    <w:rsid w:val="00586E24"/>
    <w:rsid w:val="00587581"/>
    <w:rsid w:val="005877A3"/>
    <w:rsid w:val="005919B6"/>
    <w:rsid w:val="005932E0"/>
    <w:rsid w:val="0059402C"/>
    <w:rsid w:val="005949AE"/>
    <w:rsid w:val="00594DE5"/>
    <w:rsid w:val="00595F2F"/>
    <w:rsid w:val="005962F6"/>
    <w:rsid w:val="005968C9"/>
    <w:rsid w:val="00597847"/>
    <w:rsid w:val="00597997"/>
    <w:rsid w:val="00597DCD"/>
    <w:rsid w:val="005A0000"/>
    <w:rsid w:val="005A19DE"/>
    <w:rsid w:val="005A1D05"/>
    <w:rsid w:val="005A2415"/>
    <w:rsid w:val="005A3F35"/>
    <w:rsid w:val="005A42D0"/>
    <w:rsid w:val="005A6846"/>
    <w:rsid w:val="005A733B"/>
    <w:rsid w:val="005A73E7"/>
    <w:rsid w:val="005B3280"/>
    <w:rsid w:val="005B3C49"/>
    <w:rsid w:val="005B43FC"/>
    <w:rsid w:val="005B4C1C"/>
    <w:rsid w:val="005B5B6D"/>
    <w:rsid w:val="005B69DB"/>
    <w:rsid w:val="005B7BED"/>
    <w:rsid w:val="005C0934"/>
    <w:rsid w:val="005C0FF5"/>
    <w:rsid w:val="005C1FF6"/>
    <w:rsid w:val="005C4A88"/>
    <w:rsid w:val="005C6A1E"/>
    <w:rsid w:val="005C76BE"/>
    <w:rsid w:val="005D0578"/>
    <w:rsid w:val="005D0A27"/>
    <w:rsid w:val="005D2312"/>
    <w:rsid w:val="005D24B7"/>
    <w:rsid w:val="005D4389"/>
    <w:rsid w:val="005D4C1F"/>
    <w:rsid w:val="005D531F"/>
    <w:rsid w:val="005D58C9"/>
    <w:rsid w:val="005D5B3E"/>
    <w:rsid w:val="005D60F0"/>
    <w:rsid w:val="005D63A2"/>
    <w:rsid w:val="005D7350"/>
    <w:rsid w:val="005D7492"/>
    <w:rsid w:val="005E016E"/>
    <w:rsid w:val="005E1172"/>
    <w:rsid w:val="005E16DD"/>
    <w:rsid w:val="005E29D8"/>
    <w:rsid w:val="005E3391"/>
    <w:rsid w:val="005E52E6"/>
    <w:rsid w:val="005E534F"/>
    <w:rsid w:val="005E5956"/>
    <w:rsid w:val="005E5A23"/>
    <w:rsid w:val="005E6283"/>
    <w:rsid w:val="005E6842"/>
    <w:rsid w:val="005E6A16"/>
    <w:rsid w:val="005F09B9"/>
    <w:rsid w:val="005F24C8"/>
    <w:rsid w:val="005F2A2B"/>
    <w:rsid w:val="005F316A"/>
    <w:rsid w:val="005F47C3"/>
    <w:rsid w:val="005F4963"/>
    <w:rsid w:val="005F5FF3"/>
    <w:rsid w:val="005F6576"/>
    <w:rsid w:val="005F75D1"/>
    <w:rsid w:val="006022BF"/>
    <w:rsid w:val="00602F7C"/>
    <w:rsid w:val="00603CFC"/>
    <w:rsid w:val="00604BDC"/>
    <w:rsid w:val="00607F29"/>
    <w:rsid w:val="006116B7"/>
    <w:rsid w:val="006123D3"/>
    <w:rsid w:val="006128AD"/>
    <w:rsid w:val="0061308E"/>
    <w:rsid w:val="00613530"/>
    <w:rsid w:val="00615484"/>
    <w:rsid w:val="00617EDC"/>
    <w:rsid w:val="006201A3"/>
    <w:rsid w:val="00620274"/>
    <w:rsid w:val="00620649"/>
    <w:rsid w:val="00620700"/>
    <w:rsid w:val="00620A4C"/>
    <w:rsid w:val="00621FC9"/>
    <w:rsid w:val="00623562"/>
    <w:rsid w:val="0062378A"/>
    <w:rsid w:val="00623979"/>
    <w:rsid w:val="0062554C"/>
    <w:rsid w:val="00625C66"/>
    <w:rsid w:val="006273E6"/>
    <w:rsid w:val="00627409"/>
    <w:rsid w:val="00627E48"/>
    <w:rsid w:val="00631492"/>
    <w:rsid w:val="00631609"/>
    <w:rsid w:val="00631F9F"/>
    <w:rsid w:val="00632154"/>
    <w:rsid w:val="0063255D"/>
    <w:rsid w:val="006330DE"/>
    <w:rsid w:val="006336EF"/>
    <w:rsid w:val="006344C6"/>
    <w:rsid w:val="006356B4"/>
    <w:rsid w:val="00640D54"/>
    <w:rsid w:val="00641221"/>
    <w:rsid w:val="006428FF"/>
    <w:rsid w:val="00643741"/>
    <w:rsid w:val="006438F8"/>
    <w:rsid w:val="00643ED3"/>
    <w:rsid w:val="006453DD"/>
    <w:rsid w:val="006460F4"/>
    <w:rsid w:val="00646399"/>
    <w:rsid w:val="00647024"/>
    <w:rsid w:val="00647476"/>
    <w:rsid w:val="00647BB7"/>
    <w:rsid w:val="00647D40"/>
    <w:rsid w:val="0065042B"/>
    <w:rsid w:val="0065059A"/>
    <w:rsid w:val="00653897"/>
    <w:rsid w:val="00654424"/>
    <w:rsid w:val="006546DD"/>
    <w:rsid w:val="00654D5F"/>
    <w:rsid w:val="00660C0D"/>
    <w:rsid w:val="00660DF5"/>
    <w:rsid w:val="006618F0"/>
    <w:rsid w:val="00661FA5"/>
    <w:rsid w:val="006622D4"/>
    <w:rsid w:val="006623E8"/>
    <w:rsid w:val="006629B2"/>
    <w:rsid w:val="00664B07"/>
    <w:rsid w:val="00665AB0"/>
    <w:rsid w:val="00665D19"/>
    <w:rsid w:val="00667302"/>
    <w:rsid w:val="00667D9D"/>
    <w:rsid w:val="006709E9"/>
    <w:rsid w:val="00670B73"/>
    <w:rsid w:val="00671861"/>
    <w:rsid w:val="00671E8B"/>
    <w:rsid w:val="00671F02"/>
    <w:rsid w:val="00672BBD"/>
    <w:rsid w:val="00674052"/>
    <w:rsid w:val="00674234"/>
    <w:rsid w:val="00675034"/>
    <w:rsid w:val="00675A1D"/>
    <w:rsid w:val="006762D2"/>
    <w:rsid w:val="00677075"/>
    <w:rsid w:val="0067788E"/>
    <w:rsid w:val="00680240"/>
    <w:rsid w:val="00680404"/>
    <w:rsid w:val="00680971"/>
    <w:rsid w:val="00683A2D"/>
    <w:rsid w:val="006846A2"/>
    <w:rsid w:val="006846B6"/>
    <w:rsid w:val="006852EB"/>
    <w:rsid w:val="006861C1"/>
    <w:rsid w:val="00687322"/>
    <w:rsid w:val="00687AE9"/>
    <w:rsid w:val="00690BDF"/>
    <w:rsid w:val="00693002"/>
    <w:rsid w:val="006938C4"/>
    <w:rsid w:val="0069474A"/>
    <w:rsid w:val="00695263"/>
    <w:rsid w:val="00696772"/>
    <w:rsid w:val="00697D3A"/>
    <w:rsid w:val="006A0325"/>
    <w:rsid w:val="006A078C"/>
    <w:rsid w:val="006A219C"/>
    <w:rsid w:val="006A2861"/>
    <w:rsid w:val="006A2A13"/>
    <w:rsid w:val="006A502E"/>
    <w:rsid w:val="006A5813"/>
    <w:rsid w:val="006A78E7"/>
    <w:rsid w:val="006B12E7"/>
    <w:rsid w:val="006B15CB"/>
    <w:rsid w:val="006B3BAD"/>
    <w:rsid w:val="006B3E10"/>
    <w:rsid w:val="006B4958"/>
    <w:rsid w:val="006B51F5"/>
    <w:rsid w:val="006B5662"/>
    <w:rsid w:val="006B5E5A"/>
    <w:rsid w:val="006B6AA5"/>
    <w:rsid w:val="006B7A2D"/>
    <w:rsid w:val="006B7D45"/>
    <w:rsid w:val="006C12EA"/>
    <w:rsid w:val="006C1A89"/>
    <w:rsid w:val="006C2110"/>
    <w:rsid w:val="006C3498"/>
    <w:rsid w:val="006C47BA"/>
    <w:rsid w:val="006C5168"/>
    <w:rsid w:val="006C63F0"/>
    <w:rsid w:val="006C7315"/>
    <w:rsid w:val="006C7377"/>
    <w:rsid w:val="006C740F"/>
    <w:rsid w:val="006C78A0"/>
    <w:rsid w:val="006C7F99"/>
    <w:rsid w:val="006D0039"/>
    <w:rsid w:val="006D11A0"/>
    <w:rsid w:val="006D23CE"/>
    <w:rsid w:val="006D2C18"/>
    <w:rsid w:val="006D2CCC"/>
    <w:rsid w:val="006D2CF7"/>
    <w:rsid w:val="006D3643"/>
    <w:rsid w:val="006D3FDD"/>
    <w:rsid w:val="006D4D3E"/>
    <w:rsid w:val="006D4DED"/>
    <w:rsid w:val="006D759E"/>
    <w:rsid w:val="006D76B9"/>
    <w:rsid w:val="006D7BF8"/>
    <w:rsid w:val="006D7D9C"/>
    <w:rsid w:val="006D7F3E"/>
    <w:rsid w:val="006E15E8"/>
    <w:rsid w:val="006E26E8"/>
    <w:rsid w:val="006E2BDC"/>
    <w:rsid w:val="006E2C74"/>
    <w:rsid w:val="006E32F0"/>
    <w:rsid w:val="006E41B0"/>
    <w:rsid w:val="006E5526"/>
    <w:rsid w:val="006E5BF4"/>
    <w:rsid w:val="006E5C9A"/>
    <w:rsid w:val="006E60AF"/>
    <w:rsid w:val="006E6F2B"/>
    <w:rsid w:val="006E76A3"/>
    <w:rsid w:val="006E79F2"/>
    <w:rsid w:val="006E7C75"/>
    <w:rsid w:val="006F1158"/>
    <w:rsid w:val="006F18DC"/>
    <w:rsid w:val="006F2AE0"/>
    <w:rsid w:val="006F33CF"/>
    <w:rsid w:val="006F3A6A"/>
    <w:rsid w:val="006F5945"/>
    <w:rsid w:val="006F5D38"/>
    <w:rsid w:val="006F604B"/>
    <w:rsid w:val="006F6193"/>
    <w:rsid w:val="006F6DF2"/>
    <w:rsid w:val="006F6F56"/>
    <w:rsid w:val="006F70B0"/>
    <w:rsid w:val="006F70FC"/>
    <w:rsid w:val="007006FE"/>
    <w:rsid w:val="00701A40"/>
    <w:rsid w:val="00702B66"/>
    <w:rsid w:val="00703244"/>
    <w:rsid w:val="0070373B"/>
    <w:rsid w:val="00703E50"/>
    <w:rsid w:val="00703F08"/>
    <w:rsid w:val="00703FE9"/>
    <w:rsid w:val="00704D64"/>
    <w:rsid w:val="00705559"/>
    <w:rsid w:val="00705B73"/>
    <w:rsid w:val="00705D49"/>
    <w:rsid w:val="007062C9"/>
    <w:rsid w:val="00706633"/>
    <w:rsid w:val="0070750F"/>
    <w:rsid w:val="007101A0"/>
    <w:rsid w:val="00710966"/>
    <w:rsid w:val="00710A96"/>
    <w:rsid w:val="00710C77"/>
    <w:rsid w:val="00710C85"/>
    <w:rsid w:val="0071109E"/>
    <w:rsid w:val="0071173F"/>
    <w:rsid w:val="007128EC"/>
    <w:rsid w:val="00713B0F"/>
    <w:rsid w:val="007149AF"/>
    <w:rsid w:val="00714CD0"/>
    <w:rsid w:val="007170D2"/>
    <w:rsid w:val="00717EE6"/>
    <w:rsid w:val="0072060D"/>
    <w:rsid w:val="00721BD5"/>
    <w:rsid w:val="007222FB"/>
    <w:rsid w:val="00725940"/>
    <w:rsid w:val="00725C0B"/>
    <w:rsid w:val="0072620D"/>
    <w:rsid w:val="00726427"/>
    <w:rsid w:val="007300EC"/>
    <w:rsid w:val="00730D93"/>
    <w:rsid w:val="00730DD9"/>
    <w:rsid w:val="00731A4C"/>
    <w:rsid w:val="007324F1"/>
    <w:rsid w:val="00733019"/>
    <w:rsid w:val="00733279"/>
    <w:rsid w:val="00734067"/>
    <w:rsid w:val="00734696"/>
    <w:rsid w:val="00735567"/>
    <w:rsid w:val="007377C7"/>
    <w:rsid w:val="00737DB4"/>
    <w:rsid w:val="007416AF"/>
    <w:rsid w:val="007417C3"/>
    <w:rsid w:val="00742790"/>
    <w:rsid w:val="00744634"/>
    <w:rsid w:val="00744897"/>
    <w:rsid w:val="0074720B"/>
    <w:rsid w:val="007503F2"/>
    <w:rsid w:val="00750533"/>
    <w:rsid w:val="00750E9B"/>
    <w:rsid w:val="00751E64"/>
    <w:rsid w:val="007527E1"/>
    <w:rsid w:val="00752F55"/>
    <w:rsid w:val="00754598"/>
    <w:rsid w:val="00754CF8"/>
    <w:rsid w:val="00754FEF"/>
    <w:rsid w:val="007556C0"/>
    <w:rsid w:val="00755C40"/>
    <w:rsid w:val="00756331"/>
    <w:rsid w:val="00760893"/>
    <w:rsid w:val="007615A3"/>
    <w:rsid w:val="00761A43"/>
    <w:rsid w:val="00761E6F"/>
    <w:rsid w:val="007635DC"/>
    <w:rsid w:val="00766ABE"/>
    <w:rsid w:val="0076713F"/>
    <w:rsid w:val="007674E9"/>
    <w:rsid w:val="00767F7E"/>
    <w:rsid w:val="00770AB1"/>
    <w:rsid w:val="0077129A"/>
    <w:rsid w:val="0077211B"/>
    <w:rsid w:val="00772E33"/>
    <w:rsid w:val="00773369"/>
    <w:rsid w:val="00773640"/>
    <w:rsid w:val="00773B32"/>
    <w:rsid w:val="00773E04"/>
    <w:rsid w:val="007741B9"/>
    <w:rsid w:val="0077442A"/>
    <w:rsid w:val="0077455B"/>
    <w:rsid w:val="007745EC"/>
    <w:rsid w:val="007753DF"/>
    <w:rsid w:val="00775CC2"/>
    <w:rsid w:val="0077637A"/>
    <w:rsid w:val="00776C86"/>
    <w:rsid w:val="00783615"/>
    <w:rsid w:val="00783BB4"/>
    <w:rsid w:val="007865B8"/>
    <w:rsid w:val="00791682"/>
    <w:rsid w:val="00791BD5"/>
    <w:rsid w:val="00791D40"/>
    <w:rsid w:val="00792EA4"/>
    <w:rsid w:val="00794ACB"/>
    <w:rsid w:val="007956C5"/>
    <w:rsid w:val="00795B3C"/>
    <w:rsid w:val="00795DE8"/>
    <w:rsid w:val="00796C57"/>
    <w:rsid w:val="00797E3D"/>
    <w:rsid w:val="007A0380"/>
    <w:rsid w:val="007A03C8"/>
    <w:rsid w:val="007A0814"/>
    <w:rsid w:val="007A1DEF"/>
    <w:rsid w:val="007A246E"/>
    <w:rsid w:val="007A3A9E"/>
    <w:rsid w:val="007A3BEF"/>
    <w:rsid w:val="007A4365"/>
    <w:rsid w:val="007A448E"/>
    <w:rsid w:val="007A4582"/>
    <w:rsid w:val="007B0941"/>
    <w:rsid w:val="007B1CCC"/>
    <w:rsid w:val="007B1FAE"/>
    <w:rsid w:val="007B27A1"/>
    <w:rsid w:val="007B2E9D"/>
    <w:rsid w:val="007B469D"/>
    <w:rsid w:val="007B4E59"/>
    <w:rsid w:val="007B5466"/>
    <w:rsid w:val="007B67F3"/>
    <w:rsid w:val="007B7ECB"/>
    <w:rsid w:val="007C1B96"/>
    <w:rsid w:val="007C2544"/>
    <w:rsid w:val="007C2B3B"/>
    <w:rsid w:val="007C53BE"/>
    <w:rsid w:val="007C72E2"/>
    <w:rsid w:val="007C784A"/>
    <w:rsid w:val="007C7C82"/>
    <w:rsid w:val="007C7F60"/>
    <w:rsid w:val="007D080D"/>
    <w:rsid w:val="007D1C27"/>
    <w:rsid w:val="007D1DB0"/>
    <w:rsid w:val="007D2309"/>
    <w:rsid w:val="007D614E"/>
    <w:rsid w:val="007D64F0"/>
    <w:rsid w:val="007D69E5"/>
    <w:rsid w:val="007D74E4"/>
    <w:rsid w:val="007D7759"/>
    <w:rsid w:val="007E013F"/>
    <w:rsid w:val="007E0D69"/>
    <w:rsid w:val="007E1FD9"/>
    <w:rsid w:val="007E20E1"/>
    <w:rsid w:val="007E2B63"/>
    <w:rsid w:val="007E39C6"/>
    <w:rsid w:val="007E62D3"/>
    <w:rsid w:val="007E6DEE"/>
    <w:rsid w:val="007E7DBF"/>
    <w:rsid w:val="007F2D81"/>
    <w:rsid w:val="007F2E52"/>
    <w:rsid w:val="007F351B"/>
    <w:rsid w:val="007F3DEA"/>
    <w:rsid w:val="007F598F"/>
    <w:rsid w:val="00800192"/>
    <w:rsid w:val="008002BA"/>
    <w:rsid w:val="00800B9C"/>
    <w:rsid w:val="008034BD"/>
    <w:rsid w:val="008041C4"/>
    <w:rsid w:val="00805FC6"/>
    <w:rsid w:val="008061E0"/>
    <w:rsid w:val="00807890"/>
    <w:rsid w:val="00810078"/>
    <w:rsid w:val="00810142"/>
    <w:rsid w:val="008109E5"/>
    <w:rsid w:val="00811350"/>
    <w:rsid w:val="008159B9"/>
    <w:rsid w:val="00815C27"/>
    <w:rsid w:val="008162C9"/>
    <w:rsid w:val="00816B5F"/>
    <w:rsid w:val="00817781"/>
    <w:rsid w:val="00817E62"/>
    <w:rsid w:val="008209D5"/>
    <w:rsid w:val="0082233D"/>
    <w:rsid w:val="00823CB9"/>
    <w:rsid w:val="008243A3"/>
    <w:rsid w:val="00825340"/>
    <w:rsid w:val="00826300"/>
    <w:rsid w:val="00826863"/>
    <w:rsid w:val="0082752E"/>
    <w:rsid w:val="008276D8"/>
    <w:rsid w:val="00827CFC"/>
    <w:rsid w:val="00830226"/>
    <w:rsid w:val="00832413"/>
    <w:rsid w:val="008327C3"/>
    <w:rsid w:val="00832C8E"/>
    <w:rsid w:val="0083384F"/>
    <w:rsid w:val="00836DD4"/>
    <w:rsid w:val="00836E11"/>
    <w:rsid w:val="0083739B"/>
    <w:rsid w:val="00840A27"/>
    <w:rsid w:val="00841005"/>
    <w:rsid w:val="00841AC6"/>
    <w:rsid w:val="00842517"/>
    <w:rsid w:val="0084429B"/>
    <w:rsid w:val="008443FC"/>
    <w:rsid w:val="008458C8"/>
    <w:rsid w:val="0084612B"/>
    <w:rsid w:val="008468DB"/>
    <w:rsid w:val="008470FD"/>
    <w:rsid w:val="00847316"/>
    <w:rsid w:val="0084733D"/>
    <w:rsid w:val="00850D40"/>
    <w:rsid w:val="0085123A"/>
    <w:rsid w:val="00851792"/>
    <w:rsid w:val="00851899"/>
    <w:rsid w:val="008520B2"/>
    <w:rsid w:val="00852D24"/>
    <w:rsid w:val="0085309A"/>
    <w:rsid w:val="00854EAE"/>
    <w:rsid w:val="00855832"/>
    <w:rsid w:val="00855DCD"/>
    <w:rsid w:val="00857511"/>
    <w:rsid w:val="008579C7"/>
    <w:rsid w:val="00857DAD"/>
    <w:rsid w:val="0086014A"/>
    <w:rsid w:val="008604BC"/>
    <w:rsid w:val="00860D04"/>
    <w:rsid w:val="008617D2"/>
    <w:rsid w:val="00863483"/>
    <w:rsid w:val="008643F6"/>
    <w:rsid w:val="00864C81"/>
    <w:rsid w:val="00866CC8"/>
    <w:rsid w:val="00866ED4"/>
    <w:rsid w:val="0086700E"/>
    <w:rsid w:val="00867241"/>
    <w:rsid w:val="00871885"/>
    <w:rsid w:val="00872A63"/>
    <w:rsid w:val="008738C3"/>
    <w:rsid w:val="008742A5"/>
    <w:rsid w:val="00874BC3"/>
    <w:rsid w:val="00874F14"/>
    <w:rsid w:val="0087517E"/>
    <w:rsid w:val="00876339"/>
    <w:rsid w:val="00877BA9"/>
    <w:rsid w:val="00880217"/>
    <w:rsid w:val="008807C1"/>
    <w:rsid w:val="00880DC1"/>
    <w:rsid w:val="00881549"/>
    <w:rsid w:val="0088296F"/>
    <w:rsid w:val="0088568F"/>
    <w:rsid w:val="0088579E"/>
    <w:rsid w:val="00886897"/>
    <w:rsid w:val="00886E6F"/>
    <w:rsid w:val="0089015B"/>
    <w:rsid w:val="00890CD1"/>
    <w:rsid w:val="00891C2B"/>
    <w:rsid w:val="0089337D"/>
    <w:rsid w:val="00893B52"/>
    <w:rsid w:val="0089493E"/>
    <w:rsid w:val="00894E88"/>
    <w:rsid w:val="00895B9F"/>
    <w:rsid w:val="00896ABD"/>
    <w:rsid w:val="00897090"/>
    <w:rsid w:val="008971A4"/>
    <w:rsid w:val="00897977"/>
    <w:rsid w:val="008A21C7"/>
    <w:rsid w:val="008A2538"/>
    <w:rsid w:val="008A4A30"/>
    <w:rsid w:val="008A54FE"/>
    <w:rsid w:val="008A574B"/>
    <w:rsid w:val="008A5CC7"/>
    <w:rsid w:val="008A72C6"/>
    <w:rsid w:val="008A7EF3"/>
    <w:rsid w:val="008B00B0"/>
    <w:rsid w:val="008B089A"/>
    <w:rsid w:val="008B1818"/>
    <w:rsid w:val="008B37AA"/>
    <w:rsid w:val="008B3F7A"/>
    <w:rsid w:val="008B4EA0"/>
    <w:rsid w:val="008B5885"/>
    <w:rsid w:val="008B59EF"/>
    <w:rsid w:val="008B5FC5"/>
    <w:rsid w:val="008B66EF"/>
    <w:rsid w:val="008C0825"/>
    <w:rsid w:val="008C1118"/>
    <w:rsid w:val="008C3870"/>
    <w:rsid w:val="008C3884"/>
    <w:rsid w:val="008C3D1B"/>
    <w:rsid w:val="008C4475"/>
    <w:rsid w:val="008C6163"/>
    <w:rsid w:val="008C6A73"/>
    <w:rsid w:val="008C6B56"/>
    <w:rsid w:val="008C7371"/>
    <w:rsid w:val="008C7870"/>
    <w:rsid w:val="008D03B7"/>
    <w:rsid w:val="008D0A1F"/>
    <w:rsid w:val="008D0CCA"/>
    <w:rsid w:val="008D0FC2"/>
    <w:rsid w:val="008D17A4"/>
    <w:rsid w:val="008D1A18"/>
    <w:rsid w:val="008D1A34"/>
    <w:rsid w:val="008D1AAD"/>
    <w:rsid w:val="008D26E9"/>
    <w:rsid w:val="008D31EF"/>
    <w:rsid w:val="008D410A"/>
    <w:rsid w:val="008D562A"/>
    <w:rsid w:val="008D61A7"/>
    <w:rsid w:val="008D7E89"/>
    <w:rsid w:val="008E1593"/>
    <w:rsid w:val="008E1F94"/>
    <w:rsid w:val="008E4FCB"/>
    <w:rsid w:val="008E6199"/>
    <w:rsid w:val="008E6F37"/>
    <w:rsid w:val="008F1506"/>
    <w:rsid w:val="008F1DF2"/>
    <w:rsid w:val="008F696E"/>
    <w:rsid w:val="008F7684"/>
    <w:rsid w:val="008F7E60"/>
    <w:rsid w:val="009010DF"/>
    <w:rsid w:val="0090314A"/>
    <w:rsid w:val="009034BD"/>
    <w:rsid w:val="00905B1B"/>
    <w:rsid w:val="00910904"/>
    <w:rsid w:val="00911D89"/>
    <w:rsid w:val="00913789"/>
    <w:rsid w:val="00913D16"/>
    <w:rsid w:val="009141A5"/>
    <w:rsid w:val="009145D4"/>
    <w:rsid w:val="009146A1"/>
    <w:rsid w:val="00916790"/>
    <w:rsid w:val="0091732C"/>
    <w:rsid w:val="00917462"/>
    <w:rsid w:val="0091798B"/>
    <w:rsid w:val="00920160"/>
    <w:rsid w:val="00920E8C"/>
    <w:rsid w:val="009234D8"/>
    <w:rsid w:val="00923507"/>
    <w:rsid w:val="00925145"/>
    <w:rsid w:val="00927C18"/>
    <w:rsid w:val="00930503"/>
    <w:rsid w:val="00930C73"/>
    <w:rsid w:val="00930FFD"/>
    <w:rsid w:val="00931FCA"/>
    <w:rsid w:val="009325FA"/>
    <w:rsid w:val="0093336B"/>
    <w:rsid w:val="009339C3"/>
    <w:rsid w:val="00934147"/>
    <w:rsid w:val="00934235"/>
    <w:rsid w:val="00935294"/>
    <w:rsid w:val="00935870"/>
    <w:rsid w:val="009364B2"/>
    <w:rsid w:val="00937BE7"/>
    <w:rsid w:val="00941AF7"/>
    <w:rsid w:val="00941C1C"/>
    <w:rsid w:val="00944117"/>
    <w:rsid w:val="00944D0C"/>
    <w:rsid w:val="00945049"/>
    <w:rsid w:val="00945C31"/>
    <w:rsid w:val="009511C4"/>
    <w:rsid w:val="00951396"/>
    <w:rsid w:val="009520C0"/>
    <w:rsid w:val="00952634"/>
    <w:rsid w:val="00952B06"/>
    <w:rsid w:val="00952E7C"/>
    <w:rsid w:val="00953F1C"/>
    <w:rsid w:val="00954B45"/>
    <w:rsid w:val="00957806"/>
    <w:rsid w:val="00961DA0"/>
    <w:rsid w:val="00962C37"/>
    <w:rsid w:val="00962D5C"/>
    <w:rsid w:val="00963EE0"/>
    <w:rsid w:val="009641F5"/>
    <w:rsid w:val="00965F40"/>
    <w:rsid w:val="009661EF"/>
    <w:rsid w:val="00966BCE"/>
    <w:rsid w:val="00970554"/>
    <w:rsid w:val="0097164A"/>
    <w:rsid w:val="00971B2D"/>
    <w:rsid w:val="00972890"/>
    <w:rsid w:val="00972ADD"/>
    <w:rsid w:val="00972CF3"/>
    <w:rsid w:val="00972DFB"/>
    <w:rsid w:val="0097341E"/>
    <w:rsid w:val="00973510"/>
    <w:rsid w:val="0097359E"/>
    <w:rsid w:val="009737CD"/>
    <w:rsid w:val="00973C56"/>
    <w:rsid w:val="0097536D"/>
    <w:rsid w:val="00975416"/>
    <w:rsid w:val="009756A3"/>
    <w:rsid w:val="0097675B"/>
    <w:rsid w:val="0097685A"/>
    <w:rsid w:val="00976A8A"/>
    <w:rsid w:val="009772A4"/>
    <w:rsid w:val="00980A7F"/>
    <w:rsid w:val="009811D2"/>
    <w:rsid w:val="009811FC"/>
    <w:rsid w:val="00981E63"/>
    <w:rsid w:val="00981E66"/>
    <w:rsid w:val="0098269C"/>
    <w:rsid w:val="00982BBD"/>
    <w:rsid w:val="00983581"/>
    <w:rsid w:val="00984917"/>
    <w:rsid w:val="00985F55"/>
    <w:rsid w:val="00986C7B"/>
    <w:rsid w:val="00986E16"/>
    <w:rsid w:val="00987195"/>
    <w:rsid w:val="00987346"/>
    <w:rsid w:val="0099003A"/>
    <w:rsid w:val="009902B4"/>
    <w:rsid w:val="00990B05"/>
    <w:rsid w:val="009923D1"/>
    <w:rsid w:val="00993B0F"/>
    <w:rsid w:val="00994366"/>
    <w:rsid w:val="00995AAA"/>
    <w:rsid w:val="00995E05"/>
    <w:rsid w:val="00996CE9"/>
    <w:rsid w:val="00997F24"/>
    <w:rsid w:val="009A07BD"/>
    <w:rsid w:val="009A1468"/>
    <w:rsid w:val="009A1575"/>
    <w:rsid w:val="009A2EED"/>
    <w:rsid w:val="009A33C3"/>
    <w:rsid w:val="009A35D9"/>
    <w:rsid w:val="009A3BAE"/>
    <w:rsid w:val="009A4DAB"/>
    <w:rsid w:val="009A5717"/>
    <w:rsid w:val="009A6662"/>
    <w:rsid w:val="009A7910"/>
    <w:rsid w:val="009B0B2C"/>
    <w:rsid w:val="009B0B70"/>
    <w:rsid w:val="009B0D0C"/>
    <w:rsid w:val="009B1420"/>
    <w:rsid w:val="009B29E0"/>
    <w:rsid w:val="009B4A17"/>
    <w:rsid w:val="009B5597"/>
    <w:rsid w:val="009B5926"/>
    <w:rsid w:val="009B5F99"/>
    <w:rsid w:val="009B6876"/>
    <w:rsid w:val="009C05F7"/>
    <w:rsid w:val="009C1138"/>
    <w:rsid w:val="009C13C9"/>
    <w:rsid w:val="009C3304"/>
    <w:rsid w:val="009C431B"/>
    <w:rsid w:val="009C49F8"/>
    <w:rsid w:val="009C4A50"/>
    <w:rsid w:val="009C4E87"/>
    <w:rsid w:val="009C50DF"/>
    <w:rsid w:val="009C56C7"/>
    <w:rsid w:val="009C5DAF"/>
    <w:rsid w:val="009C5DB3"/>
    <w:rsid w:val="009C5F1B"/>
    <w:rsid w:val="009D027D"/>
    <w:rsid w:val="009D1712"/>
    <w:rsid w:val="009D2FC8"/>
    <w:rsid w:val="009D3999"/>
    <w:rsid w:val="009D4FDE"/>
    <w:rsid w:val="009D5799"/>
    <w:rsid w:val="009D5822"/>
    <w:rsid w:val="009D5A9B"/>
    <w:rsid w:val="009D63C9"/>
    <w:rsid w:val="009D74EB"/>
    <w:rsid w:val="009E17B3"/>
    <w:rsid w:val="009E19FD"/>
    <w:rsid w:val="009E1BAF"/>
    <w:rsid w:val="009E2040"/>
    <w:rsid w:val="009E2626"/>
    <w:rsid w:val="009E40F5"/>
    <w:rsid w:val="009E45D0"/>
    <w:rsid w:val="009E640B"/>
    <w:rsid w:val="009E676D"/>
    <w:rsid w:val="009F2B55"/>
    <w:rsid w:val="009F39EF"/>
    <w:rsid w:val="009F3BD9"/>
    <w:rsid w:val="009F4B6C"/>
    <w:rsid w:val="009F594C"/>
    <w:rsid w:val="009F72E2"/>
    <w:rsid w:val="00A000BD"/>
    <w:rsid w:val="00A00DAD"/>
    <w:rsid w:val="00A024AB"/>
    <w:rsid w:val="00A02942"/>
    <w:rsid w:val="00A0298D"/>
    <w:rsid w:val="00A04384"/>
    <w:rsid w:val="00A0455F"/>
    <w:rsid w:val="00A04713"/>
    <w:rsid w:val="00A052EF"/>
    <w:rsid w:val="00A05F29"/>
    <w:rsid w:val="00A05F76"/>
    <w:rsid w:val="00A06197"/>
    <w:rsid w:val="00A06449"/>
    <w:rsid w:val="00A06547"/>
    <w:rsid w:val="00A072F1"/>
    <w:rsid w:val="00A109A9"/>
    <w:rsid w:val="00A10C1C"/>
    <w:rsid w:val="00A137E1"/>
    <w:rsid w:val="00A14539"/>
    <w:rsid w:val="00A14DC9"/>
    <w:rsid w:val="00A152B7"/>
    <w:rsid w:val="00A1616A"/>
    <w:rsid w:val="00A16241"/>
    <w:rsid w:val="00A16512"/>
    <w:rsid w:val="00A171E0"/>
    <w:rsid w:val="00A21BA1"/>
    <w:rsid w:val="00A223F5"/>
    <w:rsid w:val="00A25684"/>
    <w:rsid w:val="00A267C3"/>
    <w:rsid w:val="00A26CF4"/>
    <w:rsid w:val="00A30209"/>
    <w:rsid w:val="00A31A80"/>
    <w:rsid w:val="00A324EB"/>
    <w:rsid w:val="00A32732"/>
    <w:rsid w:val="00A33D53"/>
    <w:rsid w:val="00A3414D"/>
    <w:rsid w:val="00A35326"/>
    <w:rsid w:val="00A35402"/>
    <w:rsid w:val="00A35DB3"/>
    <w:rsid w:val="00A36440"/>
    <w:rsid w:val="00A379DE"/>
    <w:rsid w:val="00A40E49"/>
    <w:rsid w:val="00A415D2"/>
    <w:rsid w:val="00A41F9E"/>
    <w:rsid w:val="00A42589"/>
    <w:rsid w:val="00A42F54"/>
    <w:rsid w:val="00A43AF5"/>
    <w:rsid w:val="00A43B41"/>
    <w:rsid w:val="00A44E19"/>
    <w:rsid w:val="00A45277"/>
    <w:rsid w:val="00A45FC3"/>
    <w:rsid w:val="00A4643A"/>
    <w:rsid w:val="00A46E74"/>
    <w:rsid w:val="00A46FC0"/>
    <w:rsid w:val="00A47265"/>
    <w:rsid w:val="00A5152A"/>
    <w:rsid w:val="00A51886"/>
    <w:rsid w:val="00A51C66"/>
    <w:rsid w:val="00A522B1"/>
    <w:rsid w:val="00A5283A"/>
    <w:rsid w:val="00A53E53"/>
    <w:rsid w:val="00A557F3"/>
    <w:rsid w:val="00A562FF"/>
    <w:rsid w:val="00A56B85"/>
    <w:rsid w:val="00A56E3D"/>
    <w:rsid w:val="00A60C91"/>
    <w:rsid w:val="00A62EB7"/>
    <w:rsid w:val="00A6331E"/>
    <w:rsid w:val="00A660AA"/>
    <w:rsid w:val="00A73258"/>
    <w:rsid w:val="00A73279"/>
    <w:rsid w:val="00A74727"/>
    <w:rsid w:val="00A75B79"/>
    <w:rsid w:val="00A75FF3"/>
    <w:rsid w:val="00A770D3"/>
    <w:rsid w:val="00A80345"/>
    <w:rsid w:val="00A81150"/>
    <w:rsid w:val="00A8150E"/>
    <w:rsid w:val="00A82DF3"/>
    <w:rsid w:val="00A83E9B"/>
    <w:rsid w:val="00A84D72"/>
    <w:rsid w:val="00A8544E"/>
    <w:rsid w:val="00A87515"/>
    <w:rsid w:val="00A929DA"/>
    <w:rsid w:val="00A94F8D"/>
    <w:rsid w:val="00A9577F"/>
    <w:rsid w:val="00A95995"/>
    <w:rsid w:val="00AA0D0D"/>
    <w:rsid w:val="00AA2319"/>
    <w:rsid w:val="00AA42B7"/>
    <w:rsid w:val="00AA5800"/>
    <w:rsid w:val="00AA68C5"/>
    <w:rsid w:val="00AA68FD"/>
    <w:rsid w:val="00AA6A4F"/>
    <w:rsid w:val="00AA7ECC"/>
    <w:rsid w:val="00AB090D"/>
    <w:rsid w:val="00AB0DC7"/>
    <w:rsid w:val="00AB15DA"/>
    <w:rsid w:val="00AB737C"/>
    <w:rsid w:val="00AC0566"/>
    <w:rsid w:val="00AC0BA1"/>
    <w:rsid w:val="00AC0F18"/>
    <w:rsid w:val="00AC110E"/>
    <w:rsid w:val="00AC3A0E"/>
    <w:rsid w:val="00AC4A47"/>
    <w:rsid w:val="00AC4AF0"/>
    <w:rsid w:val="00AC5878"/>
    <w:rsid w:val="00AC6696"/>
    <w:rsid w:val="00AC741E"/>
    <w:rsid w:val="00AC7993"/>
    <w:rsid w:val="00AD0429"/>
    <w:rsid w:val="00AD1FE8"/>
    <w:rsid w:val="00AD2CD8"/>
    <w:rsid w:val="00AD2F14"/>
    <w:rsid w:val="00AD2F66"/>
    <w:rsid w:val="00AD4ECD"/>
    <w:rsid w:val="00AD4FA5"/>
    <w:rsid w:val="00AD4FC6"/>
    <w:rsid w:val="00AD59FE"/>
    <w:rsid w:val="00AD6F93"/>
    <w:rsid w:val="00AE1D16"/>
    <w:rsid w:val="00AE25B7"/>
    <w:rsid w:val="00AE2AAA"/>
    <w:rsid w:val="00AE2F38"/>
    <w:rsid w:val="00AE353E"/>
    <w:rsid w:val="00AE481C"/>
    <w:rsid w:val="00AE514F"/>
    <w:rsid w:val="00AE558D"/>
    <w:rsid w:val="00AE5844"/>
    <w:rsid w:val="00AE5880"/>
    <w:rsid w:val="00AE614B"/>
    <w:rsid w:val="00AE66DF"/>
    <w:rsid w:val="00AE6A70"/>
    <w:rsid w:val="00AE6F69"/>
    <w:rsid w:val="00AE717F"/>
    <w:rsid w:val="00AE7E58"/>
    <w:rsid w:val="00AF14F3"/>
    <w:rsid w:val="00AF15F1"/>
    <w:rsid w:val="00AF1F5E"/>
    <w:rsid w:val="00AF33BA"/>
    <w:rsid w:val="00AF33FA"/>
    <w:rsid w:val="00AF35EC"/>
    <w:rsid w:val="00AF3A15"/>
    <w:rsid w:val="00AF4FD2"/>
    <w:rsid w:val="00AF6C74"/>
    <w:rsid w:val="00AF7B09"/>
    <w:rsid w:val="00AF7C2C"/>
    <w:rsid w:val="00AF7FEB"/>
    <w:rsid w:val="00B01020"/>
    <w:rsid w:val="00B011FE"/>
    <w:rsid w:val="00B04251"/>
    <w:rsid w:val="00B0612B"/>
    <w:rsid w:val="00B06F46"/>
    <w:rsid w:val="00B06FD0"/>
    <w:rsid w:val="00B07710"/>
    <w:rsid w:val="00B0779B"/>
    <w:rsid w:val="00B07F9F"/>
    <w:rsid w:val="00B100E4"/>
    <w:rsid w:val="00B126BA"/>
    <w:rsid w:val="00B1353A"/>
    <w:rsid w:val="00B1469A"/>
    <w:rsid w:val="00B14CD5"/>
    <w:rsid w:val="00B150FC"/>
    <w:rsid w:val="00B16914"/>
    <w:rsid w:val="00B176AE"/>
    <w:rsid w:val="00B22386"/>
    <w:rsid w:val="00B229C1"/>
    <w:rsid w:val="00B22F7A"/>
    <w:rsid w:val="00B233E6"/>
    <w:rsid w:val="00B2408D"/>
    <w:rsid w:val="00B2414C"/>
    <w:rsid w:val="00B24F84"/>
    <w:rsid w:val="00B26651"/>
    <w:rsid w:val="00B27C9B"/>
    <w:rsid w:val="00B304D1"/>
    <w:rsid w:val="00B31E8B"/>
    <w:rsid w:val="00B321D8"/>
    <w:rsid w:val="00B32FD5"/>
    <w:rsid w:val="00B337F6"/>
    <w:rsid w:val="00B33E19"/>
    <w:rsid w:val="00B34D31"/>
    <w:rsid w:val="00B34DAE"/>
    <w:rsid w:val="00B35351"/>
    <w:rsid w:val="00B3674C"/>
    <w:rsid w:val="00B40546"/>
    <w:rsid w:val="00B40C4B"/>
    <w:rsid w:val="00B4124F"/>
    <w:rsid w:val="00B428D5"/>
    <w:rsid w:val="00B42C2E"/>
    <w:rsid w:val="00B440D2"/>
    <w:rsid w:val="00B44395"/>
    <w:rsid w:val="00B445CF"/>
    <w:rsid w:val="00B46148"/>
    <w:rsid w:val="00B46D79"/>
    <w:rsid w:val="00B470C7"/>
    <w:rsid w:val="00B47C84"/>
    <w:rsid w:val="00B50173"/>
    <w:rsid w:val="00B511BF"/>
    <w:rsid w:val="00B53355"/>
    <w:rsid w:val="00B55809"/>
    <w:rsid w:val="00B55955"/>
    <w:rsid w:val="00B55D12"/>
    <w:rsid w:val="00B55FF8"/>
    <w:rsid w:val="00B5606E"/>
    <w:rsid w:val="00B56450"/>
    <w:rsid w:val="00B621D1"/>
    <w:rsid w:val="00B6249A"/>
    <w:rsid w:val="00B6329E"/>
    <w:rsid w:val="00B64583"/>
    <w:rsid w:val="00B64C0D"/>
    <w:rsid w:val="00B67BA7"/>
    <w:rsid w:val="00B67E73"/>
    <w:rsid w:val="00B70EB7"/>
    <w:rsid w:val="00B73FF1"/>
    <w:rsid w:val="00B74173"/>
    <w:rsid w:val="00B7503B"/>
    <w:rsid w:val="00B75237"/>
    <w:rsid w:val="00B760D7"/>
    <w:rsid w:val="00B7696A"/>
    <w:rsid w:val="00B7730D"/>
    <w:rsid w:val="00B8133E"/>
    <w:rsid w:val="00B81B8C"/>
    <w:rsid w:val="00B822D5"/>
    <w:rsid w:val="00B8397B"/>
    <w:rsid w:val="00B83B27"/>
    <w:rsid w:val="00B84F38"/>
    <w:rsid w:val="00B85A7B"/>
    <w:rsid w:val="00B86515"/>
    <w:rsid w:val="00B8685A"/>
    <w:rsid w:val="00B8692D"/>
    <w:rsid w:val="00B86CB9"/>
    <w:rsid w:val="00B86E71"/>
    <w:rsid w:val="00B876F8"/>
    <w:rsid w:val="00B9035B"/>
    <w:rsid w:val="00B90BDB"/>
    <w:rsid w:val="00B91066"/>
    <w:rsid w:val="00B91655"/>
    <w:rsid w:val="00B9364C"/>
    <w:rsid w:val="00B941EE"/>
    <w:rsid w:val="00B952FD"/>
    <w:rsid w:val="00B95ADC"/>
    <w:rsid w:val="00B964F6"/>
    <w:rsid w:val="00BA0C05"/>
    <w:rsid w:val="00BA0CF2"/>
    <w:rsid w:val="00BA4E87"/>
    <w:rsid w:val="00BA53C8"/>
    <w:rsid w:val="00BA5B52"/>
    <w:rsid w:val="00BA73C4"/>
    <w:rsid w:val="00BA77E4"/>
    <w:rsid w:val="00BA7E8C"/>
    <w:rsid w:val="00BB013A"/>
    <w:rsid w:val="00BB130C"/>
    <w:rsid w:val="00BB1B8B"/>
    <w:rsid w:val="00BB26B3"/>
    <w:rsid w:val="00BB3A56"/>
    <w:rsid w:val="00BB3B6A"/>
    <w:rsid w:val="00BB577F"/>
    <w:rsid w:val="00BB6206"/>
    <w:rsid w:val="00BB6460"/>
    <w:rsid w:val="00BB712E"/>
    <w:rsid w:val="00BB7FB3"/>
    <w:rsid w:val="00BC12F3"/>
    <w:rsid w:val="00BC1542"/>
    <w:rsid w:val="00BC1D32"/>
    <w:rsid w:val="00BC25DA"/>
    <w:rsid w:val="00BC2A96"/>
    <w:rsid w:val="00BC49C7"/>
    <w:rsid w:val="00BC4A81"/>
    <w:rsid w:val="00BC4FB0"/>
    <w:rsid w:val="00BC53C9"/>
    <w:rsid w:val="00BC64F5"/>
    <w:rsid w:val="00BC7BF0"/>
    <w:rsid w:val="00BD009D"/>
    <w:rsid w:val="00BD0243"/>
    <w:rsid w:val="00BD05F7"/>
    <w:rsid w:val="00BD0E0B"/>
    <w:rsid w:val="00BD0F5D"/>
    <w:rsid w:val="00BD27E6"/>
    <w:rsid w:val="00BD4ACE"/>
    <w:rsid w:val="00BD5A43"/>
    <w:rsid w:val="00BD7B94"/>
    <w:rsid w:val="00BE0C3B"/>
    <w:rsid w:val="00BE1A67"/>
    <w:rsid w:val="00BE1E28"/>
    <w:rsid w:val="00BE201A"/>
    <w:rsid w:val="00BE269D"/>
    <w:rsid w:val="00BE44AB"/>
    <w:rsid w:val="00BE4B15"/>
    <w:rsid w:val="00BE67E7"/>
    <w:rsid w:val="00BE6F8E"/>
    <w:rsid w:val="00BE775D"/>
    <w:rsid w:val="00BF1093"/>
    <w:rsid w:val="00BF20C9"/>
    <w:rsid w:val="00BF2281"/>
    <w:rsid w:val="00BF2C37"/>
    <w:rsid w:val="00BF30AA"/>
    <w:rsid w:val="00BF35C1"/>
    <w:rsid w:val="00BF3B09"/>
    <w:rsid w:val="00BF4869"/>
    <w:rsid w:val="00BF4A42"/>
    <w:rsid w:val="00BF55F9"/>
    <w:rsid w:val="00BF58B5"/>
    <w:rsid w:val="00C00160"/>
    <w:rsid w:val="00C002B9"/>
    <w:rsid w:val="00C005BB"/>
    <w:rsid w:val="00C00641"/>
    <w:rsid w:val="00C024FF"/>
    <w:rsid w:val="00C02D84"/>
    <w:rsid w:val="00C02E5B"/>
    <w:rsid w:val="00C03E66"/>
    <w:rsid w:val="00C05BE4"/>
    <w:rsid w:val="00C100FB"/>
    <w:rsid w:val="00C10850"/>
    <w:rsid w:val="00C10ED7"/>
    <w:rsid w:val="00C12C66"/>
    <w:rsid w:val="00C130EA"/>
    <w:rsid w:val="00C1399C"/>
    <w:rsid w:val="00C157B6"/>
    <w:rsid w:val="00C22B04"/>
    <w:rsid w:val="00C237DC"/>
    <w:rsid w:val="00C239C8"/>
    <w:rsid w:val="00C247E5"/>
    <w:rsid w:val="00C25897"/>
    <w:rsid w:val="00C25CF9"/>
    <w:rsid w:val="00C26F0D"/>
    <w:rsid w:val="00C344E5"/>
    <w:rsid w:val="00C34975"/>
    <w:rsid w:val="00C35085"/>
    <w:rsid w:val="00C368A8"/>
    <w:rsid w:val="00C36DCF"/>
    <w:rsid w:val="00C40BE5"/>
    <w:rsid w:val="00C41886"/>
    <w:rsid w:val="00C43157"/>
    <w:rsid w:val="00C45C04"/>
    <w:rsid w:val="00C46E98"/>
    <w:rsid w:val="00C50253"/>
    <w:rsid w:val="00C508DB"/>
    <w:rsid w:val="00C51118"/>
    <w:rsid w:val="00C51CB7"/>
    <w:rsid w:val="00C5441E"/>
    <w:rsid w:val="00C54E34"/>
    <w:rsid w:val="00C54F34"/>
    <w:rsid w:val="00C55832"/>
    <w:rsid w:val="00C55CF9"/>
    <w:rsid w:val="00C55D0C"/>
    <w:rsid w:val="00C55E7A"/>
    <w:rsid w:val="00C56631"/>
    <w:rsid w:val="00C5778A"/>
    <w:rsid w:val="00C57DD9"/>
    <w:rsid w:val="00C603B8"/>
    <w:rsid w:val="00C6132E"/>
    <w:rsid w:val="00C631AC"/>
    <w:rsid w:val="00C64C43"/>
    <w:rsid w:val="00C65B42"/>
    <w:rsid w:val="00C66524"/>
    <w:rsid w:val="00C66778"/>
    <w:rsid w:val="00C6686B"/>
    <w:rsid w:val="00C66B9B"/>
    <w:rsid w:val="00C67923"/>
    <w:rsid w:val="00C70732"/>
    <w:rsid w:val="00C708F2"/>
    <w:rsid w:val="00C70BD2"/>
    <w:rsid w:val="00C716B4"/>
    <w:rsid w:val="00C72874"/>
    <w:rsid w:val="00C7303F"/>
    <w:rsid w:val="00C7433D"/>
    <w:rsid w:val="00C74F6B"/>
    <w:rsid w:val="00C74FD6"/>
    <w:rsid w:val="00C766C2"/>
    <w:rsid w:val="00C80295"/>
    <w:rsid w:val="00C806DE"/>
    <w:rsid w:val="00C806F3"/>
    <w:rsid w:val="00C80E25"/>
    <w:rsid w:val="00C81544"/>
    <w:rsid w:val="00C8249C"/>
    <w:rsid w:val="00C865C3"/>
    <w:rsid w:val="00C87CB4"/>
    <w:rsid w:val="00C909C3"/>
    <w:rsid w:val="00C94D7D"/>
    <w:rsid w:val="00C976CF"/>
    <w:rsid w:val="00C97BFA"/>
    <w:rsid w:val="00CA01D5"/>
    <w:rsid w:val="00CA283F"/>
    <w:rsid w:val="00CA33C2"/>
    <w:rsid w:val="00CA3409"/>
    <w:rsid w:val="00CA4802"/>
    <w:rsid w:val="00CA4937"/>
    <w:rsid w:val="00CA5B83"/>
    <w:rsid w:val="00CA5FD6"/>
    <w:rsid w:val="00CA6371"/>
    <w:rsid w:val="00CB0A0E"/>
    <w:rsid w:val="00CB0EF0"/>
    <w:rsid w:val="00CB0F18"/>
    <w:rsid w:val="00CB1D1D"/>
    <w:rsid w:val="00CB3E31"/>
    <w:rsid w:val="00CB5696"/>
    <w:rsid w:val="00CB591E"/>
    <w:rsid w:val="00CB5FE7"/>
    <w:rsid w:val="00CB6944"/>
    <w:rsid w:val="00CB717C"/>
    <w:rsid w:val="00CC013E"/>
    <w:rsid w:val="00CC07EE"/>
    <w:rsid w:val="00CC18D6"/>
    <w:rsid w:val="00CC2476"/>
    <w:rsid w:val="00CC4FB8"/>
    <w:rsid w:val="00CC5B95"/>
    <w:rsid w:val="00CC5C7A"/>
    <w:rsid w:val="00CC65E6"/>
    <w:rsid w:val="00CC6762"/>
    <w:rsid w:val="00CD13E5"/>
    <w:rsid w:val="00CD1C0A"/>
    <w:rsid w:val="00CD1CF4"/>
    <w:rsid w:val="00CD24B1"/>
    <w:rsid w:val="00CD2554"/>
    <w:rsid w:val="00CD3C16"/>
    <w:rsid w:val="00CD3CBC"/>
    <w:rsid w:val="00CD626D"/>
    <w:rsid w:val="00CD6BD6"/>
    <w:rsid w:val="00CD71AE"/>
    <w:rsid w:val="00CD72AA"/>
    <w:rsid w:val="00CE1FC3"/>
    <w:rsid w:val="00CE232B"/>
    <w:rsid w:val="00CE2EBD"/>
    <w:rsid w:val="00CE35AA"/>
    <w:rsid w:val="00CE4271"/>
    <w:rsid w:val="00CE4D56"/>
    <w:rsid w:val="00CE5AD4"/>
    <w:rsid w:val="00CF2019"/>
    <w:rsid w:val="00CF2C78"/>
    <w:rsid w:val="00CF2D5E"/>
    <w:rsid w:val="00CF3B6B"/>
    <w:rsid w:val="00CF4752"/>
    <w:rsid w:val="00CF5396"/>
    <w:rsid w:val="00CF56D9"/>
    <w:rsid w:val="00CF5A86"/>
    <w:rsid w:val="00CF6CD3"/>
    <w:rsid w:val="00D00B69"/>
    <w:rsid w:val="00D00E42"/>
    <w:rsid w:val="00D022AE"/>
    <w:rsid w:val="00D032A8"/>
    <w:rsid w:val="00D03CC3"/>
    <w:rsid w:val="00D06373"/>
    <w:rsid w:val="00D07455"/>
    <w:rsid w:val="00D104CF"/>
    <w:rsid w:val="00D11BC8"/>
    <w:rsid w:val="00D1200C"/>
    <w:rsid w:val="00D133C9"/>
    <w:rsid w:val="00D13E99"/>
    <w:rsid w:val="00D13F9E"/>
    <w:rsid w:val="00D15508"/>
    <w:rsid w:val="00D15B82"/>
    <w:rsid w:val="00D16154"/>
    <w:rsid w:val="00D16A90"/>
    <w:rsid w:val="00D17EF6"/>
    <w:rsid w:val="00D20380"/>
    <w:rsid w:val="00D2110E"/>
    <w:rsid w:val="00D218D7"/>
    <w:rsid w:val="00D22000"/>
    <w:rsid w:val="00D22514"/>
    <w:rsid w:val="00D22F43"/>
    <w:rsid w:val="00D23EA0"/>
    <w:rsid w:val="00D26BB3"/>
    <w:rsid w:val="00D26D4D"/>
    <w:rsid w:val="00D2717D"/>
    <w:rsid w:val="00D2773B"/>
    <w:rsid w:val="00D300EB"/>
    <w:rsid w:val="00D309DA"/>
    <w:rsid w:val="00D3101D"/>
    <w:rsid w:val="00D32713"/>
    <w:rsid w:val="00D331E6"/>
    <w:rsid w:val="00D33395"/>
    <w:rsid w:val="00D35A48"/>
    <w:rsid w:val="00D35D79"/>
    <w:rsid w:val="00D4086E"/>
    <w:rsid w:val="00D4132A"/>
    <w:rsid w:val="00D414AD"/>
    <w:rsid w:val="00D4298D"/>
    <w:rsid w:val="00D43055"/>
    <w:rsid w:val="00D44CC7"/>
    <w:rsid w:val="00D44ED1"/>
    <w:rsid w:val="00D45BB6"/>
    <w:rsid w:val="00D503A8"/>
    <w:rsid w:val="00D50518"/>
    <w:rsid w:val="00D51B9B"/>
    <w:rsid w:val="00D52172"/>
    <w:rsid w:val="00D533A5"/>
    <w:rsid w:val="00D53407"/>
    <w:rsid w:val="00D53509"/>
    <w:rsid w:val="00D5359D"/>
    <w:rsid w:val="00D53D54"/>
    <w:rsid w:val="00D542EC"/>
    <w:rsid w:val="00D545BB"/>
    <w:rsid w:val="00D56BA9"/>
    <w:rsid w:val="00D57A86"/>
    <w:rsid w:val="00D61A24"/>
    <w:rsid w:val="00D62098"/>
    <w:rsid w:val="00D62775"/>
    <w:rsid w:val="00D62820"/>
    <w:rsid w:val="00D62AAE"/>
    <w:rsid w:val="00D63053"/>
    <w:rsid w:val="00D633A4"/>
    <w:rsid w:val="00D66443"/>
    <w:rsid w:val="00D66890"/>
    <w:rsid w:val="00D67517"/>
    <w:rsid w:val="00D67D41"/>
    <w:rsid w:val="00D67E55"/>
    <w:rsid w:val="00D70194"/>
    <w:rsid w:val="00D721BA"/>
    <w:rsid w:val="00D72269"/>
    <w:rsid w:val="00D7303A"/>
    <w:rsid w:val="00D732D2"/>
    <w:rsid w:val="00D739E4"/>
    <w:rsid w:val="00D74D0E"/>
    <w:rsid w:val="00D76841"/>
    <w:rsid w:val="00D77F33"/>
    <w:rsid w:val="00D80A29"/>
    <w:rsid w:val="00D81531"/>
    <w:rsid w:val="00D81FB9"/>
    <w:rsid w:val="00D826A0"/>
    <w:rsid w:val="00D848A0"/>
    <w:rsid w:val="00D84AF2"/>
    <w:rsid w:val="00D87CEC"/>
    <w:rsid w:val="00D90BFD"/>
    <w:rsid w:val="00D91AE7"/>
    <w:rsid w:val="00D93419"/>
    <w:rsid w:val="00D93915"/>
    <w:rsid w:val="00D93B46"/>
    <w:rsid w:val="00D94539"/>
    <w:rsid w:val="00D945B6"/>
    <w:rsid w:val="00D95256"/>
    <w:rsid w:val="00D956CE"/>
    <w:rsid w:val="00D96457"/>
    <w:rsid w:val="00D969C9"/>
    <w:rsid w:val="00DA0F3C"/>
    <w:rsid w:val="00DA13C2"/>
    <w:rsid w:val="00DA225F"/>
    <w:rsid w:val="00DA3905"/>
    <w:rsid w:val="00DA53FA"/>
    <w:rsid w:val="00DA6B84"/>
    <w:rsid w:val="00DB037B"/>
    <w:rsid w:val="00DB0E13"/>
    <w:rsid w:val="00DB21EB"/>
    <w:rsid w:val="00DB292A"/>
    <w:rsid w:val="00DB34FE"/>
    <w:rsid w:val="00DB4D76"/>
    <w:rsid w:val="00DB557C"/>
    <w:rsid w:val="00DB6641"/>
    <w:rsid w:val="00DC0417"/>
    <w:rsid w:val="00DC0C38"/>
    <w:rsid w:val="00DC187A"/>
    <w:rsid w:val="00DC2D29"/>
    <w:rsid w:val="00DC462C"/>
    <w:rsid w:val="00DC65D5"/>
    <w:rsid w:val="00DC6739"/>
    <w:rsid w:val="00DC7519"/>
    <w:rsid w:val="00DC75D2"/>
    <w:rsid w:val="00DC76A8"/>
    <w:rsid w:val="00DD1665"/>
    <w:rsid w:val="00DD276D"/>
    <w:rsid w:val="00DD2BAD"/>
    <w:rsid w:val="00DD30ED"/>
    <w:rsid w:val="00DD49F0"/>
    <w:rsid w:val="00DD4FD8"/>
    <w:rsid w:val="00DD5D5C"/>
    <w:rsid w:val="00DD5DD7"/>
    <w:rsid w:val="00DE0025"/>
    <w:rsid w:val="00DE0496"/>
    <w:rsid w:val="00DE0531"/>
    <w:rsid w:val="00DE29C8"/>
    <w:rsid w:val="00DE2D91"/>
    <w:rsid w:val="00DE3BDD"/>
    <w:rsid w:val="00DE3FB9"/>
    <w:rsid w:val="00DE4E92"/>
    <w:rsid w:val="00DE61AB"/>
    <w:rsid w:val="00DE6F2B"/>
    <w:rsid w:val="00DE7D90"/>
    <w:rsid w:val="00DF21AC"/>
    <w:rsid w:val="00DF2E9E"/>
    <w:rsid w:val="00DF3BCF"/>
    <w:rsid w:val="00DF405A"/>
    <w:rsid w:val="00DF4E77"/>
    <w:rsid w:val="00DF4F4B"/>
    <w:rsid w:val="00DF57E6"/>
    <w:rsid w:val="00DF7545"/>
    <w:rsid w:val="00E00FAA"/>
    <w:rsid w:val="00E01BA2"/>
    <w:rsid w:val="00E0216A"/>
    <w:rsid w:val="00E02F3C"/>
    <w:rsid w:val="00E03992"/>
    <w:rsid w:val="00E0518A"/>
    <w:rsid w:val="00E05F87"/>
    <w:rsid w:val="00E06A99"/>
    <w:rsid w:val="00E0705A"/>
    <w:rsid w:val="00E07B62"/>
    <w:rsid w:val="00E101EF"/>
    <w:rsid w:val="00E10852"/>
    <w:rsid w:val="00E11654"/>
    <w:rsid w:val="00E1194A"/>
    <w:rsid w:val="00E138FF"/>
    <w:rsid w:val="00E1483C"/>
    <w:rsid w:val="00E15854"/>
    <w:rsid w:val="00E16E38"/>
    <w:rsid w:val="00E176BB"/>
    <w:rsid w:val="00E20B11"/>
    <w:rsid w:val="00E20EB9"/>
    <w:rsid w:val="00E21334"/>
    <w:rsid w:val="00E228FA"/>
    <w:rsid w:val="00E24209"/>
    <w:rsid w:val="00E252EF"/>
    <w:rsid w:val="00E31296"/>
    <w:rsid w:val="00E31F1A"/>
    <w:rsid w:val="00E32636"/>
    <w:rsid w:val="00E3397A"/>
    <w:rsid w:val="00E33A8C"/>
    <w:rsid w:val="00E342FB"/>
    <w:rsid w:val="00E34BA0"/>
    <w:rsid w:val="00E35854"/>
    <w:rsid w:val="00E361A0"/>
    <w:rsid w:val="00E36E47"/>
    <w:rsid w:val="00E3719E"/>
    <w:rsid w:val="00E379D3"/>
    <w:rsid w:val="00E4020D"/>
    <w:rsid w:val="00E424BB"/>
    <w:rsid w:val="00E4465E"/>
    <w:rsid w:val="00E454F2"/>
    <w:rsid w:val="00E45B35"/>
    <w:rsid w:val="00E4606E"/>
    <w:rsid w:val="00E4648D"/>
    <w:rsid w:val="00E4670F"/>
    <w:rsid w:val="00E47341"/>
    <w:rsid w:val="00E50E8A"/>
    <w:rsid w:val="00E50FF2"/>
    <w:rsid w:val="00E543BE"/>
    <w:rsid w:val="00E54D24"/>
    <w:rsid w:val="00E54F18"/>
    <w:rsid w:val="00E5583F"/>
    <w:rsid w:val="00E56704"/>
    <w:rsid w:val="00E5754B"/>
    <w:rsid w:val="00E605D4"/>
    <w:rsid w:val="00E62759"/>
    <w:rsid w:val="00E62A36"/>
    <w:rsid w:val="00E62C2F"/>
    <w:rsid w:val="00E640AE"/>
    <w:rsid w:val="00E6650F"/>
    <w:rsid w:val="00E66969"/>
    <w:rsid w:val="00E67A10"/>
    <w:rsid w:val="00E70283"/>
    <w:rsid w:val="00E740F2"/>
    <w:rsid w:val="00E76717"/>
    <w:rsid w:val="00E7739B"/>
    <w:rsid w:val="00E7744E"/>
    <w:rsid w:val="00E80290"/>
    <w:rsid w:val="00E8039B"/>
    <w:rsid w:val="00E803E5"/>
    <w:rsid w:val="00E806CC"/>
    <w:rsid w:val="00E8076C"/>
    <w:rsid w:val="00E80860"/>
    <w:rsid w:val="00E80A15"/>
    <w:rsid w:val="00E819B2"/>
    <w:rsid w:val="00E83040"/>
    <w:rsid w:val="00E83A20"/>
    <w:rsid w:val="00E84FB4"/>
    <w:rsid w:val="00E860FE"/>
    <w:rsid w:val="00E86381"/>
    <w:rsid w:val="00E875FB"/>
    <w:rsid w:val="00E901AC"/>
    <w:rsid w:val="00E9093C"/>
    <w:rsid w:val="00E9466C"/>
    <w:rsid w:val="00EA0093"/>
    <w:rsid w:val="00EA0BD4"/>
    <w:rsid w:val="00EA145E"/>
    <w:rsid w:val="00EA1A5B"/>
    <w:rsid w:val="00EA1DBD"/>
    <w:rsid w:val="00EA2094"/>
    <w:rsid w:val="00EA4828"/>
    <w:rsid w:val="00EA4EB5"/>
    <w:rsid w:val="00EA5408"/>
    <w:rsid w:val="00EA619A"/>
    <w:rsid w:val="00EB05F3"/>
    <w:rsid w:val="00EB0EB0"/>
    <w:rsid w:val="00EB2B9A"/>
    <w:rsid w:val="00EB32DF"/>
    <w:rsid w:val="00EB3B78"/>
    <w:rsid w:val="00EB4231"/>
    <w:rsid w:val="00EB4F49"/>
    <w:rsid w:val="00EB579F"/>
    <w:rsid w:val="00EB5CAE"/>
    <w:rsid w:val="00EB5ED1"/>
    <w:rsid w:val="00EC0DE1"/>
    <w:rsid w:val="00EC0F38"/>
    <w:rsid w:val="00EC0F77"/>
    <w:rsid w:val="00EC1896"/>
    <w:rsid w:val="00EC2686"/>
    <w:rsid w:val="00EC2EE2"/>
    <w:rsid w:val="00EC37F4"/>
    <w:rsid w:val="00EC4C9B"/>
    <w:rsid w:val="00EC540C"/>
    <w:rsid w:val="00EC546F"/>
    <w:rsid w:val="00ED0610"/>
    <w:rsid w:val="00ED16AE"/>
    <w:rsid w:val="00ED1EFA"/>
    <w:rsid w:val="00ED27A8"/>
    <w:rsid w:val="00ED2DA6"/>
    <w:rsid w:val="00ED2F05"/>
    <w:rsid w:val="00ED3A65"/>
    <w:rsid w:val="00ED3D3F"/>
    <w:rsid w:val="00ED3DAB"/>
    <w:rsid w:val="00ED63D0"/>
    <w:rsid w:val="00ED77B9"/>
    <w:rsid w:val="00ED7CC5"/>
    <w:rsid w:val="00EE1191"/>
    <w:rsid w:val="00EE1639"/>
    <w:rsid w:val="00EE1718"/>
    <w:rsid w:val="00EE387D"/>
    <w:rsid w:val="00EE3E38"/>
    <w:rsid w:val="00EE443B"/>
    <w:rsid w:val="00EE6CBE"/>
    <w:rsid w:val="00EF1BB6"/>
    <w:rsid w:val="00EF2CDD"/>
    <w:rsid w:val="00EF5C3B"/>
    <w:rsid w:val="00F00A43"/>
    <w:rsid w:val="00F023B9"/>
    <w:rsid w:val="00F03882"/>
    <w:rsid w:val="00F03898"/>
    <w:rsid w:val="00F04407"/>
    <w:rsid w:val="00F04F32"/>
    <w:rsid w:val="00F06A71"/>
    <w:rsid w:val="00F076BA"/>
    <w:rsid w:val="00F10677"/>
    <w:rsid w:val="00F10EE3"/>
    <w:rsid w:val="00F11346"/>
    <w:rsid w:val="00F1140B"/>
    <w:rsid w:val="00F12549"/>
    <w:rsid w:val="00F12933"/>
    <w:rsid w:val="00F12F60"/>
    <w:rsid w:val="00F12FC1"/>
    <w:rsid w:val="00F142CF"/>
    <w:rsid w:val="00F14590"/>
    <w:rsid w:val="00F14A98"/>
    <w:rsid w:val="00F151EA"/>
    <w:rsid w:val="00F15AA1"/>
    <w:rsid w:val="00F160B4"/>
    <w:rsid w:val="00F17D06"/>
    <w:rsid w:val="00F207F3"/>
    <w:rsid w:val="00F214F7"/>
    <w:rsid w:val="00F22AE7"/>
    <w:rsid w:val="00F239A0"/>
    <w:rsid w:val="00F24987"/>
    <w:rsid w:val="00F260F4"/>
    <w:rsid w:val="00F267BA"/>
    <w:rsid w:val="00F2710D"/>
    <w:rsid w:val="00F2768B"/>
    <w:rsid w:val="00F276F4"/>
    <w:rsid w:val="00F27FF6"/>
    <w:rsid w:val="00F30022"/>
    <w:rsid w:val="00F31AD2"/>
    <w:rsid w:val="00F33D6D"/>
    <w:rsid w:val="00F347F0"/>
    <w:rsid w:val="00F34821"/>
    <w:rsid w:val="00F34841"/>
    <w:rsid w:val="00F3514D"/>
    <w:rsid w:val="00F3540D"/>
    <w:rsid w:val="00F35FF8"/>
    <w:rsid w:val="00F363A9"/>
    <w:rsid w:val="00F3696B"/>
    <w:rsid w:val="00F37D8D"/>
    <w:rsid w:val="00F40B38"/>
    <w:rsid w:val="00F41AEC"/>
    <w:rsid w:val="00F4408B"/>
    <w:rsid w:val="00F44FB4"/>
    <w:rsid w:val="00F479D5"/>
    <w:rsid w:val="00F505BD"/>
    <w:rsid w:val="00F50B86"/>
    <w:rsid w:val="00F515B5"/>
    <w:rsid w:val="00F540A7"/>
    <w:rsid w:val="00F541FB"/>
    <w:rsid w:val="00F545D9"/>
    <w:rsid w:val="00F56289"/>
    <w:rsid w:val="00F562E7"/>
    <w:rsid w:val="00F5688C"/>
    <w:rsid w:val="00F57822"/>
    <w:rsid w:val="00F620B6"/>
    <w:rsid w:val="00F6224D"/>
    <w:rsid w:val="00F63B09"/>
    <w:rsid w:val="00F6500F"/>
    <w:rsid w:val="00F654A1"/>
    <w:rsid w:val="00F65922"/>
    <w:rsid w:val="00F666F9"/>
    <w:rsid w:val="00F73293"/>
    <w:rsid w:val="00F75105"/>
    <w:rsid w:val="00F76688"/>
    <w:rsid w:val="00F8117F"/>
    <w:rsid w:val="00F85067"/>
    <w:rsid w:val="00F867F6"/>
    <w:rsid w:val="00F86E99"/>
    <w:rsid w:val="00F87D3F"/>
    <w:rsid w:val="00F900CF"/>
    <w:rsid w:val="00F905F5"/>
    <w:rsid w:val="00F90A56"/>
    <w:rsid w:val="00F90E6E"/>
    <w:rsid w:val="00F90F31"/>
    <w:rsid w:val="00F92A3A"/>
    <w:rsid w:val="00F92B01"/>
    <w:rsid w:val="00F9349F"/>
    <w:rsid w:val="00F93649"/>
    <w:rsid w:val="00F93DC4"/>
    <w:rsid w:val="00F93FFE"/>
    <w:rsid w:val="00F9454A"/>
    <w:rsid w:val="00F950DD"/>
    <w:rsid w:val="00F960D0"/>
    <w:rsid w:val="00F964AB"/>
    <w:rsid w:val="00F9712D"/>
    <w:rsid w:val="00F97BC7"/>
    <w:rsid w:val="00FA02AE"/>
    <w:rsid w:val="00FA0FEC"/>
    <w:rsid w:val="00FA1E4E"/>
    <w:rsid w:val="00FA243A"/>
    <w:rsid w:val="00FA523E"/>
    <w:rsid w:val="00FA5891"/>
    <w:rsid w:val="00FA664B"/>
    <w:rsid w:val="00FA76A3"/>
    <w:rsid w:val="00FA7D22"/>
    <w:rsid w:val="00FB091F"/>
    <w:rsid w:val="00FB23AB"/>
    <w:rsid w:val="00FB2903"/>
    <w:rsid w:val="00FB32EB"/>
    <w:rsid w:val="00FB4B67"/>
    <w:rsid w:val="00FB5A60"/>
    <w:rsid w:val="00FB6C1F"/>
    <w:rsid w:val="00FB7355"/>
    <w:rsid w:val="00FB7691"/>
    <w:rsid w:val="00FB78F1"/>
    <w:rsid w:val="00FC0047"/>
    <w:rsid w:val="00FC0F41"/>
    <w:rsid w:val="00FC1C32"/>
    <w:rsid w:val="00FC1EA8"/>
    <w:rsid w:val="00FC2B7C"/>
    <w:rsid w:val="00FC378C"/>
    <w:rsid w:val="00FC5118"/>
    <w:rsid w:val="00FC5C26"/>
    <w:rsid w:val="00FC7370"/>
    <w:rsid w:val="00FC7EE3"/>
    <w:rsid w:val="00FD0947"/>
    <w:rsid w:val="00FD1526"/>
    <w:rsid w:val="00FD18C0"/>
    <w:rsid w:val="00FD278A"/>
    <w:rsid w:val="00FD2FA4"/>
    <w:rsid w:val="00FD4114"/>
    <w:rsid w:val="00FD4CD7"/>
    <w:rsid w:val="00FD59A7"/>
    <w:rsid w:val="00FD6476"/>
    <w:rsid w:val="00FD6B51"/>
    <w:rsid w:val="00FD7559"/>
    <w:rsid w:val="00FE1269"/>
    <w:rsid w:val="00FE2810"/>
    <w:rsid w:val="00FE2C9F"/>
    <w:rsid w:val="00FE341D"/>
    <w:rsid w:val="00FE3AB5"/>
    <w:rsid w:val="00FE3CF9"/>
    <w:rsid w:val="00FE5A80"/>
    <w:rsid w:val="00FE5FF2"/>
    <w:rsid w:val="00FE6901"/>
    <w:rsid w:val="00FE7AD5"/>
    <w:rsid w:val="00FF011C"/>
    <w:rsid w:val="00FF0A0D"/>
    <w:rsid w:val="00FF0CC1"/>
    <w:rsid w:val="00FF0E2C"/>
    <w:rsid w:val="00FF2E54"/>
    <w:rsid w:val="00FF37FA"/>
    <w:rsid w:val="00FF3970"/>
    <w:rsid w:val="00FF5000"/>
    <w:rsid w:val="00FF6135"/>
    <w:rsid w:val="00FF76B3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5E757"/>
  <w15:chartTrackingRefBased/>
  <w15:docId w15:val="{3EAA8674-E029-4327-A3EB-65B040F4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 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7635DC"/>
    <w:pPr>
      <w:spacing w:after="120" w:line="480" w:lineRule="auto"/>
    </w:pPr>
  </w:style>
  <w:style w:type="paragraph" w:customStyle="1" w:styleId="CharChar">
    <w:name w:val="Char Char"/>
    <w:basedOn w:val="Normal"/>
    <w:link w:val="DefaultParagraphFont"/>
    <w:rsid w:val="00664B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7B27A1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97847"/>
    <w:pPr>
      <w:ind w:left="720"/>
      <w:contextualSpacing/>
    </w:pPr>
    <w:rPr>
      <w:szCs w:val="30"/>
    </w:rPr>
  </w:style>
  <w:style w:type="character" w:customStyle="1" w:styleId="BodyTextIndent2Char">
    <w:name w:val="Body Text Indent 2 Char"/>
    <w:link w:val="BodyTextIndent2"/>
    <w:rsid w:val="00B53355"/>
    <w:rPr>
      <w:rFonts w:ascii="Angsana New" w:hAnsi="Angsana New"/>
      <w:sz w:val="32"/>
      <w:szCs w:val="32"/>
    </w:rPr>
  </w:style>
  <w:style w:type="character" w:customStyle="1" w:styleId="Heading2Char">
    <w:name w:val="Heading 2 Char"/>
    <w:link w:val="Heading2"/>
    <w:rsid w:val="008C6163"/>
    <w:rPr>
      <w:rFonts w:ascii="Times New Roman"/>
      <w:b/>
      <w:bCs/>
      <w:i/>
      <w:iCs/>
      <w:sz w:val="24"/>
      <w:szCs w:val="28"/>
    </w:rPr>
  </w:style>
  <w:style w:type="paragraph" w:customStyle="1" w:styleId="Default">
    <w:name w:val="Default"/>
    <w:rsid w:val="004D5DA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D5DA0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4D5DA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BB577F"/>
    <w:rPr>
      <w:rFonts w:ascii="Times New Roman"/>
      <w:sz w:val="24"/>
      <w:szCs w:val="24"/>
    </w:rPr>
  </w:style>
  <w:style w:type="character" w:customStyle="1" w:styleId="ui-provider">
    <w:name w:val="ui-provider"/>
    <w:basedOn w:val="DefaultParagraphFont"/>
    <w:rsid w:val="00675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opparat.Hemratanato\Desktop\Thai%20President\T423-Reportt-Q1'11_revis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13962-7CD8-43C7-8C11-687625E0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T423-Reportt-Q1'11_revise.dot</Template>
  <TotalTime>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Ernst &amp; Young</dc:creator>
  <cp:keywords/>
  <dc:description/>
  <cp:lastModifiedBy>Siriwan Yooprasert</cp:lastModifiedBy>
  <cp:revision>2</cp:revision>
  <cp:lastPrinted>2024-11-01T03:11:00Z</cp:lastPrinted>
  <dcterms:created xsi:type="dcterms:W3CDTF">2024-11-14T04:01:00Z</dcterms:created>
  <dcterms:modified xsi:type="dcterms:W3CDTF">2024-11-14T04:01:00Z</dcterms:modified>
</cp:coreProperties>
</file>