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6D5263" w:rsidRPr="00EA592D" w14:paraId="0B5FE4B6" w14:textId="77777777" w:rsidTr="00D37403">
        <w:tc>
          <w:tcPr>
            <w:tcW w:w="1368" w:type="dxa"/>
          </w:tcPr>
          <w:p w14:paraId="2FA27299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06131B79" w14:textId="77777777" w:rsidR="006D5263" w:rsidRPr="001316DA" w:rsidRDefault="006D5263" w:rsidP="00D37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1193CD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16D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D5263" w:rsidRPr="00EA592D" w14:paraId="3A3C6E47" w14:textId="77777777" w:rsidTr="00D37403">
        <w:trPr>
          <w:trHeight w:val="227"/>
        </w:trPr>
        <w:tc>
          <w:tcPr>
            <w:tcW w:w="1368" w:type="dxa"/>
          </w:tcPr>
          <w:p w14:paraId="78D5C74C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B9CC1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C9728D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D5263" w:rsidRPr="00EA592D" w14:paraId="5193BB25" w14:textId="77777777" w:rsidTr="00D37403">
        <w:tc>
          <w:tcPr>
            <w:tcW w:w="1368" w:type="dxa"/>
          </w:tcPr>
          <w:p w14:paraId="3B5F789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A196FD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2A3DDA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D5263" w:rsidRPr="00EA592D" w14:paraId="4A7E3C9F" w14:textId="77777777" w:rsidTr="00D37403">
        <w:tc>
          <w:tcPr>
            <w:tcW w:w="1368" w:type="dxa"/>
          </w:tcPr>
          <w:p w14:paraId="2B7F6A50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</w:tcPr>
          <w:p w14:paraId="521E39CE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C9C7D42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1316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6D5263" w:rsidRPr="00EA592D" w14:paraId="4D8316E1" w14:textId="77777777" w:rsidTr="00D37403">
        <w:tc>
          <w:tcPr>
            <w:tcW w:w="1368" w:type="dxa"/>
          </w:tcPr>
          <w:p w14:paraId="45351D01" w14:textId="30ADA0A7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A6956B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EBEEC7C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6D5263" w:rsidRPr="00EA592D" w14:paraId="5ACB0793" w14:textId="77777777" w:rsidTr="00D37403">
        <w:tc>
          <w:tcPr>
            <w:tcW w:w="1368" w:type="dxa"/>
          </w:tcPr>
          <w:p w14:paraId="39119AAB" w14:textId="5EAC4BDD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675F4B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BFC3E5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6D5263" w:rsidRPr="00EA592D" w14:paraId="5D607089" w14:textId="77777777" w:rsidTr="00D37403">
        <w:tc>
          <w:tcPr>
            <w:tcW w:w="1368" w:type="dxa"/>
          </w:tcPr>
          <w:p w14:paraId="39EE7502" w14:textId="4BF84FC3" w:rsidR="006D5263" w:rsidRPr="00B14F41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0BA911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61B4C3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6D5263" w:rsidRPr="00EA592D" w14:paraId="091038A6" w14:textId="77777777" w:rsidTr="00D37403">
        <w:tc>
          <w:tcPr>
            <w:tcW w:w="1368" w:type="dxa"/>
          </w:tcPr>
          <w:p w14:paraId="57CA0D7D" w14:textId="20CEFC9C" w:rsidR="006D5263" w:rsidRPr="00EA592D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744674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0BFCC5E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16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6D5263" w:rsidRPr="00EA592D" w14:paraId="23229B73" w14:textId="77777777" w:rsidTr="00D37403">
        <w:tc>
          <w:tcPr>
            <w:tcW w:w="1368" w:type="dxa"/>
            <w:shd w:val="clear" w:color="auto" w:fill="auto"/>
          </w:tcPr>
          <w:p w14:paraId="4E59ED94" w14:textId="6C02BD74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FC2639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6534247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D5263" w:rsidRPr="00EA592D" w14:paraId="032C6158" w14:textId="77777777" w:rsidTr="00D37403">
        <w:tc>
          <w:tcPr>
            <w:tcW w:w="1368" w:type="dxa"/>
            <w:shd w:val="clear" w:color="auto" w:fill="auto"/>
          </w:tcPr>
          <w:p w14:paraId="01B255B6" w14:textId="4AF52808" w:rsidR="006D5263" w:rsidRPr="00595FFC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18ECCCF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E53E2B0" w14:textId="77777777" w:rsidR="006D5263" w:rsidRPr="001316DA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1316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6D5263" w:rsidRPr="00EA592D" w14:paraId="191B1243" w14:textId="77777777" w:rsidTr="00D37403">
        <w:tc>
          <w:tcPr>
            <w:tcW w:w="1368" w:type="dxa"/>
            <w:shd w:val="clear" w:color="auto" w:fill="auto"/>
          </w:tcPr>
          <w:p w14:paraId="41EBF2BC" w14:textId="50558992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3CBF0E3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1E4FF19" w14:textId="77777777" w:rsidR="006D5263" w:rsidRPr="001316DA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16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6D5263" w:rsidRPr="00EA592D" w14:paraId="42D86D35" w14:textId="77777777" w:rsidTr="00D37403">
        <w:tc>
          <w:tcPr>
            <w:tcW w:w="1368" w:type="dxa"/>
          </w:tcPr>
          <w:p w14:paraId="3E986650" w14:textId="0DB8B7CB" w:rsidR="006D5263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99D9F5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4B9678" w14:textId="77777777" w:rsidR="006D5263" w:rsidRPr="0049665F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16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1316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6D5263" w:rsidRPr="00EA592D" w14:paraId="32037C41" w14:textId="77777777" w:rsidTr="00D37403">
        <w:tc>
          <w:tcPr>
            <w:tcW w:w="1368" w:type="dxa"/>
          </w:tcPr>
          <w:p w14:paraId="03E26E83" w14:textId="110BB0E5" w:rsidR="006D5263" w:rsidRPr="00245732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B64C6B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9E5A86" w14:textId="77777777" w:rsidR="006D5263" w:rsidRPr="001316DA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16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6D5263" w:rsidRPr="001316DA" w14:paraId="2DE8AFB0" w14:textId="77777777" w:rsidTr="00D37403">
        <w:tc>
          <w:tcPr>
            <w:tcW w:w="1368" w:type="dxa"/>
          </w:tcPr>
          <w:p w14:paraId="4AC29E95" w14:textId="4BCA4BF2" w:rsidR="006D5263" w:rsidRPr="00E73399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4A9338" w14:textId="77777777" w:rsidR="006D5263" w:rsidRPr="001316DA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2FEA40E" w14:textId="77777777" w:rsidR="006D5263" w:rsidRPr="001316DA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16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1316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</w:tbl>
    <w:p w14:paraId="62BBEEE3" w14:textId="77777777" w:rsidR="006D5263" w:rsidRPr="001316DA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="Angsana New" w:hAnsi="Angsana New"/>
          <w:sz w:val="30"/>
          <w:szCs w:val="30"/>
          <w:cs/>
        </w:rPr>
        <w:br w:type="page"/>
      </w:r>
      <w:r w:rsidRPr="001316DA">
        <w:rPr>
          <w:rFonts w:asciiTheme="majorBidi" w:hAnsiTheme="majorBidi"/>
          <w:sz w:val="30"/>
          <w:szCs w:val="30"/>
          <w:cs/>
        </w:rPr>
        <w:lastRenderedPageBreak/>
        <w:t>หมายเหตุประกอบงบการเงิน</w:t>
      </w:r>
      <w:r w:rsidRPr="001316DA">
        <w:rPr>
          <w:rFonts w:asciiTheme="majorBidi" w:hAnsiTheme="majorBidi" w:hint="cs"/>
          <w:sz w:val="30"/>
          <w:szCs w:val="30"/>
          <w:cs/>
        </w:rPr>
        <w:t>เ</w:t>
      </w:r>
      <w:r w:rsidRPr="001316DA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5EC85C52" w14:textId="77777777" w:rsidR="006D5263" w:rsidRPr="001316DA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A982B" w14:textId="7DE731A8" w:rsidR="006D5263" w:rsidRPr="001316DA" w:rsidRDefault="006D5263" w:rsidP="006D5263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1316DA">
        <w:rPr>
          <w:rFonts w:asciiTheme="majorBidi" w:hAnsiTheme="majorBidi" w:cstheme="majorBidi"/>
          <w:sz w:val="30"/>
          <w:szCs w:val="30"/>
          <w:cs/>
        </w:rPr>
        <w:br/>
      </w:r>
      <w:r w:rsidR="007B63DE" w:rsidRPr="001316DA">
        <w:rPr>
          <w:rFonts w:asciiTheme="majorBidi" w:hAnsiTheme="majorBidi" w:cstheme="majorBidi"/>
          <w:sz w:val="30"/>
          <w:szCs w:val="30"/>
        </w:rPr>
        <w:t>11</w:t>
      </w:r>
      <w:r w:rsidR="008B371D" w:rsidRPr="0013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404C" w:rsidRPr="001316D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 w:rsidR="002821E6" w:rsidRPr="001316DA">
        <w:rPr>
          <w:rFonts w:asciiTheme="majorBidi" w:hAnsiTheme="majorBidi" w:cstheme="majorBidi"/>
          <w:sz w:val="30"/>
          <w:szCs w:val="30"/>
        </w:rPr>
        <w:t>7</w:t>
      </w:r>
    </w:p>
    <w:p w14:paraId="2AFC966B" w14:textId="77777777" w:rsidR="006D5263" w:rsidRPr="001316DA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2356D2" w14:textId="77777777" w:rsidR="006D5263" w:rsidRPr="001316DA" w:rsidRDefault="006D5263" w:rsidP="006D5263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316DA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C688DC" w14:textId="77777777" w:rsidR="006D5263" w:rsidRPr="001316DA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D4035" w14:textId="4A4EE83E" w:rsidR="006D5263" w:rsidRPr="001316DA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 (“กองทรัสต์”)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</w:t>
      </w:r>
      <w:r w:rsidR="003B371D" w:rsidRPr="001316DA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1316DA">
        <w:rPr>
          <w:rFonts w:asciiTheme="majorBidi" w:hAnsiTheme="majorBidi" w:cstheme="majorBidi"/>
          <w:sz w:val="30"/>
          <w:szCs w:val="30"/>
          <w:cs/>
        </w:rPr>
        <w:t>กองทุนรวม</w:t>
      </w:r>
      <w:r w:rsidR="003B371D" w:rsidRPr="001316DA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1316DA">
        <w:rPr>
          <w:rFonts w:asciiTheme="majorBidi" w:hAnsiTheme="majorBidi" w:cstheme="majorBidi"/>
          <w:sz w:val="30"/>
          <w:szCs w:val="30"/>
          <w:cs/>
        </w:rPr>
        <w:t>) และจดทะเบียนเป็นกองทรัสต์เมื่อวันที่</w:t>
      </w:r>
      <w:r w:rsidR="00FD05BA" w:rsidRPr="001316DA">
        <w:rPr>
          <w:rFonts w:asciiTheme="majorBidi" w:hAnsiTheme="majorBidi" w:cstheme="majorBidi"/>
          <w:sz w:val="30"/>
          <w:szCs w:val="30"/>
        </w:rPr>
        <w:br/>
      </w:r>
      <w:r w:rsidRPr="001316DA">
        <w:rPr>
          <w:rFonts w:asciiTheme="majorBidi" w:hAnsiTheme="majorBidi" w:cstheme="majorBidi"/>
          <w:sz w:val="30"/>
          <w:szCs w:val="30"/>
        </w:rPr>
        <w:t>29</w:t>
      </w:r>
      <w:r w:rsidR="00FD05BA"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1316DA">
        <w:rPr>
          <w:rFonts w:asciiTheme="majorBidi" w:hAnsiTheme="majorBidi" w:cstheme="majorBidi"/>
          <w:sz w:val="30"/>
          <w:szCs w:val="30"/>
        </w:rPr>
        <w:t xml:space="preserve">2560 </w:t>
      </w:r>
      <w:r w:rsidRPr="001316DA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1316DA">
        <w:rPr>
          <w:rFonts w:asciiTheme="majorBidi" w:hAnsiTheme="majorBidi" w:cstheme="majorBidi"/>
          <w:sz w:val="30"/>
          <w:szCs w:val="30"/>
          <w:cs/>
        </w:rPr>
        <w:t>ทุน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1316DA">
        <w:rPr>
          <w:rFonts w:asciiTheme="majorBidi" w:hAnsiTheme="majorBidi"/>
          <w:sz w:val="30"/>
          <w:szCs w:val="30"/>
        </w:rPr>
        <w:t>3,656.05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1316DA">
        <w:rPr>
          <w:rFonts w:asciiTheme="majorBidi" w:hAnsiTheme="majorBidi" w:hint="cs"/>
          <w:sz w:val="30"/>
          <w:szCs w:val="30"/>
          <w:cs/>
        </w:rPr>
        <w:t>ล้าน</w:t>
      </w:r>
      <w:r w:rsidRPr="001316DA">
        <w:rPr>
          <w:rFonts w:asciiTheme="majorBidi" w:hAnsiTheme="majorBidi"/>
          <w:sz w:val="30"/>
          <w:szCs w:val="30"/>
          <w:cs/>
        </w:rPr>
        <w:t xml:space="preserve">บาท </w:t>
      </w:r>
      <w:r w:rsidRPr="001316DA">
        <w:rPr>
          <w:rFonts w:asciiTheme="majorBidi" w:hAnsiTheme="majorBidi" w:hint="cs"/>
          <w:sz w:val="30"/>
          <w:szCs w:val="30"/>
          <w:cs/>
        </w:rPr>
        <w:t>(</w:t>
      </w:r>
      <w:r w:rsidRPr="001316DA">
        <w:rPr>
          <w:rFonts w:asciiTheme="majorBidi" w:hAnsiTheme="majorBidi"/>
          <w:sz w:val="30"/>
          <w:szCs w:val="30"/>
          <w:cs/>
        </w:rPr>
        <w:t xml:space="preserve">แบ่งเป็น </w:t>
      </w:r>
      <w:r w:rsidRPr="001316DA">
        <w:rPr>
          <w:rFonts w:asciiTheme="majorBidi" w:hAnsiTheme="majorBidi" w:cstheme="majorBidi"/>
          <w:sz w:val="30"/>
          <w:szCs w:val="30"/>
        </w:rPr>
        <w:t xml:space="preserve">409.40 </w:t>
      </w:r>
      <w:r w:rsidRPr="001316DA">
        <w:rPr>
          <w:rFonts w:asciiTheme="majorBidi" w:hAnsiTheme="majorBidi"/>
          <w:sz w:val="30"/>
          <w:szCs w:val="30"/>
          <w:cs/>
        </w:rPr>
        <w:t>ล้านหน่วย มูลค่าหน่วยละ</w:t>
      </w:r>
      <w:bookmarkStart w:id="0" w:name="_Hlk46853457"/>
      <w:r w:rsidRPr="001316DA">
        <w:rPr>
          <w:rFonts w:asciiTheme="majorBidi" w:hAnsiTheme="majorBidi" w:cstheme="majorBidi"/>
          <w:sz w:val="30"/>
          <w:szCs w:val="30"/>
        </w:rPr>
        <w:t xml:space="preserve">8.9302 </w:t>
      </w:r>
      <w:bookmarkEnd w:id="0"/>
      <w:r w:rsidRPr="001316DA">
        <w:rPr>
          <w:rFonts w:asciiTheme="majorBidi" w:hAnsiTheme="majorBidi"/>
          <w:sz w:val="30"/>
          <w:szCs w:val="30"/>
          <w:cs/>
        </w:rPr>
        <w:t>บาท) โดยมี</w:t>
      </w:r>
      <w:r w:rsidRPr="001316DA" w:rsidDel="002B30C8">
        <w:rPr>
          <w:rFonts w:asciiTheme="majorBidi" w:hAnsiTheme="majorBidi"/>
          <w:sz w:val="30"/>
          <w:szCs w:val="30"/>
          <w:cs/>
        </w:rPr>
        <w:t xml:space="preserve"> </w:t>
      </w:r>
      <w:r w:rsidRPr="001316DA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1316DA">
        <w:rPr>
          <w:rFonts w:asciiTheme="majorBidi" w:hAnsi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1316DA">
        <w:rPr>
          <w:rFonts w:asciiTheme="majorBidi" w:hAnsiTheme="majorBidi"/>
          <w:sz w:val="30"/>
          <w:szCs w:val="30"/>
          <w:cs/>
        </w:rPr>
        <w:t xml:space="preserve"> (“</w:t>
      </w:r>
      <w:r w:rsidRPr="001316DA">
        <w:rPr>
          <w:rFonts w:asciiTheme="majorBidi" w:hAnsiTheme="majorBidi" w:hint="cs"/>
          <w:sz w:val="30"/>
          <w:szCs w:val="30"/>
          <w:cs/>
        </w:rPr>
        <w:t>ผู้จัดการกองทรัสต์”)</w:t>
      </w:r>
      <w:r w:rsidRPr="001316DA">
        <w:rPr>
          <w:rFonts w:asciiTheme="majorBidi" w:hAnsi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1316DA">
        <w:rPr>
          <w:rFonts w:asciiTheme="majorBidi" w:hAnsiTheme="majorBidi" w:hint="cs"/>
          <w:sz w:val="30"/>
          <w:szCs w:val="30"/>
          <w:cs/>
        </w:rPr>
        <w:t>กรุงไทย จำกัด (มหาชน)</w:t>
      </w:r>
      <w:r w:rsidRPr="001316DA">
        <w:rPr>
          <w:rFonts w:asciiTheme="majorBidi" w:hAnsiTheme="majorBidi"/>
          <w:sz w:val="30"/>
          <w:szCs w:val="30"/>
          <w:cs/>
        </w:rPr>
        <w:t xml:space="preserve"> </w:t>
      </w:r>
      <w:r w:rsidRPr="001316DA">
        <w:rPr>
          <w:rFonts w:asciiTheme="majorBidi" w:hAnsiTheme="majorBidi" w:hint="cs"/>
          <w:sz w:val="30"/>
          <w:szCs w:val="30"/>
          <w:cs/>
        </w:rPr>
        <w:t xml:space="preserve">(“ทรัสตี”) </w:t>
      </w:r>
      <w:r w:rsidRPr="001316DA">
        <w:rPr>
          <w:rFonts w:asciiTheme="majorBidi" w:hAnsiTheme="majorBidi"/>
          <w:sz w:val="30"/>
          <w:szCs w:val="30"/>
          <w:cs/>
        </w:rPr>
        <w:t>เป็นทรัสตีของกองทรัสต์</w:t>
      </w:r>
    </w:p>
    <w:p w14:paraId="1814F464" w14:textId="77777777" w:rsidR="006D5263" w:rsidRPr="001316DA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F07093" w14:textId="77777777" w:rsidR="006D5263" w:rsidRPr="001316DA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011BA5DA" w14:textId="77777777" w:rsidR="006D5263" w:rsidRPr="001316DA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B645C8" w14:textId="77777777" w:rsidR="006D5263" w:rsidRPr="001316DA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 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(“กลุ่มกองทรัสต์”) </w:t>
      </w:r>
      <w:r w:rsidRPr="001316DA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79FDC3B" w14:textId="77777777" w:rsidR="006D5263" w:rsidRPr="001316DA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00"/>
        <w:gridCol w:w="1620"/>
        <w:gridCol w:w="1674"/>
      </w:tblGrid>
      <w:tr w:rsidR="006D5263" w:rsidRPr="001316DA" w14:paraId="4899D3BD" w14:textId="77777777" w:rsidTr="00016C8C">
        <w:tc>
          <w:tcPr>
            <w:tcW w:w="2243" w:type="dxa"/>
          </w:tcPr>
          <w:p w14:paraId="6AD088DA" w14:textId="77777777" w:rsidR="006D5263" w:rsidRPr="001316DA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5D1F0B57" w14:textId="77777777" w:rsidR="006D5263" w:rsidRPr="001316DA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B02FFAC" w14:textId="77777777" w:rsidR="006D5263" w:rsidRPr="001316DA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94" w:type="dxa"/>
            <w:gridSpan w:val="2"/>
          </w:tcPr>
          <w:p w14:paraId="0D170EA7" w14:textId="77777777" w:rsidR="006D5263" w:rsidRPr="001316DA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6D5263" w:rsidRPr="001316DA" w14:paraId="6F137345" w14:textId="77777777" w:rsidTr="00016C8C">
        <w:tc>
          <w:tcPr>
            <w:tcW w:w="2243" w:type="dxa"/>
          </w:tcPr>
          <w:p w14:paraId="505CE6E8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71325AE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4993E0E" w14:textId="77777777" w:rsidR="006D5263" w:rsidRPr="00CC5D3C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EE819F" w14:textId="64832838" w:rsidR="006D5263" w:rsidRPr="00C37489" w:rsidRDefault="00B75D37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C2404C" w:rsidRPr="001316DA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 xml:space="preserve">ายน </w:t>
            </w:r>
            <w:r w:rsidR="006D5263"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 w:rsidR="00223676" w:rsidRPr="001316DA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674" w:type="dxa"/>
          </w:tcPr>
          <w:p w14:paraId="79EF5EC4" w14:textId="002E84BB" w:rsidR="006D5263" w:rsidRPr="001316DA" w:rsidRDefault="006D5263" w:rsidP="00D37403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</w:rPr>
              <w:t>31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 w:rsidR="00223676" w:rsidRPr="001316DA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6D5263" w:rsidRPr="001316DA" w14:paraId="3658BE80" w14:textId="77777777" w:rsidTr="00016C8C">
        <w:tc>
          <w:tcPr>
            <w:tcW w:w="2243" w:type="dxa"/>
          </w:tcPr>
          <w:p w14:paraId="583A17D3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47B0D9EF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6A58F52" w14:textId="77777777" w:rsidR="006D5263" w:rsidRPr="00CC5D3C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</w:tcPr>
          <w:p w14:paraId="78783366" w14:textId="77777777" w:rsidR="006D5263" w:rsidRPr="001316DA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1316D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D5263" w:rsidRPr="001316DA" w14:paraId="0C959FFA" w14:textId="77777777" w:rsidTr="00016C8C">
        <w:tc>
          <w:tcPr>
            <w:tcW w:w="2243" w:type="dxa"/>
          </w:tcPr>
          <w:p w14:paraId="05910474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764825A" w14:textId="77777777" w:rsidR="006D5263" w:rsidRPr="001316DA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5E9709D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20" w:type="dxa"/>
          </w:tcPr>
          <w:p w14:paraId="77922088" w14:textId="6C1A042B" w:rsidR="006D5263" w:rsidRDefault="00911974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3BF6F80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6D5263" w:rsidRPr="001316DA" w14:paraId="3BF0BD33" w14:textId="77777777" w:rsidTr="00016C8C">
        <w:tc>
          <w:tcPr>
            <w:tcW w:w="2243" w:type="dxa"/>
          </w:tcPr>
          <w:p w14:paraId="6326EA39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66F47395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030407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BE65C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1C531F9E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1316DA" w14:paraId="30419D33" w14:textId="77777777" w:rsidTr="00016C8C">
        <w:tc>
          <w:tcPr>
            <w:tcW w:w="2243" w:type="dxa"/>
          </w:tcPr>
          <w:p w14:paraId="1D972E56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BD966CB" w14:textId="77777777" w:rsidR="006D5263" w:rsidRPr="001316DA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00" w:type="dxa"/>
          </w:tcPr>
          <w:p w14:paraId="6E495382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20" w:type="dxa"/>
          </w:tcPr>
          <w:p w14:paraId="0E15934C" w14:textId="0D21C8A4" w:rsidR="006D5263" w:rsidRDefault="00911974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6CC081D4" w14:textId="77777777" w:rsidR="006D5263" w:rsidRPr="001316DA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603878AE" w14:textId="77777777" w:rsidR="006D5263" w:rsidRPr="001316DA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1316DA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17A8C2A" w14:textId="77777777" w:rsidR="006D5263" w:rsidRPr="001316DA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1316D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560291D" w14:textId="77777777" w:rsidR="006D5263" w:rsidRPr="001316DA" w:rsidRDefault="006D5263" w:rsidP="005058AD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4156DCFB" w14:textId="7A633D51" w:rsidR="002C20FC" w:rsidRPr="001316DA" w:rsidRDefault="002C20FC" w:rsidP="002C20FC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1316DA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316DA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316DA">
        <w:rPr>
          <w:rFonts w:ascii="Angsana New" w:hAnsi="Angsana New"/>
          <w:spacing w:val="2"/>
          <w:sz w:val="30"/>
          <w:szCs w:val="30"/>
        </w:rPr>
        <w:t>34</w:t>
      </w:r>
      <w:r w:rsidRPr="001316DA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1316DA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1316DA">
        <w:rPr>
          <w:rFonts w:ascii="Angsana New" w:hAnsi="Angsana New"/>
          <w:spacing w:val="2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</w:t>
      </w:r>
      <w:r w:rsidRPr="001316DA">
        <w:rPr>
          <w:rFonts w:ascii="Angsana New" w:hAnsi="Angsana New"/>
          <w:sz w:val="30"/>
          <w:szCs w:val="30"/>
          <w:cs/>
        </w:rPr>
        <w:t xml:space="preserve">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 (“สมาคม”) 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1316DA">
        <w:rPr>
          <w:rFonts w:ascii="Angsana New" w:hAnsi="Angsana New" w:hint="cs"/>
          <w:sz w:val="30"/>
          <w:szCs w:val="30"/>
          <w:cs/>
        </w:rPr>
        <w:t>กลุ่ม</w:t>
      </w:r>
      <w:r w:rsidRPr="001316DA">
        <w:rPr>
          <w:rFonts w:ascii="Angsana New" w:hAnsi="Angsana New"/>
          <w:sz w:val="30"/>
          <w:szCs w:val="30"/>
          <w:cs/>
        </w:rPr>
        <w:t>กองทรัสต์ต้องปฏิบัติตามมาตรฐานการรายงานทางการเงินที่ออกโดยสภาวิชาชีพบัญชี (“แนวปฏิบัติทางบัญชี”)</w:t>
      </w:r>
      <w:r w:rsidRPr="001316DA">
        <w:rPr>
          <w:rFonts w:ascii="Angsana New" w:hAnsi="Angsana New" w:hint="cs"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</w:t>
      </w:r>
      <w:r w:rsidRPr="001316DA">
        <w:rPr>
          <w:rFonts w:ascii="Angsana New" w:hAnsi="Angsana New" w:hint="cs"/>
          <w:sz w:val="30"/>
          <w:szCs w:val="30"/>
          <w:cs/>
        </w:rPr>
        <w:t>กลุ่ม</w:t>
      </w:r>
      <w:r w:rsidRPr="001316DA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 w:rsidRPr="001316DA">
        <w:rPr>
          <w:rFonts w:ascii="Angsana New" w:hAnsi="Angsana New"/>
          <w:sz w:val="30"/>
          <w:szCs w:val="30"/>
        </w:rPr>
        <w:br/>
        <w:t xml:space="preserve">31 </w:t>
      </w:r>
      <w:r w:rsidRPr="001316D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16DA">
        <w:rPr>
          <w:rFonts w:ascii="Angsana New" w:hAnsi="Angsana New"/>
          <w:sz w:val="30"/>
          <w:szCs w:val="30"/>
        </w:rPr>
        <w:t>256</w:t>
      </w:r>
      <w:r w:rsidR="00223676" w:rsidRPr="001316DA">
        <w:rPr>
          <w:rFonts w:ascii="Angsana New" w:hAnsi="Angsana New"/>
          <w:sz w:val="30"/>
          <w:szCs w:val="30"/>
        </w:rPr>
        <w:t>6</w:t>
      </w:r>
    </w:p>
    <w:p w14:paraId="448F9FFD" w14:textId="77777777" w:rsidR="006D5263" w:rsidRPr="001316DA" w:rsidRDefault="006D5263" w:rsidP="005058AD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45239E1D" w14:textId="649B9C94" w:rsidR="0083383B" w:rsidRPr="001316DA" w:rsidRDefault="0083383B" w:rsidP="0083383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1316DA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31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 w:rsidR="00223676" w:rsidRPr="001316DA">
        <w:rPr>
          <w:rFonts w:asciiTheme="majorBidi" w:hAnsiTheme="majorBidi" w:cstheme="majorBidi"/>
          <w:sz w:val="30"/>
          <w:szCs w:val="30"/>
        </w:rPr>
        <w:t>6</w:t>
      </w:r>
    </w:p>
    <w:p w14:paraId="611EF37E" w14:textId="77777777" w:rsidR="00015C96" w:rsidRPr="001316DA" w:rsidRDefault="00015C96" w:rsidP="009077C5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500987E0" w14:textId="77777777" w:rsidR="006D5263" w:rsidRPr="001316DA" w:rsidRDefault="006D5263" w:rsidP="006D5263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18AE6D4D" w14:textId="7CA24F22" w:rsidR="006D5263" w:rsidRPr="001316DA" w:rsidRDefault="004B643F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3</w:t>
      </w:r>
      <w:r w:rsidR="006D5263" w:rsidRPr="001316DA">
        <w:rPr>
          <w:rFonts w:asciiTheme="majorBidi" w:hAnsiTheme="majorBidi" w:cstheme="majorBidi"/>
          <w:sz w:val="30"/>
          <w:szCs w:val="30"/>
        </w:rPr>
        <w:tab/>
      </w:r>
      <w:r w:rsidR="006D5263" w:rsidRPr="001316DA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76A3DD0A" w14:textId="77777777" w:rsidR="006D5263" w:rsidRPr="001316DA" w:rsidRDefault="006D5263" w:rsidP="00AE586E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5124"/>
        <w:gridCol w:w="1176"/>
        <w:gridCol w:w="264"/>
        <w:gridCol w:w="1155"/>
        <w:gridCol w:w="270"/>
        <w:gridCol w:w="1170"/>
      </w:tblGrid>
      <w:tr w:rsidR="006D5263" w:rsidRPr="001316DA" w14:paraId="1584A2C7" w14:textId="77777777" w:rsidTr="00352AA3">
        <w:trPr>
          <w:trHeight w:val="144"/>
        </w:trPr>
        <w:tc>
          <w:tcPr>
            <w:tcW w:w="5124" w:type="dxa"/>
          </w:tcPr>
          <w:p w14:paraId="0763C01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18CC3AB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DF4956E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5B1583D6" w14:textId="4F18B0EB" w:rsidR="006D5263" w:rsidRPr="009077C5" w:rsidRDefault="006D5263" w:rsidP="0022367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23676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636F91B7" w14:textId="77777777" w:rsidR="006D5263" w:rsidRPr="009077C5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3605AD" w14:textId="4579C2B9" w:rsidR="006D5263" w:rsidRPr="009077C5" w:rsidRDefault="004756A4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23676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6D5263" w:rsidRPr="001316DA" w14:paraId="4D405118" w14:textId="77777777" w:rsidTr="00352AA3">
        <w:trPr>
          <w:trHeight w:val="144"/>
        </w:trPr>
        <w:tc>
          <w:tcPr>
            <w:tcW w:w="5124" w:type="dxa"/>
          </w:tcPr>
          <w:p w14:paraId="1C657979" w14:textId="77777777" w:rsidR="006D5263" w:rsidRPr="001316DA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</w:tcPr>
          <w:p w14:paraId="7BF1CDE0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674100D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2D987800" w14:textId="77777777" w:rsidR="006D5263" w:rsidRPr="00B14F41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E22CA7" w:rsidRPr="001316DA" w14:paraId="3DAB67BE" w14:textId="77777777" w:rsidTr="00B65AC6">
        <w:trPr>
          <w:trHeight w:val="144"/>
        </w:trPr>
        <w:tc>
          <w:tcPr>
            <w:tcW w:w="5124" w:type="dxa"/>
          </w:tcPr>
          <w:p w14:paraId="3773EF4B" w14:textId="1986B3C1" w:rsidR="00E22CA7" w:rsidRPr="001316DA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76" w:type="dxa"/>
          </w:tcPr>
          <w:p w14:paraId="75AFE776" w14:textId="77777777" w:rsidR="00E22CA7" w:rsidRPr="00CE726B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84F8430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1D8F1C0D" w14:textId="19ACD559" w:rsidR="00E22CA7" w:rsidRPr="006F7153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F71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7,272,686</w:t>
            </w:r>
          </w:p>
        </w:tc>
        <w:tc>
          <w:tcPr>
            <w:tcW w:w="270" w:type="dxa"/>
          </w:tcPr>
          <w:p w14:paraId="1633E6E2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D1C81" w14:textId="391FEF92" w:rsidR="00E22CA7" w:rsidRPr="009A0E34" w:rsidRDefault="00E22CA7" w:rsidP="00FC44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44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7,259,370</w:t>
            </w:r>
          </w:p>
        </w:tc>
      </w:tr>
      <w:tr w:rsidR="00E22CA7" w:rsidRPr="001316DA" w14:paraId="03476A09" w14:textId="77777777" w:rsidTr="00352AA3">
        <w:trPr>
          <w:trHeight w:val="144"/>
        </w:trPr>
        <w:tc>
          <w:tcPr>
            <w:tcW w:w="5124" w:type="dxa"/>
          </w:tcPr>
          <w:p w14:paraId="73B7A68F" w14:textId="338EA075" w:rsidR="00E22CA7" w:rsidRPr="00CE726B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176" w:type="dxa"/>
          </w:tcPr>
          <w:p w14:paraId="677DA12D" w14:textId="77777777" w:rsidR="00E22CA7" w:rsidRPr="00CE726B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99D2479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C8D09B9" w14:textId="169EF536" w:rsidR="00E22CA7" w:rsidRPr="004D65FF" w:rsidRDefault="00081FC5" w:rsidP="00E22C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106,</w:t>
            </w:r>
            <w:r w:rsidR="004D65FF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270" w:type="dxa"/>
          </w:tcPr>
          <w:p w14:paraId="49BB0142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C0EFB" w14:textId="71BE508E" w:rsidR="00E22CA7" w:rsidRPr="009A0E34" w:rsidRDefault="00E22CA7" w:rsidP="00FC44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44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108,302</w:t>
            </w:r>
          </w:p>
        </w:tc>
      </w:tr>
      <w:tr w:rsidR="00E22CA7" w:rsidRPr="001316DA" w14:paraId="7E648528" w14:textId="77777777" w:rsidTr="00352AA3">
        <w:trPr>
          <w:trHeight w:val="144"/>
        </w:trPr>
        <w:tc>
          <w:tcPr>
            <w:tcW w:w="5124" w:type="dxa"/>
          </w:tcPr>
          <w:p w14:paraId="7F4B6DC2" w14:textId="0087B22F" w:rsidR="00E22CA7" w:rsidRPr="00CE726B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งวด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/ 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76" w:type="dxa"/>
          </w:tcPr>
          <w:p w14:paraId="0BBE97E7" w14:textId="77777777" w:rsidR="00E22CA7" w:rsidRPr="00CE726B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9D6261A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7807B3B" w14:textId="102FE5C2" w:rsidR="00E22CA7" w:rsidRPr="006F7153" w:rsidRDefault="00081FC5" w:rsidP="00FC44D1">
            <w:pPr>
              <w:pStyle w:val="acctfourfigures"/>
              <w:tabs>
                <w:tab w:val="clear" w:pos="765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7153">
              <w:rPr>
                <w:rFonts w:asciiTheme="majorBidi" w:hAnsiTheme="majorBidi" w:cstheme="majorBidi"/>
                <w:sz w:val="30"/>
                <w:szCs w:val="30"/>
              </w:rPr>
              <w:t>(10,416)</w:t>
            </w:r>
          </w:p>
        </w:tc>
        <w:tc>
          <w:tcPr>
            <w:tcW w:w="270" w:type="dxa"/>
          </w:tcPr>
          <w:p w14:paraId="37043A5C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FB08B" w14:textId="362946E6" w:rsidR="00E22CA7" w:rsidRPr="009A0E34" w:rsidRDefault="00E22CA7" w:rsidP="00FC44D1">
            <w:pPr>
              <w:pStyle w:val="acctfourfigures"/>
              <w:tabs>
                <w:tab w:val="clear" w:pos="765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(5,385)</w:t>
            </w:r>
          </w:p>
        </w:tc>
      </w:tr>
      <w:tr w:rsidR="00E22CA7" w:rsidRPr="001316DA" w14:paraId="4C3A2B6C" w14:textId="77777777" w:rsidTr="00352AA3">
        <w:trPr>
          <w:trHeight w:val="144"/>
        </w:trPr>
        <w:tc>
          <w:tcPr>
            <w:tcW w:w="5124" w:type="dxa"/>
          </w:tcPr>
          <w:p w14:paraId="7155465D" w14:textId="6885C501" w:rsidR="00E22CA7" w:rsidRPr="001316DA" w:rsidRDefault="00E22CA7" w:rsidP="00E22CA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(ขาดทุน)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6" w:type="dxa"/>
          </w:tcPr>
          <w:p w14:paraId="6F796148" w14:textId="77777777" w:rsidR="00E22CA7" w:rsidRPr="00CE726B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E95FEF8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B6334A6" w14:textId="68044835" w:rsidR="00E22CA7" w:rsidRPr="00497B7D" w:rsidRDefault="00081FC5" w:rsidP="00E22C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307,311</w:t>
            </w:r>
          </w:p>
        </w:tc>
        <w:tc>
          <w:tcPr>
            <w:tcW w:w="270" w:type="dxa"/>
          </w:tcPr>
          <w:p w14:paraId="27E7CC3A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293BB" w14:textId="47FDBD1C" w:rsidR="00E22CA7" w:rsidRPr="009A0E34" w:rsidRDefault="00E22CA7" w:rsidP="000947BB">
            <w:pPr>
              <w:pStyle w:val="acctfourfigures"/>
              <w:tabs>
                <w:tab w:val="clear" w:pos="765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(58,592)</w:t>
            </w:r>
          </w:p>
        </w:tc>
      </w:tr>
      <w:tr w:rsidR="00E22CA7" w:rsidRPr="001316DA" w14:paraId="03789C5E" w14:textId="77777777" w:rsidTr="00352AA3">
        <w:trPr>
          <w:trHeight w:val="144"/>
        </w:trPr>
        <w:tc>
          <w:tcPr>
            <w:tcW w:w="5124" w:type="dxa"/>
          </w:tcPr>
          <w:p w14:paraId="6EA0BACE" w14:textId="4C78F228" w:rsidR="00E22CA7" w:rsidRPr="001316DA" w:rsidRDefault="00E22CA7" w:rsidP="00E22CA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176" w:type="dxa"/>
          </w:tcPr>
          <w:p w14:paraId="272B693F" w14:textId="77777777" w:rsidR="00E22CA7" w:rsidRPr="00CE726B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7716BD4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65428AF7" w14:textId="4ED2D3BB" w:rsidR="00E22CA7" w:rsidRPr="001316DA" w:rsidRDefault="00081FC5" w:rsidP="00FC44D1">
            <w:pPr>
              <w:pStyle w:val="acctfourfigures"/>
              <w:tabs>
                <w:tab w:val="clear" w:pos="765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7153">
              <w:rPr>
                <w:rFonts w:asciiTheme="majorBidi" w:hAnsiTheme="majorBidi" w:cstheme="majorBidi"/>
                <w:sz w:val="30"/>
                <w:szCs w:val="30"/>
              </w:rPr>
              <w:t>(788)</w:t>
            </w:r>
          </w:p>
        </w:tc>
        <w:tc>
          <w:tcPr>
            <w:tcW w:w="270" w:type="dxa"/>
          </w:tcPr>
          <w:p w14:paraId="44DA1599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B6FB0" w14:textId="6ED83816" w:rsidR="00E22CA7" w:rsidRPr="009A0E34" w:rsidRDefault="00E22CA7" w:rsidP="000947BB">
            <w:pPr>
              <w:pStyle w:val="acctfourfigures"/>
              <w:tabs>
                <w:tab w:val="clear" w:pos="765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(975)</w:t>
            </w:r>
          </w:p>
        </w:tc>
      </w:tr>
      <w:tr w:rsidR="00E22CA7" w:rsidRPr="001316DA" w14:paraId="10966E65" w14:textId="77777777" w:rsidTr="00352AA3">
        <w:trPr>
          <w:trHeight w:val="144"/>
        </w:trPr>
        <w:tc>
          <w:tcPr>
            <w:tcW w:w="5124" w:type="dxa"/>
          </w:tcPr>
          <w:p w14:paraId="45136524" w14:textId="1FE8B098" w:rsidR="00E22CA7" w:rsidRPr="001316DA" w:rsidRDefault="00E22CA7" w:rsidP="00E22CA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76" w:type="dxa"/>
          </w:tcPr>
          <w:p w14:paraId="141BE940" w14:textId="77777777" w:rsidR="00E22CA7" w:rsidRPr="00CE726B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DD0078E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0BE9B1F" w14:textId="427C1E7F" w:rsidR="00E22CA7" w:rsidRPr="00497B7D" w:rsidRDefault="00081FC5" w:rsidP="00FC44D1">
            <w:pPr>
              <w:pStyle w:val="acctfourfigures"/>
              <w:tabs>
                <w:tab w:val="clear" w:pos="765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(166,96</w:t>
            </w:r>
            <w:r w:rsidR="004D65F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51A125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FDAB6" w14:textId="409DA055" w:rsidR="00E22CA7" w:rsidRPr="009A0E34" w:rsidRDefault="00E22CA7" w:rsidP="000947BB">
            <w:pPr>
              <w:pStyle w:val="acctfourfigures"/>
              <w:tabs>
                <w:tab w:val="clear" w:pos="765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(30,034)</w:t>
            </w:r>
          </w:p>
        </w:tc>
      </w:tr>
      <w:tr w:rsidR="00E22CA7" w:rsidRPr="001316DA" w14:paraId="6BFB2DB4" w14:textId="77777777" w:rsidTr="00352AA3">
        <w:trPr>
          <w:trHeight w:val="144"/>
        </w:trPr>
        <w:tc>
          <w:tcPr>
            <w:tcW w:w="5124" w:type="dxa"/>
          </w:tcPr>
          <w:p w14:paraId="7615D4B5" w14:textId="45659848" w:rsidR="00E22CA7" w:rsidRPr="00CE726B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Pr="0013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13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1316DA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1316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16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</w:tcPr>
          <w:p w14:paraId="3E8E108D" w14:textId="77777777" w:rsidR="00E22CA7" w:rsidRPr="00CE726B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B1DC12B" w14:textId="77777777" w:rsidR="00E22CA7" w:rsidRPr="001316DA" w:rsidRDefault="00E22CA7" w:rsidP="00E22CA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F88878E" w14:textId="073BDDC9" w:rsidR="00E22CA7" w:rsidRPr="00FC44D1" w:rsidRDefault="00081FC5" w:rsidP="00FC44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44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7,508,627</w:t>
            </w:r>
          </w:p>
        </w:tc>
        <w:tc>
          <w:tcPr>
            <w:tcW w:w="270" w:type="dxa"/>
          </w:tcPr>
          <w:p w14:paraId="63C53304" w14:textId="77777777" w:rsidR="00E22CA7" w:rsidRPr="009A0E34" w:rsidRDefault="00E22CA7" w:rsidP="00E22CA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4317F7" w14:textId="66BF192A" w:rsidR="00E22CA7" w:rsidRPr="009A0E34" w:rsidRDefault="00E22CA7" w:rsidP="00E22C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7,272,686</w:t>
            </w:r>
          </w:p>
        </w:tc>
      </w:tr>
    </w:tbl>
    <w:p w14:paraId="1E153D77" w14:textId="7B57AF6D" w:rsidR="006D5263" w:rsidRPr="001316DA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F1EAD2" w14:textId="74CA6ECD" w:rsidR="00BF7A35" w:rsidRPr="001316DA" w:rsidRDefault="00BF7A35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DBE7C2" w14:textId="19C0BCB8" w:rsidR="00AD0CAC" w:rsidRPr="001316DA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1316DA">
        <w:rPr>
          <w:rFonts w:ascii="Angsana New" w:hAnsi="Angsana New"/>
          <w:sz w:val="30"/>
          <w:szCs w:val="30"/>
          <w:cs/>
        </w:rPr>
        <w:lastRenderedPageBreak/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1316DA">
        <w:rPr>
          <w:rFonts w:ascii="Angsana New" w:hAnsi="Angsana New"/>
          <w:sz w:val="30"/>
          <w:szCs w:val="30"/>
        </w:rPr>
        <w:t xml:space="preserve">Income Approach) </w:t>
      </w:r>
      <w:r w:rsidRPr="001316DA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316DA">
        <w:rPr>
          <w:rFonts w:ascii="Angsana New" w:hAnsi="Angsana New"/>
          <w:sz w:val="30"/>
          <w:szCs w:val="30"/>
        </w:rPr>
        <w:t xml:space="preserve">3 </w:t>
      </w:r>
      <w:r w:rsidRPr="001316D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2149E9C" w14:textId="77777777" w:rsidR="00CC67C2" w:rsidRPr="001316DA" w:rsidRDefault="00CC67C2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0B56C663" w14:textId="74CB8187" w:rsidR="00AD0CAC" w:rsidRPr="001316DA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1316DA">
        <w:rPr>
          <w:rFonts w:ascii="Angsana New" w:hAnsi="Angsana New" w:hint="cs"/>
          <w:sz w:val="30"/>
          <w:szCs w:val="30"/>
        </w:rPr>
        <w:t xml:space="preserve">1. </w:t>
      </w:r>
      <w:r w:rsidRPr="001316DA">
        <w:rPr>
          <w:rFonts w:ascii="Angsana New" w:hAnsi="Angsana New" w:hint="cs"/>
          <w:sz w:val="30"/>
          <w:szCs w:val="30"/>
          <w:cs/>
        </w:rPr>
        <w:t>โครงการโรงแรมดุสิตธานี ลากูน่า ภูเก็ต มีราคาประเมินรวมเท่ากับ</w:t>
      </w:r>
      <w:r w:rsidR="004D4987" w:rsidRPr="001316DA">
        <w:rPr>
          <w:rFonts w:ascii="Angsana New" w:hAnsi="Angsana New"/>
          <w:sz w:val="30"/>
          <w:szCs w:val="30"/>
          <w:cs/>
        </w:rPr>
        <w:t xml:space="preserve"> </w:t>
      </w:r>
      <w:r w:rsidR="004D4987" w:rsidRPr="001316DA">
        <w:rPr>
          <w:rFonts w:ascii="Angsana New" w:hAnsi="Angsana New"/>
          <w:sz w:val="30"/>
          <w:szCs w:val="30"/>
        </w:rPr>
        <w:t>3,257.00</w:t>
      </w:r>
      <w:r w:rsidR="004D4987" w:rsidRPr="001316DA">
        <w:rPr>
          <w:rFonts w:asciiTheme="majorBidi" w:hAnsiTheme="majorBidi"/>
          <w:sz w:val="30"/>
          <w:szCs w:val="30"/>
          <w:cs/>
        </w:rPr>
        <w:t xml:space="preserve"> </w:t>
      </w:r>
      <w:r w:rsidRPr="001316DA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4D4987" w:rsidRPr="001316DA">
        <w:rPr>
          <w:rFonts w:ascii="Angsana New" w:hAnsi="Angsana New"/>
          <w:sz w:val="30"/>
          <w:szCs w:val="30"/>
        </w:rPr>
        <w:t>3</w:t>
      </w:r>
      <w:r w:rsidR="004D4987" w:rsidRPr="001316DA">
        <w:rPr>
          <w:rFonts w:ascii="Angsana New" w:hAnsi="Angsana New"/>
          <w:sz w:val="30"/>
          <w:szCs w:val="30"/>
          <w:cs/>
        </w:rPr>
        <w:t xml:space="preserve"> เมษายน </w:t>
      </w:r>
      <w:r w:rsidR="004D4987" w:rsidRPr="001316DA">
        <w:rPr>
          <w:rFonts w:ascii="Angsana New" w:hAnsi="Angsana New"/>
          <w:sz w:val="30"/>
          <w:szCs w:val="30"/>
        </w:rPr>
        <w:t>2567</w:t>
      </w:r>
      <w:r w:rsidRPr="001316DA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4D4987" w:rsidRPr="001316DA">
        <w:rPr>
          <w:rFonts w:ascii="Angsana New" w:hAnsi="Angsana New" w:hint="cs"/>
          <w:sz w:val="30"/>
          <w:szCs w:val="30"/>
          <w:cs/>
        </w:rPr>
        <w:t>กำไร</w:t>
      </w:r>
      <w:r w:rsidRPr="001316DA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634584" w:rsidRPr="001316DA">
        <w:rPr>
          <w:rFonts w:ascii="Angsana New" w:hAnsi="Angsana New"/>
          <w:sz w:val="30"/>
          <w:szCs w:val="30"/>
        </w:rPr>
        <w:t>210.57</w:t>
      </w:r>
      <w:r w:rsidRPr="001316DA">
        <w:rPr>
          <w:rFonts w:ascii="Angsana New" w:hAnsi="Angsana New" w:hint="cs"/>
          <w:sz w:val="30"/>
          <w:szCs w:val="30"/>
          <w:cs/>
        </w:rPr>
        <w:br/>
        <w:t xml:space="preserve">ล้านบาท </w:t>
      </w:r>
    </w:p>
    <w:p w14:paraId="1B056D54" w14:textId="7681E770" w:rsidR="00AD0CAC" w:rsidRPr="001316DA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1316DA">
        <w:rPr>
          <w:rFonts w:ascii="Angsana New" w:hAnsi="Angsana New" w:hint="cs"/>
          <w:sz w:val="30"/>
          <w:szCs w:val="30"/>
        </w:rPr>
        <w:t xml:space="preserve">2. </w:t>
      </w:r>
      <w:r w:rsidRPr="001316DA">
        <w:rPr>
          <w:rFonts w:ascii="Angsana New" w:hAnsi="Angsana New" w:hint="cs"/>
          <w:sz w:val="30"/>
          <w:szCs w:val="30"/>
          <w:cs/>
        </w:rPr>
        <w:t>โครงการโรมแรมดุสิตธานี หัวหิน มีราคาประเมินรวมเท่ากับ</w:t>
      </w:r>
      <w:r w:rsidR="004D4987" w:rsidRPr="001316DA">
        <w:rPr>
          <w:rFonts w:ascii="Angsana New" w:hAnsi="Angsana New"/>
          <w:sz w:val="30"/>
          <w:szCs w:val="30"/>
          <w:cs/>
        </w:rPr>
        <w:t xml:space="preserve"> </w:t>
      </w:r>
      <w:r w:rsidR="004D4987" w:rsidRPr="001316DA">
        <w:rPr>
          <w:rFonts w:ascii="Angsana New" w:hAnsi="Angsana New"/>
          <w:sz w:val="30"/>
          <w:szCs w:val="30"/>
        </w:rPr>
        <w:t>1,282.00</w:t>
      </w:r>
      <w:r w:rsidRPr="001316DA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D12496" w:rsidRPr="001316DA">
        <w:rPr>
          <w:rFonts w:ascii="Angsana New" w:hAnsi="Angsana New" w:hint="cs"/>
          <w:sz w:val="30"/>
          <w:szCs w:val="30"/>
        </w:rPr>
        <w:t>3</w:t>
      </w:r>
      <w:r w:rsidR="004D4987" w:rsidRPr="001316DA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D12496" w:rsidRPr="001316DA">
        <w:rPr>
          <w:rFonts w:ascii="Angsana New" w:hAnsi="Angsana New" w:hint="cs"/>
          <w:sz w:val="30"/>
          <w:szCs w:val="30"/>
          <w:cs/>
        </w:rPr>
        <w:t xml:space="preserve"> </w:t>
      </w:r>
      <w:r w:rsidR="00D12496" w:rsidRPr="001316DA">
        <w:rPr>
          <w:rFonts w:ascii="Angsana New" w:hAnsi="Angsana New" w:hint="cs"/>
          <w:sz w:val="30"/>
          <w:szCs w:val="30"/>
        </w:rPr>
        <w:t>2567</w:t>
      </w:r>
      <w:r w:rsidRPr="001316DA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4D4987" w:rsidRPr="001316DA">
        <w:rPr>
          <w:rFonts w:ascii="Angsana New" w:hAnsi="Angsana New" w:hint="cs"/>
          <w:sz w:val="30"/>
          <w:szCs w:val="30"/>
          <w:cs/>
        </w:rPr>
        <w:t>กำไร</w:t>
      </w:r>
      <w:r w:rsidRPr="001316DA">
        <w:rPr>
          <w:rFonts w:ascii="Angsana New" w:hAnsi="Angsana New" w:hint="cs"/>
          <w:sz w:val="30"/>
          <w:szCs w:val="30"/>
          <w:cs/>
        </w:rPr>
        <w:t>จากการเปลี่ยนแปลงในมูลค่ายุติธรรมจำนวน</w:t>
      </w:r>
      <w:r w:rsidR="004D4987" w:rsidRPr="001316DA">
        <w:rPr>
          <w:rFonts w:ascii="Angsana New" w:hAnsi="Angsana New"/>
          <w:sz w:val="30"/>
          <w:szCs w:val="30"/>
          <w:cs/>
        </w:rPr>
        <w:t xml:space="preserve"> </w:t>
      </w:r>
      <w:r w:rsidR="004D4987" w:rsidRPr="001316DA">
        <w:rPr>
          <w:rFonts w:ascii="Angsana New" w:hAnsi="Angsana New"/>
          <w:sz w:val="30"/>
          <w:szCs w:val="30"/>
        </w:rPr>
        <w:t>95.89</w:t>
      </w:r>
      <w:r w:rsidRPr="001316DA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D40952" w:rsidRPr="001316DA">
        <w:rPr>
          <w:rFonts w:ascii="Angsana New" w:hAnsi="Angsana New" w:hint="cs"/>
          <w:sz w:val="30"/>
          <w:szCs w:val="30"/>
          <w:cs/>
        </w:rPr>
        <w:t>และโครงการ</w:t>
      </w:r>
      <w:r w:rsidR="00765393" w:rsidRPr="001316DA">
        <w:rPr>
          <w:rFonts w:ascii="Angsana New" w:hAnsi="Angsana New" w:hint="cs"/>
          <w:sz w:val="30"/>
          <w:szCs w:val="30"/>
          <w:cs/>
        </w:rPr>
        <w:t>ส่วนขยายของโรงแรมดุสิตธานี หัวหิน</w:t>
      </w:r>
      <w:r w:rsidR="009E069F" w:rsidRPr="001316DA">
        <w:rPr>
          <w:rFonts w:ascii="Angsana New" w:hAnsi="Angsana New"/>
          <w:sz w:val="30"/>
          <w:szCs w:val="30"/>
          <w:cs/>
        </w:rPr>
        <w:t xml:space="preserve"> </w:t>
      </w:r>
      <w:r w:rsidR="001E478C" w:rsidRPr="001316DA">
        <w:rPr>
          <w:rFonts w:ascii="Angsana New" w:hAnsi="Angsana New" w:hint="cs"/>
          <w:sz w:val="30"/>
          <w:szCs w:val="30"/>
          <w:cs/>
        </w:rPr>
        <w:t xml:space="preserve">มีราคาประเมินรวมเท่ากับ </w:t>
      </w:r>
      <w:r w:rsidR="00B551CC" w:rsidRPr="001316DA">
        <w:rPr>
          <w:rFonts w:ascii="Angsana New" w:hAnsi="Angsana New"/>
          <w:sz w:val="30"/>
          <w:szCs w:val="30"/>
        </w:rPr>
        <w:t>3</w:t>
      </w:r>
      <w:r w:rsidR="00077C4A" w:rsidRPr="001316DA">
        <w:rPr>
          <w:rFonts w:ascii="Angsana New" w:hAnsi="Angsana New"/>
          <w:sz w:val="30"/>
          <w:szCs w:val="30"/>
        </w:rPr>
        <w:t>7</w:t>
      </w:r>
      <w:r w:rsidR="001E478C" w:rsidRPr="001316DA">
        <w:rPr>
          <w:rFonts w:ascii="Angsana New" w:hAnsi="Angsana New" w:hint="cs"/>
          <w:sz w:val="30"/>
          <w:szCs w:val="30"/>
        </w:rPr>
        <w:t>.</w:t>
      </w:r>
      <w:r w:rsidR="00077C4A" w:rsidRPr="001316DA">
        <w:rPr>
          <w:rFonts w:ascii="Angsana New" w:hAnsi="Angsana New"/>
          <w:sz w:val="30"/>
          <w:szCs w:val="30"/>
        </w:rPr>
        <w:t>77</w:t>
      </w:r>
      <w:r w:rsidR="001E478C" w:rsidRPr="001316DA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E334BB" w:rsidRPr="001316DA">
        <w:rPr>
          <w:rFonts w:ascii="Angsana New" w:hAnsi="Angsana New"/>
          <w:sz w:val="30"/>
          <w:szCs w:val="30"/>
        </w:rPr>
        <w:t>8</w:t>
      </w:r>
      <w:r w:rsidR="001E478C" w:rsidRPr="001316DA">
        <w:rPr>
          <w:rFonts w:ascii="Angsana New" w:hAnsi="Angsana New" w:hint="cs"/>
          <w:sz w:val="30"/>
          <w:szCs w:val="30"/>
          <w:cs/>
        </w:rPr>
        <w:t xml:space="preserve"> </w:t>
      </w:r>
      <w:r w:rsidR="00B551CC" w:rsidRPr="001316DA">
        <w:rPr>
          <w:rFonts w:ascii="Angsana New" w:hAnsi="Angsana New" w:hint="cs"/>
          <w:sz w:val="30"/>
          <w:szCs w:val="30"/>
          <w:cs/>
        </w:rPr>
        <w:t>มีนาคม</w:t>
      </w:r>
      <w:r w:rsidR="001E478C" w:rsidRPr="001316DA">
        <w:rPr>
          <w:rFonts w:ascii="Angsana New" w:hAnsi="Angsana New" w:hint="cs"/>
          <w:sz w:val="30"/>
          <w:szCs w:val="30"/>
          <w:cs/>
        </w:rPr>
        <w:t xml:space="preserve"> </w:t>
      </w:r>
      <w:r w:rsidR="001E478C" w:rsidRPr="001316DA">
        <w:rPr>
          <w:rFonts w:ascii="Angsana New" w:hAnsi="Angsana New" w:hint="cs"/>
          <w:sz w:val="30"/>
          <w:szCs w:val="30"/>
        </w:rPr>
        <w:t>256</w:t>
      </w:r>
      <w:r w:rsidR="00E334BB" w:rsidRPr="001316DA">
        <w:rPr>
          <w:rFonts w:ascii="Angsana New" w:hAnsi="Angsana New"/>
          <w:sz w:val="30"/>
          <w:szCs w:val="30"/>
        </w:rPr>
        <w:t>7</w:t>
      </w:r>
      <w:r w:rsidR="001E478C" w:rsidRPr="001316DA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077C4A" w:rsidRPr="001316DA">
        <w:rPr>
          <w:rFonts w:ascii="Angsana New" w:hAnsi="Angsana New" w:hint="cs"/>
          <w:sz w:val="30"/>
          <w:szCs w:val="30"/>
          <w:cs/>
        </w:rPr>
        <w:t>กำไร</w:t>
      </w:r>
      <w:r w:rsidR="001E478C" w:rsidRPr="001316DA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B551CC" w:rsidRPr="001316DA">
        <w:rPr>
          <w:rFonts w:ascii="Angsana New" w:hAnsi="Angsana New"/>
          <w:sz w:val="30"/>
          <w:szCs w:val="30"/>
        </w:rPr>
        <w:t>0</w:t>
      </w:r>
      <w:r w:rsidR="001E478C" w:rsidRPr="001316DA">
        <w:rPr>
          <w:rFonts w:ascii="Angsana New" w:hAnsi="Angsana New" w:hint="cs"/>
          <w:sz w:val="30"/>
          <w:szCs w:val="30"/>
        </w:rPr>
        <w:t>.</w:t>
      </w:r>
      <w:r w:rsidR="00077C4A" w:rsidRPr="001316DA">
        <w:rPr>
          <w:rFonts w:ascii="Angsana New" w:hAnsi="Angsana New" w:hint="cs"/>
          <w:sz w:val="30"/>
          <w:szCs w:val="30"/>
        </w:rPr>
        <w:t>87</w:t>
      </w:r>
      <w:r w:rsidR="001E478C" w:rsidRPr="001316D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E478C" w:rsidRPr="001316DA">
        <w:rPr>
          <w:rFonts w:ascii="Angsana New" w:hAnsi="Angsana New"/>
          <w:sz w:val="30"/>
          <w:szCs w:val="30"/>
          <w:cs/>
        </w:rPr>
        <w:t xml:space="preserve"> </w:t>
      </w:r>
    </w:p>
    <w:p w14:paraId="417AEA5B" w14:textId="682A27E6" w:rsidR="00AD0CAC" w:rsidRPr="001316DA" w:rsidRDefault="00CD7316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1316DA">
        <w:rPr>
          <w:rFonts w:ascii="Angsana New" w:hAnsi="Angsana New"/>
          <w:sz w:val="30"/>
          <w:szCs w:val="30"/>
        </w:rPr>
        <w:t>3</w:t>
      </w:r>
      <w:r w:rsidR="00AD0CAC" w:rsidRPr="001316DA">
        <w:rPr>
          <w:rFonts w:ascii="Angsana New" w:hAnsi="Angsana New"/>
          <w:sz w:val="30"/>
          <w:szCs w:val="30"/>
        </w:rPr>
        <w:t xml:space="preserve">. </w:t>
      </w:r>
      <w:r w:rsidR="00AD0CAC" w:rsidRPr="001316DA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="00AD0CAC" w:rsidRPr="001316DA">
        <w:rPr>
          <w:rFonts w:ascii="Angsana New" w:hAnsi="Angsana New"/>
          <w:sz w:val="30"/>
          <w:szCs w:val="30"/>
          <w:cs/>
        </w:rPr>
        <w:t>ดุสิต</w:t>
      </w:r>
      <w:r w:rsidR="00AD0CAC" w:rsidRPr="001316DA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="00AD0CAC" w:rsidRPr="001316DA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="00AD0CAC" w:rsidRPr="001316DA">
        <w:rPr>
          <w:rFonts w:ascii="Angsana New" w:hAnsi="Angsana New"/>
          <w:sz w:val="30"/>
          <w:szCs w:val="30"/>
        </w:rPr>
        <w:t>7</w:t>
      </w:r>
      <w:r w:rsidR="00223676" w:rsidRPr="001316DA">
        <w:rPr>
          <w:rFonts w:ascii="Angsana New" w:hAnsi="Angsana New"/>
          <w:sz w:val="30"/>
          <w:szCs w:val="30"/>
        </w:rPr>
        <w:t>8.40</w:t>
      </w:r>
      <w:r w:rsidR="00AD0CAC" w:rsidRPr="001316DA">
        <w:rPr>
          <w:rFonts w:ascii="Angsana New" w:hAnsi="Angsana New"/>
          <w:sz w:val="30"/>
          <w:szCs w:val="30"/>
          <w:cs/>
        </w:rPr>
        <w:t xml:space="preserve"> </w:t>
      </w:r>
      <w:r w:rsidR="00AD0CAC" w:rsidRPr="001316DA">
        <w:rPr>
          <w:rFonts w:ascii="Angsana New" w:hAnsi="Angsana New" w:hint="cs"/>
          <w:sz w:val="30"/>
          <w:szCs w:val="30"/>
          <w:cs/>
        </w:rPr>
        <w:t>ล้าน</w:t>
      </w:r>
      <w:r w:rsidR="00AD0CAC" w:rsidRPr="001316DA">
        <w:rPr>
          <w:rFonts w:ascii="Angsana New" w:hAnsi="Angsana New"/>
          <w:sz w:val="30"/>
          <w:szCs w:val="30"/>
          <w:cs/>
        </w:rPr>
        <w:t>ดอลล</w:t>
      </w:r>
      <w:r w:rsidR="00AD0CAC" w:rsidRPr="001316DA">
        <w:rPr>
          <w:rFonts w:ascii="Angsana New" w:hAnsi="Angsana New" w:hint="cs"/>
          <w:sz w:val="30"/>
          <w:szCs w:val="30"/>
          <w:cs/>
        </w:rPr>
        <w:t>่</w:t>
      </w:r>
      <w:r w:rsidR="00AD0CAC" w:rsidRPr="001316DA">
        <w:rPr>
          <w:rFonts w:ascii="Angsana New" w:hAnsi="Angsana New"/>
          <w:sz w:val="30"/>
          <w:szCs w:val="30"/>
          <w:cs/>
        </w:rPr>
        <w:t>าร์สหรัฐ</w:t>
      </w:r>
      <w:r w:rsidR="00AD0CAC" w:rsidRPr="001316DA">
        <w:rPr>
          <w:rFonts w:ascii="Angsana New" w:hAnsi="Angsana New" w:hint="cs"/>
          <w:sz w:val="30"/>
          <w:szCs w:val="30"/>
          <w:cs/>
        </w:rPr>
        <w:t xml:space="preserve"> </w:t>
      </w:r>
      <w:r w:rsidR="00AD0CAC" w:rsidRPr="001316DA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="00AD0CAC" w:rsidRPr="001316DA">
        <w:rPr>
          <w:rFonts w:ascii="Angsana New" w:hAnsi="Angsana New" w:hint="cs"/>
          <w:sz w:val="30"/>
          <w:szCs w:val="30"/>
          <w:cs/>
        </w:rPr>
        <w:t>ื่</w:t>
      </w:r>
      <w:r w:rsidR="00AD0CAC" w:rsidRPr="001316DA">
        <w:rPr>
          <w:rFonts w:ascii="Angsana New" w:hAnsi="Angsana New"/>
          <w:sz w:val="30"/>
          <w:szCs w:val="30"/>
          <w:cs/>
        </w:rPr>
        <w:t>อวันท</w:t>
      </w:r>
      <w:r w:rsidR="00AD0CAC" w:rsidRPr="001316DA">
        <w:rPr>
          <w:rFonts w:ascii="Angsana New" w:hAnsi="Angsana New" w:hint="cs"/>
          <w:sz w:val="30"/>
          <w:szCs w:val="30"/>
          <w:cs/>
        </w:rPr>
        <w:t xml:space="preserve">ี่ </w:t>
      </w:r>
      <w:r w:rsidR="00223676" w:rsidRPr="001316DA">
        <w:rPr>
          <w:rFonts w:ascii="Angsana New" w:hAnsi="Angsana New"/>
          <w:sz w:val="30"/>
          <w:szCs w:val="30"/>
        </w:rPr>
        <w:t>8</w:t>
      </w:r>
      <w:r w:rsidR="00223676" w:rsidRPr="001316DA">
        <w:rPr>
          <w:rFonts w:ascii="Angsana New" w:hAnsi="Angsana New"/>
          <w:sz w:val="30"/>
          <w:szCs w:val="30"/>
          <w:cs/>
        </w:rPr>
        <w:t xml:space="preserve"> </w:t>
      </w:r>
      <w:r w:rsidR="00223676" w:rsidRPr="001316D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23676" w:rsidRPr="001316DA">
        <w:rPr>
          <w:rFonts w:ascii="Angsana New" w:hAnsi="Angsana New"/>
          <w:sz w:val="30"/>
          <w:szCs w:val="30"/>
        </w:rPr>
        <w:t>2567</w:t>
      </w:r>
      <w:r w:rsidR="00AD0CAC" w:rsidRPr="001316DA">
        <w:rPr>
          <w:rFonts w:ascii="Angsana New" w:hAnsi="Angsana New" w:hint="cs"/>
          <w:sz w:val="30"/>
          <w:szCs w:val="30"/>
          <w:cs/>
        </w:rPr>
        <w:t xml:space="preserve"> </w:t>
      </w:r>
      <w:r w:rsidR="00AD0CAC" w:rsidRPr="001316DA">
        <w:rPr>
          <w:rFonts w:ascii="Angsana New" w:hAnsi="Angsana New"/>
          <w:sz w:val="30"/>
          <w:szCs w:val="30"/>
          <w:cs/>
        </w:rPr>
        <w:t>ทำให้เกิดผล</w:t>
      </w:r>
      <w:r w:rsidR="004D4987" w:rsidRPr="001316DA">
        <w:rPr>
          <w:rFonts w:ascii="Angsana New" w:hAnsi="Angsana New" w:hint="cs"/>
          <w:sz w:val="30"/>
          <w:szCs w:val="30"/>
          <w:cs/>
        </w:rPr>
        <w:t>ขาดทุน</w:t>
      </w:r>
      <w:r w:rsidR="00AD0CAC" w:rsidRPr="001316DA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223676" w:rsidRPr="001316DA">
        <w:rPr>
          <w:rFonts w:ascii="Angsana New" w:hAnsi="Angsana New"/>
          <w:sz w:val="30"/>
          <w:szCs w:val="30"/>
        </w:rPr>
        <w:t>1.97</w:t>
      </w:r>
      <w:r w:rsidR="00AD0CAC" w:rsidRPr="001316DA">
        <w:rPr>
          <w:rFonts w:ascii="Angsana New" w:hAnsi="Angsana New"/>
          <w:sz w:val="30"/>
          <w:szCs w:val="30"/>
        </w:rPr>
        <w:t xml:space="preserve"> </w:t>
      </w:r>
      <w:r w:rsidR="00230833" w:rsidRPr="001316DA">
        <w:rPr>
          <w:rFonts w:ascii="Angsana New" w:hAnsi="Angsana New"/>
          <w:sz w:val="30"/>
          <w:szCs w:val="30"/>
          <w:cs/>
        </w:rPr>
        <w:br/>
      </w:r>
      <w:r w:rsidR="00AD0CAC" w:rsidRPr="001316DA">
        <w:rPr>
          <w:rFonts w:ascii="Angsana New" w:hAnsi="Angsana New" w:hint="cs"/>
          <w:sz w:val="30"/>
          <w:szCs w:val="30"/>
          <w:cs/>
        </w:rPr>
        <w:t>ล้าน</w:t>
      </w:r>
      <w:r w:rsidR="00AD0CAC" w:rsidRPr="001316DA">
        <w:rPr>
          <w:rFonts w:ascii="Angsana New" w:hAnsi="Angsana New"/>
          <w:sz w:val="30"/>
          <w:szCs w:val="30"/>
          <w:cs/>
        </w:rPr>
        <w:t>ดอลล</w:t>
      </w:r>
      <w:r w:rsidR="00AD0CAC" w:rsidRPr="001316DA">
        <w:rPr>
          <w:rFonts w:ascii="Angsana New" w:hAnsi="Angsana New" w:hint="cs"/>
          <w:sz w:val="30"/>
          <w:szCs w:val="30"/>
          <w:cs/>
        </w:rPr>
        <w:t>่</w:t>
      </w:r>
      <w:r w:rsidR="00AD0CAC" w:rsidRPr="001316DA">
        <w:rPr>
          <w:rFonts w:ascii="Angsana New" w:hAnsi="Angsana New"/>
          <w:sz w:val="30"/>
          <w:szCs w:val="30"/>
          <w:cs/>
        </w:rPr>
        <w:t>าร์สหรัฐ</w:t>
      </w:r>
      <w:r w:rsidR="00AD0CAC" w:rsidRPr="001316DA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="00815936" w:rsidRPr="001316DA">
        <w:rPr>
          <w:rFonts w:ascii="Angsana New" w:hAnsi="Angsana New"/>
          <w:sz w:val="30"/>
          <w:szCs w:val="30"/>
        </w:rPr>
        <w:t>68.63</w:t>
      </w:r>
      <w:r w:rsidR="00AD0CAC" w:rsidRPr="001316DA">
        <w:rPr>
          <w:rFonts w:ascii="Angsana New" w:hAnsi="Angsana New"/>
          <w:sz w:val="30"/>
          <w:szCs w:val="30"/>
          <w:cs/>
        </w:rPr>
        <w:t xml:space="preserve"> </w:t>
      </w:r>
      <w:r w:rsidR="00AD0CAC" w:rsidRPr="001316DA">
        <w:rPr>
          <w:rFonts w:ascii="Angsana New" w:hAnsi="Angsana New" w:hint="cs"/>
          <w:sz w:val="30"/>
          <w:szCs w:val="30"/>
          <w:cs/>
        </w:rPr>
        <w:t>ล้านบาท</w:t>
      </w:r>
    </w:p>
    <w:p w14:paraId="150999B3" w14:textId="2C5A18CF" w:rsidR="00BF7A35" w:rsidRPr="001316DA" w:rsidRDefault="00BF7A35" w:rsidP="00A60B7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590"/>
      </w:tblGrid>
      <w:tr w:rsidR="00A52EF1" w:rsidRPr="001316DA" w14:paraId="1FE6C820" w14:textId="77777777" w:rsidTr="00405530">
        <w:trPr>
          <w:trHeight w:val="720"/>
          <w:tblHeader/>
        </w:trPr>
        <w:tc>
          <w:tcPr>
            <w:tcW w:w="4860" w:type="dxa"/>
            <w:vAlign w:val="bottom"/>
          </w:tcPr>
          <w:p w14:paraId="34D93633" w14:textId="77777777" w:rsidR="00A52EF1" w:rsidRPr="001316DA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2467416"/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0C01109B" w14:textId="77777777" w:rsidR="00A52EF1" w:rsidRPr="001316DA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52EF1" w:rsidRPr="001316DA" w14:paraId="6AA4DAD7" w14:textId="77777777" w:rsidTr="00405530">
        <w:trPr>
          <w:trHeight w:val="720"/>
        </w:trPr>
        <w:tc>
          <w:tcPr>
            <w:tcW w:w="4860" w:type="dxa"/>
          </w:tcPr>
          <w:p w14:paraId="739847D7" w14:textId="540A93CD" w:rsidR="00A52EF1" w:rsidRPr="001316DA" w:rsidRDefault="00A52EF1" w:rsidP="00B6676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5936" w:rsidRPr="001316D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FC4A84"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8D4CFC" w:rsidRPr="001316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D4CFC" w:rsidRPr="001316D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A3632" w:rsidRPr="0013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701B51"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5936" w:rsidRPr="001316D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01B51"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FC4A84"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701B51" w:rsidRPr="001316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701B51"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15936" w:rsidRPr="001316D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E00CC" w:rsidRPr="001316DA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3409099A" w14:textId="205EECC7" w:rsidR="00A52EF1" w:rsidRPr="001316DA" w:rsidRDefault="00A52EF1" w:rsidP="00EE295E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 w:rsidR="00815936" w:rsidRPr="001316DA">
              <w:rPr>
                <w:rFonts w:asciiTheme="majorBidi" w:hAnsi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="00405530" w:rsidRPr="001316DA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 w:rsidR="008D4CFC" w:rsidRPr="001316DA">
              <w:rPr>
                <w:rFonts w:asciiTheme="majorBidi" w:hAnsiTheme="majorBidi"/>
                <w:sz w:val="30"/>
                <w:szCs w:val="30"/>
              </w:rPr>
              <w:t>60</w:t>
            </w:r>
            <w:r w:rsidR="00405530"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-</w:t>
            </w:r>
            <w:r w:rsidR="00405530"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="008D4CFC" w:rsidRPr="001316DA">
              <w:rPr>
                <w:rFonts w:asciiTheme="majorBidi" w:hAnsiTheme="majorBidi"/>
                <w:sz w:val="30"/>
                <w:szCs w:val="30"/>
              </w:rPr>
              <w:t>88</w:t>
            </w:r>
            <w:r w:rsidRPr="001316DA">
              <w:rPr>
                <w:rFonts w:asciiTheme="majorBidi" w:hAnsiTheme="majorBidi"/>
                <w:sz w:val="30"/>
                <w:szCs w:val="30"/>
              </w:rPr>
              <w:t xml:space="preserve">, </w:t>
            </w:r>
            <w:r w:rsidR="00B31F19"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 w:rsidR="00815936" w:rsidRPr="001316DA">
              <w:rPr>
                <w:rFonts w:asciiTheme="majorBidi" w:hAnsiTheme="majorBidi"/>
                <w:sz w:val="30"/>
                <w:szCs w:val="30"/>
              </w:rPr>
              <w:t>6</w:t>
            </w:r>
            <w:r w:rsidR="00B31F19" w:rsidRPr="001316DA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="00405530" w:rsidRPr="001316DA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405530" w:rsidRPr="001316DA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 w:rsidR="00815936" w:rsidRPr="001316DA">
              <w:rPr>
                <w:rFonts w:asciiTheme="majorBidi" w:hAnsiTheme="majorBidi"/>
                <w:sz w:val="30"/>
                <w:szCs w:val="30"/>
              </w:rPr>
              <w:t>5</w:t>
            </w:r>
            <w:r w:rsidR="00B31F19" w:rsidRPr="001316DA">
              <w:rPr>
                <w:rFonts w:asciiTheme="majorBidi" w:hAnsiTheme="majorBidi"/>
                <w:sz w:val="30"/>
                <w:szCs w:val="30"/>
              </w:rPr>
              <w:t>0</w:t>
            </w:r>
            <w:r w:rsidR="00405530"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="00B31F19" w:rsidRPr="001316DA">
              <w:rPr>
                <w:rFonts w:asciiTheme="majorBidi" w:hAnsiTheme="majorBidi"/>
                <w:sz w:val="30"/>
                <w:szCs w:val="30"/>
              </w:rPr>
              <w:t>-</w:t>
            </w:r>
            <w:r w:rsidR="00405530"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="00815936" w:rsidRPr="001316DA">
              <w:rPr>
                <w:rFonts w:asciiTheme="majorBidi" w:hAnsiTheme="majorBidi"/>
                <w:sz w:val="30"/>
                <w:szCs w:val="30"/>
              </w:rPr>
              <w:t>95</w:t>
            </w:r>
            <w:r w:rsidR="00B31F19" w:rsidRPr="001316DA">
              <w:rPr>
                <w:rFonts w:asciiTheme="majorBidi" w:hAnsiTheme="majorBidi" w:hint="cs"/>
                <w:sz w:val="30"/>
                <w:szCs w:val="30"/>
              </w:rPr>
              <w:t>)</w:t>
            </w:r>
          </w:p>
          <w:p w14:paraId="59C23495" w14:textId="2209ADAB" w:rsidR="00A52EF1" w:rsidRPr="001316DA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 (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5936" w:rsidRPr="001316D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405530"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D4CFC" w:rsidRPr="001316D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D4CFC" w:rsidRPr="001316D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5936" w:rsidRPr="001316D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05530"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11)</w:t>
            </w:r>
          </w:p>
        </w:tc>
        <w:tc>
          <w:tcPr>
            <w:tcW w:w="4590" w:type="dxa"/>
          </w:tcPr>
          <w:p w14:paraId="0A681797" w14:textId="77777777" w:rsidR="00A52EF1" w:rsidRPr="001316DA" w:rsidRDefault="00A52EF1" w:rsidP="00D424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65DBF11" w14:textId="77777777" w:rsidR="00A52EF1" w:rsidRPr="001316DA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6577C664" w14:textId="77777777" w:rsidR="00A52EF1" w:rsidRPr="001316DA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3F02D4A7" w14:textId="77777777" w:rsidR="00A52EF1" w:rsidRPr="001316DA" w:rsidRDefault="00A52EF1" w:rsidP="00A52E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2238A7F" w14:textId="77777777" w:rsidR="00CE4EC5" w:rsidRPr="001316DA" w:rsidRDefault="00CE4EC5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02F3591B" w14:textId="652F5BBB" w:rsidR="006D5263" w:rsidRPr="001316DA" w:rsidRDefault="006D5263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1316DA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1316DA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1316DA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="005652A9" w:rsidRPr="001316DA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5652A9" w:rsidRPr="001316DA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</w:t>
      </w:r>
      <w:r w:rsidRPr="001316DA">
        <w:rPr>
          <w:rFonts w:ascii="Angsana New" w:hAnsi="Angsana New" w:cstheme="majorBidi"/>
          <w:sz w:val="30"/>
          <w:szCs w:val="30"/>
          <w:cs/>
        </w:rPr>
        <w:t xml:space="preserve"> ได้จดจำนองเป็นประกันเงินกู้ยืมกับสถาบันการเงินตามที่กล่าวในหมายเหตุ</w:t>
      </w:r>
      <w:r w:rsidR="00E41E22" w:rsidRPr="001316DA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1316DA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="00A52EF1" w:rsidRPr="001316DA">
        <w:rPr>
          <w:rFonts w:ascii="Angsana New" w:hAnsi="Angsana New" w:cstheme="majorBidi"/>
          <w:sz w:val="30"/>
          <w:szCs w:val="30"/>
        </w:rPr>
        <w:t>5</w:t>
      </w:r>
      <w:r w:rsidRPr="001316DA">
        <w:rPr>
          <w:rFonts w:ascii="Angsana New" w:hAnsi="Angsana New" w:cstheme="majorBidi"/>
          <w:sz w:val="30"/>
          <w:szCs w:val="30"/>
        </w:rPr>
        <w:t xml:space="preserve"> </w:t>
      </w:r>
    </w:p>
    <w:bookmarkEnd w:id="1"/>
    <w:p w14:paraId="01287361" w14:textId="363F24FA" w:rsidR="00497450" w:rsidRPr="001316DA" w:rsidRDefault="0049745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2F7A4E2F" w14:textId="02161FDE" w:rsidR="00DA1877" w:rsidRPr="001316DA" w:rsidRDefault="00DA1877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25D1435E" w14:textId="68123E12" w:rsidR="00DA1877" w:rsidRPr="001316DA" w:rsidRDefault="00DA1877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3A7CFAD9" w14:textId="77777777" w:rsidR="00DA1877" w:rsidRPr="001316DA" w:rsidRDefault="00DA1877" w:rsidP="00CA3E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4D9AA2B4" w14:textId="358053D2" w:rsidR="006D5263" w:rsidRPr="001316DA" w:rsidRDefault="00BB7265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6D5263" w:rsidRPr="001316DA">
        <w:rPr>
          <w:rFonts w:asciiTheme="majorBidi" w:hAnsiTheme="majorBidi" w:cstheme="majorBidi"/>
          <w:sz w:val="30"/>
          <w:szCs w:val="30"/>
        </w:rPr>
        <w:tab/>
      </w:r>
      <w:r w:rsidR="006D5263" w:rsidRPr="001316DA">
        <w:rPr>
          <w:rFonts w:asciiTheme="majorBidi" w:hAnsiTheme="majorBidi" w:cstheme="majorBidi" w:hint="cs"/>
          <w:sz w:val="30"/>
          <w:szCs w:val="30"/>
          <w:cs/>
        </w:rPr>
        <w:t>ค่าใช้จ่ายรอตัดบัญชี</w:t>
      </w:r>
    </w:p>
    <w:p w14:paraId="171C7F80" w14:textId="3B540DAB" w:rsidR="00DF48B2" w:rsidRPr="001316DA" w:rsidRDefault="00DF48B2" w:rsidP="00DA187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  <w:cs/>
        </w:rPr>
      </w:pPr>
    </w:p>
    <w:tbl>
      <w:tblPr>
        <w:tblW w:w="906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530"/>
      </w:tblGrid>
      <w:tr w:rsidR="00DF48B2" w:rsidRPr="001316DA" w14:paraId="280E909A" w14:textId="77777777" w:rsidTr="00FD5143">
        <w:tc>
          <w:tcPr>
            <w:tcW w:w="5103" w:type="dxa"/>
            <w:shd w:val="clear" w:color="auto" w:fill="auto"/>
          </w:tcPr>
          <w:p w14:paraId="02E7027C" w14:textId="77777777" w:rsidR="00DF48B2" w:rsidRPr="00CE726B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356FC00" w14:textId="77777777" w:rsidR="00DF48B2" w:rsidRPr="00963BC8" w:rsidRDefault="00DF48B2" w:rsidP="00FD5143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</w:tcPr>
          <w:p w14:paraId="6B0E8B9A" w14:textId="77777777" w:rsidR="00DF48B2" w:rsidRPr="00963BC8" w:rsidRDefault="00DF48B2" w:rsidP="00FD514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48B2" w:rsidRPr="001316DA" w14:paraId="5B1E7074" w14:textId="77777777" w:rsidTr="00FD5143">
        <w:trPr>
          <w:trHeight w:val="77"/>
        </w:trPr>
        <w:tc>
          <w:tcPr>
            <w:tcW w:w="5103" w:type="dxa"/>
            <w:shd w:val="clear" w:color="auto" w:fill="auto"/>
          </w:tcPr>
          <w:p w14:paraId="51CE2EF3" w14:textId="1BF6C8E7" w:rsidR="00DF48B2" w:rsidRPr="00963BC8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1316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1316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430" w:type="dxa"/>
          </w:tcPr>
          <w:p w14:paraId="6DEBF34C" w14:textId="77777777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E18E58" w14:textId="6B3DC373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</w:rPr>
              <w:t>8,657</w:t>
            </w:r>
          </w:p>
        </w:tc>
      </w:tr>
      <w:tr w:rsidR="00DF48B2" w:rsidRPr="001316DA" w14:paraId="42ED5E7D" w14:textId="77777777" w:rsidTr="00FD5143">
        <w:trPr>
          <w:trHeight w:val="77"/>
        </w:trPr>
        <w:tc>
          <w:tcPr>
            <w:tcW w:w="5103" w:type="dxa"/>
            <w:shd w:val="clear" w:color="auto" w:fill="auto"/>
          </w:tcPr>
          <w:p w14:paraId="39CCEB9B" w14:textId="77777777" w:rsidR="00DF48B2" w:rsidRPr="00963BC8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1316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05776E82" w14:textId="77777777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D7127E" w14:textId="5A81834F" w:rsidR="00DF48B2" w:rsidRPr="001B48CA" w:rsidRDefault="00355997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(8,657)</w:t>
            </w:r>
          </w:p>
        </w:tc>
      </w:tr>
      <w:tr w:rsidR="00DF48B2" w:rsidRPr="001316DA" w14:paraId="0DC39D62" w14:textId="77777777" w:rsidTr="00FD5143">
        <w:trPr>
          <w:trHeight w:val="77"/>
        </w:trPr>
        <w:tc>
          <w:tcPr>
            <w:tcW w:w="5103" w:type="dxa"/>
            <w:shd w:val="clear" w:color="auto" w:fill="auto"/>
          </w:tcPr>
          <w:p w14:paraId="274EBEC6" w14:textId="6801F846" w:rsidR="00DF48B2" w:rsidRPr="00963BC8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67C2"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C2404C" w:rsidRPr="0013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AB67C2" w:rsidRPr="0013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13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430" w:type="dxa"/>
          </w:tcPr>
          <w:p w14:paraId="12F971D9" w14:textId="77777777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9142FD" w14:textId="2D6E6493" w:rsidR="00DF48B2" w:rsidRPr="001316DA" w:rsidRDefault="00355997" w:rsidP="0035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99761CD" w14:textId="77777777" w:rsidR="006D5263" w:rsidRPr="001316DA" w:rsidRDefault="006D5263" w:rsidP="00D702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3F900064" w14:textId="7A21CE1D" w:rsidR="006D5263" w:rsidRPr="00C71955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316DA">
        <w:rPr>
          <w:rFonts w:asciiTheme="majorBidi" w:hAnsiTheme="majorBidi" w:cstheme="majorBidi"/>
          <w:sz w:val="30"/>
          <w:szCs w:val="30"/>
          <w:cs/>
        </w:rPr>
        <w:t xml:space="preserve">หากกลุ่มกองทรัสต์ต้องรับรู้ค่าใช้จ่ายรอตัดบัญชีดังกล่าวเป็นค่าใช้จ่ายทั้งจำนวน ณ วันที่ </w:t>
      </w:r>
      <w:r w:rsidR="00AB67C2" w:rsidRPr="001316DA">
        <w:rPr>
          <w:rFonts w:asciiTheme="majorBidi" w:hAnsiTheme="majorBidi" w:cstheme="majorBidi"/>
          <w:sz w:val="30"/>
          <w:szCs w:val="30"/>
        </w:rPr>
        <w:t xml:space="preserve">30 </w:t>
      </w:r>
      <w:r w:rsidR="00C2404C" w:rsidRPr="001316DA">
        <w:rPr>
          <w:rFonts w:asciiTheme="majorBidi" w:hAnsiTheme="majorBidi" w:cstheme="majorBidi"/>
          <w:sz w:val="30"/>
          <w:szCs w:val="30"/>
          <w:cs/>
        </w:rPr>
        <w:t>กันย</w:t>
      </w:r>
      <w:r w:rsidR="00AB67C2" w:rsidRPr="001316DA">
        <w:rPr>
          <w:rFonts w:asciiTheme="majorBidi" w:hAnsiTheme="majorBidi" w:cstheme="majorBidi"/>
          <w:sz w:val="30"/>
          <w:szCs w:val="30"/>
          <w:cs/>
        </w:rPr>
        <w:t>ายน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 w:rsidR="00095379" w:rsidRPr="001316DA">
        <w:rPr>
          <w:rFonts w:asciiTheme="majorBidi" w:hAnsiTheme="majorBidi" w:cstheme="majorBidi"/>
          <w:sz w:val="30"/>
          <w:szCs w:val="30"/>
        </w:rPr>
        <w:t>7</w:t>
      </w:r>
      <w:r w:rsidR="00C253D9"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="00C253D9" w:rsidRPr="001316DA">
        <w:rPr>
          <w:rFonts w:asciiTheme="majorBidi" w:hAnsiTheme="majorBidi" w:cstheme="majorBidi"/>
          <w:sz w:val="30"/>
          <w:szCs w:val="30"/>
        </w:rPr>
        <w:br/>
      </w:r>
      <w:r w:rsidRPr="001316DA">
        <w:rPr>
          <w:rFonts w:asciiTheme="majorBidi" w:hAnsiTheme="majorBidi" w:cstheme="majorBidi"/>
          <w:sz w:val="30"/>
          <w:szCs w:val="30"/>
          <w:cs/>
        </w:rPr>
        <w:t>กลุ่มกองทรัสต์จะมีมูลค่าสินทรัพย์สุทธิคงเหลือเท่ากับ</w:t>
      </w:r>
      <w:r w:rsidR="00355997" w:rsidRPr="0013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5997" w:rsidRPr="001316DA">
        <w:rPr>
          <w:rFonts w:asciiTheme="majorBidi" w:hAnsiTheme="majorBidi" w:cstheme="majorBidi"/>
          <w:spacing w:val="-4"/>
          <w:sz w:val="30"/>
          <w:szCs w:val="30"/>
        </w:rPr>
        <w:t xml:space="preserve">5,703.31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355997" w:rsidRPr="001316DA">
        <w:rPr>
          <w:rFonts w:asciiTheme="majorBidi" w:hAnsiTheme="majorBidi" w:cstheme="majorBidi"/>
          <w:spacing w:val="-4"/>
          <w:sz w:val="30"/>
          <w:szCs w:val="30"/>
        </w:rPr>
        <w:t xml:space="preserve">8.0159 </w:t>
      </w:r>
      <w:r w:rsidRPr="001316DA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5F36030C" w14:textId="31439B2C" w:rsidR="004C2BB0" w:rsidRPr="001316DA" w:rsidRDefault="004C2BB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B10D0" w14:textId="48AB1876" w:rsidR="006D5263" w:rsidRPr="001316DA" w:rsidRDefault="00EC2C99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t>5</w:t>
      </w:r>
      <w:r w:rsidR="006D5263" w:rsidRPr="001316DA">
        <w:rPr>
          <w:rFonts w:asciiTheme="majorBidi" w:hAnsiTheme="majorBidi" w:cstheme="majorBidi"/>
          <w:sz w:val="30"/>
          <w:szCs w:val="30"/>
        </w:rPr>
        <w:tab/>
      </w:r>
      <w:r w:rsidR="006D5263" w:rsidRPr="001316DA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59B0D0C1" w14:textId="77777777" w:rsidR="006D5263" w:rsidRPr="001316DA" w:rsidRDefault="006D5263" w:rsidP="00780AF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8FDBC" w14:textId="470B2B1B" w:rsidR="00780AFB" w:rsidRPr="001316DA" w:rsidRDefault="00780AFB" w:rsidP="00780AF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23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 xml:space="preserve">2562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กองทรัสต์ได้เข้าทำสัญญากู้ยืมเงินจากสถาบันการเงิน วงเงินการกู้รวมทั้งสิ้น </w:t>
      </w:r>
      <w:r w:rsidRPr="001316DA">
        <w:rPr>
          <w:rFonts w:asciiTheme="majorBidi" w:hAnsiTheme="majorBidi" w:cstheme="majorBidi"/>
          <w:sz w:val="30"/>
          <w:szCs w:val="30"/>
        </w:rPr>
        <w:t>1,944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ล้านบาท เงินกู้ยืมดังกล่าวมีหลักทรัพย์ค้ำประกัน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และระบบสาธารณูปโภคของโรงแรมดุสิตธานี </w:t>
      </w:r>
      <w:r w:rsidR="00DC5AFB" w:rsidRPr="001316DA">
        <w:rPr>
          <w:rFonts w:asciiTheme="majorBidi" w:hAnsiTheme="majorBidi" w:cstheme="majorBidi"/>
          <w:sz w:val="30"/>
          <w:szCs w:val="30"/>
          <w:cs/>
        </w:rPr>
        <w:br/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มัลดีฟส์และรวมถึงสัญญาหลักประกันธุรกิจในสัญญาเช่าของทุกโรงแรมภายใต้กองทรัสต์ โดยอัตราดอกเบี้ยจะไม่เกินร้อยละ </w:t>
      </w:r>
      <w:r w:rsidRPr="001316DA">
        <w:rPr>
          <w:rFonts w:asciiTheme="majorBidi" w:hAnsiTheme="majorBidi" w:cstheme="majorBidi"/>
          <w:sz w:val="30"/>
          <w:szCs w:val="30"/>
        </w:rPr>
        <w:t>4.2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1316DA">
        <w:rPr>
          <w:rFonts w:asciiTheme="majorBidi" w:hAnsiTheme="majorBidi" w:cstheme="majorBidi"/>
          <w:sz w:val="30"/>
          <w:szCs w:val="30"/>
        </w:rPr>
        <w:t>5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นับตั้งแต่วันเบิกเงินกู้งวดแรก (วันที่ </w:t>
      </w:r>
      <w:r w:rsidRPr="001316DA">
        <w:rPr>
          <w:rFonts w:asciiTheme="majorBidi" w:hAnsiTheme="majorBidi" w:cstheme="majorBidi"/>
          <w:sz w:val="30"/>
          <w:szCs w:val="30"/>
        </w:rPr>
        <w:t>25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1316DA">
        <w:rPr>
          <w:rFonts w:asciiTheme="majorBidi" w:hAnsiTheme="majorBidi" w:cstheme="majorBidi"/>
          <w:sz w:val="30"/>
          <w:szCs w:val="30"/>
        </w:rPr>
        <w:t>2562)</w:t>
      </w:r>
      <w:r w:rsidR="002450D9"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="002450D9" w:rsidRPr="001316DA">
        <w:rPr>
          <w:rFonts w:asciiTheme="majorBidi" w:hAnsiTheme="majorBidi" w:cstheme="majorBidi" w:hint="cs"/>
          <w:sz w:val="30"/>
          <w:szCs w:val="30"/>
          <w:cs/>
        </w:rPr>
        <w:t xml:space="preserve">โดยกองทรัสต์ได้ชำระหนี้คืนแก่สถาบันการเงินดังกล่าวเรียบร้อยแล้วในเดือนกันยายน </w:t>
      </w:r>
      <w:r w:rsidR="002450D9" w:rsidRPr="001316DA">
        <w:rPr>
          <w:rFonts w:asciiTheme="majorBidi" w:hAnsiTheme="majorBidi" w:cstheme="majorBidi"/>
          <w:sz w:val="30"/>
          <w:szCs w:val="30"/>
        </w:rPr>
        <w:t>2567</w:t>
      </w:r>
    </w:p>
    <w:p w14:paraId="55048086" w14:textId="77777777" w:rsidR="006D5263" w:rsidRPr="001316DA" w:rsidRDefault="006D5263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E1564" w14:textId="1851168F" w:rsidR="00FF0BBC" w:rsidRPr="001316DA" w:rsidRDefault="00FF0BBC" w:rsidP="00FF0B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1316DA">
        <w:rPr>
          <w:rFonts w:asciiTheme="majorBidi" w:hAnsiTheme="majorBidi" w:cstheme="majorBidi"/>
          <w:sz w:val="30"/>
          <w:szCs w:val="30"/>
        </w:rPr>
        <w:t>23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2567</w:t>
      </w:r>
      <w:r w:rsidRPr="001316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กองทรัสต์ได้เข้าทำสัญญากู้ยืมเงินจากสถาบันการเงินหลายแห่ง วงเงินการกู้รวมทั้งสิ้น </w:t>
      </w:r>
      <w:r w:rsidRPr="001316DA">
        <w:rPr>
          <w:rFonts w:asciiTheme="majorBidi" w:hAnsiTheme="majorBidi" w:cstheme="majorBidi"/>
          <w:sz w:val="30"/>
          <w:szCs w:val="30"/>
        </w:rPr>
        <w:t>1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1316DA">
        <w:rPr>
          <w:rFonts w:asciiTheme="majorBidi" w:hAnsiTheme="majorBidi" w:cstheme="majorBidi"/>
          <w:sz w:val="30"/>
          <w:szCs w:val="30"/>
        </w:rPr>
        <w:t>796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ล้านบาท ณ 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30 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2567</w:t>
      </w:r>
      <w:r w:rsidRPr="001316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กองทรัสต์เบิกเงินกู้แล้วจำนวน </w:t>
      </w:r>
      <w:r w:rsidRPr="001316DA">
        <w:rPr>
          <w:rFonts w:asciiTheme="majorBidi" w:hAnsiTheme="majorBidi" w:cstheme="majorBidi" w:hint="cs"/>
          <w:sz w:val="30"/>
          <w:szCs w:val="30"/>
        </w:rPr>
        <w:t>1,</w:t>
      </w:r>
      <w:r w:rsidRPr="001316DA">
        <w:rPr>
          <w:rFonts w:asciiTheme="majorBidi" w:hAnsiTheme="majorBidi" w:cstheme="majorBidi"/>
          <w:sz w:val="30"/>
          <w:szCs w:val="30"/>
        </w:rPr>
        <w:t>78</w:t>
      </w:r>
      <w:r w:rsidR="00752066" w:rsidRPr="001316DA">
        <w:rPr>
          <w:rFonts w:asciiTheme="majorBidi" w:hAnsiTheme="majorBidi" w:cstheme="majorBidi"/>
          <w:sz w:val="30"/>
          <w:szCs w:val="30"/>
        </w:rPr>
        <w:t>6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เงินกู้ยืมดังกล่าวมีหลักทรัพย์ค้ำประกัน ได้แก่ ที่ดินพร้อมสิ่งปลูกสร้าง และหลักประกันทางธุรกิจของโครงการโรงแรมดุสิตธานี </w:t>
      </w:r>
      <w:r w:rsidR="00987B2C" w:rsidRPr="001316DA">
        <w:rPr>
          <w:rFonts w:asciiTheme="majorBidi" w:hAnsiTheme="majorBidi" w:cstheme="majorBidi"/>
          <w:sz w:val="30"/>
          <w:szCs w:val="30"/>
        </w:rPr>
        <w:br/>
      </w:r>
      <w:r w:rsidRPr="001316DA">
        <w:rPr>
          <w:rFonts w:asciiTheme="majorBidi" w:hAnsiTheme="majorBidi" w:cstheme="majorBidi" w:hint="cs"/>
          <w:sz w:val="30"/>
          <w:szCs w:val="30"/>
          <w:cs/>
        </w:rPr>
        <w:t>ลากูน่า ภูเก็ต และ สิทธิที่จะได้รับค่าเช่าของโครงการโรงแรมดุสิตธานี มัลดีฟส์ และ</w:t>
      </w:r>
      <w:r w:rsidRPr="001316DA">
        <w:rPr>
          <w:rFonts w:ascii="Angsana New" w:hAnsi="Angsana New" w:cstheme="majorBidi"/>
          <w:sz w:val="30"/>
          <w:szCs w:val="30"/>
          <w:cs/>
        </w:rPr>
        <w:t>สัญญาหลักประกันธุรกิจของโครงการโรงแรมดุสิตธานี หัวหิน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รวมถึง</w:t>
      </w:r>
      <w:r w:rsidRPr="001316DA">
        <w:rPr>
          <w:rFonts w:ascii="Angsana New" w:hAnsi="Angsana New" w:cstheme="majorBidi"/>
          <w:sz w:val="30"/>
          <w:szCs w:val="30"/>
          <w:cs/>
        </w:rPr>
        <w:t xml:space="preserve">บัญชีเงินฝากของธนาคารของกองทรัสต์จำนวน </w:t>
      </w:r>
      <w:r w:rsidRPr="001316DA">
        <w:rPr>
          <w:rFonts w:ascii="Angsana New" w:hAnsi="Angsana New" w:cstheme="majorBidi"/>
          <w:sz w:val="30"/>
          <w:szCs w:val="30"/>
        </w:rPr>
        <w:t xml:space="preserve">1 </w:t>
      </w:r>
      <w:r w:rsidRPr="001316DA">
        <w:rPr>
          <w:rFonts w:ascii="Angsana New" w:hAnsi="Angsana New" w:cstheme="majorBidi" w:hint="cs"/>
          <w:sz w:val="30"/>
          <w:szCs w:val="30"/>
          <w:cs/>
        </w:rPr>
        <w:t>บัญชีจดเป็นหลักประกันทางธุรกิจ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โดยอัตราดอกเบี้ยเป็นไปตามระบุสัญญาเงินกู้ ชำระดอกเบี้ยรายไตรมาส และมีเงื่อนไขการชำระคืนเงินต้น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1316DA">
        <w:rPr>
          <w:rFonts w:asciiTheme="majorBidi" w:hAnsiTheme="majorBidi" w:cstheme="majorBidi"/>
          <w:sz w:val="30"/>
          <w:szCs w:val="30"/>
        </w:rPr>
        <w:t>5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 (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1316DA">
        <w:rPr>
          <w:rFonts w:asciiTheme="majorBidi" w:hAnsiTheme="majorBidi" w:cstheme="majorBidi"/>
          <w:sz w:val="30"/>
          <w:szCs w:val="30"/>
        </w:rPr>
        <w:t>2</w:t>
      </w:r>
      <w:r w:rsidR="00C01A3B" w:rsidRPr="001316DA">
        <w:rPr>
          <w:rFonts w:asciiTheme="majorBidi" w:hAnsiTheme="majorBidi" w:cstheme="majorBidi"/>
          <w:sz w:val="30"/>
          <w:szCs w:val="30"/>
        </w:rPr>
        <w:t>3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 w:rsidRPr="001316DA">
        <w:rPr>
          <w:rFonts w:asciiTheme="majorBidi" w:hAnsiTheme="majorBidi" w:cstheme="majorBidi" w:hint="cs"/>
          <w:sz w:val="30"/>
          <w:szCs w:val="30"/>
        </w:rPr>
        <w:t>7</w:t>
      </w:r>
      <w:r w:rsidRPr="001316DA">
        <w:rPr>
          <w:rFonts w:asciiTheme="majorBidi" w:hAnsiTheme="majorBidi" w:cstheme="majorBidi"/>
          <w:sz w:val="30"/>
          <w:szCs w:val="30"/>
        </w:rPr>
        <w:t>)</w:t>
      </w:r>
    </w:p>
    <w:p w14:paraId="3E638AE8" w14:textId="77777777" w:rsidR="00FF0BBC" w:rsidRPr="001316DA" w:rsidRDefault="00FF0BBC" w:rsidP="00FF0B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D26C84" w14:textId="77777777" w:rsidR="00FF0BBC" w:rsidRPr="001316DA" w:rsidRDefault="00FF0BBC" w:rsidP="00FF0B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1316DA">
        <w:rPr>
          <w:rFonts w:asciiTheme="majorBidi" w:hAnsiTheme="majorBidi" w:cstheme="majorBidi"/>
          <w:sz w:val="30"/>
          <w:szCs w:val="30"/>
          <w:cs/>
        </w:rPr>
        <w:t>และการดำรงสัดส่วนเงินกู้ยืมต่อสินทรัพย์รวม</w:t>
      </w:r>
    </w:p>
    <w:p w14:paraId="551DB206" w14:textId="356DF819" w:rsidR="00095379" w:rsidRPr="001316DA" w:rsidRDefault="006D5263" w:rsidP="00095379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316D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รายการเคลื่อนไหวของเงินกู้ยืมระยะยาว มีรายละเอียดดังนี้</w:t>
      </w:r>
    </w:p>
    <w:p w14:paraId="0A499C58" w14:textId="77777777" w:rsidR="00095379" w:rsidRPr="001316DA" w:rsidRDefault="00095379" w:rsidP="000B3B21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800"/>
        <w:gridCol w:w="1440"/>
      </w:tblGrid>
      <w:tr w:rsidR="006D5263" w:rsidRPr="001316DA" w14:paraId="2A248CFF" w14:textId="77777777" w:rsidTr="009B1691">
        <w:tc>
          <w:tcPr>
            <w:tcW w:w="5940" w:type="dxa"/>
          </w:tcPr>
          <w:p w14:paraId="52A44DDD" w14:textId="77777777" w:rsidR="006D5263" w:rsidRPr="001316DA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4BE78A" w14:textId="77777777" w:rsidR="006D5263" w:rsidRPr="00CC5D3C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EFE3AD9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316D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D5263" w:rsidRPr="001316DA" w14:paraId="09B3D0CE" w14:textId="77777777" w:rsidTr="009B1691">
        <w:tc>
          <w:tcPr>
            <w:tcW w:w="5940" w:type="dxa"/>
          </w:tcPr>
          <w:p w14:paraId="5741D758" w14:textId="11C58E01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F48B2" w:rsidRPr="001316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13EF3A77" w14:textId="77777777" w:rsidR="006D5263" w:rsidRPr="00976692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A2A57F" w14:textId="1FB06D0B" w:rsidR="006D5263" w:rsidRDefault="008039C7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DF48B2" w:rsidRPr="001316DA">
              <w:rPr>
                <w:rFonts w:asciiTheme="majorBidi" w:hAnsiTheme="majorBidi" w:cstheme="majorBidi"/>
                <w:sz w:val="30"/>
                <w:szCs w:val="30"/>
              </w:rPr>
              <w:t>85,011</w:t>
            </w:r>
          </w:p>
        </w:tc>
      </w:tr>
      <w:tr w:rsidR="006F7153" w:rsidRPr="001316DA" w14:paraId="6046BB2C" w14:textId="77777777" w:rsidTr="009B1691">
        <w:tc>
          <w:tcPr>
            <w:tcW w:w="5940" w:type="dxa"/>
          </w:tcPr>
          <w:p w14:paraId="39826036" w14:textId="7DBCD49F" w:rsidR="006F7153" w:rsidRPr="001316DA" w:rsidRDefault="006F715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บวก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เงินสดรับจากเงินกู้ยืมระยะยาว</w:t>
            </w:r>
          </w:p>
        </w:tc>
        <w:tc>
          <w:tcPr>
            <w:tcW w:w="1800" w:type="dxa"/>
          </w:tcPr>
          <w:p w14:paraId="59B1D128" w14:textId="77777777" w:rsidR="006F7153" w:rsidRPr="00976692" w:rsidRDefault="006F715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B1C7B2" w14:textId="4E4A0BD2" w:rsidR="006F7153" w:rsidRPr="008039C7" w:rsidRDefault="006F715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1,785,</w:t>
            </w:r>
            <w:r w:rsidR="00BE79C2" w:rsidRPr="001316DA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  <w:tr w:rsidR="006F7153" w:rsidRPr="001316DA" w14:paraId="53C07946" w14:textId="77777777" w:rsidTr="009B1691">
        <w:tc>
          <w:tcPr>
            <w:tcW w:w="5940" w:type="dxa"/>
          </w:tcPr>
          <w:p w14:paraId="37E44CEC" w14:textId="5035C767" w:rsidR="006F7153" w:rsidRPr="001316DA" w:rsidRDefault="006F715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หัก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เงินสดจ่ายชำระคืนเงินกู้ยืมระยะยาว</w:t>
            </w:r>
          </w:p>
        </w:tc>
        <w:tc>
          <w:tcPr>
            <w:tcW w:w="1800" w:type="dxa"/>
          </w:tcPr>
          <w:p w14:paraId="4C67D2E6" w14:textId="77777777" w:rsidR="006F7153" w:rsidRPr="00976692" w:rsidRDefault="006F715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12A13D" w14:textId="4189185B" w:rsidR="006F7153" w:rsidRPr="008039C7" w:rsidRDefault="006F7153" w:rsidP="00E25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(1,785,</w:t>
            </w:r>
            <w:r w:rsidR="00BE79C2" w:rsidRPr="001316DA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2528" w:rsidRPr="001316DA" w14:paraId="130D89C4" w14:textId="77777777" w:rsidTr="006F7153">
        <w:tc>
          <w:tcPr>
            <w:tcW w:w="5940" w:type="dxa"/>
          </w:tcPr>
          <w:p w14:paraId="141C612B" w14:textId="77777777" w:rsidR="004F2528" w:rsidRPr="001316DA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FC8767B" w14:textId="77777777" w:rsidR="004F2528" w:rsidRPr="0097669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760793" w14:textId="6671C108" w:rsidR="004F2528" w:rsidRPr="001B48CA" w:rsidRDefault="00023B6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</w:tr>
      <w:tr w:rsidR="004F2528" w:rsidRPr="001316DA" w14:paraId="3F2216B3" w14:textId="77777777" w:rsidTr="006F7153">
        <w:tc>
          <w:tcPr>
            <w:tcW w:w="5940" w:type="dxa"/>
          </w:tcPr>
          <w:p w14:paraId="096AE53F" w14:textId="6C2E7258" w:rsidR="004F2528" w:rsidRPr="006F7153" w:rsidRDefault="00023B6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หัก </w:t>
            </w:r>
            <w:r w:rsidR="002059EB" w:rsidRPr="001316DA">
              <w:rPr>
                <w:rFonts w:asciiTheme="majorBidi" w:hAnsiTheme="majorBidi"/>
                <w:sz w:val="30"/>
                <w:szCs w:val="30"/>
                <w:cs/>
              </w:rPr>
              <w:t>เงินสดจ่ายชำระค่าใช้จ่ายในการออกเงินกู้ยืมระยะยาว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64E94879" w14:textId="77777777" w:rsidR="004F2528" w:rsidRPr="006F7153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8E38B3" w14:textId="76135ECA" w:rsidR="004F2528" w:rsidRPr="001316DA" w:rsidRDefault="00023B68" w:rsidP="00E25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(4,698)</w:t>
            </w:r>
          </w:p>
        </w:tc>
      </w:tr>
      <w:tr w:rsidR="00DF48B2" w:rsidRPr="001316DA" w14:paraId="5F2C418B" w14:textId="77777777" w:rsidTr="006F7153">
        <w:tc>
          <w:tcPr>
            <w:tcW w:w="5940" w:type="dxa"/>
          </w:tcPr>
          <w:p w14:paraId="3DDE292F" w14:textId="73D1C5A8" w:rsidR="00DF48B2" w:rsidRPr="001316DA" w:rsidRDefault="00023B6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EDEB982" w14:textId="77777777" w:rsidR="00DF48B2" w:rsidRPr="00D22322" w:rsidRDefault="00DF48B2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7F6401" w14:textId="6C9A49F0" w:rsidR="00DF48B2" w:rsidRPr="001316DA" w:rsidRDefault="00023B6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1,781,367</w:t>
            </w:r>
          </w:p>
        </w:tc>
      </w:tr>
    </w:tbl>
    <w:p w14:paraId="3B332012" w14:textId="77777777" w:rsidR="00030896" w:rsidRPr="001316DA" w:rsidRDefault="00030896" w:rsidP="0003089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3AB729" w14:textId="070A8F96" w:rsidR="006D5263" w:rsidRPr="001316DA" w:rsidRDefault="00682994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6</w:t>
      </w:r>
      <w:r w:rsidR="006D5263" w:rsidRPr="001316DA">
        <w:rPr>
          <w:rFonts w:asciiTheme="majorBidi" w:hAnsiTheme="majorBidi" w:cstheme="majorBidi"/>
          <w:sz w:val="30"/>
          <w:szCs w:val="30"/>
        </w:rPr>
        <w:tab/>
      </w:r>
      <w:r w:rsidR="006D5263" w:rsidRPr="001316DA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21915432" w14:textId="77777777" w:rsidR="006D5263" w:rsidRPr="001316DA" w:rsidRDefault="006D5263" w:rsidP="006D5263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F57D3C3" w14:textId="77777777" w:rsidR="006D5263" w:rsidRPr="001316DA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4763C944" w14:textId="77777777" w:rsidR="006D5263" w:rsidRPr="001316DA" w:rsidRDefault="006D5263" w:rsidP="0085238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A2CFEFB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1316DA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1316DA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1316DA">
        <w:rPr>
          <w:rFonts w:asciiTheme="majorBidi" w:hAnsiTheme="majorBidi"/>
          <w:sz w:val="30"/>
          <w:szCs w:val="30"/>
        </w:rPr>
        <w:t xml:space="preserve">2561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316DA">
        <w:rPr>
          <w:rFonts w:asciiTheme="majorBidi" w:hAnsiTheme="majorBidi"/>
          <w:sz w:val="30"/>
          <w:szCs w:val="30"/>
        </w:rPr>
        <w:t xml:space="preserve">2562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จะได้รับค่าตอบแทนในอัตราไม่เกินร้อยละ </w:t>
      </w:r>
      <w:r w:rsidRPr="001316DA">
        <w:rPr>
          <w:rFonts w:asciiTheme="majorBidi" w:hAnsiTheme="majorBidi"/>
          <w:sz w:val="30"/>
          <w:szCs w:val="30"/>
        </w:rPr>
        <w:t xml:space="preserve">0.15 </w:t>
      </w:r>
      <w:r w:rsidRPr="001316DA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1316DA">
        <w:rPr>
          <w:rFonts w:asciiTheme="majorBidi" w:hAnsiTheme="majorBidi"/>
          <w:sz w:val="30"/>
          <w:szCs w:val="30"/>
        </w:rPr>
        <w:t xml:space="preserve">2 </w:t>
      </w:r>
      <w:r w:rsidRPr="001316D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1316DA">
        <w:rPr>
          <w:rFonts w:asciiTheme="majorBidi" w:hAnsiTheme="majorBidi"/>
          <w:sz w:val="30"/>
          <w:szCs w:val="30"/>
          <w:cs/>
        </w:rPr>
        <w:t>ต่อปี</w:t>
      </w:r>
    </w:p>
    <w:p w14:paraId="0B3ED5C1" w14:textId="1847B485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316DA">
        <w:rPr>
          <w:rFonts w:asciiTheme="majorBidi" w:hAnsiTheme="majorBidi"/>
          <w:sz w:val="30"/>
          <w:szCs w:val="30"/>
        </w:rPr>
        <w:t>-</w:t>
      </w:r>
      <w:r w:rsidRPr="001316DA">
        <w:rPr>
          <w:rFonts w:asciiTheme="majorBidi" w:hAnsiTheme="majorBidi"/>
          <w:sz w:val="30"/>
          <w:szCs w:val="30"/>
        </w:rPr>
        <w:tab/>
      </w:r>
      <w:r w:rsidRPr="001316DA">
        <w:rPr>
          <w:rFonts w:asciiTheme="majorBidi" w:hAnsiTheme="majorBidi"/>
          <w:sz w:val="30"/>
          <w:szCs w:val="30"/>
          <w:cs/>
        </w:rPr>
        <w:t>ค่าธรรมเนียมในการได้มา</w:t>
      </w:r>
      <w:r w:rsidR="00281A11" w:rsidRPr="001316DA">
        <w:rPr>
          <w:rFonts w:asciiTheme="majorBidi" w:hAnsiTheme="majorBidi"/>
          <w:sz w:val="30"/>
          <w:szCs w:val="30"/>
          <w:cs/>
        </w:rPr>
        <w:t xml:space="preserve"> </w:t>
      </w:r>
      <w:r w:rsidRPr="001316DA">
        <w:rPr>
          <w:rFonts w:asciiTheme="majorBidi" w:hAnsiTheme="majorBidi"/>
          <w:sz w:val="30"/>
          <w:szCs w:val="30"/>
          <w:cs/>
        </w:rPr>
        <w:t>/</w:t>
      </w:r>
      <w:r w:rsidR="00281A11" w:rsidRPr="001316DA">
        <w:rPr>
          <w:rFonts w:asciiTheme="majorBidi" w:hAnsiTheme="majorBidi"/>
          <w:sz w:val="30"/>
          <w:szCs w:val="30"/>
          <w:cs/>
        </w:rPr>
        <w:t xml:space="preserve"> </w:t>
      </w:r>
      <w:r w:rsidRPr="001316DA">
        <w:rPr>
          <w:rFonts w:asciiTheme="majorBidi" w:hAnsiTheme="majorBidi"/>
          <w:sz w:val="30"/>
          <w:szCs w:val="30"/>
          <w:cs/>
        </w:rPr>
        <w:t xml:space="preserve">จำหน่ายไปซึ่งทรัพย์สินของกองทรัสต์ ในอัตราไม่เกินร้อยละ </w:t>
      </w:r>
      <w:r w:rsidRPr="001316DA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1316DA">
        <w:rPr>
          <w:rFonts w:asciiTheme="majorBidi" w:hAnsiTheme="majorBidi"/>
          <w:sz w:val="30"/>
          <w:szCs w:val="30"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  <w:cs/>
        </w:rPr>
        <w:t>ของมูลค่าทรัพย์สินที่ได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1316DA">
        <w:rPr>
          <w:rFonts w:asciiTheme="majorBidi" w:hAnsiTheme="majorBidi" w:cstheme="majorBidi"/>
          <w:sz w:val="30"/>
          <w:szCs w:val="30"/>
          <w:cs/>
        </w:rPr>
        <w:t>มาหรือจำหน่ายไปของกองทรัสต์</w:t>
      </w:r>
    </w:p>
    <w:p w14:paraId="049AF62E" w14:textId="77777777" w:rsidR="006D5263" w:rsidRPr="001316DA" w:rsidRDefault="006D5263" w:rsidP="006D5263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1316DA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1316DA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1316DA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1316DA">
        <w:rPr>
          <w:rFonts w:asciiTheme="majorBidi" w:hAnsiTheme="majorBidi"/>
          <w:sz w:val="30"/>
          <w:szCs w:val="30"/>
        </w:rPr>
        <w:t xml:space="preserve">6 </w:t>
      </w:r>
      <w:r w:rsidRPr="001316DA">
        <w:rPr>
          <w:rFonts w:asciiTheme="majorBidi" w:hAnsiTheme="majorBidi"/>
          <w:sz w:val="30"/>
          <w:szCs w:val="30"/>
          <w:cs/>
        </w:rPr>
        <w:t>ล้านบาทต่อปี</w:t>
      </w:r>
    </w:p>
    <w:p w14:paraId="47E2E481" w14:textId="687F9772" w:rsidR="006D5263" w:rsidRPr="001316DA" w:rsidRDefault="006D5263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36EE434A" w14:textId="77777777" w:rsidR="00030896" w:rsidRPr="001316DA" w:rsidRDefault="00030896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FAA5D" w14:textId="4725A099" w:rsidR="006D5263" w:rsidRPr="001316DA" w:rsidRDefault="007F571E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7</w:t>
      </w:r>
      <w:r w:rsidR="006D5263" w:rsidRPr="001316DA">
        <w:rPr>
          <w:rFonts w:asciiTheme="majorBidi" w:hAnsiTheme="majorBidi" w:cstheme="majorBidi"/>
          <w:sz w:val="30"/>
          <w:szCs w:val="30"/>
        </w:rPr>
        <w:tab/>
      </w:r>
      <w:r w:rsidR="006D5263" w:rsidRPr="001316D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2D279AB0" w14:textId="792B08F8" w:rsidR="006D5263" w:rsidRPr="001316DA" w:rsidRDefault="006D5263" w:rsidP="00C3429C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3041A3E" w14:textId="64AE5DF4" w:rsidR="002438DF" w:rsidRPr="001316DA" w:rsidRDefault="002438DF" w:rsidP="006D5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316DA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A67F6C" w:rsidRPr="001316DA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1316DA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5D9F7185" w14:textId="1935C3A8" w:rsidR="006D5263" w:rsidRPr="001316DA" w:rsidRDefault="006D5263" w:rsidP="00B80197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0D2483" w:rsidRPr="001316DA" w14:paraId="6A3EB4AF" w14:textId="77777777" w:rsidTr="000242A4">
        <w:trPr>
          <w:trHeight w:val="20"/>
          <w:tblHeader/>
        </w:trPr>
        <w:tc>
          <w:tcPr>
            <w:tcW w:w="3060" w:type="dxa"/>
          </w:tcPr>
          <w:p w14:paraId="6A01CC20" w14:textId="77777777" w:rsidR="000D2483" w:rsidRPr="001316DA" w:rsidRDefault="000D2483" w:rsidP="00D4249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200C80E" w14:textId="77777777" w:rsidR="000D2483" w:rsidRPr="001316DA" w:rsidRDefault="000D2483" w:rsidP="00D424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5307B885" w14:textId="77777777" w:rsidR="000D2483" w:rsidRPr="000B1152" w:rsidRDefault="000D2483" w:rsidP="000D248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483" w:rsidRPr="001316DA" w14:paraId="010BC177" w14:textId="77777777" w:rsidTr="000242A4">
        <w:trPr>
          <w:trHeight w:val="20"/>
        </w:trPr>
        <w:tc>
          <w:tcPr>
            <w:tcW w:w="3060" w:type="dxa"/>
          </w:tcPr>
          <w:p w14:paraId="02A68CC6" w14:textId="77777777" w:rsidR="000D2483" w:rsidRPr="001316DA" w:rsidRDefault="000D2483" w:rsidP="00D4249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4A732A52" w14:textId="77777777" w:rsidR="000D2483" w:rsidRPr="001316DA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3F2B73F1" w14:textId="64DCDB87" w:rsidR="000D2483" w:rsidRPr="000B1152" w:rsidRDefault="000D2483" w:rsidP="000D2483">
            <w:pPr>
              <w:tabs>
                <w:tab w:val="clear" w:pos="227"/>
                <w:tab w:val="left" w:pos="70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 ถือหุ้นใ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กองทรัสต์ร้อยละ 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  <w:t xml:space="preserve">30.20 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และมีผู้แทนเป็นผ</w:t>
            </w:r>
            <w:r w:rsidR="00554F80" w:rsidRPr="001316DA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0D2483" w:rsidRPr="001316DA" w14:paraId="247F44D5" w14:textId="77777777" w:rsidTr="000242A4">
        <w:trPr>
          <w:trHeight w:val="20"/>
        </w:trPr>
        <w:tc>
          <w:tcPr>
            <w:tcW w:w="3060" w:type="dxa"/>
          </w:tcPr>
          <w:p w14:paraId="3B09AEB3" w14:textId="77777777" w:rsidR="000D2483" w:rsidRPr="001316DA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ดุสิตธานี พร็อพเพอร์ตี้ส์ รีท</w:t>
            </w:r>
            <w:r w:rsidRPr="001316DA">
              <w:rPr>
                <w:rFonts w:ascii="Angsana New" w:hAnsi="Angsana New"/>
                <w:sz w:val="30"/>
                <w:szCs w:val="30"/>
              </w:rPr>
              <w:br/>
            </w:r>
            <w:r w:rsidRPr="001316DA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350" w:type="dxa"/>
          </w:tcPr>
          <w:p w14:paraId="7D7FD2E8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BCAF755" w14:textId="77777777" w:rsidR="000D2483" w:rsidRPr="001316DA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0D2483" w:rsidRPr="001316DA" w14:paraId="4598C871" w14:textId="77777777" w:rsidTr="000242A4">
        <w:trPr>
          <w:trHeight w:val="20"/>
        </w:trPr>
        <w:tc>
          <w:tcPr>
            <w:tcW w:w="3060" w:type="dxa"/>
          </w:tcPr>
          <w:p w14:paraId="418067C3" w14:textId="77777777" w:rsidR="000D2483" w:rsidRPr="001316DA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76196925" w14:textId="77777777" w:rsidR="000D2483" w:rsidRPr="001316DA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   กรุงไทย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E3B15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165A74" w14:textId="77777777" w:rsidR="000D2483" w:rsidRPr="001316DA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0D2483" w:rsidRPr="001316DA" w14:paraId="460919C0" w14:textId="77777777" w:rsidTr="000242A4">
        <w:trPr>
          <w:trHeight w:val="20"/>
        </w:trPr>
        <w:tc>
          <w:tcPr>
            <w:tcW w:w="3060" w:type="dxa"/>
          </w:tcPr>
          <w:p w14:paraId="114E68A7" w14:textId="77777777" w:rsidR="000D2483" w:rsidRPr="001316DA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08117ABB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19E03EB" w14:textId="77777777" w:rsidR="000D2483" w:rsidRPr="001316DA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0D2483" w:rsidRPr="001316DA" w14:paraId="2F797E92" w14:textId="77777777" w:rsidTr="000242A4">
        <w:trPr>
          <w:trHeight w:val="20"/>
        </w:trPr>
        <w:tc>
          <w:tcPr>
            <w:tcW w:w="3060" w:type="dxa"/>
          </w:tcPr>
          <w:p w14:paraId="662DAA3F" w14:textId="77777777" w:rsidR="000D2483" w:rsidRPr="000B1152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00E9286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BBEBD86" w14:textId="718EFC2F" w:rsidR="000D2483" w:rsidRPr="001316DA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โรงแรมดุสิตธานีหัวหิน</w:t>
            </w:r>
          </w:p>
        </w:tc>
      </w:tr>
      <w:tr w:rsidR="00233E66" w:rsidRPr="001316DA" w14:paraId="1D6C7FC1" w14:textId="77777777" w:rsidTr="00D621C3">
        <w:trPr>
          <w:trHeight w:val="20"/>
        </w:trPr>
        <w:tc>
          <w:tcPr>
            <w:tcW w:w="3060" w:type="dxa"/>
          </w:tcPr>
          <w:p w14:paraId="736A282F" w14:textId="77777777" w:rsidR="00233E66" w:rsidRPr="001316DA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4A948C4F" w14:textId="77777777" w:rsidR="00233E66" w:rsidRPr="000B1152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   แมนเนจเม้นท์ จำกัด</w:t>
            </w:r>
          </w:p>
        </w:tc>
        <w:tc>
          <w:tcPr>
            <w:tcW w:w="1350" w:type="dxa"/>
          </w:tcPr>
          <w:p w14:paraId="3FD788A4" w14:textId="77777777" w:rsidR="00233E66" w:rsidRPr="001316DA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4AA1E287" w14:textId="77777777" w:rsidR="00233E66" w:rsidRPr="000B1152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3F7C44E9" w14:textId="77777777" w:rsidR="00233E66" w:rsidRPr="00D72A1C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233E66" w:rsidRPr="001316DA" w14:paraId="3ACE2ABA" w14:textId="77777777" w:rsidTr="00D621C3">
        <w:trPr>
          <w:trHeight w:val="20"/>
        </w:trPr>
        <w:tc>
          <w:tcPr>
            <w:tcW w:w="3060" w:type="dxa"/>
          </w:tcPr>
          <w:p w14:paraId="666DD22C" w14:textId="77777777" w:rsidR="00233E66" w:rsidRPr="005D074E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1E24D1A1" w14:textId="77777777" w:rsidR="00233E66" w:rsidRPr="005D074E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8AD9B2" w14:textId="784FF3BD" w:rsidR="00233E66" w:rsidRPr="001316DA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28C88E4" w14:textId="77777777" w:rsidR="00233E66" w:rsidRPr="001316DA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620"/>
      </w:tblGrid>
      <w:tr w:rsidR="006D5263" w:rsidRPr="00CE726B" w14:paraId="68999B69" w14:textId="77777777" w:rsidTr="00AB67C2">
        <w:trPr>
          <w:cantSplit/>
          <w:tblHeader/>
        </w:trPr>
        <w:tc>
          <w:tcPr>
            <w:tcW w:w="5490" w:type="dxa"/>
          </w:tcPr>
          <w:p w14:paraId="488F173A" w14:textId="77777777" w:rsidR="006D5263" w:rsidRPr="00210C7E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00" w:type="dxa"/>
            <w:gridSpan w:val="3"/>
          </w:tcPr>
          <w:p w14:paraId="347ADDBE" w14:textId="6DE46751" w:rsidR="006D5263" w:rsidRPr="00210C7E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</w:rPr>
            </w:pPr>
          </w:p>
        </w:tc>
      </w:tr>
      <w:tr w:rsidR="006D5263" w:rsidRPr="00CE726B" w14:paraId="5CD7FB2A" w14:textId="77777777" w:rsidTr="00AB67C2">
        <w:trPr>
          <w:cantSplit/>
          <w:tblHeader/>
        </w:trPr>
        <w:tc>
          <w:tcPr>
            <w:tcW w:w="5490" w:type="dxa"/>
          </w:tcPr>
          <w:p w14:paraId="67EBFFBB" w14:textId="143B1177" w:rsidR="006D5263" w:rsidRPr="00CC5D3C" w:rsidRDefault="007E5A58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A7B14"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2404C" w:rsidRPr="00131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A7B14"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B67C2"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B67C2" w:rsidRPr="00131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2404C" w:rsidRPr="00131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AB67C2" w:rsidRPr="00131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710" w:type="dxa"/>
          </w:tcPr>
          <w:p w14:paraId="63BE9B0C" w14:textId="1FF7287C" w:rsidR="006D5263" w:rsidRPr="001316DA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F48B2" w:rsidRPr="001316DA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270" w:type="dxa"/>
          </w:tcPr>
          <w:p w14:paraId="224F0DB4" w14:textId="77777777" w:rsidR="006D5263" w:rsidRPr="00CC5D3C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4DCD6CE9" w14:textId="2E8AD5AB" w:rsidR="006D5263" w:rsidRPr="001316DA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F48B2" w:rsidRPr="001316DA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</w:tr>
      <w:tr w:rsidR="006D5263" w:rsidRPr="001316DA" w14:paraId="32CFDFA0" w14:textId="77777777" w:rsidTr="00AB67C2">
        <w:trPr>
          <w:cantSplit/>
          <w:tblHeader/>
        </w:trPr>
        <w:tc>
          <w:tcPr>
            <w:tcW w:w="5490" w:type="dxa"/>
          </w:tcPr>
          <w:p w14:paraId="64CB4FE6" w14:textId="77777777" w:rsidR="006D5263" w:rsidRPr="00CE726B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66C51BFE" w14:textId="77777777" w:rsidR="006D5263" w:rsidRPr="001316DA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1316DA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6D5263" w:rsidRPr="00CE726B" w14:paraId="6DEA60A7" w14:textId="77777777" w:rsidTr="00AB67C2">
        <w:trPr>
          <w:cantSplit/>
        </w:trPr>
        <w:tc>
          <w:tcPr>
            <w:tcW w:w="5490" w:type="dxa"/>
          </w:tcPr>
          <w:p w14:paraId="6BC2DCBB" w14:textId="77777777" w:rsidR="006D5263" w:rsidRPr="00CE726B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316DA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2D9AE972" w14:textId="77777777" w:rsidR="006D5263" w:rsidRPr="00CE726B" w:rsidRDefault="006D5263" w:rsidP="00D37403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A8977" w14:textId="77777777" w:rsidR="006D5263" w:rsidRPr="00CE726B" w:rsidRDefault="006D5263" w:rsidP="00D3740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7865E8" w14:textId="77777777" w:rsidR="006D5263" w:rsidRPr="00CE726B" w:rsidRDefault="006D5263" w:rsidP="00D3740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404C" w:rsidRPr="001316DA" w14:paraId="04ED20D1" w14:textId="77777777" w:rsidTr="00AB67C2">
        <w:trPr>
          <w:cantSplit/>
        </w:trPr>
        <w:tc>
          <w:tcPr>
            <w:tcW w:w="5490" w:type="dxa"/>
          </w:tcPr>
          <w:p w14:paraId="538ACBAC" w14:textId="77777777" w:rsidR="00C2404C" w:rsidRPr="00CE726B" w:rsidRDefault="00C2404C" w:rsidP="00C2404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ค่าธรรมเนียมการจัดการ</w:t>
            </w:r>
          </w:p>
        </w:tc>
        <w:tc>
          <w:tcPr>
            <w:tcW w:w="1710" w:type="dxa"/>
          </w:tcPr>
          <w:p w14:paraId="0EB459A2" w14:textId="1757FC71" w:rsidR="00C2404C" w:rsidRPr="00E81486" w:rsidRDefault="00023B68" w:rsidP="00C2404C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11,188</w:t>
            </w:r>
          </w:p>
        </w:tc>
        <w:tc>
          <w:tcPr>
            <w:tcW w:w="270" w:type="dxa"/>
          </w:tcPr>
          <w:p w14:paraId="37DF4EA7" w14:textId="68D0A4BC" w:rsidR="00C2404C" w:rsidRPr="00CE726B" w:rsidRDefault="00C2404C" w:rsidP="00C240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93C5B" w14:textId="5AD1E481" w:rsidR="00C2404C" w:rsidRPr="00CE726B" w:rsidRDefault="00C2404C" w:rsidP="00C2404C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10,851</w:t>
            </w:r>
          </w:p>
        </w:tc>
      </w:tr>
      <w:tr w:rsidR="00C2404C" w:rsidRPr="001316DA" w14:paraId="532F86FD" w14:textId="77777777" w:rsidTr="00AB67C2">
        <w:trPr>
          <w:cantSplit/>
        </w:trPr>
        <w:tc>
          <w:tcPr>
            <w:tcW w:w="5490" w:type="dxa"/>
          </w:tcPr>
          <w:p w14:paraId="1810966B" w14:textId="77777777" w:rsidR="00C2404C" w:rsidRPr="001316DA" w:rsidRDefault="00C2404C" w:rsidP="00C2404C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16DA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1316D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4F674BF4" w14:textId="77777777" w:rsidR="00C2404C" w:rsidRPr="001316DA" w:rsidRDefault="00C2404C" w:rsidP="00C2404C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9BB9D" w14:textId="77777777" w:rsidR="00C2404C" w:rsidRPr="00CE726B" w:rsidRDefault="00C2404C" w:rsidP="00C240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FF460F" w14:textId="77777777" w:rsidR="00C2404C" w:rsidRPr="001316DA" w:rsidRDefault="00C2404C" w:rsidP="00C2404C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404C" w:rsidRPr="001316DA" w14:paraId="646980E3" w14:textId="77777777" w:rsidTr="00AB67C2">
        <w:trPr>
          <w:cantSplit/>
        </w:trPr>
        <w:tc>
          <w:tcPr>
            <w:tcW w:w="5490" w:type="dxa"/>
          </w:tcPr>
          <w:p w14:paraId="615A7412" w14:textId="77777777" w:rsidR="00C2404C" w:rsidRPr="00CC5D3C" w:rsidRDefault="00C2404C" w:rsidP="00C2404C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710" w:type="dxa"/>
          </w:tcPr>
          <w:p w14:paraId="6623C069" w14:textId="7B895BAC" w:rsidR="00C2404C" w:rsidRPr="001316DA" w:rsidRDefault="00023B68" w:rsidP="00C2404C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7,148</w:t>
            </w:r>
          </w:p>
        </w:tc>
        <w:tc>
          <w:tcPr>
            <w:tcW w:w="270" w:type="dxa"/>
          </w:tcPr>
          <w:p w14:paraId="04996F3D" w14:textId="77777777" w:rsidR="00C2404C" w:rsidRPr="00CC5D3C" w:rsidRDefault="00C2404C" w:rsidP="00C240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D4D2AA4" w14:textId="1E28556B" w:rsidR="00C2404C" w:rsidRPr="001316DA" w:rsidRDefault="00C2404C" w:rsidP="00C2404C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6,931</w:t>
            </w:r>
          </w:p>
        </w:tc>
      </w:tr>
      <w:tr w:rsidR="00C2404C" w:rsidRPr="001316DA" w14:paraId="35AFA250" w14:textId="77777777" w:rsidTr="00AB67C2">
        <w:trPr>
          <w:cantSplit/>
        </w:trPr>
        <w:tc>
          <w:tcPr>
            <w:tcW w:w="5490" w:type="dxa"/>
          </w:tcPr>
          <w:p w14:paraId="3E825DDB" w14:textId="77777777" w:rsidR="00C2404C" w:rsidRPr="001316DA" w:rsidRDefault="00C2404C" w:rsidP="00C2404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16DA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2A5768C9" w14:textId="77777777" w:rsidR="00C2404C" w:rsidRPr="00CE726B" w:rsidRDefault="00C2404C" w:rsidP="00C2404C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BB2C5" w14:textId="77777777" w:rsidR="00C2404C" w:rsidRPr="00CE726B" w:rsidRDefault="00C2404C" w:rsidP="00C240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621E8" w14:textId="77777777" w:rsidR="00C2404C" w:rsidRPr="00CE726B" w:rsidRDefault="00C2404C" w:rsidP="00C2404C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404C" w:rsidRPr="001316DA" w14:paraId="7B446BB8" w14:textId="77777777" w:rsidTr="00AB67C2">
        <w:trPr>
          <w:cantSplit/>
        </w:trPr>
        <w:tc>
          <w:tcPr>
            <w:tcW w:w="5490" w:type="dxa"/>
          </w:tcPr>
          <w:p w14:paraId="2DF2B985" w14:textId="77777777" w:rsidR="00C2404C" w:rsidRPr="00CC5D3C" w:rsidRDefault="00C2404C" w:rsidP="00C2404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710" w:type="dxa"/>
          </w:tcPr>
          <w:p w14:paraId="53C3F0B7" w14:textId="0AFD44B0" w:rsidR="00C2404C" w:rsidRPr="00CE726B" w:rsidRDefault="00023B68" w:rsidP="00C2404C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1EF68EAC" w14:textId="77777777" w:rsidR="00C2404C" w:rsidRPr="00CE726B" w:rsidRDefault="00C2404C" w:rsidP="00C240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CC2F6D" w14:textId="17CFD1A7" w:rsidR="00C2404C" w:rsidRPr="00CE726B" w:rsidRDefault="00C2404C" w:rsidP="00C2404C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C2404C" w:rsidRPr="00CE726B" w14:paraId="191FB716" w14:textId="77777777" w:rsidTr="00AB67C2">
        <w:trPr>
          <w:cantSplit/>
        </w:trPr>
        <w:tc>
          <w:tcPr>
            <w:tcW w:w="5490" w:type="dxa"/>
          </w:tcPr>
          <w:p w14:paraId="0AE56D41" w14:textId="77777777" w:rsidR="00C2404C" w:rsidRPr="001316DA" w:rsidRDefault="00C2404C" w:rsidP="00C2404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16DA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1E9D1063" w14:textId="77777777" w:rsidR="00C2404C" w:rsidRPr="001316DA" w:rsidRDefault="00C2404C" w:rsidP="00C2404C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A5B2B" w14:textId="77777777" w:rsidR="00C2404C" w:rsidRPr="00CE726B" w:rsidRDefault="00C2404C" w:rsidP="00C240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D832BF" w14:textId="77777777" w:rsidR="00C2404C" w:rsidRPr="001316DA" w:rsidRDefault="00C2404C" w:rsidP="00C2404C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404C" w:rsidRPr="001316DA" w14:paraId="555B9F8F" w14:textId="77777777" w:rsidTr="00AB67C2">
        <w:trPr>
          <w:cantSplit/>
        </w:trPr>
        <w:tc>
          <w:tcPr>
            <w:tcW w:w="5490" w:type="dxa"/>
          </w:tcPr>
          <w:p w14:paraId="70BF7778" w14:textId="77777777" w:rsidR="00C2404C" w:rsidRPr="00CC5D3C" w:rsidRDefault="00C2404C" w:rsidP="00C2404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16D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316D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7C57246F" w14:textId="367F059F" w:rsidR="00C2404C" w:rsidRPr="001316DA" w:rsidRDefault="00023B68" w:rsidP="00C2404C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209,736</w:t>
            </w:r>
          </w:p>
        </w:tc>
        <w:tc>
          <w:tcPr>
            <w:tcW w:w="270" w:type="dxa"/>
          </w:tcPr>
          <w:p w14:paraId="361DC19E" w14:textId="77777777" w:rsidR="00C2404C" w:rsidRPr="00CC5D3C" w:rsidRDefault="00C2404C" w:rsidP="00C240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9997A7" w14:textId="22E04554" w:rsidR="00C2404C" w:rsidRPr="001316DA" w:rsidRDefault="00C2404C" w:rsidP="00C2404C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185,142</w:t>
            </w:r>
          </w:p>
        </w:tc>
      </w:tr>
      <w:tr w:rsidR="00C2404C" w:rsidRPr="001316DA" w14:paraId="38588841" w14:textId="77777777" w:rsidTr="00AB67C2">
        <w:trPr>
          <w:cantSplit/>
        </w:trPr>
        <w:tc>
          <w:tcPr>
            <w:tcW w:w="5490" w:type="dxa"/>
          </w:tcPr>
          <w:p w14:paraId="37050C23" w14:textId="77777777" w:rsidR="00C2404C" w:rsidRPr="001316DA" w:rsidRDefault="00C2404C" w:rsidP="00C2404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16DA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57AF76BA" w14:textId="77777777" w:rsidR="00C2404C" w:rsidRPr="001316DA" w:rsidRDefault="00C2404C" w:rsidP="00C2404C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A9983" w14:textId="77777777" w:rsidR="00C2404C" w:rsidRPr="00CE726B" w:rsidRDefault="00C2404C" w:rsidP="00C240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8FE531" w14:textId="77777777" w:rsidR="00C2404C" w:rsidRPr="001316DA" w:rsidRDefault="00C2404C" w:rsidP="00C2404C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404C" w:rsidRPr="001316DA" w14:paraId="1B015010" w14:textId="77777777" w:rsidTr="00AB67C2">
        <w:trPr>
          <w:cantSplit/>
        </w:trPr>
        <w:tc>
          <w:tcPr>
            <w:tcW w:w="5490" w:type="dxa"/>
          </w:tcPr>
          <w:p w14:paraId="377009F1" w14:textId="77777777" w:rsidR="00C2404C" w:rsidRPr="00CC5D3C" w:rsidRDefault="00C2404C" w:rsidP="00C2404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710" w:type="dxa"/>
          </w:tcPr>
          <w:p w14:paraId="603A44B5" w14:textId="5CED122E" w:rsidR="00C2404C" w:rsidRPr="001316DA" w:rsidRDefault="00023B68" w:rsidP="00C2404C">
            <w:pPr>
              <w:tabs>
                <w:tab w:val="left" w:pos="1390"/>
              </w:tabs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186,948</w:t>
            </w:r>
          </w:p>
        </w:tc>
        <w:tc>
          <w:tcPr>
            <w:tcW w:w="270" w:type="dxa"/>
          </w:tcPr>
          <w:p w14:paraId="366AABA5" w14:textId="77777777" w:rsidR="00C2404C" w:rsidRPr="00CC5D3C" w:rsidRDefault="00C2404C" w:rsidP="00C240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47B541" w14:textId="24C6ADDE" w:rsidR="00C2404C" w:rsidRPr="001316DA" w:rsidRDefault="00C2404C" w:rsidP="00C2404C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182,137</w:t>
            </w:r>
          </w:p>
        </w:tc>
      </w:tr>
    </w:tbl>
    <w:p w14:paraId="560BB367" w14:textId="322DFCF9" w:rsidR="00E60033" w:rsidRPr="001316DA" w:rsidRDefault="00E60033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66761" w:rsidRPr="001316DA" w14:paraId="1EF28816" w14:textId="77777777" w:rsidTr="00AB67C2">
        <w:trPr>
          <w:tblHeader/>
        </w:trPr>
        <w:tc>
          <w:tcPr>
            <w:tcW w:w="5490" w:type="dxa"/>
          </w:tcPr>
          <w:p w14:paraId="15972161" w14:textId="77777777" w:rsidR="00B66761" w:rsidRPr="00B80197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61E84CE5" w14:textId="3ABA4988" w:rsidR="00B66761" w:rsidRPr="001316DA" w:rsidRDefault="00AB67C2" w:rsidP="00AB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="Angsana New" w:hAnsi="Angsana New"/>
                <w:sz w:val="30"/>
                <w:szCs w:val="30"/>
              </w:rPr>
              <w:t>30</w:t>
            </w:r>
            <w:r w:rsidRPr="001316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2404C" w:rsidRPr="001316D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1316DA">
              <w:rPr>
                <w:rFonts w:ascii="Angsana New" w:hAnsi="Angsana New" w:hint="cs"/>
                <w:sz w:val="30"/>
                <w:szCs w:val="30"/>
                <w:cs/>
              </w:rPr>
              <w:t xml:space="preserve">ายน </w:t>
            </w:r>
            <w:r w:rsidR="00B66761"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0502" w:rsidRPr="001316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27DAD20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10B8DC92" w14:textId="3574A380" w:rsidR="00B66761" w:rsidRPr="001316DA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0502" w:rsidRPr="001316D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6761" w:rsidRPr="001316DA" w14:paraId="4F3882A8" w14:textId="77777777" w:rsidTr="00AB67C2">
        <w:trPr>
          <w:tblHeader/>
        </w:trPr>
        <w:tc>
          <w:tcPr>
            <w:tcW w:w="5490" w:type="dxa"/>
          </w:tcPr>
          <w:p w14:paraId="595B6C90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2360AF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66761" w:rsidRPr="001316DA" w14:paraId="4787A105" w14:textId="77777777" w:rsidTr="00AB67C2">
        <w:trPr>
          <w:tblHeader/>
        </w:trPr>
        <w:tc>
          <w:tcPr>
            <w:tcW w:w="5490" w:type="dxa"/>
          </w:tcPr>
          <w:p w14:paraId="45F94EBB" w14:textId="77777777" w:rsidR="00B66761" w:rsidRPr="001316DA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084E44C3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3DB0A4BD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CACAD7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1316DA" w14:paraId="59032D83" w14:textId="77777777" w:rsidTr="00AB67C2">
        <w:trPr>
          <w:tblHeader/>
        </w:trPr>
        <w:tc>
          <w:tcPr>
            <w:tcW w:w="5490" w:type="dxa"/>
          </w:tcPr>
          <w:p w14:paraId="39392125" w14:textId="77777777" w:rsidR="00B66761" w:rsidRPr="00CC5D3C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5FB96A99" w14:textId="63F06962" w:rsidR="00B66761" w:rsidRPr="00B14F41" w:rsidRDefault="00023B68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14,780</w:t>
            </w:r>
          </w:p>
        </w:tc>
        <w:tc>
          <w:tcPr>
            <w:tcW w:w="261" w:type="dxa"/>
          </w:tcPr>
          <w:p w14:paraId="673B47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831C944" w14:textId="514BB12B" w:rsidR="00B66761" w:rsidRPr="00B14F41" w:rsidRDefault="0043050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4,378</w:t>
            </w:r>
          </w:p>
        </w:tc>
      </w:tr>
      <w:tr w:rsidR="00B66761" w:rsidRPr="00CE726B" w14:paraId="7FDDF756" w14:textId="77777777" w:rsidTr="00AB67C2">
        <w:trPr>
          <w:tblHeader/>
        </w:trPr>
        <w:tc>
          <w:tcPr>
            <w:tcW w:w="5490" w:type="dxa"/>
          </w:tcPr>
          <w:p w14:paraId="69F5E56F" w14:textId="77777777" w:rsidR="00B66761" w:rsidRPr="001316DA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196FD44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22F726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1456FC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552B073" w14:textId="77777777" w:rsidTr="00AB67C2">
        <w:trPr>
          <w:tblHeader/>
        </w:trPr>
        <w:tc>
          <w:tcPr>
            <w:tcW w:w="5490" w:type="dxa"/>
          </w:tcPr>
          <w:p w14:paraId="215F7A84" w14:textId="6F37EF41" w:rsidR="00B6676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04440"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66EBCE07" w14:textId="62DDC851" w:rsidR="00B66761" w:rsidRPr="00497B7D" w:rsidRDefault="001A3138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9,487</w:t>
            </w:r>
          </w:p>
        </w:tc>
        <w:tc>
          <w:tcPr>
            <w:tcW w:w="261" w:type="dxa"/>
          </w:tcPr>
          <w:p w14:paraId="7F4BC59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8E85D5E" w14:textId="0608297C" w:rsidR="00B66761" w:rsidRDefault="0043050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34,872</w:t>
            </w:r>
          </w:p>
        </w:tc>
      </w:tr>
      <w:tr w:rsidR="00342792" w:rsidRPr="001316DA" w14:paraId="5E980217" w14:textId="77777777" w:rsidTr="00AB67C2">
        <w:trPr>
          <w:tblHeader/>
        </w:trPr>
        <w:tc>
          <w:tcPr>
            <w:tcW w:w="5490" w:type="dxa"/>
          </w:tcPr>
          <w:p w14:paraId="770808A0" w14:textId="57308185" w:rsidR="00342792" w:rsidRDefault="0034279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0A3FD0F3" w14:textId="578EC071" w:rsidR="00342792" w:rsidRPr="001316DA" w:rsidRDefault="00023B68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15,697</w:t>
            </w:r>
          </w:p>
        </w:tc>
        <w:tc>
          <w:tcPr>
            <w:tcW w:w="261" w:type="dxa"/>
          </w:tcPr>
          <w:p w14:paraId="4D3FA044" w14:textId="77777777" w:rsidR="00342792" w:rsidRPr="00B14F41" w:rsidRDefault="0034279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CF42E11" w14:textId="0C288CCD" w:rsidR="00342792" w:rsidRDefault="0034279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761" w:rsidRPr="00CE726B" w14:paraId="547DA1C8" w14:textId="77777777" w:rsidTr="00AB67C2">
        <w:trPr>
          <w:tblHeader/>
        </w:trPr>
        <w:tc>
          <w:tcPr>
            <w:tcW w:w="5490" w:type="dxa"/>
          </w:tcPr>
          <w:p w14:paraId="7047E253" w14:textId="77777777" w:rsidR="00B66761" w:rsidRPr="001316DA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10C26CF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DDBC981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3CE180E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6D9C5B9" w14:textId="77777777" w:rsidTr="00AB67C2">
        <w:trPr>
          <w:tblHeader/>
        </w:trPr>
        <w:tc>
          <w:tcPr>
            <w:tcW w:w="5490" w:type="dxa"/>
          </w:tcPr>
          <w:p w14:paraId="72B4678B" w14:textId="77777777" w:rsidR="00B66761" w:rsidRPr="00CC5D3C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   ลูกหนี้ค่าเช่าและลูกหนี้อื่น</w:t>
            </w:r>
          </w:p>
        </w:tc>
        <w:tc>
          <w:tcPr>
            <w:tcW w:w="1710" w:type="dxa"/>
          </w:tcPr>
          <w:p w14:paraId="0DF5434C" w14:textId="34530E5E" w:rsidR="00B66761" w:rsidRPr="00B14F41" w:rsidRDefault="00023B68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5238192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E2E720B" w14:textId="79D9941C" w:rsidR="00B66761" w:rsidRPr="00B14F41" w:rsidRDefault="0043050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755B5C" w:rsidRPr="001316DA" w14:paraId="2CDC2AFF" w14:textId="77777777" w:rsidTr="00AB67C2">
        <w:trPr>
          <w:tblHeader/>
        </w:trPr>
        <w:tc>
          <w:tcPr>
            <w:tcW w:w="5490" w:type="dxa"/>
          </w:tcPr>
          <w:p w14:paraId="7B41B056" w14:textId="268111E9" w:rsidR="00755B5C" w:rsidRDefault="00755B5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1316DA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2216DAF1" w14:textId="6A3657DF" w:rsidR="00755B5C" w:rsidRPr="00E81486" w:rsidRDefault="00023B68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12,462</w:t>
            </w:r>
          </w:p>
        </w:tc>
        <w:tc>
          <w:tcPr>
            <w:tcW w:w="261" w:type="dxa"/>
          </w:tcPr>
          <w:p w14:paraId="61DA013A" w14:textId="77777777" w:rsidR="00755B5C" w:rsidRPr="00B14F41" w:rsidRDefault="00755B5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36DF853" w14:textId="4098E44C" w:rsidR="00755B5C" w:rsidRDefault="00755B5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197" w:rsidRPr="00CE726B" w14:paraId="34AF5EF5" w14:textId="77777777" w:rsidTr="003C5A10">
        <w:trPr>
          <w:tblHeader/>
        </w:trPr>
        <w:tc>
          <w:tcPr>
            <w:tcW w:w="5490" w:type="dxa"/>
          </w:tcPr>
          <w:p w14:paraId="6608D3D0" w14:textId="77777777" w:rsid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7BB2CEF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5B9E179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70BA46B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1485B" w:rsidRPr="001316DA" w14:paraId="3E0DAA28" w14:textId="77777777" w:rsidTr="003C5A10">
        <w:trPr>
          <w:tblHeader/>
        </w:trPr>
        <w:tc>
          <w:tcPr>
            <w:tcW w:w="5490" w:type="dxa"/>
          </w:tcPr>
          <w:p w14:paraId="46DABEC9" w14:textId="77777777" w:rsidR="00E1485B" w:rsidRPr="00CC5D3C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</w:tcPr>
          <w:p w14:paraId="50D6006E" w14:textId="02787C44" w:rsidR="00E1485B" w:rsidRPr="00B14F41" w:rsidRDefault="00023B68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CDB6CE1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8ECC350" w14:textId="3C3C57FD" w:rsidR="00E1485B" w:rsidRPr="00B14F41" w:rsidRDefault="00430502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2,589</w:t>
            </w:r>
          </w:p>
        </w:tc>
      </w:tr>
      <w:tr w:rsidR="00E1485B" w:rsidRPr="001316DA" w14:paraId="11C4868B" w14:textId="77777777" w:rsidTr="003C5A10">
        <w:trPr>
          <w:tblHeader/>
        </w:trPr>
        <w:tc>
          <w:tcPr>
            <w:tcW w:w="5490" w:type="dxa"/>
          </w:tcPr>
          <w:p w14:paraId="2D458F0F" w14:textId="77777777" w:rsidR="00E1485B" w:rsidRPr="00CC5D3C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608DF3B6" w14:textId="7C5D8294" w:rsidR="00E1485B" w:rsidRPr="001316DA" w:rsidRDefault="00023B68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61" w:type="dxa"/>
          </w:tcPr>
          <w:p w14:paraId="40CB6EF9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76D28D6" w14:textId="6A4E262D" w:rsidR="00E1485B" w:rsidRPr="00B14F41" w:rsidRDefault="00430502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2,508</w:t>
            </w:r>
          </w:p>
        </w:tc>
      </w:tr>
      <w:tr w:rsidR="00E1485B" w:rsidRPr="001316DA" w14:paraId="06756126" w14:textId="77777777" w:rsidTr="003C5A10">
        <w:trPr>
          <w:tblHeader/>
        </w:trPr>
        <w:tc>
          <w:tcPr>
            <w:tcW w:w="5490" w:type="dxa"/>
          </w:tcPr>
          <w:p w14:paraId="3B6A2C15" w14:textId="77777777" w:rsidR="00E1485B" w:rsidRPr="001316DA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(มหาชน)</w:t>
            </w:r>
          </w:p>
        </w:tc>
        <w:tc>
          <w:tcPr>
            <w:tcW w:w="1710" w:type="dxa"/>
          </w:tcPr>
          <w:p w14:paraId="7329F432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B8A28D0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E4C76C5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1485B" w:rsidRPr="001316DA" w14:paraId="7C38D8A8" w14:textId="77777777" w:rsidTr="003C5A10">
        <w:trPr>
          <w:tblHeader/>
        </w:trPr>
        <w:tc>
          <w:tcPr>
            <w:tcW w:w="5490" w:type="dxa"/>
          </w:tcPr>
          <w:p w14:paraId="601CB2C3" w14:textId="77777777" w:rsidR="00E1485B" w:rsidRPr="00CC5D3C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4802D960" w14:textId="49BAECE9" w:rsidR="00E1485B" w:rsidRPr="00B14F41" w:rsidRDefault="00023B68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2,510</w:t>
            </w:r>
          </w:p>
        </w:tc>
        <w:tc>
          <w:tcPr>
            <w:tcW w:w="261" w:type="dxa"/>
          </w:tcPr>
          <w:p w14:paraId="305A1F5A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C71939E" w14:textId="7D9A0D51" w:rsidR="00E1485B" w:rsidRPr="001316DA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30502" w:rsidRPr="001316DA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</w:tbl>
    <w:p w14:paraId="0844654A" w14:textId="77777777" w:rsidR="00B80197" w:rsidRPr="001316DA" w:rsidRDefault="00B80197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63FDFAB" w14:textId="23C7FA87" w:rsidR="00713ACC" w:rsidRPr="001316DA" w:rsidRDefault="00713ACC" w:rsidP="00713ACC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</w:rPr>
      </w:pPr>
      <w:r w:rsidRPr="001316D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316DA">
        <w:rPr>
          <w:rFonts w:ascii="Angsana New" w:hAnsi="Angsana New"/>
          <w:sz w:val="30"/>
          <w:szCs w:val="30"/>
        </w:rPr>
        <w:t xml:space="preserve">25 </w:t>
      </w:r>
      <w:r w:rsidRPr="001316D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316DA">
        <w:rPr>
          <w:rFonts w:ascii="Angsana New" w:hAnsi="Angsana New"/>
          <w:sz w:val="30"/>
          <w:szCs w:val="30"/>
        </w:rPr>
        <w:t xml:space="preserve">2562 </w:t>
      </w:r>
      <w:r w:rsidRPr="001316D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1316DA">
        <w:rPr>
          <w:rFonts w:ascii="Angsana New" w:hAnsi="Angsana New"/>
          <w:sz w:val="30"/>
          <w:szCs w:val="30"/>
        </w:rPr>
        <w:t xml:space="preserve">23 </w:t>
      </w:r>
      <w:r w:rsidRPr="001316D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16DA">
        <w:rPr>
          <w:rFonts w:ascii="Angsana New" w:hAnsi="Angsana New"/>
          <w:sz w:val="30"/>
          <w:szCs w:val="30"/>
        </w:rPr>
        <w:t xml:space="preserve">2562 </w:t>
      </w:r>
      <w:r w:rsidRPr="001316DA">
        <w:rPr>
          <w:rFonts w:ascii="Angsana New" w:hAnsi="Angsana New"/>
          <w:sz w:val="30"/>
          <w:szCs w:val="30"/>
          <w:cs/>
        </w:rPr>
        <w:t>บริษัท ดุสิต มัลดีฟส์ อินเวสเม้นท์ จำกัด (</w:t>
      </w:r>
      <w:r w:rsidR="009A599F" w:rsidRPr="001316DA">
        <w:rPr>
          <w:rFonts w:ascii="Angsana New" w:hAnsi="Angsana New"/>
          <w:sz w:val="30"/>
          <w:szCs w:val="30"/>
          <w:cs/>
        </w:rPr>
        <w:t>“</w:t>
      </w:r>
      <w:r w:rsidRPr="001316DA">
        <w:rPr>
          <w:rFonts w:ascii="Angsana New" w:hAnsi="Angsana New"/>
          <w:sz w:val="30"/>
          <w:szCs w:val="30"/>
        </w:rPr>
        <w:t>DMI</w:t>
      </w:r>
      <w:r w:rsidR="009A599F" w:rsidRPr="001316DA">
        <w:rPr>
          <w:rFonts w:ascii="Angsana New" w:hAnsi="Angsana New"/>
          <w:sz w:val="30"/>
          <w:szCs w:val="30"/>
        </w:rPr>
        <w:t>”</w:t>
      </w:r>
      <w:r w:rsidRPr="001316DA">
        <w:rPr>
          <w:rFonts w:ascii="Angsana New" w:hAnsi="Angsana New"/>
          <w:sz w:val="30"/>
          <w:szCs w:val="30"/>
        </w:rPr>
        <w:t>)</w:t>
      </w:r>
      <w:r w:rsidRPr="001316DA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</w:t>
      </w:r>
      <w:r w:rsidR="001C671B" w:rsidRPr="001316DA">
        <w:rPr>
          <w:rFonts w:ascii="Angsana New" w:hAnsi="Angsana New" w:hint="cs"/>
          <w:sz w:val="30"/>
          <w:szCs w:val="30"/>
          <w:cs/>
        </w:rPr>
        <w:t xml:space="preserve"> </w:t>
      </w:r>
      <w:r w:rsidR="001C671B" w:rsidRPr="001316DA">
        <w:rPr>
          <w:rFonts w:ascii="Angsana New" w:hAnsi="Angsana New"/>
          <w:sz w:val="30"/>
          <w:szCs w:val="30"/>
        </w:rPr>
        <w:t>77.73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1316DA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1316DA">
        <w:rPr>
          <w:rFonts w:ascii="Angsana New" w:hAnsi="Angsana New" w:hint="cs"/>
          <w:sz w:val="30"/>
          <w:szCs w:val="30"/>
          <w:cs/>
        </w:rPr>
        <w:t xml:space="preserve">ณ </w:t>
      </w:r>
      <w:r w:rsidRPr="001316DA">
        <w:rPr>
          <w:rFonts w:ascii="Angsana New" w:hAnsi="Angsana New"/>
          <w:sz w:val="30"/>
          <w:szCs w:val="30"/>
          <w:cs/>
        </w:rPr>
        <w:t xml:space="preserve">วันที่ </w:t>
      </w:r>
      <w:r w:rsidR="00AB67C2" w:rsidRPr="001316DA">
        <w:rPr>
          <w:rFonts w:ascii="Angsana New" w:hAnsi="Angsana New"/>
          <w:sz w:val="30"/>
          <w:szCs w:val="30"/>
        </w:rPr>
        <w:t xml:space="preserve">30 </w:t>
      </w:r>
      <w:r w:rsidR="00C2404C" w:rsidRPr="001316DA">
        <w:rPr>
          <w:rFonts w:ascii="Angsana New" w:hAnsi="Angsana New" w:hint="cs"/>
          <w:sz w:val="30"/>
          <w:szCs w:val="30"/>
          <w:cs/>
        </w:rPr>
        <w:t>กันย</w:t>
      </w:r>
      <w:r w:rsidR="00AB67C2" w:rsidRPr="001316DA">
        <w:rPr>
          <w:rFonts w:ascii="Angsana New" w:hAnsi="Angsana New" w:hint="cs"/>
          <w:sz w:val="30"/>
          <w:szCs w:val="30"/>
          <w:cs/>
        </w:rPr>
        <w:t>ายน</w:t>
      </w:r>
      <w:r w:rsidRPr="001316DA">
        <w:rPr>
          <w:rFonts w:ascii="Angsana New" w:hAnsi="Angsana New" w:hint="cs"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sz w:val="30"/>
          <w:szCs w:val="30"/>
        </w:rPr>
        <w:t>256</w:t>
      </w:r>
      <w:r w:rsidR="006414D9" w:rsidRPr="001316DA">
        <w:rPr>
          <w:rFonts w:ascii="Angsana New" w:hAnsi="Angsana New"/>
          <w:sz w:val="30"/>
          <w:szCs w:val="30"/>
        </w:rPr>
        <w:t>7</w:t>
      </w:r>
      <w:r w:rsidRPr="001316DA">
        <w:rPr>
          <w:rFonts w:ascii="Angsana New" w:hAnsi="Angsana New"/>
          <w:sz w:val="30"/>
          <w:szCs w:val="30"/>
        </w:rPr>
        <w:t xml:space="preserve"> DMI </w:t>
      </w:r>
      <w:r w:rsidRPr="001316DA">
        <w:rPr>
          <w:rFonts w:ascii="Angsana New" w:hAnsi="Angsana New" w:hint="cs"/>
          <w:sz w:val="30"/>
          <w:szCs w:val="30"/>
          <w:cs/>
        </w:rPr>
        <w:t>มี</w:t>
      </w:r>
      <w:r w:rsidRPr="001316DA">
        <w:rPr>
          <w:rFonts w:ascii="Angsana New" w:hAnsi="Angsana New"/>
          <w:sz w:val="30"/>
          <w:szCs w:val="30"/>
          <w:cs/>
        </w:rPr>
        <w:t>เงินกู้ยืมคงเหลือจำนวน</w:t>
      </w:r>
      <w:r w:rsidR="00023B68" w:rsidRPr="001316DA">
        <w:rPr>
          <w:rFonts w:ascii="Angsana New" w:hAnsi="Angsana New"/>
          <w:sz w:val="30"/>
          <w:szCs w:val="30"/>
          <w:cs/>
        </w:rPr>
        <w:t xml:space="preserve"> </w:t>
      </w:r>
      <w:r w:rsidR="00023B68" w:rsidRPr="001316DA">
        <w:rPr>
          <w:rFonts w:ascii="Angsana New" w:hAnsi="Angsana New"/>
          <w:sz w:val="30"/>
          <w:szCs w:val="30"/>
        </w:rPr>
        <w:t>46</w:t>
      </w:r>
      <w:r w:rsidR="001C671B" w:rsidRPr="001316DA">
        <w:rPr>
          <w:rFonts w:ascii="Angsana New" w:hAnsi="Angsana New"/>
          <w:sz w:val="30"/>
          <w:szCs w:val="30"/>
        </w:rPr>
        <w:t xml:space="preserve"> </w:t>
      </w:r>
      <w:r w:rsidRPr="001316DA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1316DA">
        <w:rPr>
          <w:rFonts w:ascii="Angsana New" w:hAnsi="Angsana New"/>
          <w:i/>
          <w:iCs/>
          <w:sz w:val="30"/>
          <w:szCs w:val="30"/>
          <w:cs/>
        </w:rPr>
        <w:t xml:space="preserve">(ณ วันที่ 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316DA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1316D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</w:rPr>
        <w:t>256</w:t>
      </w:r>
      <w:r w:rsidR="006414D9" w:rsidRPr="001316DA">
        <w:rPr>
          <w:rFonts w:ascii="Angsana New" w:hAnsi="Angsana New"/>
          <w:i/>
          <w:iCs/>
          <w:sz w:val="30"/>
          <w:szCs w:val="30"/>
        </w:rPr>
        <w:t>6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:</w:t>
      </w:r>
      <w:r w:rsidRPr="001316D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</w:rPr>
        <w:t>4</w:t>
      </w:r>
      <w:r w:rsidR="009A03DA" w:rsidRPr="001316DA">
        <w:rPr>
          <w:rFonts w:ascii="Angsana New" w:hAnsi="Angsana New"/>
          <w:i/>
          <w:iCs/>
          <w:sz w:val="30"/>
          <w:szCs w:val="30"/>
        </w:rPr>
        <w:t>6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ล้านดอลล่าร์สหรัฐ)</w:t>
      </w:r>
    </w:p>
    <w:p w14:paraId="34B80D44" w14:textId="4A9C2DD2" w:rsidR="00B90FF7" w:rsidRPr="001316DA" w:rsidRDefault="00B90FF7" w:rsidP="006B07E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br w:type="page"/>
      </w:r>
    </w:p>
    <w:p w14:paraId="689EA587" w14:textId="27A35F1A" w:rsidR="006D5263" w:rsidRPr="001316DA" w:rsidRDefault="00952F78" w:rsidP="006414D9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lastRenderedPageBreak/>
        <w:t>8</w:t>
      </w:r>
      <w:r w:rsidR="006D5263" w:rsidRPr="001316DA">
        <w:rPr>
          <w:rFonts w:asciiTheme="majorBidi" w:hAnsiTheme="majorBidi" w:cstheme="majorBidi"/>
          <w:sz w:val="30"/>
          <w:szCs w:val="30"/>
        </w:rPr>
        <w:tab/>
      </w:r>
      <w:r w:rsidR="006D5263" w:rsidRPr="001316DA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="006D5263" w:rsidRPr="001316DA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29411FE2" w14:textId="77777777" w:rsidR="006D5263" w:rsidRPr="001316DA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ACEC6" w14:textId="519BAB55" w:rsidR="00D63211" w:rsidRPr="001316DA" w:rsidRDefault="00D63211" w:rsidP="00D6321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1316DA">
        <w:rPr>
          <w:rFonts w:ascii="Angsana New" w:hAnsi="Angsana New"/>
          <w:sz w:val="30"/>
          <w:szCs w:val="30"/>
          <w:cs/>
        </w:rPr>
        <w:t>ในระหว่างงวด</w:t>
      </w:r>
      <w:r w:rsidR="00C2404C" w:rsidRPr="001316DA">
        <w:rPr>
          <w:rFonts w:ascii="Angsana New" w:hAnsi="Angsana New" w:hint="cs"/>
          <w:sz w:val="30"/>
          <w:szCs w:val="30"/>
          <w:cs/>
        </w:rPr>
        <w:t>เก้า</w:t>
      </w:r>
      <w:r w:rsidRPr="001316D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B67C2" w:rsidRPr="001316DA">
        <w:rPr>
          <w:rFonts w:ascii="Angsana New" w:hAnsi="Angsana New"/>
          <w:sz w:val="30"/>
          <w:szCs w:val="30"/>
        </w:rPr>
        <w:t>30</w:t>
      </w:r>
      <w:r w:rsidR="00AB67C2" w:rsidRPr="001316DA">
        <w:rPr>
          <w:rFonts w:ascii="Angsana New" w:hAnsi="Angsana New" w:hint="cs"/>
          <w:sz w:val="30"/>
          <w:szCs w:val="30"/>
        </w:rPr>
        <w:t xml:space="preserve"> </w:t>
      </w:r>
      <w:r w:rsidR="00C2404C" w:rsidRPr="001316DA">
        <w:rPr>
          <w:rFonts w:ascii="Angsana New" w:hAnsi="Angsana New" w:hint="cs"/>
          <w:sz w:val="30"/>
          <w:szCs w:val="30"/>
          <w:cs/>
        </w:rPr>
        <w:t>กันย</w:t>
      </w:r>
      <w:r w:rsidR="00AB67C2" w:rsidRPr="001316DA">
        <w:rPr>
          <w:rFonts w:ascii="Angsana New" w:hAnsi="Angsana New" w:hint="cs"/>
          <w:sz w:val="30"/>
          <w:szCs w:val="30"/>
          <w:cs/>
        </w:rPr>
        <w:t>ายน</w:t>
      </w:r>
      <w:r w:rsidRPr="001316DA">
        <w:rPr>
          <w:rFonts w:ascii="Angsana New" w:hAnsi="Angsana New" w:hint="cs"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1316DA">
        <w:rPr>
          <w:rFonts w:ascii="Angsana New" w:hAnsi="Angsana New" w:hint="cs"/>
          <w:sz w:val="30"/>
          <w:szCs w:val="30"/>
          <w:cs/>
        </w:rPr>
        <w:t>หน่วย</w:t>
      </w:r>
      <w:r w:rsidRPr="001316DA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02498D62" w14:textId="77777777" w:rsidR="006D5263" w:rsidRPr="001316DA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2610"/>
        <w:gridCol w:w="270"/>
        <w:gridCol w:w="1350"/>
        <w:gridCol w:w="270"/>
        <w:gridCol w:w="1080"/>
        <w:gridCol w:w="270"/>
        <w:gridCol w:w="990"/>
      </w:tblGrid>
      <w:tr w:rsidR="006414D9" w:rsidRPr="001316DA" w14:paraId="10F5FDB3" w14:textId="77777777" w:rsidTr="00FD2DC5">
        <w:trPr>
          <w:cantSplit/>
          <w:trHeight w:val="396"/>
          <w:tblHeader/>
        </w:trPr>
        <w:tc>
          <w:tcPr>
            <w:tcW w:w="2340" w:type="dxa"/>
          </w:tcPr>
          <w:p w14:paraId="510BF740" w14:textId="5586C5CC" w:rsidR="006D5263" w:rsidRPr="00686B61" w:rsidRDefault="006D5263" w:rsidP="006414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531926C5" w14:textId="77777777" w:rsidR="006D5263" w:rsidRPr="001316DA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610" w:type="dxa"/>
          </w:tcPr>
          <w:p w14:paraId="6CC6C7B1" w14:textId="77777777" w:rsidR="006D5263" w:rsidRPr="00686B61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20E7D1A8" w14:textId="77777777" w:rsidR="006D5263" w:rsidRPr="001316DA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0252FBD1" w14:textId="2BA0CBCA" w:rsidR="006D5263" w:rsidRPr="00686B61" w:rsidRDefault="00CA04EA" w:rsidP="006414D9">
            <w:pPr>
              <w:pStyle w:val="Heading9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มูลค่า</w:t>
            </w:r>
            <w:r w:rsidR="006D5263" w:rsidRPr="001316DA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4493256A" w14:textId="77777777" w:rsidR="006D5263" w:rsidRPr="00686B6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80" w:type="dxa"/>
          </w:tcPr>
          <w:p w14:paraId="4FEF199D" w14:textId="4600F727" w:rsidR="006D5263" w:rsidRPr="00686B61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 w:rsidR="00FD2DC5" w:rsidRPr="001316DA">
              <w:rPr>
                <w:rFonts w:asciiTheme="majorBidi" w:hAnsiTheme="majorBidi" w:cstheme="majorBidi"/>
                <w:b w:val="0"/>
                <w:bCs w:val="0"/>
                <w:spacing w:val="-2"/>
              </w:rPr>
              <w:t>7</w:t>
            </w:r>
          </w:p>
        </w:tc>
        <w:tc>
          <w:tcPr>
            <w:tcW w:w="270" w:type="dxa"/>
          </w:tcPr>
          <w:p w14:paraId="22B6895C" w14:textId="77777777" w:rsidR="006D5263" w:rsidRPr="00686B61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990" w:type="dxa"/>
          </w:tcPr>
          <w:p w14:paraId="1DC10553" w14:textId="54BBE567" w:rsidR="006D5263" w:rsidRPr="00686B61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 w:rsidR="00FD2DC5" w:rsidRPr="001316DA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</w:p>
        </w:tc>
      </w:tr>
      <w:tr w:rsidR="006414D9" w:rsidRPr="00686B61" w14:paraId="2E031338" w14:textId="77777777" w:rsidTr="006414D9">
        <w:trPr>
          <w:cantSplit/>
          <w:tblHeader/>
        </w:trPr>
        <w:tc>
          <w:tcPr>
            <w:tcW w:w="2340" w:type="dxa"/>
          </w:tcPr>
          <w:p w14:paraId="48126683" w14:textId="77777777" w:rsidR="006D5263" w:rsidRPr="00686B6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3890F" w14:textId="77777777" w:rsidR="006D5263" w:rsidRPr="00686B6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DDDB348" w14:textId="77777777" w:rsidR="006D5263" w:rsidRPr="00686B61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3398CB" w14:textId="77777777" w:rsidR="006D5263" w:rsidRPr="00CC5D3C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7949BD" w14:textId="77777777" w:rsidR="006D5263" w:rsidRPr="00686B6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 / หน่วย)</w:t>
            </w:r>
          </w:p>
        </w:tc>
        <w:tc>
          <w:tcPr>
            <w:tcW w:w="270" w:type="dxa"/>
          </w:tcPr>
          <w:p w14:paraId="3B0E8EA8" w14:textId="77777777" w:rsidR="006D5263" w:rsidRPr="00CC5D3C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883A94F" w14:textId="77777777" w:rsidR="006D5263" w:rsidRPr="00686B6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F088D" w:rsidRPr="00686B61" w14:paraId="3225D1E4" w14:textId="77777777" w:rsidTr="00E07872">
        <w:trPr>
          <w:cantSplit/>
          <w:tblHeader/>
        </w:trPr>
        <w:tc>
          <w:tcPr>
            <w:tcW w:w="2340" w:type="dxa"/>
          </w:tcPr>
          <w:p w14:paraId="54815BE2" w14:textId="51CEE96A" w:rsidR="00FF088D" w:rsidRPr="001316DA" w:rsidRDefault="001A3138" w:rsidP="00FF088D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F088D"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088D"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FF088D" w:rsidRPr="001316D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AEE1C5" w14:textId="77777777" w:rsidR="00FF088D" w:rsidRPr="00CC5D3C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2D17EEED" w14:textId="3521B410" w:rsidR="00FF088D" w:rsidRPr="001316DA" w:rsidRDefault="00FF088D" w:rsidP="00FF088D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264F6"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35C1F6" w14:textId="77777777" w:rsidR="00FF088D" w:rsidRPr="00CC5D3C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5EA5E6" w14:textId="3F04E70D" w:rsidR="00FF088D" w:rsidRPr="001316DA" w:rsidRDefault="00DF04CE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0.2050</w:t>
            </w:r>
          </w:p>
        </w:tc>
        <w:tc>
          <w:tcPr>
            <w:tcW w:w="270" w:type="dxa"/>
          </w:tcPr>
          <w:p w14:paraId="090F56DA" w14:textId="77777777" w:rsidR="00FF088D" w:rsidRPr="00CC5D3C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83AB0F" w14:textId="565B76F2" w:rsidR="00FF088D" w:rsidRPr="00686B61" w:rsidRDefault="00DF04CE" w:rsidP="00FF088D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145,857</w:t>
            </w:r>
          </w:p>
        </w:tc>
        <w:tc>
          <w:tcPr>
            <w:tcW w:w="270" w:type="dxa"/>
          </w:tcPr>
          <w:p w14:paraId="52462B53" w14:textId="77777777" w:rsidR="00FF088D" w:rsidRPr="00686B61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F8F6ED" w14:textId="713D625C" w:rsidR="00FF088D" w:rsidRPr="00686B61" w:rsidRDefault="00FF088D" w:rsidP="00FF088D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088D" w:rsidRPr="00686B61" w14:paraId="5A349974" w14:textId="77777777" w:rsidTr="006414D9">
        <w:trPr>
          <w:cantSplit/>
          <w:tblHeader/>
        </w:trPr>
        <w:tc>
          <w:tcPr>
            <w:tcW w:w="2340" w:type="dxa"/>
          </w:tcPr>
          <w:p w14:paraId="1C63E9BD" w14:textId="02BD1C3B" w:rsidR="00FF088D" w:rsidRPr="00686B61" w:rsidRDefault="00FF088D" w:rsidP="00FF088D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0ABF24" w14:textId="77777777" w:rsidR="00FF088D" w:rsidRPr="00CC5D3C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7753ACDB" w14:textId="31640278" w:rsidR="00FF088D" w:rsidRPr="00686B61" w:rsidRDefault="00FF088D" w:rsidP="00FF088D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601B3329" w14:textId="77777777" w:rsidR="00FF088D" w:rsidRPr="001316DA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FDAB58" w14:textId="77777777" w:rsidR="00FF088D" w:rsidRPr="001316DA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6916D" w14:textId="5B73CFF4" w:rsidR="00FF088D" w:rsidRPr="00686B61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0.1975</w:t>
            </w:r>
          </w:p>
        </w:tc>
        <w:tc>
          <w:tcPr>
            <w:tcW w:w="270" w:type="dxa"/>
          </w:tcPr>
          <w:p w14:paraId="5B85BACB" w14:textId="77777777" w:rsidR="00FF088D" w:rsidRPr="001316DA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C77716" w14:textId="77777777" w:rsidR="00FF088D" w:rsidRPr="001316DA" w:rsidRDefault="00FF088D" w:rsidP="00EA0A5C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5BE06D" w14:textId="4B1048D9" w:rsidR="00FF088D" w:rsidRPr="00686B61" w:rsidRDefault="00FF088D" w:rsidP="00FF088D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140,357</w:t>
            </w:r>
          </w:p>
        </w:tc>
        <w:tc>
          <w:tcPr>
            <w:tcW w:w="270" w:type="dxa"/>
          </w:tcPr>
          <w:p w14:paraId="43BD97E7" w14:textId="77777777" w:rsidR="00FF088D" w:rsidRPr="00686B61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E3EA4D" w14:textId="77777777" w:rsidR="00FF088D" w:rsidRPr="001316DA" w:rsidRDefault="00FF088D" w:rsidP="00FF088D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95EBF" w14:textId="5329AEDF" w:rsidR="00FF088D" w:rsidRPr="00686B61" w:rsidRDefault="00FF088D" w:rsidP="00FF088D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088D" w:rsidRPr="00686B61" w14:paraId="69E169D3" w14:textId="77777777" w:rsidTr="006414D9">
        <w:trPr>
          <w:cantSplit/>
          <w:tblHeader/>
        </w:trPr>
        <w:tc>
          <w:tcPr>
            <w:tcW w:w="2340" w:type="dxa"/>
          </w:tcPr>
          <w:p w14:paraId="65DD767C" w14:textId="7FA8ED25" w:rsidR="00FF088D" w:rsidRPr="001316DA" w:rsidRDefault="00FF088D" w:rsidP="00FF088D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C176E00" w14:textId="77777777" w:rsidR="00FF088D" w:rsidRPr="00CC5D3C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29E3F8FA" w14:textId="17C31696" w:rsidR="00FF088D" w:rsidRPr="001316DA" w:rsidRDefault="00FF088D" w:rsidP="00FF088D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264F6"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9D355C7" w14:textId="77777777" w:rsidR="00FF088D" w:rsidRPr="00CC5D3C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8E8DA8" w14:textId="58E7867C" w:rsidR="00FF088D" w:rsidRPr="001316DA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0.2000</w:t>
            </w:r>
          </w:p>
        </w:tc>
        <w:tc>
          <w:tcPr>
            <w:tcW w:w="270" w:type="dxa"/>
          </w:tcPr>
          <w:p w14:paraId="16DD421F" w14:textId="77777777" w:rsidR="00FF088D" w:rsidRPr="00CC5D3C" w:rsidRDefault="00FF088D" w:rsidP="00FF088D">
            <w:pPr>
              <w:tabs>
                <w:tab w:val="clear" w:pos="907"/>
                <w:tab w:val="left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3E5BCE" w14:textId="5AF36413" w:rsidR="00FF088D" w:rsidRPr="00686B61" w:rsidRDefault="00FF088D" w:rsidP="00FF088D">
            <w:pPr>
              <w:tabs>
                <w:tab w:val="clear" w:pos="907"/>
                <w:tab w:val="left" w:pos="520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54BEB0" w14:textId="77777777" w:rsidR="00FF088D" w:rsidRPr="00686B61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24190A" w14:textId="682F4FF9" w:rsidR="00FF088D" w:rsidRPr="00686B61" w:rsidRDefault="00FF088D" w:rsidP="00FF088D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142,081</w:t>
            </w:r>
          </w:p>
        </w:tc>
      </w:tr>
      <w:tr w:rsidR="00FF088D" w:rsidRPr="001316DA" w14:paraId="0D3E76CA" w14:textId="77777777" w:rsidTr="006414D9">
        <w:trPr>
          <w:cantSplit/>
          <w:tblHeader/>
        </w:trPr>
        <w:tc>
          <w:tcPr>
            <w:tcW w:w="2340" w:type="dxa"/>
          </w:tcPr>
          <w:p w14:paraId="53D9A44A" w14:textId="410F690E" w:rsidR="00FF088D" w:rsidRPr="001316DA" w:rsidRDefault="00FF088D" w:rsidP="00FF088D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807D4D" w14:textId="77777777" w:rsidR="00FF088D" w:rsidRPr="00CC5D3C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F53EBAE" w14:textId="04CBFAAE" w:rsidR="00FF088D" w:rsidRPr="00686B61" w:rsidRDefault="00FF088D" w:rsidP="00FF088D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18563F4" w14:textId="77777777" w:rsidR="00FF088D" w:rsidRPr="001316DA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A723CA" w14:textId="77777777" w:rsidR="00FF088D" w:rsidRPr="001316DA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585723" w14:textId="2FB19B7F" w:rsidR="00FF088D" w:rsidRPr="00686B61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0.4006</w:t>
            </w:r>
          </w:p>
        </w:tc>
        <w:tc>
          <w:tcPr>
            <w:tcW w:w="270" w:type="dxa"/>
          </w:tcPr>
          <w:p w14:paraId="0913CF35" w14:textId="77777777" w:rsidR="00FF088D" w:rsidRPr="001316DA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D8C323" w14:textId="77777777" w:rsidR="00FF088D" w:rsidRPr="001316DA" w:rsidRDefault="00FF088D" w:rsidP="00FF088D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00D089" w14:textId="3D96FF9B" w:rsidR="00FF088D" w:rsidRPr="00686B61" w:rsidRDefault="00FF088D" w:rsidP="00FF088D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CFF06" w14:textId="77777777" w:rsidR="00FF088D" w:rsidRPr="00686B61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3AABC" w14:textId="77777777" w:rsidR="00FF088D" w:rsidRPr="001316DA" w:rsidRDefault="00FF088D" w:rsidP="00FF088D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04832" w14:textId="5C254169" w:rsidR="00FF088D" w:rsidRPr="00686B61" w:rsidRDefault="00FF088D" w:rsidP="00FF088D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285,014</w:t>
            </w:r>
          </w:p>
        </w:tc>
      </w:tr>
      <w:tr w:rsidR="00FF088D" w:rsidRPr="001316DA" w14:paraId="7BA4781B" w14:textId="77777777" w:rsidTr="006414D9">
        <w:trPr>
          <w:cantSplit/>
          <w:trHeight w:val="407"/>
        </w:trPr>
        <w:tc>
          <w:tcPr>
            <w:tcW w:w="2340" w:type="dxa"/>
          </w:tcPr>
          <w:p w14:paraId="453D3748" w14:textId="307F3153" w:rsidR="00FF088D" w:rsidRPr="001316DA" w:rsidRDefault="00FF088D" w:rsidP="00FF088D">
            <w:pPr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7EA164" w14:textId="77777777" w:rsidR="00FF088D" w:rsidRPr="00686B61" w:rsidRDefault="00FF088D" w:rsidP="00FF088D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D026A2C" w14:textId="77777777" w:rsidR="00FF088D" w:rsidRPr="00686B61" w:rsidRDefault="00FF088D" w:rsidP="00FF088D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FE297" w14:textId="77777777" w:rsidR="00FF088D" w:rsidRPr="00686B61" w:rsidRDefault="00FF088D" w:rsidP="00FF088D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49511" w14:textId="77777777" w:rsidR="00FF088D" w:rsidRPr="00686B61" w:rsidRDefault="00FF088D" w:rsidP="00FF08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A1B0" w14:textId="77777777" w:rsidR="00FF088D" w:rsidRPr="00686B61" w:rsidRDefault="00FF088D" w:rsidP="00FF088D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2C816" w14:textId="3FD5E5EC" w:rsidR="00FF088D" w:rsidRPr="00686B61" w:rsidRDefault="00DF04CE" w:rsidP="00FF088D">
            <w:pPr>
              <w:tabs>
                <w:tab w:val="clear" w:pos="680"/>
                <w:tab w:val="clear" w:pos="907"/>
                <w:tab w:val="left" w:pos="520"/>
                <w:tab w:val="decimal" w:pos="1233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286,214</w:t>
            </w:r>
          </w:p>
        </w:tc>
        <w:tc>
          <w:tcPr>
            <w:tcW w:w="270" w:type="dxa"/>
          </w:tcPr>
          <w:p w14:paraId="6272C43D" w14:textId="77777777" w:rsidR="00FF088D" w:rsidRPr="00686B61" w:rsidRDefault="00FF088D" w:rsidP="00FF088D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DF469A" w14:textId="71762B7F" w:rsidR="00FF088D" w:rsidRPr="001316DA" w:rsidRDefault="0083166D" w:rsidP="00FF088D">
            <w:pPr>
              <w:tabs>
                <w:tab w:val="clear" w:pos="680"/>
                <w:tab w:val="clear" w:pos="907"/>
                <w:tab w:val="left" w:pos="340"/>
                <w:tab w:val="left" w:pos="610"/>
                <w:tab w:val="left" w:pos="88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427,095</w:t>
            </w:r>
          </w:p>
        </w:tc>
      </w:tr>
      <w:bookmarkEnd w:id="2"/>
    </w:tbl>
    <w:p w14:paraId="393500CA" w14:textId="77777777" w:rsidR="00A71A05" w:rsidRPr="001316DA" w:rsidRDefault="00A71A05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ED7FB0" w14:textId="54ACD6DF" w:rsidR="006D5263" w:rsidRPr="001316DA" w:rsidRDefault="00634CB7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t>9</w:t>
      </w:r>
      <w:r w:rsidR="006D5263" w:rsidRPr="001316DA">
        <w:rPr>
          <w:rFonts w:asciiTheme="majorBidi" w:hAnsiTheme="majorBidi" w:cstheme="majorBidi"/>
          <w:sz w:val="30"/>
          <w:szCs w:val="30"/>
        </w:rPr>
        <w:tab/>
      </w:r>
      <w:r w:rsidR="006D5263" w:rsidRPr="001316DA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3486C96" w14:textId="77777777" w:rsidR="006D5263" w:rsidRPr="001316DA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4C714" w14:textId="0D52531D" w:rsidR="006D5263" w:rsidRPr="001316DA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1316DA">
        <w:rPr>
          <w:rFonts w:ascii="Angsana New" w:hAnsi="Angsana New" w:hint="cs"/>
          <w:sz w:val="30"/>
          <w:szCs w:val="30"/>
          <w:cs/>
        </w:rPr>
        <w:t>กลุ่ม</w:t>
      </w:r>
      <w:r w:rsidRPr="001316DA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="00AD7FEA" w:rsidRPr="001316DA">
        <w:rPr>
          <w:rFonts w:ascii="Angsana New" w:hAnsi="Angsana New" w:hint="cs"/>
          <w:sz w:val="30"/>
          <w:szCs w:val="30"/>
          <w:cs/>
        </w:rPr>
        <w:t>งวด</w:t>
      </w:r>
      <w:r w:rsidR="003972D8" w:rsidRPr="001316DA">
        <w:rPr>
          <w:rFonts w:ascii="Angsana New" w:hAnsi="Angsana New" w:hint="cs"/>
          <w:sz w:val="30"/>
          <w:szCs w:val="30"/>
          <w:cs/>
        </w:rPr>
        <w:t>เก้า</w:t>
      </w:r>
      <w:r w:rsidRPr="001316D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A2C15" w:rsidRPr="001316DA">
        <w:rPr>
          <w:rFonts w:ascii="Angsana New" w:hAnsi="Angsana New"/>
          <w:sz w:val="30"/>
          <w:szCs w:val="30"/>
        </w:rPr>
        <w:t>30</w:t>
      </w:r>
      <w:r w:rsidR="009A2C15" w:rsidRPr="001316DA">
        <w:rPr>
          <w:rFonts w:ascii="Angsana New" w:hAnsi="Angsana New" w:hint="cs"/>
          <w:sz w:val="30"/>
          <w:szCs w:val="30"/>
        </w:rPr>
        <w:t xml:space="preserve"> </w:t>
      </w:r>
      <w:r w:rsidR="003972D8" w:rsidRPr="001316DA">
        <w:rPr>
          <w:rFonts w:ascii="Angsana New" w:hAnsi="Angsana New" w:hint="cs"/>
          <w:sz w:val="30"/>
          <w:szCs w:val="30"/>
          <w:cs/>
        </w:rPr>
        <w:t>กันย</w:t>
      </w:r>
      <w:r w:rsidR="009A2C15" w:rsidRPr="001316DA">
        <w:rPr>
          <w:rFonts w:ascii="Angsana New" w:hAnsi="Angsana New" w:hint="cs"/>
          <w:sz w:val="30"/>
          <w:szCs w:val="30"/>
          <w:cs/>
        </w:rPr>
        <w:t>ายน</w:t>
      </w:r>
      <w:r w:rsidRPr="001316DA">
        <w:rPr>
          <w:rFonts w:ascii="Angsana New" w:hAnsi="Angsana New"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sz w:val="30"/>
          <w:szCs w:val="30"/>
        </w:rPr>
        <w:t>256</w:t>
      </w:r>
      <w:r w:rsidR="004D5909" w:rsidRPr="001316DA">
        <w:rPr>
          <w:rFonts w:ascii="Angsana New" w:hAnsi="Angsana New"/>
          <w:sz w:val="30"/>
          <w:szCs w:val="30"/>
        </w:rPr>
        <w:t>7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1316DA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เป็นจำนวน</w:t>
      </w:r>
      <w:r w:rsidR="009E0824" w:rsidRPr="001316DA">
        <w:rPr>
          <w:rFonts w:ascii="Angsana New" w:hAnsi="Angsana New"/>
          <w:sz w:val="30"/>
          <w:szCs w:val="30"/>
          <w:cs/>
        </w:rPr>
        <w:t xml:space="preserve"> </w:t>
      </w:r>
      <w:r w:rsidR="009E0824" w:rsidRPr="001316DA">
        <w:rPr>
          <w:rFonts w:ascii="Angsana New" w:hAnsi="Angsana New"/>
          <w:sz w:val="30"/>
          <w:szCs w:val="30"/>
        </w:rPr>
        <w:t>117.22</w:t>
      </w:r>
      <w:r w:rsidR="003E08C6" w:rsidRPr="001316DA">
        <w:rPr>
          <w:rFonts w:ascii="Angsana New" w:hAnsi="Angsana New"/>
          <w:sz w:val="30"/>
          <w:szCs w:val="30"/>
        </w:rPr>
        <w:t xml:space="preserve"> </w:t>
      </w:r>
      <w:r w:rsidRPr="001316DA">
        <w:rPr>
          <w:rFonts w:ascii="Angsana New" w:hAnsi="Angsana New"/>
          <w:sz w:val="30"/>
          <w:szCs w:val="30"/>
          <w:cs/>
        </w:rPr>
        <w:t>ล้านบาท โดยคิดเป็นร้อยละ</w:t>
      </w:r>
      <w:r w:rsidR="00960751" w:rsidRPr="001316DA">
        <w:rPr>
          <w:rFonts w:ascii="Angsana New" w:hAnsi="Angsana New"/>
          <w:sz w:val="30"/>
          <w:szCs w:val="30"/>
          <w:cs/>
        </w:rPr>
        <w:t xml:space="preserve"> </w:t>
      </w:r>
      <w:r w:rsidR="009E0824" w:rsidRPr="001316DA">
        <w:rPr>
          <w:rFonts w:ascii="Angsana New" w:hAnsi="Angsana New"/>
          <w:sz w:val="30"/>
          <w:szCs w:val="30"/>
        </w:rPr>
        <w:t>0.02</w:t>
      </w:r>
      <w:r w:rsidR="009A2C15" w:rsidRPr="001316DA">
        <w:rPr>
          <w:rFonts w:ascii="Angsana New" w:hAnsi="Angsana New"/>
          <w:sz w:val="30"/>
          <w:szCs w:val="30"/>
        </w:rPr>
        <w:t xml:space="preserve"> </w:t>
      </w:r>
      <w:r w:rsidRPr="001316DA">
        <w:rPr>
          <w:rFonts w:ascii="Angsana New" w:hAnsi="Angsana New"/>
          <w:sz w:val="30"/>
          <w:szCs w:val="30"/>
          <w:cs/>
        </w:rPr>
        <w:t xml:space="preserve">ต่อมูลค่าสินทรัพย์สุทธิถัวเฉลี่ยระหว่างงวด </w:t>
      </w:r>
      <w:r w:rsidRPr="001316DA">
        <w:rPr>
          <w:rFonts w:ascii="Angsana New" w:hAnsi="Angsana New"/>
          <w:i/>
          <w:iCs/>
          <w:sz w:val="30"/>
          <w:szCs w:val="30"/>
          <w:cs/>
        </w:rPr>
        <w:t>(</w:t>
      </w:r>
      <w:r w:rsidRPr="001316DA">
        <w:rPr>
          <w:rFonts w:ascii="Angsana New" w:hAnsi="Angsana New"/>
          <w:i/>
          <w:iCs/>
          <w:sz w:val="30"/>
          <w:szCs w:val="30"/>
        </w:rPr>
        <w:t>256</w:t>
      </w:r>
      <w:r w:rsidR="00FD2DC5" w:rsidRPr="001316DA">
        <w:rPr>
          <w:rFonts w:ascii="Angsana New" w:hAnsi="Angsana New"/>
          <w:i/>
          <w:iCs/>
          <w:sz w:val="30"/>
          <w:szCs w:val="30"/>
        </w:rPr>
        <w:t>6</w:t>
      </w:r>
      <w:r w:rsidRPr="001316DA">
        <w:rPr>
          <w:rFonts w:ascii="Angsana New" w:hAnsi="Angsana New"/>
          <w:i/>
          <w:iCs/>
          <w:sz w:val="30"/>
          <w:szCs w:val="30"/>
        </w:rPr>
        <w:t>:</w:t>
      </w:r>
      <w:r w:rsidR="00802ED1" w:rsidRPr="001316DA">
        <w:rPr>
          <w:rFonts w:ascii="Angsana New" w:hAnsi="Angsana New"/>
          <w:i/>
          <w:iCs/>
          <w:sz w:val="30"/>
          <w:szCs w:val="30"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1316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972D8" w:rsidRPr="001316DA">
        <w:rPr>
          <w:rFonts w:ascii="Angsana New" w:hAnsi="Angsana New"/>
          <w:i/>
          <w:iCs/>
          <w:sz w:val="30"/>
          <w:szCs w:val="30"/>
        </w:rPr>
        <w:t xml:space="preserve">71.69 </w:t>
      </w:r>
      <w:r w:rsidRPr="001316DA">
        <w:rPr>
          <w:rFonts w:ascii="Angsana New" w:hAnsi="Angsana New"/>
          <w:i/>
          <w:iCs/>
          <w:sz w:val="30"/>
          <w:szCs w:val="30"/>
          <w:cs/>
        </w:rPr>
        <w:t xml:space="preserve">ล้านบาท โดยคิดเป็นร้อยละ </w:t>
      </w:r>
      <w:r w:rsidR="007F7FAA" w:rsidRPr="001316DA">
        <w:rPr>
          <w:rFonts w:ascii="Angsana New" w:hAnsi="Angsana New"/>
          <w:i/>
          <w:iCs/>
          <w:sz w:val="30"/>
          <w:szCs w:val="30"/>
        </w:rPr>
        <w:t>0</w:t>
      </w:r>
      <w:r w:rsidRPr="001316DA">
        <w:rPr>
          <w:rFonts w:ascii="Angsana New" w:hAnsi="Angsana New"/>
          <w:i/>
          <w:iCs/>
          <w:sz w:val="30"/>
          <w:szCs w:val="30"/>
        </w:rPr>
        <w:t>.</w:t>
      </w:r>
      <w:r w:rsidR="007F7FAA" w:rsidRPr="001316DA">
        <w:rPr>
          <w:rFonts w:ascii="Angsana New" w:hAnsi="Angsana New"/>
          <w:i/>
          <w:iCs/>
          <w:sz w:val="30"/>
          <w:szCs w:val="30"/>
        </w:rPr>
        <w:t>0</w:t>
      </w:r>
      <w:r w:rsidR="00960751" w:rsidRPr="001316DA">
        <w:rPr>
          <w:rFonts w:ascii="Angsana New" w:hAnsi="Angsana New"/>
          <w:i/>
          <w:iCs/>
          <w:sz w:val="30"/>
          <w:szCs w:val="30"/>
        </w:rPr>
        <w:t>1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ต่อมูลค่าสินทรัพย์สุทธิถัวเฉลี่ยระหว่างงวด)</w:t>
      </w:r>
    </w:p>
    <w:p w14:paraId="0B9F9802" w14:textId="77777777" w:rsidR="00121622" w:rsidRPr="001316DA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7A94AD" w14:textId="79FA1FB7" w:rsidR="00121622" w:rsidRPr="001316DA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121622" w:rsidRPr="001316DA" w:rsidSect="0013212A">
          <w:headerReference w:type="default" r:id="rId10"/>
          <w:footerReference w:type="default" r:id="rId11"/>
          <w:pgSz w:w="11909" w:h="16834" w:code="9"/>
          <w:pgMar w:top="720" w:right="1152" w:bottom="720" w:left="1152" w:header="720" w:footer="720" w:gutter="0"/>
          <w:pgNumType w:start="10"/>
          <w:cols w:space="720"/>
        </w:sectPr>
      </w:pPr>
    </w:p>
    <w:p w14:paraId="35A6970D" w14:textId="02DE0877" w:rsidR="006D5263" w:rsidRPr="001316DA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FF3588" w:rsidRPr="001316DA">
        <w:rPr>
          <w:rFonts w:asciiTheme="majorBidi" w:hAnsiTheme="majorBidi" w:cstheme="majorBidi"/>
          <w:sz w:val="30"/>
          <w:szCs w:val="30"/>
        </w:rPr>
        <w:t>0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1316DA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1316DA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2FD9E45" w14:textId="77777777" w:rsidR="006D5263" w:rsidRPr="001316DA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906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</w:tblGrid>
      <w:tr w:rsidR="00507798" w:rsidRPr="001316DA" w14:paraId="70BA308B" w14:textId="77777777" w:rsidTr="00507798">
        <w:trPr>
          <w:cantSplit/>
        </w:trPr>
        <w:tc>
          <w:tcPr>
            <w:tcW w:w="4185" w:type="dxa"/>
          </w:tcPr>
          <w:p w14:paraId="66ADA105" w14:textId="4A3B25AD" w:rsidR="00507798" w:rsidRPr="00BE089B" w:rsidRDefault="006A213B" w:rsidP="00D37403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972D8" w:rsidRPr="0013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3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38" w:type="dxa"/>
            <w:gridSpan w:val="3"/>
            <w:vAlign w:val="center"/>
          </w:tcPr>
          <w:p w14:paraId="0E80524F" w14:textId="77777777" w:rsidR="00507798" w:rsidRPr="001316DA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6BE2597E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65902AD6" w14:textId="77777777" w:rsidR="00507798" w:rsidRPr="001316DA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66C83B8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2AA026BF" w14:textId="77777777" w:rsidR="00507798" w:rsidRPr="001316DA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5CFB4786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2EF3CD3A" w14:textId="77777777" w:rsidR="00507798" w:rsidRPr="001316DA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07798" w:rsidRPr="001316DA" w14:paraId="59904D8D" w14:textId="77777777" w:rsidTr="00507798">
        <w:trPr>
          <w:cantSplit/>
        </w:trPr>
        <w:tc>
          <w:tcPr>
            <w:tcW w:w="4185" w:type="dxa"/>
          </w:tcPr>
          <w:p w14:paraId="31E52887" w14:textId="3DFB84C6" w:rsidR="00507798" w:rsidRPr="00CC5D3C" w:rsidRDefault="00507798" w:rsidP="00C33301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A213B" w:rsidRPr="0013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A2C15" w:rsidRPr="0013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972D8" w:rsidRPr="0013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8" w:type="dxa"/>
            <w:vAlign w:val="center"/>
          </w:tcPr>
          <w:p w14:paraId="42289544" w14:textId="4BCA6916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29F3368F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280D227" w14:textId="208341D3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30B29F0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E54BB1F" w14:textId="7F78E795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439B736C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DA7C416" w14:textId="6638B920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81A4F4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45FC449" w14:textId="3B711E64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78FA0387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A66382C" w14:textId="26B9B17E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2E85B9A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B2F9142" w14:textId="38D80CDD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4AE47229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FC58ED" w14:textId="64909B9B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507798" w:rsidRPr="001316DA" w14:paraId="17E257A7" w14:textId="77777777" w:rsidTr="00507798">
        <w:trPr>
          <w:cantSplit/>
        </w:trPr>
        <w:tc>
          <w:tcPr>
            <w:tcW w:w="4185" w:type="dxa"/>
            <w:vAlign w:val="center"/>
          </w:tcPr>
          <w:p w14:paraId="0FFC0C7E" w14:textId="77777777" w:rsidR="00507798" w:rsidRPr="00CC5D3C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1" w:type="dxa"/>
            <w:gridSpan w:val="15"/>
          </w:tcPr>
          <w:p w14:paraId="55F1DB51" w14:textId="77777777" w:rsidR="00507798" w:rsidRPr="001316DA" w:rsidRDefault="00507798" w:rsidP="00D37403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07798" w:rsidRPr="001316DA" w14:paraId="449A3559" w14:textId="77777777" w:rsidTr="00507798">
        <w:trPr>
          <w:cantSplit/>
        </w:trPr>
        <w:tc>
          <w:tcPr>
            <w:tcW w:w="4185" w:type="dxa"/>
            <w:vAlign w:val="center"/>
          </w:tcPr>
          <w:p w14:paraId="6149649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4F36CAF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41608AE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C57BA99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9E730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B069AD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BD2F546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718800F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F57C38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AB2FBB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530C65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00F7B60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FCCEF1" w14:textId="77777777" w:rsidR="00507798" w:rsidRPr="001316DA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99BCED0" w14:textId="77777777" w:rsidR="00507798" w:rsidRPr="00CE726B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1959E48C" w14:textId="77777777" w:rsidR="00507798" w:rsidRPr="001316DA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8A18050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2D8" w:rsidRPr="001316DA" w14:paraId="3D012CF6" w14:textId="77777777" w:rsidTr="00507798">
        <w:trPr>
          <w:cantSplit/>
        </w:trPr>
        <w:tc>
          <w:tcPr>
            <w:tcW w:w="4185" w:type="dxa"/>
            <w:vAlign w:val="center"/>
          </w:tcPr>
          <w:p w14:paraId="6AFD81CE" w14:textId="77777777" w:rsidR="003972D8" w:rsidRPr="00CC5D3C" w:rsidRDefault="003972D8" w:rsidP="003972D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</w:tcPr>
          <w:p w14:paraId="69B00FF7" w14:textId="7DF17623" w:rsidR="003972D8" w:rsidRPr="00CE726B" w:rsidRDefault="00122B81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396,684</w:t>
            </w:r>
          </w:p>
        </w:tc>
        <w:tc>
          <w:tcPr>
            <w:tcW w:w="178" w:type="dxa"/>
            <w:vAlign w:val="center"/>
          </w:tcPr>
          <w:p w14:paraId="226177D6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3EFEF3" w14:textId="7963BF95" w:rsidR="003972D8" w:rsidRPr="00DA6371" w:rsidRDefault="003972D8" w:rsidP="003972D8">
            <w:pPr>
              <w:tabs>
                <w:tab w:val="clear" w:pos="907"/>
                <w:tab w:val="left" w:pos="9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>367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,279</w:t>
            </w:r>
          </w:p>
        </w:tc>
        <w:tc>
          <w:tcPr>
            <w:tcW w:w="178" w:type="dxa"/>
            <w:vAlign w:val="center"/>
          </w:tcPr>
          <w:p w14:paraId="5BC75836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9008B4" w14:textId="0D96EE55" w:rsidR="003972D8" w:rsidRPr="001B48CA" w:rsidRDefault="00122B81" w:rsidP="003972D8">
            <w:pPr>
              <w:tabs>
                <w:tab w:val="clear" w:pos="907"/>
                <w:tab w:val="left" w:pos="9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5,12</w:t>
            </w:r>
            <w:r w:rsidR="00D97CD2" w:rsidRPr="001316D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center"/>
          </w:tcPr>
          <w:p w14:paraId="75AAA93E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2BB725" w14:textId="18B78426" w:rsidR="003972D8" w:rsidRPr="001316DA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  <w:tc>
          <w:tcPr>
            <w:tcW w:w="178" w:type="dxa"/>
            <w:vAlign w:val="center"/>
          </w:tcPr>
          <w:p w14:paraId="3B1DD797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E48AD5" w14:textId="73F0A2AB" w:rsidR="003972D8" w:rsidRPr="00CE726B" w:rsidRDefault="00122B81" w:rsidP="003972D8">
            <w:pPr>
              <w:tabs>
                <w:tab w:val="clear" w:pos="907"/>
                <w:tab w:val="left" w:pos="828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4AED217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1BE857E" w14:textId="0F7048B9" w:rsidR="003972D8" w:rsidRPr="001316DA" w:rsidRDefault="003972D8" w:rsidP="003972D8">
            <w:pPr>
              <w:tabs>
                <w:tab w:val="clear" w:pos="907"/>
                <w:tab w:val="left" w:pos="796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5513E1AD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6C59ECF" w14:textId="615DBBAA" w:rsidR="003972D8" w:rsidRPr="001B48CA" w:rsidRDefault="00122B81" w:rsidP="003972D8">
            <w:pPr>
              <w:tabs>
                <w:tab w:val="clear" w:pos="907"/>
                <w:tab w:val="left" w:pos="628"/>
                <w:tab w:val="left" w:pos="883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401,80</w:t>
            </w:r>
            <w:r w:rsidR="00D97CD2" w:rsidRPr="001316D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166A59CC" w14:textId="77777777" w:rsidR="003972D8" w:rsidRPr="00CC5D3C" w:rsidRDefault="003972D8" w:rsidP="003972D8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039E7C" w14:textId="06730A6C" w:rsidR="003972D8" w:rsidRPr="00CE726B" w:rsidRDefault="003972D8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370,273</w:t>
            </w:r>
          </w:p>
        </w:tc>
      </w:tr>
      <w:tr w:rsidR="003972D8" w:rsidRPr="001316DA" w14:paraId="7DA8520A" w14:textId="77777777" w:rsidTr="00DE23F0">
        <w:trPr>
          <w:cantSplit/>
        </w:trPr>
        <w:tc>
          <w:tcPr>
            <w:tcW w:w="4185" w:type="dxa"/>
            <w:vAlign w:val="center"/>
          </w:tcPr>
          <w:p w14:paraId="7126BB25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56EE70C" w14:textId="334E1F51" w:rsidR="003972D8" w:rsidRPr="00CE726B" w:rsidRDefault="00122B81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AA278FE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608ACF9" w14:textId="2A844093" w:rsidR="003972D8" w:rsidRPr="00CE726B" w:rsidRDefault="003972D8" w:rsidP="003972D8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5E09A4E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48C97FA" w14:textId="0D2628EF" w:rsidR="003972D8" w:rsidRPr="001B48CA" w:rsidRDefault="00122B81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44,739</w:t>
            </w:r>
          </w:p>
        </w:tc>
        <w:tc>
          <w:tcPr>
            <w:tcW w:w="178" w:type="dxa"/>
            <w:vAlign w:val="center"/>
          </w:tcPr>
          <w:p w14:paraId="40AF0C0A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66DBAA5" w14:textId="0BCD96A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43,955</w:t>
            </w:r>
          </w:p>
        </w:tc>
        <w:tc>
          <w:tcPr>
            <w:tcW w:w="178" w:type="dxa"/>
            <w:vAlign w:val="center"/>
          </w:tcPr>
          <w:p w14:paraId="0A9E0BB5" w14:textId="77777777" w:rsidR="003972D8" w:rsidRPr="00385F69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6C33E855" w14:textId="4880B7ED" w:rsidR="003972D8" w:rsidRPr="00122B81" w:rsidRDefault="00122B81" w:rsidP="003972D8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(44,739)</w:t>
            </w:r>
          </w:p>
        </w:tc>
        <w:tc>
          <w:tcPr>
            <w:tcW w:w="178" w:type="dxa"/>
            <w:vAlign w:val="center"/>
          </w:tcPr>
          <w:p w14:paraId="1E64ECF5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E33205" w14:textId="34825702" w:rsidR="003972D8" w:rsidRPr="001316DA" w:rsidRDefault="003972D8" w:rsidP="003972D8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(43,955)</w:t>
            </w:r>
          </w:p>
        </w:tc>
        <w:tc>
          <w:tcPr>
            <w:tcW w:w="182" w:type="dxa"/>
            <w:vAlign w:val="center"/>
          </w:tcPr>
          <w:p w14:paraId="4702BA70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EB7459C" w14:textId="1AFC1737" w:rsidR="003972D8" w:rsidRPr="001B48CA" w:rsidRDefault="00122B81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7F6533A" w14:textId="77777777" w:rsidR="003972D8" w:rsidRPr="00CC5D3C" w:rsidRDefault="003972D8" w:rsidP="003972D8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3C4F0" w14:textId="32AAAE82" w:rsidR="003972D8" w:rsidRPr="00CE726B" w:rsidRDefault="003972D8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72D8" w:rsidRPr="001316DA" w14:paraId="3A5A7A91" w14:textId="77777777" w:rsidTr="00507798">
        <w:trPr>
          <w:cantSplit/>
        </w:trPr>
        <w:tc>
          <w:tcPr>
            <w:tcW w:w="4185" w:type="dxa"/>
            <w:vAlign w:val="center"/>
          </w:tcPr>
          <w:p w14:paraId="3D6050A7" w14:textId="77777777" w:rsidR="003972D8" w:rsidRPr="00CE726B" w:rsidRDefault="003972D8" w:rsidP="003972D8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C8EF59" w14:textId="1FCF6F61" w:rsidR="003972D8" w:rsidRPr="00550CC5" w:rsidRDefault="00122B81" w:rsidP="003972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396,684</w:t>
            </w:r>
          </w:p>
        </w:tc>
        <w:tc>
          <w:tcPr>
            <w:tcW w:w="178" w:type="dxa"/>
            <w:vAlign w:val="center"/>
          </w:tcPr>
          <w:p w14:paraId="1B92F204" w14:textId="77777777" w:rsidR="003972D8" w:rsidRPr="00550CC5" w:rsidRDefault="003972D8" w:rsidP="003972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F5B3E45" w14:textId="673BA758" w:rsidR="003972D8" w:rsidRPr="00550CC5" w:rsidRDefault="003972D8" w:rsidP="003972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367,279</w:t>
            </w:r>
          </w:p>
        </w:tc>
        <w:tc>
          <w:tcPr>
            <w:tcW w:w="178" w:type="dxa"/>
            <w:vAlign w:val="center"/>
          </w:tcPr>
          <w:p w14:paraId="1A70CD76" w14:textId="77777777" w:rsidR="003972D8" w:rsidRPr="00550CC5" w:rsidRDefault="003972D8" w:rsidP="003972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86ED06" w14:textId="6657CE08" w:rsidR="003972D8" w:rsidRPr="001B48CA" w:rsidRDefault="00122B81" w:rsidP="003972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</w:t>
            </w:r>
            <w:r w:rsidR="00D97CD2"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78" w:type="dxa"/>
            <w:vAlign w:val="center"/>
          </w:tcPr>
          <w:p w14:paraId="773FF21E" w14:textId="77777777" w:rsidR="003972D8" w:rsidRPr="00550CC5" w:rsidRDefault="003972D8" w:rsidP="003972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B385B50" w14:textId="068620E3" w:rsidR="003972D8" w:rsidRPr="00550CC5" w:rsidRDefault="003972D8" w:rsidP="003972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46,949</w:t>
            </w:r>
          </w:p>
        </w:tc>
        <w:tc>
          <w:tcPr>
            <w:tcW w:w="178" w:type="dxa"/>
            <w:vAlign w:val="center"/>
          </w:tcPr>
          <w:p w14:paraId="6C13F3FC" w14:textId="77777777" w:rsidR="003972D8" w:rsidRPr="00550CC5" w:rsidRDefault="003972D8" w:rsidP="003972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5484085A" w14:textId="707CEF85" w:rsidR="003972D8" w:rsidRPr="00FC44D1" w:rsidRDefault="00122B81" w:rsidP="003972D8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(44,739)</w:t>
            </w:r>
          </w:p>
        </w:tc>
        <w:tc>
          <w:tcPr>
            <w:tcW w:w="178" w:type="dxa"/>
            <w:vAlign w:val="center"/>
          </w:tcPr>
          <w:p w14:paraId="68413DA2" w14:textId="77777777" w:rsidR="003972D8" w:rsidRPr="00FC44D1" w:rsidRDefault="003972D8" w:rsidP="003972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9E660FF" w14:textId="3CDD0EDA" w:rsidR="003972D8" w:rsidRPr="001316DA" w:rsidRDefault="003972D8" w:rsidP="003972D8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(43,955)</w:t>
            </w:r>
          </w:p>
        </w:tc>
        <w:tc>
          <w:tcPr>
            <w:tcW w:w="182" w:type="dxa"/>
            <w:vAlign w:val="center"/>
          </w:tcPr>
          <w:p w14:paraId="0623D4C2" w14:textId="77777777" w:rsidR="003972D8" w:rsidRPr="00FC44D1" w:rsidRDefault="003972D8" w:rsidP="003972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27A5B9D8" w14:textId="57640713" w:rsidR="003972D8" w:rsidRPr="00FC44D1" w:rsidRDefault="00122B81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401,80</w:t>
            </w:r>
            <w:r w:rsidR="00D97CD2"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1BD7631F" w14:textId="77777777" w:rsidR="003972D8" w:rsidRPr="00CC5D3C" w:rsidRDefault="003972D8" w:rsidP="003972D8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252F6" w14:textId="5A8C6EE5" w:rsidR="003972D8" w:rsidRPr="00550CC5" w:rsidRDefault="003972D8" w:rsidP="003972D8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370,273</w:t>
            </w:r>
          </w:p>
        </w:tc>
      </w:tr>
      <w:tr w:rsidR="003972D8" w:rsidRPr="001316DA" w14:paraId="4804A33B" w14:textId="77777777" w:rsidTr="00530DB2">
        <w:trPr>
          <w:cantSplit/>
          <w:trHeight w:val="325"/>
        </w:trPr>
        <w:tc>
          <w:tcPr>
            <w:tcW w:w="4185" w:type="dxa"/>
            <w:vAlign w:val="center"/>
          </w:tcPr>
          <w:p w14:paraId="3C1CEB03" w14:textId="77777777" w:rsidR="003972D8" w:rsidRPr="001316DA" w:rsidRDefault="003972D8" w:rsidP="003972D8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715FB98" w14:textId="77777777" w:rsidR="003972D8" w:rsidRPr="001316DA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61D467" w14:textId="77777777" w:rsidR="003972D8" w:rsidRPr="00CE726B" w:rsidRDefault="003972D8" w:rsidP="003972D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11E599F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60F94F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7492FA7" w14:textId="77777777" w:rsidR="003972D8" w:rsidRPr="001316DA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B5FF7E" w14:textId="77777777" w:rsidR="003972D8" w:rsidRPr="00CE726B" w:rsidRDefault="003972D8" w:rsidP="003972D8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A177F35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77E673" w14:textId="77777777" w:rsidR="003972D8" w:rsidRPr="00CE726B" w:rsidRDefault="003972D8" w:rsidP="003972D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2CD0AD95" w14:textId="77777777" w:rsidR="003972D8" w:rsidRPr="001316DA" w:rsidRDefault="003972D8" w:rsidP="003972D8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CA004DE" w14:textId="77777777" w:rsidR="003972D8" w:rsidRPr="00CE726B" w:rsidRDefault="003972D8" w:rsidP="003972D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1E7AD64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FF388A8" w14:textId="77777777" w:rsidR="003972D8" w:rsidRPr="00CE726B" w:rsidRDefault="003972D8" w:rsidP="003972D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2CCE58C5" w14:textId="77777777" w:rsidR="003972D8" w:rsidRPr="001316DA" w:rsidRDefault="003972D8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3304FD7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73AF83" w14:textId="77777777" w:rsidR="003972D8" w:rsidRPr="00CE726B" w:rsidRDefault="003972D8" w:rsidP="003972D8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2D8" w:rsidRPr="001316DA" w14:paraId="226CD4A9" w14:textId="77777777" w:rsidTr="00530DB2">
        <w:trPr>
          <w:cantSplit/>
          <w:trHeight w:val="262"/>
        </w:trPr>
        <w:tc>
          <w:tcPr>
            <w:tcW w:w="4185" w:type="dxa"/>
            <w:vAlign w:val="center"/>
          </w:tcPr>
          <w:p w14:paraId="74F6E280" w14:textId="77777777" w:rsidR="003972D8" w:rsidRPr="001316DA" w:rsidRDefault="003972D8" w:rsidP="003972D8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</w:tcPr>
          <w:p w14:paraId="5AA29637" w14:textId="77777777" w:rsidR="003972D8" w:rsidRPr="001316DA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A69A28F" w14:textId="77777777" w:rsidR="003972D8" w:rsidRPr="00CE726B" w:rsidRDefault="003972D8" w:rsidP="003972D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18E14FA" w14:textId="77777777" w:rsidR="003972D8" w:rsidRPr="001316DA" w:rsidRDefault="003972D8" w:rsidP="003972D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2C78A2C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0C7B2C" w14:textId="77777777" w:rsidR="003972D8" w:rsidRPr="001316DA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DE21DF" w14:textId="77777777" w:rsidR="003972D8" w:rsidRPr="00CE726B" w:rsidRDefault="003972D8" w:rsidP="003972D8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5C64E83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BEE404" w14:textId="77777777" w:rsidR="003972D8" w:rsidRPr="00CE726B" w:rsidRDefault="003972D8" w:rsidP="003972D8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D3E1A8F" w14:textId="77777777" w:rsidR="003972D8" w:rsidRPr="001316DA" w:rsidRDefault="003972D8" w:rsidP="003972D8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8DC720" w14:textId="77777777" w:rsidR="003972D8" w:rsidRPr="00CE726B" w:rsidRDefault="003972D8" w:rsidP="003972D8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41CF508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5F12F04" w14:textId="77777777" w:rsidR="003972D8" w:rsidRPr="00CE726B" w:rsidRDefault="003972D8" w:rsidP="003972D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0A570B6" w14:textId="77777777" w:rsidR="003972D8" w:rsidRPr="001316DA" w:rsidRDefault="003972D8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E1E22A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E3C41" w14:textId="77777777" w:rsidR="003972D8" w:rsidRPr="00CE726B" w:rsidRDefault="003972D8" w:rsidP="003972D8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2D8" w:rsidRPr="001316DA" w14:paraId="16EEF642" w14:textId="77777777" w:rsidTr="00530DB2">
        <w:trPr>
          <w:cantSplit/>
          <w:trHeight w:val="262"/>
        </w:trPr>
        <w:tc>
          <w:tcPr>
            <w:tcW w:w="4185" w:type="dxa"/>
            <w:vAlign w:val="center"/>
          </w:tcPr>
          <w:p w14:paraId="44271762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</w:tcPr>
          <w:p w14:paraId="5EC46ED4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DCA1E5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3B90BB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2C14CC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26BF28" w14:textId="77777777" w:rsidR="003972D8" w:rsidRPr="001B48CA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8054B2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43E1179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311C82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31F80FD" w14:textId="77777777" w:rsidR="003972D8" w:rsidRPr="00122B81" w:rsidRDefault="003972D8" w:rsidP="003972D8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A45AFB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E430668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599899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4401718" w14:textId="77777777" w:rsidR="003972D8" w:rsidRPr="001B48CA" w:rsidRDefault="003972D8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9C2FB0A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58A46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2D8" w:rsidRPr="001316DA" w14:paraId="022DB2AF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6869F2D4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</w:tcPr>
          <w:p w14:paraId="3A923BAC" w14:textId="3B335B95" w:rsidR="003972D8" w:rsidRPr="00CE726B" w:rsidRDefault="00122B81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209,736</w:t>
            </w:r>
          </w:p>
        </w:tc>
        <w:tc>
          <w:tcPr>
            <w:tcW w:w="178" w:type="dxa"/>
            <w:vAlign w:val="center"/>
          </w:tcPr>
          <w:p w14:paraId="1707FB2C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3B779D" w14:textId="07BB39F4" w:rsidR="003972D8" w:rsidRPr="00CE726B" w:rsidRDefault="003972D8" w:rsidP="003972D8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185,142</w:t>
            </w:r>
          </w:p>
        </w:tc>
        <w:tc>
          <w:tcPr>
            <w:tcW w:w="178" w:type="dxa"/>
            <w:vAlign w:val="center"/>
          </w:tcPr>
          <w:p w14:paraId="0C689775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19AE" w14:textId="1B55AC05" w:rsidR="003972D8" w:rsidRPr="001B48CA" w:rsidRDefault="00122B81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2,399</w:t>
            </w:r>
          </w:p>
        </w:tc>
        <w:tc>
          <w:tcPr>
            <w:tcW w:w="178" w:type="dxa"/>
            <w:vAlign w:val="center"/>
          </w:tcPr>
          <w:p w14:paraId="10F0E834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08CB04" w14:textId="6DE6B9DE" w:rsidR="003972D8" w:rsidRPr="004D4987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178" w:type="dxa"/>
            <w:vAlign w:val="center"/>
          </w:tcPr>
          <w:p w14:paraId="3D610DCD" w14:textId="77777777" w:rsidR="003972D8" w:rsidRPr="004D4987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F5B57E6" w14:textId="392F7C7C" w:rsidR="003972D8" w:rsidRPr="00122B81" w:rsidRDefault="00122B81" w:rsidP="003972D8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E47F801" w14:textId="77777777" w:rsidR="003972D8" w:rsidRPr="004D4987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A023C52" w14:textId="2C0A70A2" w:rsidR="003972D8" w:rsidRPr="004D4987" w:rsidRDefault="003972D8" w:rsidP="003972D8">
            <w:pPr>
              <w:tabs>
                <w:tab w:val="clear" w:pos="907"/>
                <w:tab w:val="left" w:pos="262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2D0D64E" w14:textId="77777777" w:rsidR="003972D8" w:rsidRPr="004D4987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0BA30E0" w14:textId="21D92184" w:rsidR="003972D8" w:rsidRPr="004D4987" w:rsidRDefault="00122B81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212,135</w:t>
            </w:r>
          </w:p>
        </w:tc>
        <w:tc>
          <w:tcPr>
            <w:tcW w:w="180" w:type="dxa"/>
            <w:vAlign w:val="center"/>
          </w:tcPr>
          <w:p w14:paraId="51F1C03D" w14:textId="77777777" w:rsidR="003972D8" w:rsidRPr="004D4987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8CD36" w14:textId="5643FC76" w:rsidR="003972D8" w:rsidRPr="004D4987" w:rsidRDefault="003972D8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185,989</w:t>
            </w:r>
          </w:p>
        </w:tc>
      </w:tr>
      <w:tr w:rsidR="003972D8" w:rsidRPr="001316DA" w14:paraId="455C212E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2E2C8AC3" w14:textId="77777777" w:rsidR="003972D8" w:rsidRPr="00CE726B" w:rsidRDefault="003972D8" w:rsidP="003972D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668A9A1" w14:textId="6D0DB264" w:rsidR="003972D8" w:rsidRPr="00CE726B" w:rsidRDefault="00122B81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186,948</w:t>
            </w:r>
          </w:p>
        </w:tc>
        <w:tc>
          <w:tcPr>
            <w:tcW w:w="178" w:type="dxa"/>
            <w:vAlign w:val="center"/>
          </w:tcPr>
          <w:p w14:paraId="58408577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4D095C" w14:textId="1E7FC16F" w:rsidR="003972D8" w:rsidRPr="00CE726B" w:rsidRDefault="003972D8" w:rsidP="003972D8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182,137</w:t>
            </w:r>
          </w:p>
        </w:tc>
        <w:tc>
          <w:tcPr>
            <w:tcW w:w="178" w:type="dxa"/>
            <w:vAlign w:val="center"/>
          </w:tcPr>
          <w:p w14:paraId="2C6CF42D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AE02F72" w14:textId="65F880B6" w:rsidR="003972D8" w:rsidRPr="001B48CA" w:rsidRDefault="00122B81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47,46</w:t>
            </w:r>
            <w:r w:rsidR="00D97CD2" w:rsidRPr="001316D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center"/>
          </w:tcPr>
          <w:p w14:paraId="35892518" w14:textId="77777777" w:rsidR="003972D8" w:rsidRPr="00CE726B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960ED25" w14:textId="00BC52C7" w:rsidR="003972D8" w:rsidRPr="004D4987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46,102</w:t>
            </w:r>
          </w:p>
        </w:tc>
        <w:tc>
          <w:tcPr>
            <w:tcW w:w="178" w:type="dxa"/>
            <w:vAlign w:val="center"/>
          </w:tcPr>
          <w:p w14:paraId="4676A611" w14:textId="77777777" w:rsidR="003972D8" w:rsidRPr="004D4987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0CDBD28" w14:textId="2C3D92DA" w:rsidR="003972D8" w:rsidRPr="00122B81" w:rsidRDefault="00122B81" w:rsidP="003972D8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(44,739)</w:t>
            </w:r>
          </w:p>
        </w:tc>
        <w:tc>
          <w:tcPr>
            <w:tcW w:w="178" w:type="dxa"/>
            <w:vAlign w:val="center"/>
          </w:tcPr>
          <w:p w14:paraId="7FDE7F58" w14:textId="77777777" w:rsidR="003972D8" w:rsidRPr="004D4987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C84EAE" w14:textId="4EFBD960" w:rsidR="003972D8" w:rsidRPr="001316DA" w:rsidRDefault="003972D8" w:rsidP="003972D8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(43,955)</w:t>
            </w:r>
          </w:p>
        </w:tc>
        <w:tc>
          <w:tcPr>
            <w:tcW w:w="182" w:type="dxa"/>
            <w:vAlign w:val="center"/>
          </w:tcPr>
          <w:p w14:paraId="407F187E" w14:textId="77777777" w:rsidR="003972D8" w:rsidRPr="004D4987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DB64D9" w14:textId="5C4E606C" w:rsidR="003972D8" w:rsidRPr="004D4987" w:rsidRDefault="00122B81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189,6</w:t>
            </w:r>
            <w:r w:rsidR="00D97CD2" w:rsidRPr="001316D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80" w:type="dxa"/>
            <w:vAlign w:val="center"/>
          </w:tcPr>
          <w:p w14:paraId="09B8D930" w14:textId="77777777" w:rsidR="003972D8" w:rsidRPr="004D4987" w:rsidRDefault="003972D8" w:rsidP="003972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BFB0" w14:textId="6EC50AF3" w:rsidR="003972D8" w:rsidRPr="004D4987" w:rsidRDefault="003972D8" w:rsidP="003972D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184,284</w:t>
            </w:r>
          </w:p>
        </w:tc>
      </w:tr>
      <w:tr w:rsidR="00122B81" w:rsidRPr="001316DA" w14:paraId="03409E6C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7A71CCC8" w14:textId="77777777" w:rsidR="00122B81" w:rsidRPr="00CC5D3C" w:rsidRDefault="00122B81" w:rsidP="00122B81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5EA8E9" w14:textId="4D3135FB" w:rsidR="00122B81" w:rsidRPr="001316DA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396,684</w:t>
            </w:r>
          </w:p>
        </w:tc>
        <w:tc>
          <w:tcPr>
            <w:tcW w:w="178" w:type="dxa"/>
            <w:vAlign w:val="center"/>
          </w:tcPr>
          <w:p w14:paraId="6D82DCBE" w14:textId="77777777" w:rsidR="00122B81" w:rsidRPr="00550CC5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05B46A8" w14:textId="15678FAD" w:rsidR="00122B81" w:rsidRPr="00550CC5" w:rsidRDefault="00122B81" w:rsidP="00122B81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367,279</w:t>
            </w:r>
          </w:p>
        </w:tc>
        <w:tc>
          <w:tcPr>
            <w:tcW w:w="178" w:type="dxa"/>
            <w:vAlign w:val="center"/>
          </w:tcPr>
          <w:p w14:paraId="58B26895" w14:textId="77777777" w:rsidR="00122B81" w:rsidRPr="00550CC5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62F5E4" w14:textId="5F740C6B" w:rsidR="00122B81" w:rsidRPr="001B48CA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</w:t>
            </w:r>
            <w:r w:rsidR="00D97CD2"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78" w:type="dxa"/>
            <w:vAlign w:val="center"/>
          </w:tcPr>
          <w:p w14:paraId="22801CE6" w14:textId="77777777" w:rsidR="00122B81" w:rsidRPr="00550CC5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7E15AB4" w14:textId="1242BB71" w:rsidR="00122B81" w:rsidRPr="00550CC5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46,949</w:t>
            </w:r>
          </w:p>
        </w:tc>
        <w:tc>
          <w:tcPr>
            <w:tcW w:w="178" w:type="dxa"/>
            <w:vAlign w:val="center"/>
          </w:tcPr>
          <w:p w14:paraId="0B61793F" w14:textId="77777777" w:rsidR="00122B81" w:rsidRPr="00550CC5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35750ECC" w14:textId="51378511" w:rsidR="00122B81" w:rsidRPr="00041C0A" w:rsidRDefault="00122B81" w:rsidP="00122B81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(44,739)</w:t>
            </w:r>
          </w:p>
        </w:tc>
        <w:tc>
          <w:tcPr>
            <w:tcW w:w="178" w:type="dxa"/>
            <w:vAlign w:val="center"/>
          </w:tcPr>
          <w:p w14:paraId="66C588B1" w14:textId="77777777" w:rsidR="00122B81" w:rsidRPr="00041C0A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319CD4F" w14:textId="5909E999" w:rsidR="00122B81" w:rsidRPr="001316DA" w:rsidRDefault="00122B81" w:rsidP="00122B81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(43,955)</w:t>
            </w:r>
          </w:p>
        </w:tc>
        <w:tc>
          <w:tcPr>
            <w:tcW w:w="182" w:type="dxa"/>
            <w:vAlign w:val="center"/>
          </w:tcPr>
          <w:p w14:paraId="4FE635D3" w14:textId="77777777" w:rsidR="00122B81" w:rsidRPr="00041C0A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DABCF98" w14:textId="3C273AE2" w:rsidR="00122B81" w:rsidRPr="001316DA" w:rsidRDefault="00122B81" w:rsidP="00122B81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401,80</w:t>
            </w:r>
            <w:r w:rsidR="00D97CD2"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5347E24B" w14:textId="77777777" w:rsidR="00122B81" w:rsidRPr="00550CC5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C13C8E" w14:textId="34CC6BB6" w:rsidR="00122B81" w:rsidRPr="00550CC5" w:rsidRDefault="00122B81" w:rsidP="00122B81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370,273</w:t>
            </w:r>
          </w:p>
        </w:tc>
      </w:tr>
      <w:tr w:rsidR="00122B81" w:rsidRPr="001316DA" w14:paraId="0D8575E4" w14:textId="77777777" w:rsidTr="00530DB2">
        <w:trPr>
          <w:cantSplit/>
          <w:trHeight w:val="262"/>
        </w:trPr>
        <w:tc>
          <w:tcPr>
            <w:tcW w:w="4185" w:type="dxa"/>
            <w:vAlign w:val="center"/>
          </w:tcPr>
          <w:p w14:paraId="610A500D" w14:textId="77777777" w:rsidR="00122B81" w:rsidRPr="00CE726B" w:rsidRDefault="00122B81" w:rsidP="00122B81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EA4B895" w14:textId="77777777" w:rsidR="00122B81" w:rsidRPr="005E3665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49E2E6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0D92894B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9A9BFC3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02E7A8D" w14:textId="77777777" w:rsidR="00122B81" w:rsidRPr="001B48CA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03D7A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9E34B63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CFD52D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133212BE" w14:textId="77777777" w:rsidR="00122B81" w:rsidRPr="00122B81" w:rsidRDefault="00122B81" w:rsidP="00122B81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05AC03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BA4B048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80B6EAF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9A206B4" w14:textId="77777777" w:rsidR="00122B81" w:rsidRPr="001B48CA" w:rsidRDefault="00122B81" w:rsidP="00122B81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7E821D3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666DFF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2B81" w:rsidRPr="001316DA" w14:paraId="63D0A2BA" w14:textId="77777777" w:rsidTr="00530DB2">
        <w:trPr>
          <w:cantSplit/>
          <w:trHeight w:val="262"/>
        </w:trPr>
        <w:tc>
          <w:tcPr>
            <w:tcW w:w="4185" w:type="dxa"/>
            <w:vAlign w:val="center"/>
          </w:tcPr>
          <w:p w14:paraId="54086286" w14:textId="77777777" w:rsidR="00122B81" w:rsidRPr="001316DA" w:rsidRDefault="00122B81" w:rsidP="00122B81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</w:tcPr>
          <w:p w14:paraId="0D4AB532" w14:textId="77777777" w:rsidR="00122B81" w:rsidRPr="005E3665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15FD82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AB1C80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711DCA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908635" w14:textId="77777777" w:rsidR="00122B81" w:rsidRPr="001B48CA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795F18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41EC45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11D0A9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397EA2B6" w14:textId="77777777" w:rsidR="00122B81" w:rsidRPr="00122B81" w:rsidRDefault="00122B81" w:rsidP="00122B81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A34E640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A71FFB0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26AE5FE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4A06200F" w14:textId="77777777" w:rsidR="00122B81" w:rsidRPr="001B48CA" w:rsidRDefault="00122B81" w:rsidP="00122B81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08B0AB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E8C6E" w14:textId="77777777" w:rsidR="00122B81" w:rsidRPr="00CE726B" w:rsidRDefault="00122B81" w:rsidP="00122B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2B81" w:rsidRPr="001316DA" w14:paraId="375CEC69" w14:textId="77777777" w:rsidTr="00530DB2">
        <w:trPr>
          <w:cantSplit/>
          <w:trHeight w:val="262"/>
        </w:trPr>
        <w:tc>
          <w:tcPr>
            <w:tcW w:w="4185" w:type="dxa"/>
            <w:vAlign w:val="center"/>
          </w:tcPr>
          <w:p w14:paraId="55FF9AAD" w14:textId="77777777" w:rsidR="00122B81" w:rsidRPr="00CE726B" w:rsidRDefault="00122B81" w:rsidP="00122B81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</w:tcPr>
          <w:p w14:paraId="7455E322" w14:textId="72E9E2C3" w:rsidR="00122B81" w:rsidRPr="00041C0A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396,684</w:t>
            </w:r>
          </w:p>
        </w:tc>
        <w:tc>
          <w:tcPr>
            <w:tcW w:w="178" w:type="dxa"/>
            <w:vAlign w:val="center"/>
          </w:tcPr>
          <w:p w14:paraId="1DF78C7C" w14:textId="77777777" w:rsidR="00122B81" w:rsidRPr="00041C0A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D531B6" w14:textId="2BC2FAC9" w:rsidR="00122B81" w:rsidRPr="00041C0A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367,279</w:t>
            </w:r>
          </w:p>
        </w:tc>
        <w:tc>
          <w:tcPr>
            <w:tcW w:w="178" w:type="dxa"/>
            <w:vAlign w:val="center"/>
          </w:tcPr>
          <w:p w14:paraId="59E0E397" w14:textId="77777777" w:rsidR="00122B81" w:rsidRPr="00041C0A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F4D8" w14:textId="3BDF4858" w:rsidR="00122B81" w:rsidRPr="00041C0A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49,8</w:t>
            </w:r>
            <w:r w:rsidR="00D97CD2" w:rsidRPr="001316D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78" w:type="dxa"/>
            <w:vAlign w:val="center"/>
          </w:tcPr>
          <w:p w14:paraId="31C8C5E8" w14:textId="77777777" w:rsidR="00122B81" w:rsidRPr="001C2E1F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E5D1B09" w14:textId="7DB1D3B1" w:rsidR="00122B81" w:rsidRPr="001C2E1F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46,949</w:t>
            </w:r>
          </w:p>
        </w:tc>
        <w:tc>
          <w:tcPr>
            <w:tcW w:w="178" w:type="dxa"/>
            <w:vAlign w:val="center"/>
          </w:tcPr>
          <w:p w14:paraId="54E32C98" w14:textId="77777777" w:rsidR="00122B81" w:rsidRPr="001C2E1F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A3294AB" w14:textId="59F8CF24" w:rsidR="00122B81" w:rsidRPr="00122B81" w:rsidRDefault="00122B81" w:rsidP="00122B81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(44,739)</w:t>
            </w:r>
          </w:p>
        </w:tc>
        <w:tc>
          <w:tcPr>
            <w:tcW w:w="178" w:type="dxa"/>
            <w:vAlign w:val="center"/>
          </w:tcPr>
          <w:p w14:paraId="717E289A" w14:textId="77777777" w:rsidR="00122B81" w:rsidRPr="00106E02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FE89CE6" w14:textId="5B784E9B" w:rsidR="00122B81" w:rsidRPr="001C2E1F" w:rsidRDefault="00122B81" w:rsidP="00122B81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(43,955)</w:t>
            </w:r>
          </w:p>
        </w:tc>
        <w:tc>
          <w:tcPr>
            <w:tcW w:w="182" w:type="dxa"/>
            <w:vAlign w:val="center"/>
          </w:tcPr>
          <w:p w14:paraId="69D7EE42" w14:textId="77777777" w:rsidR="00122B81" w:rsidRPr="001C2E1F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BDC377D" w14:textId="5FCCC16A" w:rsidR="00122B81" w:rsidRPr="001316DA" w:rsidRDefault="00122B81" w:rsidP="00122B81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401,80</w:t>
            </w:r>
            <w:r w:rsidR="00D97CD2" w:rsidRPr="001316D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6A498442" w14:textId="77777777" w:rsidR="00122B81" w:rsidRPr="001C2E1F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3CD9E" w14:textId="1F570BC7" w:rsidR="00122B81" w:rsidRPr="001316DA" w:rsidRDefault="00122B81" w:rsidP="00122B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370,273</w:t>
            </w:r>
          </w:p>
        </w:tc>
      </w:tr>
    </w:tbl>
    <w:p w14:paraId="02E637EA" w14:textId="77777777" w:rsidR="006D5263" w:rsidRPr="001316DA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FBAF39" w14:textId="77777777" w:rsidR="006D5263" w:rsidRPr="001316DA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6D5263" w:rsidRPr="001316DA" w:rsidSect="00903A3F">
          <w:headerReference w:type="default" r:id="rId12"/>
          <w:footerReference w:type="default" r:id="rId13"/>
          <w:pgSz w:w="16834" w:h="11909" w:orient="landscape" w:code="9"/>
          <w:pgMar w:top="720" w:right="1152" w:bottom="720" w:left="1152" w:header="720" w:footer="720" w:gutter="0"/>
          <w:cols w:space="720"/>
          <w:docGrid w:linePitch="245"/>
        </w:sectPr>
      </w:pPr>
    </w:p>
    <w:p w14:paraId="567E05C9" w14:textId="2A298252" w:rsidR="006D5263" w:rsidRPr="001316DA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142EE3" w:rsidRPr="001316DA">
        <w:rPr>
          <w:rFonts w:asciiTheme="majorBidi" w:hAnsiTheme="majorBidi" w:cstheme="majorBidi"/>
          <w:sz w:val="30"/>
          <w:szCs w:val="30"/>
        </w:rPr>
        <w:t>1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1316DA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3BB0C5F6" w14:textId="77777777" w:rsidR="006D5263" w:rsidRPr="001316DA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6D5263" w:rsidRPr="001316DA" w14:paraId="5DB57E14" w14:textId="77777777" w:rsidTr="00D37403">
        <w:trPr>
          <w:tblHeader/>
        </w:trPr>
        <w:tc>
          <w:tcPr>
            <w:tcW w:w="2255" w:type="pct"/>
          </w:tcPr>
          <w:p w14:paraId="07A75553" w14:textId="77777777" w:rsidR="006D5263" w:rsidRPr="001316DA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3980F44B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2328C25B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DB4E01E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F06CE8A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32E76D9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8924032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5263" w:rsidRPr="001316DA" w14:paraId="1F4A9F02" w14:textId="77777777" w:rsidTr="00D37403">
        <w:trPr>
          <w:tblHeader/>
        </w:trPr>
        <w:tc>
          <w:tcPr>
            <w:tcW w:w="2255" w:type="pct"/>
          </w:tcPr>
          <w:p w14:paraId="16B29CC9" w14:textId="77777777" w:rsidR="006D5263" w:rsidRPr="00CE726B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D35847D" w14:textId="77777777" w:rsidR="006D5263" w:rsidRPr="00492A04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69289576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FAB8D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91FC4E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888FAE7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0E3D18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1316DA" w14:paraId="5912045B" w14:textId="77777777" w:rsidTr="00D37403">
        <w:trPr>
          <w:tblHeader/>
        </w:trPr>
        <w:tc>
          <w:tcPr>
            <w:tcW w:w="2255" w:type="pct"/>
          </w:tcPr>
          <w:p w14:paraId="0CC2C8AD" w14:textId="611DF1AC" w:rsidR="006D5263" w:rsidRPr="001316DA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A2C15"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972D8" w:rsidRPr="00131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A2C15" w:rsidRPr="00131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4D46F7" w:rsidRPr="00131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D46F7"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76DFF"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43" w:type="pct"/>
          </w:tcPr>
          <w:p w14:paraId="27994A20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EBD66B9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31A8A6C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3D0217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B85F052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C613A9B" w14:textId="77777777" w:rsidR="006D5263" w:rsidRPr="001316DA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678C" w:rsidRPr="001316DA" w14:paraId="3431FB81" w14:textId="77777777" w:rsidTr="00D37403">
        <w:tc>
          <w:tcPr>
            <w:tcW w:w="2255" w:type="pct"/>
          </w:tcPr>
          <w:p w14:paraId="233DEBCE" w14:textId="77777777" w:rsidR="00F8678C" w:rsidRPr="00CC5D3C" w:rsidRDefault="00F8678C" w:rsidP="00F8678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198C0206" w14:textId="509E6175" w:rsidR="00F8678C" w:rsidRPr="000524D2" w:rsidRDefault="00F8678C" w:rsidP="00F8678C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</w:tcPr>
          <w:p w14:paraId="2B365EE5" w14:textId="7EDC493D" w:rsidR="00F8678C" w:rsidRPr="00CF5D9B" w:rsidRDefault="006769ED" w:rsidP="00E328C7">
            <w:pPr>
              <w:tabs>
                <w:tab w:val="decimal" w:pos="961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FE3524D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ED94F62" w14:textId="0D102813" w:rsidR="00F8678C" w:rsidRPr="00CF5D9B" w:rsidRDefault="006769ED" w:rsidP="00E328C7">
            <w:pPr>
              <w:tabs>
                <w:tab w:val="decimal" w:pos="946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7,508,627</w:t>
            </w:r>
          </w:p>
        </w:tc>
        <w:tc>
          <w:tcPr>
            <w:tcW w:w="137" w:type="pct"/>
          </w:tcPr>
          <w:p w14:paraId="61C71C4B" w14:textId="77777777" w:rsidR="00F8678C" w:rsidRPr="00CF5D9B" w:rsidRDefault="00F8678C" w:rsidP="00F8678C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56434" w14:textId="4450AF77" w:rsidR="00F8678C" w:rsidRPr="00CF5D9B" w:rsidRDefault="006769ED" w:rsidP="00E328C7">
            <w:pPr>
              <w:tabs>
                <w:tab w:val="clear" w:pos="907"/>
                <w:tab w:val="left" w:pos="871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7,508,627</w:t>
            </w:r>
          </w:p>
        </w:tc>
      </w:tr>
      <w:tr w:rsidR="006D5263" w:rsidRPr="001316DA" w14:paraId="2C96A354" w14:textId="77777777" w:rsidTr="00D37403">
        <w:tc>
          <w:tcPr>
            <w:tcW w:w="2255" w:type="pct"/>
          </w:tcPr>
          <w:p w14:paraId="5A6DBDC1" w14:textId="77777777" w:rsidR="006D5263" w:rsidRPr="001316DA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F15718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B013EB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F8DEBC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85AD43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54AA72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D1BBFB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1316DA" w14:paraId="11324E18" w14:textId="77777777" w:rsidTr="00D37403">
        <w:tc>
          <w:tcPr>
            <w:tcW w:w="2255" w:type="pct"/>
          </w:tcPr>
          <w:p w14:paraId="2A048AE2" w14:textId="478EB912" w:rsidR="006D5263" w:rsidRPr="001316DA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C1DD2"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676DFF"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43" w:type="pct"/>
          </w:tcPr>
          <w:p w14:paraId="0B50D0E1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69F3DF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BD8B54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796DCC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1A067CE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BB157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DD0" w:rsidRPr="001316DA" w14:paraId="65BAB5D2" w14:textId="77777777" w:rsidTr="00D37403">
        <w:tc>
          <w:tcPr>
            <w:tcW w:w="2255" w:type="pct"/>
          </w:tcPr>
          <w:p w14:paraId="51EAB17B" w14:textId="77777777" w:rsidR="00701DD0" w:rsidRPr="00CC5D3C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33A78F74" w14:textId="144FDA7C" w:rsidR="00701DD0" w:rsidRPr="009E1C93" w:rsidRDefault="00701DD0" w:rsidP="00701DD0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3</w:t>
            </w:r>
          </w:p>
        </w:tc>
        <w:tc>
          <w:tcPr>
            <w:tcW w:w="686" w:type="pct"/>
          </w:tcPr>
          <w:p w14:paraId="3E3731D4" w14:textId="0137EBE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7F5FF0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9076CB" w14:textId="17682FBB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236546" w:rsidRPr="001316DA">
              <w:rPr>
                <w:rFonts w:asciiTheme="majorBidi" w:hAnsiTheme="majorBidi" w:cstheme="majorBidi"/>
                <w:sz w:val="30"/>
                <w:szCs w:val="30"/>
              </w:rPr>
              <w:t>72,686</w:t>
            </w:r>
          </w:p>
        </w:tc>
        <w:tc>
          <w:tcPr>
            <w:tcW w:w="137" w:type="pct"/>
          </w:tcPr>
          <w:p w14:paraId="242A2636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089EA4" w14:textId="742D8761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236546" w:rsidRPr="001316DA">
              <w:rPr>
                <w:rFonts w:asciiTheme="majorBidi" w:hAnsiTheme="majorBidi" w:cstheme="majorBidi"/>
                <w:sz w:val="30"/>
                <w:szCs w:val="30"/>
              </w:rPr>
              <w:t>72,686</w:t>
            </w:r>
          </w:p>
        </w:tc>
      </w:tr>
      <w:tr w:rsidR="00701DD0" w:rsidRPr="001316DA" w14:paraId="7021AD17" w14:textId="77777777" w:rsidTr="00D37403">
        <w:tc>
          <w:tcPr>
            <w:tcW w:w="2255" w:type="pct"/>
          </w:tcPr>
          <w:p w14:paraId="46DE14A1" w14:textId="77777777" w:rsidR="00701DD0" w:rsidRPr="001316DA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0CA35B6" w14:textId="77777777" w:rsidR="00701DD0" w:rsidRPr="00CB51BF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87B5D0F" w14:textId="1431B3B8" w:rsidR="00701DD0" w:rsidRPr="00CE726B" w:rsidRDefault="00236546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  <w:tc>
          <w:tcPr>
            <w:tcW w:w="143" w:type="pct"/>
          </w:tcPr>
          <w:p w14:paraId="2FADEF67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EC60C13" w14:textId="06A51D6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EC9FD95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121E50" w14:textId="1624014E" w:rsidR="00701DD0" w:rsidRPr="001316DA" w:rsidRDefault="00236546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</w:tr>
    </w:tbl>
    <w:p w14:paraId="56FA36E0" w14:textId="77777777" w:rsidR="006D5263" w:rsidRPr="001316DA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BEE78" w14:textId="39A00AE0" w:rsidR="001D1EDF" w:rsidRPr="001316DA" w:rsidRDefault="001D1EDF" w:rsidP="001D1ED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Pr="001316DA">
        <w:rPr>
          <w:rFonts w:asciiTheme="majorBidi" w:hAnsiTheme="majorBidi" w:cstheme="majorBidi"/>
          <w:sz w:val="30"/>
          <w:szCs w:val="30"/>
        </w:rPr>
        <w:t xml:space="preserve">2 </w:t>
      </w:r>
      <w:r w:rsidRPr="001316DA">
        <w:rPr>
          <w:rFonts w:asciiTheme="majorBidi" w:hAnsiTheme="majorBidi" w:cstheme="majorBidi"/>
          <w:sz w:val="30"/>
          <w:szCs w:val="30"/>
          <w:cs/>
        </w:rPr>
        <w:t>เครื่องมือการเงินเหล่านี้ประกอบด้วย</w:t>
      </w:r>
      <w:r w:rsidRPr="001316DA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30EC2933" w14:textId="77777777" w:rsidR="006D5263" w:rsidRPr="001316DA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65BF0" w14:textId="393D4A70" w:rsidR="0078256F" w:rsidRPr="001316DA" w:rsidRDefault="0078256F" w:rsidP="0078256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1316DA">
        <w:rPr>
          <w:rFonts w:asciiTheme="majorBidi" w:hAnsiTheme="majorBidi" w:cstheme="majorBidi"/>
          <w:sz w:val="30"/>
          <w:szCs w:val="30"/>
        </w:rPr>
        <w:t xml:space="preserve">3 </w:t>
      </w:r>
      <w:r w:rsidRPr="001316DA">
        <w:rPr>
          <w:rFonts w:asciiTheme="majorBidi" w:hAnsiTheme="majorBidi"/>
          <w:sz w:val="30"/>
          <w:szCs w:val="30"/>
          <w:cs/>
        </w:rPr>
        <w:t xml:space="preserve">มีข้อมูลที่สำคัญที่ไม่สามารถสังเกตได้เนื่องจากมีการซื้อขายไม่บ่อยนัก </w:t>
      </w:r>
    </w:p>
    <w:p w14:paraId="5656A5CE" w14:textId="77777777" w:rsidR="006D5263" w:rsidRPr="001316DA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3A195" w14:textId="42F986AF" w:rsidR="006D5263" w:rsidRPr="001316DA" w:rsidRDefault="006D5263" w:rsidP="009A2C1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t>1</w:t>
      </w:r>
      <w:r w:rsidR="000E1411" w:rsidRPr="001316DA">
        <w:rPr>
          <w:rFonts w:asciiTheme="majorBidi" w:hAnsiTheme="majorBidi" w:cstheme="majorBidi"/>
          <w:sz w:val="30"/>
          <w:szCs w:val="30"/>
        </w:rPr>
        <w:t>2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1316DA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2FAB17C" w14:textId="77777777" w:rsidR="006D5263" w:rsidRPr="001316DA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6D5263" w:rsidRPr="00BC6BA1" w14:paraId="156CDC59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7677D283" w14:textId="77777777" w:rsidR="006D5263" w:rsidRPr="001316DA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DD3DE14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FB9415" w14:textId="55A76A3E" w:rsidR="006D5263" w:rsidRPr="00077175" w:rsidRDefault="009A2C15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972D8"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ยน </w:t>
            </w:r>
            <w:r w:rsidR="006D5263"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546" w:rsidRPr="001316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D5263" w:rsidRPr="001316DA" w14:paraId="67A8CA60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C4DF968" w14:textId="77777777" w:rsidR="006D5263" w:rsidRPr="00BC6BA1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665D1AA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B293A28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16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D5263" w:rsidRPr="001316DA" w14:paraId="0CA0A4B3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5168A768" w14:textId="77777777" w:rsidR="006D5263" w:rsidRPr="001316DA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1316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6EB1527" w14:textId="77777777" w:rsidR="006D5263" w:rsidRPr="00BC6BA1" w:rsidRDefault="006D5263" w:rsidP="00D37403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9740DF" w14:textId="77777777" w:rsidR="006D5263" w:rsidRPr="00BC6BA1" w:rsidRDefault="006D5263" w:rsidP="00D37403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1316DA" w14:paraId="7E1A067E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09DB19E8" w14:textId="77777777" w:rsidR="006D5263" w:rsidRPr="001316DA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57D9992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E794A09" w14:textId="23D8C77B" w:rsidR="006D5263" w:rsidRPr="001316DA" w:rsidRDefault="00DA58F9" w:rsidP="00D37403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</w:tbl>
    <w:p w14:paraId="68684CE2" w14:textId="77777777" w:rsidR="009A2C15" w:rsidRPr="001316DA" w:rsidRDefault="009A2C15" w:rsidP="008F0DD7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9A2C15" w:rsidRPr="001316DA" w:rsidSect="00903A3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1F4E8" w14:textId="77777777" w:rsidR="000F7491" w:rsidRDefault="000F7491" w:rsidP="004956B4">
      <w:r>
        <w:separator/>
      </w:r>
    </w:p>
  </w:endnote>
  <w:endnote w:type="continuationSeparator" w:id="0">
    <w:p w14:paraId="1B7A4770" w14:textId="77777777" w:rsidR="000F7491" w:rsidRDefault="000F749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0D179A" w14:textId="77777777" w:rsidR="006D5263" w:rsidRPr="001316DA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FFA70" w14:textId="77777777" w:rsidR="006D5263" w:rsidRPr="001316DA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1316DA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82764" w14:textId="77777777" w:rsidR="000F7491" w:rsidRDefault="000F7491" w:rsidP="004956B4">
      <w:r>
        <w:separator/>
      </w:r>
    </w:p>
  </w:footnote>
  <w:footnote w:type="continuationSeparator" w:id="0">
    <w:p w14:paraId="23BA0C02" w14:textId="77777777" w:rsidR="000F7491" w:rsidRDefault="000F749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2340" w14:textId="77777777" w:rsidR="006D5263" w:rsidRPr="001316DA" w:rsidRDefault="006D5263" w:rsidP="00902E1A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1316DA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1316DA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60234D7A" w14:textId="77777777" w:rsidR="006D5263" w:rsidRPr="001316DA" w:rsidRDefault="006D526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1316DA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F3377AE" w14:textId="6DE66E99" w:rsidR="00612FB3" w:rsidRPr="001316DA" w:rsidRDefault="00612FB3" w:rsidP="00612FB3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1316DA">
      <w:rPr>
        <w:rFonts w:ascii="Angsana New" w:hAnsi="Angsana New"/>
        <w:bCs/>
        <w:sz w:val="32"/>
        <w:szCs w:val="32"/>
        <w:cs/>
      </w:rPr>
      <w:t>สำหรับงวด</w:t>
    </w:r>
    <w:r w:rsidRPr="001316DA">
      <w:rPr>
        <w:rFonts w:ascii="Angsana New" w:hAnsi="Angsana New" w:hint="cs"/>
        <w:bCs/>
        <w:sz w:val="32"/>
        <w:szCs w:val="32"/>
        <w:cs/>
      </w:rPr>
      <w:t>สามเดือน</w:t>
    </w:r>
    <w:r w:rsidR="00B75D37" w:rsidRPr="001316DA">
      <w:rPr>
        <w:rFonts w:ascii="Angsana New" w:hAnsi="Angsana New" w:hint="cs"/>
        <w:bCs/>
        <w:sz w:val="32"/>
        <w:szCs w:val="32"/>
        <w:cs/>
      </w:rPr>
      <w:t>และ</w:t>
    </w:r>
    <w:r w:rsidR="00C2404C" w:rsidRPr="001316DA">
      <w:rPr>
        <w:rFonts w:ascii="Angsana New" w:hAnsi="Angsana New" w:hint="cs"/>
        <w:bCs/>
        <w:sz w:val="32"/>
        <w:szCs w:val="32"/>
        <w:cs/>
      </w:rPr>
      <w:t>เก้า</w:t>
    </w:r>
    <w:r w:rsidR="00B75D37" w:rsidRPr="001316DA">
      <w:rPr>
        <w:rFonts w:ascii="Angsana New" w:hAnsi="Angsana New" w:hint="cs"/>
        <w:bCs/>
        <w:sz w:val="32"/>
        <w:szCs w:val="32"/>
        <w:cs/>
      </w:rPr>
      <w:t>เดือน</w:t>
    </w:r>
    <w:r w:rsidRPr="001316DA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1316DA">
      <w:rPr>
        <w:rFonts w:ascii="Angsana New" w:hAnsi="Angsana New"/>
        <w:b/>
        <w:sz w:val="32"/>
        <w:szCs w:val="32"/>
      </w:rPr>
      <w:t>3</w:t>
    </w:r>
    <w:r w:rsidR="00B75D37" w:rsidRPr="001316DA">
      <w:rPr>
        <w:rFonts w:ascii="Angsana New" w:hAnsi="Angsana New"/>
        <w:b/>
        <w:sz w:val="32"/>
        <w:szCs w:val="32"/>
      </w:rPr>
      <w:t>0</w:t>
    </w:r>
    <w:r w:rsidR="002821E6" w:rsidRPr="001316DA">
      <w:rPr>
        <w:rFonts w:ascii="Angsana New" w:hAnsi="Angsana New"/>
        <w:b/>
        <w:sz w:val="32"/>
        <w:szCs w:val="32"/>
      </w:rPr>
      <w:t xml:space="preserve"> </w:t>
    </w:r>
    <w:r w:rsidR="00C2404C" w:rsidRPr="001316DA">
      <w:rPr>
        <w:rFonts w:ascii="Angsana New" w:hAnsi="Angsana New" w:hint="cs"/>
        <w:bCs/>
        <w:sz w:val="32"/>
        <w:szCs w:val="32"/>
        <w:cs/>
      </w:rPr>
      <w:t>กันย</w:t>
    </w:r>
    <w:r w:rsidR="00B75D37" w:rsidRPr="001316DA">
      <w:rPr>
        <w:rFonts w:ascii="Angsana New" w:hAnsi="Angsana New" w:hint="cs"/>
        <w:bCs/>
        <w:sz w:val="32"/>
        <w:szCs w:val="32"/>
        <w:cs/>
      </w:rPr>
      <w:t>ายน</w:t>
    </w:r>
    <w:r w:rsidRPr="001316DA">
      <w:rPr>
        <w:rFonts w:ascii="Angsana New" w:hAnsi="Angsana New"/>
        <w:bCs/>
        <w:sz w:val="32"/>
        <w:szCs w:val="32"/>
        <w:cs/>
      </w:rPr>
      <w:t xml:space="preserve"> </w:t>
    </w:r>
    <w:r w:rsidRPr="001316DA">
      <w:rPr>
        <w:rFonts w:ascii="Angsana New" w:hAnsi="Angsana New"/>
        <w:b/>
        <w:sz w:val="32"/>
        <w:szCs w:val="32"/>
      </w:rPr>
      <w:t>256</w:t>
    </w:r>
    <w:r w:rsidR="002821E6" w:rsidRPr="001316DA">
      <w:rPr>
        <w:rFonts w:ascii="Angsana New" w:hAnsi="Angsana New"/>
        <w:b/>
        <w:sz w:val="32"/>
        <w:szCs w:val="32"/>
      </w:rPr>
      <w:t>7</w:t>
    </w:r>
    <w:r w:rsidRPr="001316DA">
      <w:rPr>
        <w:rFonts w:ascii="Angsana New" w:hAnsi="Angsana New"/>
        <w:bCs/>
        <w:sz w:val="32"/>
        <w:szCs w:val="32"/>
      </w:rPr>
      <w:t xml:space="preserve"> (</w:t>
    </w:r>
    <w:r w:rsidRPr="001316DA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15716960" w14:textId="77777777" w:rsidR="006D5263" w:rsidRPr="001316DA" w:rsidRDefault="006D5263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A0EC" w14:textId="77777777" w:rsidR="006D5263" w:rsidRPr="001316DA" w:rsidRDefault="006D5263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1316DA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1316DA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440D5001" w14:textId="77777777" w:rsidR="006D5263" w:rsidRPr="001316DA" w:rsidRDefault="006D5263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1316DA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017F37" w14:textId="2B30342F" w:rsidR="009A2C15" w:rsidRPr="001316DA" w:rsidRDefault="009A2C15" w:rsidP="009A2C15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1316DA">
      <w:rPr>
        <w:rFonts w:ascii="Angsana New" w:hAnsi="Angsana New"/>
        <w:bCs/>
        <w:sz w:val="32"/>
        <w:szCs w:val="32"/>
        <w:cs/>
      </w:rPr>
      <w:t>สำหรับงวด</w:t>
    </w:r>
    <w:r w:rsidRPr="001316DA">
      <w:rPr>
        <w:rFonts w:ascii="Angsana New" w:hAnsi="Angsana New" w:hint="cs"/>
        <w:bCs/>
        <w:sz w:val="32"/>
        <w:szCs w:val="32"/>
        <w:cs/>
      </w:rPr>
      <w:t>สามเดือนและ</w:t>
    </w:r>
    <w:r w:rsidR="003972D8" w:rsidRPr="001316DA">
      <w:rPr>
        <w:rFonts w:ascii="Angsana New" w:hAnsi="Angsana New" w:hint="cs"/>
        <w:bCs/>
        <w:sz w:val="32"/>
        <w:szCs w:val="32"/>
        <w:cs/>
      </w:rPr>
      <w:t>เก้า</w:t>
    </w:r>
    <w:r w:rsidRPr="001316DA">
      <w:rPr>
        <w:rFonts w:ascii="Angsana New" w:hAnsi="Angsana New" w:hint="cs"/>
        <w:bCs/>
        <w:sz w:val="32"/>
        <w:szCs w:val="32"/>
        <w:cs/>
      </w:rPr>
      <w:t>เดือน</w:t>
    </w:r>
    <w:r w:rsidRPr="001316DA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1316DA">
      <w:rPr>
        <w:rFonts w:ascii="Angsana New" w:hAnsi="Angsana New"/>
        <w:b/>
        <w:sz w:val="32"/>
        <w:szCs w:val="32"/>
      </w:rPr>
      <w:t xml:space="preserve">30 </w:t>
    </w:r>
    <w:r w:rsidR="003972D8" w:rsidRPr="001316DA">
      <w:rPr>
        <w:rFonts w:ascii="Angsana New" w:hAnsi="Angsana New" w:hint="cs"/>
        <w:bCs/>
        <w:sz w:val="32"/>
        <w:szCs w:val="32"/>
        <w:cs/>
      </w:rPr>
      <w:t>กันย</w:t>
    </w:r>
    <w:r w:rsidRPr="001316DA">
      <w:rPr>
        <w:rFonts w:ascii="Angsana New" w:hAnsi="Angsana New" w:hint="cs"/>
        <w:bCs/>
        <w:sz w:val="32"/>
        <w:szCs w:val="32"/>
        <w:cs/>
      </w:rPr>
      <w:t>ายน</w:t>
    </w:r>
    <w:r w:rsidRPr="001316DA">
      <w:rPr>
        <w:rFonts w:ascii="Angsana New" w:hAnsi="Angsana New"/>
        <w:bCs/>
        <w:sz w:val="32"/>
        <w:szCs w:val="32"/>
        <w:cs/>
      </w:rPr>
      <w:t xml:space="preserve"> </w:t>
    </w:r>
    <w:r w:rsidRPr="001316DA">
      <w:rPr>
        <w:rFonts w:ascii="Angsana New" w:hAnsi="Angsana New"/>
        <w:b/>
        <w:sz w:val="32"/>
        <w:szCs w:val="32"/>
      </w:rPr>
      <w:t>2567</w:t>
    </w:r>
    <w:r w:rsidRPr="001316DA">
      <w:rPr>
        <w:rFonts w:ascii="Angsana New" w:hAnsi="Angsana New"/>
        <w:bCs/>
        <w:sz w:val="32"/>
        <w:szCs w:val="32"/>
      </w:rPr>
      <w:t xml:space="preserve"> (</w:t>
    </w:r>
    <w:r w:rsidRPr="001316DA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51DB0F56" w14:textId="77777777" w:rsidR="006D5263" w:rsidRPr="001316DA" w:rsidRDefault="006D526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1316DA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1316DA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1316DA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1316DA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1316DA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401B347" w14:textId="7F3301B3" w:rsidR="009A2C15" w:rsidRPr="001316DA" w:rsidRDefault="009A2C15" w:rsidP="009A2C15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1316DA">
      <w:rPr>
        <w:rFonts w:ascii="Angsana New" w:hAnsi="Angsana New"/>
        <w:bCs/>
        <w:sz w:val="32"/>
        <w:szCs w:val="32"/>
        <w:cs/>
      </w:rPr>
      <w:t>สำหรับงวด</w:t>
    </w:r>
    <w:r w:rsidRPr="001316DA">
      <w:rPr>
        <w:rFonts w:ascii="Angsana New" w:hAnsi="Angsana New" w:hint="cs"/>
        <w:bCs/>
        <w:sz w:val="32"/>
        <w:szCs w:val="32"/>
        <w:cs/>
      </w:rPr>
      <w:t>สามเดือนและ</w:t>
    </w:r>
    <w:r w:rsidR="003972D8" w:rsidRPr="001316DA">
      <w:rPr>
        <w:rFonts w:ascii="Angsana New" w:hAnsi="Angsana New" w:hint="cs"/>
        <w:bCs/>
        <w:sz w:val="32"/>
        <w:szCs w:val="32"/>
        <w:cs/>
      </w:rPr>
      <w:t>เก้า</w:t>
    </w:r>
    <w:r w:rsidRPr="001316DA">
      <w:rPr>
        <w:rFonts w:ascii="Angsana New" w:hAnsi="Angsana New" w:hint="cs"/>
        <w:bCs/>
        <w:sz w:val="32"/>
        <w:szCs w:val="32"/>
        <w:cs/>
      </w:rPr>
      <w:t>เดือน</w:t>
    </w:r>
    <w:r w:rsidRPr="001316DA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1316DA">
      <w:rPr>
        <w:rFonts w:ascii="Angsana New" w:hAnsi="Angsana New"/>
        <w:b/>
        <w:sz w:val="32"/>
        <w:szCs w:val="32"/>
      </w:rPr>
      <w:t xml:space="preserve">30 </w:t>
    </w:r>
    <w:r w:rsidR="003972D8" w:rsidRPr="001316DA">
      <w:rPr>
        <w:rFonts w:ascii="Angsana New" w:hAnsi="Angsana New" w:hint="cs"/>
        <w:bCs/>
        <w:sz w:val="32"/>
        <w:szCs w:val="32"/>
        <w:cs/>
      </w:rPr>
      <w:t>กันย</w:t>
    </w:r>
    <w:r w:rsidRPr="001316DA">
      <w:rPr>
        <w:rFonts w:ascii="Angsana New" w:hAnsi="Angsana New" w:hint="cs"/>
        <w:bCs/>
        <w:sz w:val="32"/>
        <w:szCs w:val="32"/>
        <w:cs/>
      </w:rPr>
      <w:t>ายน</w:t>
    </w:r>
    <w:r w:rsidRPr="001316DA">
      <w:rPr>
        <w:rFonts w:ascii="Angsana New" w:hAnsi="Angsana New"/>
        <w:bCs/>
        <w:sz w:val="32"/>
        <w:szCs w:val="32"/>
        <w:cs/>
      </w:rPr>
      <w:t xml:space="preserve"> </w:t>
    </w:r>
    <w:r w:rsidRPr="001316DA">
      <w:rPr>
        <w:rFonts w:ascii="Angsana New" w:hAnsi="Angsana New"/>
        <w:b/>
        <w:sz w:val="32"/>
        <w:szCs w:val="32"/>
      </w:rPr>
      <w:t>2567</w:t>
    </w:r>
    <w:r w:rsidRPr="001316DA">
      <w:rPr>
        <w:rFonts w:ascii="Angsana New" w:hAnsi="Angsana New"/>
        <w:bCs/>
        <w:sz w:val="32"/>
        <w:szCs w:val="32"/>
      </w:rPr>
      <w:t xml:space="preserve"> (</w:t>
    </w:r>
    <w:r w:rsidRPr="001316DA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1316DA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3D3"/>
    <w:rsid w:val="000027AB"/>
    <w:rsid w:val="00003527"/>
    <w:rsid w:val="0000362A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983"/>
    <w:rsid w:val="00020A62"/>
    <w:rsid w:val="00020D43"/>
    <w:rsid w:val="00021B84"/>
    <w:rsid w:val="00021D86"/>
    <w:rsid w:val="00022F21"/>
    <w:rsid w:val="000230B9"/>
    <w:rsid w:val="00023B68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27E09"/>
    <w:rsid w:val="0003089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1C0A"/>
    <w:rsid w:val="000420BD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1FC5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7BB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2AC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491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B81"/>
    <w:rsid w:val="00122C87"/>
    <w:rsid w:val="00122E8F"/>
    <w:rsid w:val="00123041"/>
    <w:rsid w:val="00123EE9"/>
    <w:rsid w:val="00124623"/>
    <w:rsid w:val="00125164"/>
    <w:rsid w:val="0012534F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6DA"/>
    <w:rsid w:val="00131CB9"/>
    <w:rsid w:val="0013212A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194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138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00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8CA"/>
    <w:rsid w:val="001B4CFB"/>
    <w:rsid w:val="001B50BE"/>
    <w:rsid w:val="001B553A"/>
    <w:rsid w:val="001B56A1"/>
    <w:rsid w:val="001B5D68"/>
    <w:rsid w:val="001B603D"/>
    <w:rsid w:val="001B6159"/>
    <w:rsid w:val="001B6335"/>
    <w:rsid w:val="001B63DA"/>
    <w:rsid w:val="001B7525"/>
    <w:rsid w:val="001C036C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1CEE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9EB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33"/>
    <w:rsid w:val="002136F8"/>
    <w:rsid w:val="002138F0"/>
    <w:rsid w:val="00213F06"/>
    <w:rsid w:val="002149FF"/>
    <w:rsid w:val="00215236"/>
    <w:rsid w:val="0021543C"/>
    <w:rsid w:val="002163D9"/>
    <w:rsid w:val="00216ACA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3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B8E"/>
    <w:rsid w:val="0024340C"/>
    <w:rsid w:val="002436F0"/>
    <w:rsid w:val="002438DF"/>
    <w:rsid w:val="00243E9A"/>
    <w:rsid w:val="00243EBF"/>
    <w:rsid w:val="00244266"/>
    <w:rsid w:val="00244AFB"/>
    <w:rsid w:val="002450D9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0B97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2E32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BEC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16F"/>
    <w:rsid w:val="002D5EB4"/>
    <w:rsid w:val="002D642B"/>
    <w:rsid w:val="002D67C1"/>
    <w:rsid w:val="002D715B"/>
    <w:rsid w:val="002D7566"/>
    <w:rsid w:val="002D768E"/>
    <w:rsid w:val="002D77DA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923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5C7"/>
    <w:rsid w:val="00315748"/>
    <w:rsid w:val="003159C0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2DD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30B"/>
    <w:rsid w:val="003556D4"/>
    <w:rsid w:val="00355997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6F0"/>
    <w:rsid w:val="00373816"/>
    <w:rsid w:val="00373B2A"/>
    <w:rsid w:val="00373CE9"/>
    <w:rsid w:val="0037416D"/>
    <w:rsid w:val="003747B3"/>
    <w:rsid w:val="00374A94"/>
    <w:rsid w:val="00375C30"/>
    <w:rsid w:val="00375C4D"/>
    <w:rsid w:val="00375E41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670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2D8"/>
    <w:rsid w:val="003974D1"/>
    <w:rsid w:val="00397F91"/>
    <w:rsid w:val="003A216D"/>
    <w:rsid w:val="003A2988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71D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2CA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4CDD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FA"/>
    <w:rsid w:val="00430502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2F49"/>
    <w:rsid w:val="004633BD"/>
    <w:rsid w:val="004635F6"/>
    <w:rsid w:val="00463739"/>
    <w:rsid w:val="00463755"/>
    <w:rsid w:val="004642F9"/>
    <w:rsid w:val="004644FB"/>
    <w:rsid w:val="004648A7"/>
    <w:rsid w:val="00464B22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DF7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D64"/>
    <w:rsid w:val="00480E51"/>
    <w:rsid w:val="00481399"/>
    <w:rsid w:val="0048268D"/>
    <w:rsid w:val="00482934"/>
    <w:rsid w:val="00482D28"/>
    <w:rsid w:val="004836DD"/>
    <w:rsid w:val="00484506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5BF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5BE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96C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5FF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36D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8AD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13B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3C9D"/>
    <w:rsid w:val="0057445A"/>
    <w:rsid w:val="005744B7"/>
    <w:rsid w:val="005747A2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79F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333"/>
    <w:rsid w:val="006377C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9ED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0B2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6B61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153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487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6C56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66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001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A97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3DE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3A0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2ED1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66D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A6F92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69C0"/>
    <w:rsid w:val="008C6E1B"/>
    <w:rsid w:val="008C700D"/>
    <w:rsid w:val="008C7497"/>
    <w:rsid w:val="008C75E1"/>
    <w:rsid w:val="008C7619"/>
    <w:rsid w:val="008C767F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4CFC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88D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E7F0F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3C"/>
    <w:rsid w:val="008F7D90"/>
    <w:rsid w:val="0090016B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974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3BD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4F6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6CC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1EA"/>
    <w:rsid w:val="00967261"/>
    <w:rsid w:val="00967400"/>
    <w:rsid w:val="00967401"/>
    <w:rsid w:val="00967B38"/>
    <w:rsid w:val="00967DF3"/>
    <w:rsid w:val="0097049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B2C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69A7"/>
    <w:rsid w:val="009D71D8"/>
    <w:rsid w:val="009D76F7"/>
    <w:rsid w:val="009D7C88"/>
    <w:rsid w:val="009E0320"/>
    <w:rsid w:val="009E069F"/>
    <w:rsid w:val="009E0824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CC"/>
    <w:rsid w:val="00A43BE5"/>
    <w:rsid w:val="00A4481B"/>
    <w:rsid w:val="00A44865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98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1FB3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CFB"/>
    <w:rsid w:val="00B45D5A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113"/>
    <w:rsid w:val="00B6565B"/>
    <w:rsid w:val="00B65AC6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1D76"/>
    <w:rsid w:val="00B72347"/>
    <w:rsid w:val="00B7238C"/>
    <w:rsid w:val="00B72641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0FF7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317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E79C2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A3B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04C"/>
    <w:rsid w:val="00C243A9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1955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77C63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3E95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5D3C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C7DB5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60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1DEA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12F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CD2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58F9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69B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AFB"/>
    <w:rsid w:val="00DC5CC3"/>
    <w:rsid w:val="00DC6324"/>
    <w:rsid w:val="00DC657E"/>
    <w:rsid w:val="00DC69DD"/>
    <w:rsid w:val="00DC6CD9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018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4CE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B5"/>
    <w:rsid w:val="00E134E8"/>
    <w:rsid w:val="00E1485B"/>
    <w:rsid w:val="00E156B9"/>
    <w:rsid w:val="00E15756"/>
    <w:rsid w:val="00E169D2"/>
    <w:rsid w:val="00E16ABF"/>
    <w:rsid w:val="00E16BF2"/>
    <w:rsid w:val="00E16DC0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2CA7"/>
    <w:rsid w:val="00E23C0A"/>
    <w:rsid w:val="00E2410F"/>
    <w:rsid w:val="00E24567"/>
    <w:rsid w:val="00E25570"/>
    <w:rsid w:val="00E25895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476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8CF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1FA5"/>
    <w:rsid w:val="00E8265A"/>
    <w:rsid w:val="00E82690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D41"/>
    <w:rsid w:val="00E97FF0"/>
    <w:rsid w:val="00EA0135"/>
    <w:rsid w:val="00EA0805"/>
    <w:rsid w:val="00EA0850"/>
    <w:rsid w:val="00EA0A5C"/>
    <w:rsid w:val="00EA1152"/>
    <w:rsid w:val="00EA1421"/>
    <w:rsid w:val="00EA1D7B"/>
    <w:rsid w:val="00EA1D96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6F8A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35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2F7A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4F15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77E02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53E"/>
    <w:rsid w:val="00F908E6"/>
    <w:rsid w:val="00F909D4"/>
    <w:rsid w:val="00F90A4C"/>
    <w:rsid w:val="00F91274"/>
    <w:rsid w:val="00F91537"/>
    <w:rsid w:val="00F919B7"/>
    <w:rsid w:val="00F929AB"/>
    <w:rsid w:val="00F929F7"/>
    <w:rsid w:val="00F93528"/>
    <w:rsid w:val="00F93AAE"/>
    <w:rsid w:val="00F93B80"/>
    <w:rsid w:val="00F93BAD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19D7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4D1"/>
    <w:rsid w:val="00FC4A84"/>
    <w:rsid w:val="00FC4D67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E7B23"/>
    <w:rsid w:val="00FF088D"/>
    <w:rsid w:val="00FF0BBC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FB5822-CF1D-4CEE-8064-D83B7CB4F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371</TotalTime>
  <Pages>11</Pages>
  <Words>2595</Words>
  <Characters>11452</Characters>
  <Application>Microsoft Office Word</Application>
  <DocSecurity>0</DocSecurity>
  <Lines>95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81</cp:revision>
  <cp:lastPrinted>2024-11-08T13:15:00Z</cp:lastPrinted>
  <dcterms:created xsi:type="dcterms:W3CDTF">2024-10-24T08:51:00Z</dcterms:created>
  <dcterms:modified xsi:type="dcterms:W3CDTF">2024-11-11T06:45:00Z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