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9F6786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9F6786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9F6786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9F6786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9F6786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9F6786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9F6786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9F6786" w14:paraId="33B6D94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39D9C2" w14:textId="561288DF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663A55F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7CBE257" w14:textId="0E7BBF8C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FB0312" w:rsidRPr="009F6786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2019C9C6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29999B2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9F6786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185E86F3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5C36230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9F6786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D6BDFD5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FDA1D81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FB0312" w:rsidRPr="009F6786" w14:paraId="61DACD20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C4F4F3B" w14:textId="2E76DA21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9F5DE7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1E24E19" w14:textId="4FF9CE12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FB0312" w:rsidRPr="009F6786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209ADF42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E717C63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9F6786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7073B473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5F73F1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B0312" w:rsidRPr="009F6786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21DE98F0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97A0523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B0312" w:rsidRPr="009F6786" w14:paraId="6C6A6B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5DE4386" w14:textId="739DFE16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AD1509B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B0E3DEB" w14:textId="1C935FA5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FB0312" w:rsidRPr="009F6786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0F29761A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D0C4B97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B0312" w:rsidRPr="009F6786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44A46A55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804EF40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A2E44" w:rsidRPr="009F6786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0F2CA8A0" w:rsidR="005A2E44" w:rsidRPr="009F6786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098A867F" w14:textId="77777777" w:rsidR="005A2E44" w:rsidRPr="009F6786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5A2E44" w:rsidRPr="009F6786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786A" w:rsidRPr="009F6786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47E2F988" w:rsidR="0089786A" w:rsidRPr="009F6786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62341503" w14:textId="77777777" w:rsidR="0089786A" w:rsidRPr="009F6786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89786A" w:rsidRPr="009F6786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FB0312" w:rsidRPr="009F6786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47EFCF51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215BE" w14:textId="77777777" w:rsidR="00FB0312" w:rsidRPr="009F6786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5006477C" w:rsidR="005A2E44" w:rsidRPr="009F6786" w:rsidRDefault="005A2E44" w:rsidP="005A2E44"/>
        </w:tc>
      </w:tr>
      <w:bookmarkEnd w:id="0"/>
    </w:tbl>
    <w:p w14:paraId="661E3067" w14:textId="77777777" w:rsidR="00DB12B7" w:rsidRPr="009F6786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9F678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9F6786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</w:p>
    <w:p w14:paraId="6F0362E3" w14:textId="485AFD70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9F6786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="00FB0312" w:rsidRPr="009F6786">
        <w:rPr>
          <w:rFonts w:asciiTheme="majorBidi" w:hAnsiTheme="majorBidi" w:cstheme="majorBidi"/>
          <w:sz w:val="28"/>
          <w:szCs w:val="28"/>
        </w:rPr>
        <w:t xml:space="preserve">11 </w:t>
      </w:r>
      <w:r w:rsidR="00FB0312" w:rsidRPr="009F6786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FB0312" w:rsidRPr="009F6786">
        <w:rPr>
          <w:rFonts w:asciiTheme="majorBidi" w:hAnsiTheme="majorBidi" w:cstheme="majorBidi"/>
          <w:sz w:val="28"/>
          <w:szCs w:val="28"/>
        </w:rPr>
        <w:t>2567</w:t>
      </w:r>
    </w:p>
    <w:p w14:paraId="6FF58D22" w14:textId="77777777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9F6786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9F6786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67E742" w14:textId="21C3EADA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9F6786">
        <w:rPr>
          <w:rFonts w:asciiTheme="majorBidi" w:hAnsiTheme="majorBidi" w:cstheme="majorBidi"/>
          <w:sz w:val="28"/>
          <w:szCs w:val="28"/>
        </w:rPr>
        <w:t>(“</w:t>
      </w:r>
      <w:r w:rsidRPr="009F6786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9F6786">
        <w:rPr>
          <w:rFonts w:asciiTheme="majorBidi" w:hAnsiTheme="majorBidi" w:cstheme="majorBidi"/>
          <w:sz w:val="28"/>
          <w:szCs w:val="28"/>
        </w:rPr>
        <w:t xml:space="preserve">”) 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9F6786">
        <w:rPr>
          <w:rFonts w:asciiTheme="majorBidi" w:hAnsiTheme="majorBidi" w:cstheme="majorBidi"/>
          <w:sz w:val="28"/>
          <w:szCs w:val="28"/>
        </w:rPr>
        <w:t>34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9F6786">
        <w:rPr>
          <w:rFonts w:asciiTheme="majorBidi" w:hAnsiTheme="majorBidi" w:cstheme="majorBidi"/>
          <w:sz w:val="28"/>
          <w:szCs w:val="28"/>
        </w:rPr>
        <w:br/>
      </w:r>
      <w:r w:rsidRPr="009F6786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F6786">
        <w:rPr>
          <w:rFonts w:asciiTheme="majorBidi" w:hAnsiTheme="majorBidi" w:cstheme="majorBidi"/>
          <w:sz w:val="28"/>
          <w:szCs w:val="28"/>
        </w:rPr>
        <w:br/>
        <w:t>31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F6786">
        <w:rPr>
          <w:rFonts w:asciiTheme="majorBidi" w:hAnsiTheme="majorBidi" w:cstheme="majorBidi"/>
          <w:sz w:val="28"/>
          <w:szCs w:val="28"/>
        </w:rPr>
        <w:t>256</w:t>
      </w:r>
      <w:r w:rsidR="00251AB5" w:rsidRPr="009F6786">
        <w:rPr>
          <w:rFonts w:asciiTheme="majorBidi" w:hAnsiTheme="majorBidi" w:cstheme="majorBidi"/>
          <w:sz w:val="28"/>
          <w:szCs w:val="28"/>
        </w:rPr>
        <w:t>6</w:t>
      </w:r>
    </w:p>
    <w:p w14:paraId="145C4DF7" w14:textId="77777777" w:rsidR="00870497" w:rsidRPr="009F6786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F37A6B" w14:textId="2F3EC8A2" w:rsidR="00DB12B7" w:rsidRPr="009F6786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9F6786">
        <w:rPr>
          <w:rFonts w:asciiTheme="majorBidi" w:hAnsiTheme="majorBidi" w:cstheme="majorBidi"/>
          <w:sz w:val="28"/>
          <w:szCs w:val="28"/>
        </w:rPr>
        <w:br/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F6786">
        <w:rPr>
          <w:rFonts w:asciiTheme="majorBidi" w:hAnsiTheme="majorBidi" w:cstheme="majorBidi"/>
          <w:sz w:val="28"/>
          <w:szCs w:val="28"/>
        </w:rPr>
        <w:t>31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F6786">
        <w:rPr>
          <w:rFonts w:asciiTheme="majorBidi" w:hAnsiTheme="majorBidi" w:cstheme="majorBidi"/>
          <w:sz w:val="28"/>
          <w:szCs w:val="28"/>
        </w:rPr>
        <w:t>256</w:t>
      </w:r>
      <w:r w:rsidR="005A2E44" w:rsidRPr="009F6786">
        <w:rPr>
          <w:rFonts w:asciiTheme="majorBidi" w:hAnsiTheme="majorBidi" w:cstheme="majorBidi"/>
          <w:sz w:val="28"/>
          <w:szCs w:val="28"/>
        </w:rPr>
        <w:t>6</w:t>
      </w:r>
    </w:p>
    <w:p w14:paraId="3E94CF16" w14:textId="77777777" w:rsidR="00FB0312" w:rsidRPr="009F6786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9C143" w14:textId="77777777" w:rsidR="00FB0312" w:rsidRPr="009F6786" w:rsidRDefault="00FB0312" w:rsidP="00FB031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hint="cs"/>
          <w:sz w:val="28"/>
          <w:szCs w:val="28"/>
          <w:cs/>
        </w:rPr>
        <w:t>การเปลี่ยนแปลงนโยบายการบัญชี</w:t>
      </w:r>
      <w:r w:rsidRPr="009F6786">
        <w:rPr>
          <w:rFonts w:asciiTheme="majorBidi" w:hAnsiTheme="majorBidi"/>
          <w:sz w:val="28"/>
          <w:szCs w:val="28"/>
          <w:cs/>
        </w:rPr>
        <w:t xml:space="preserve">  </w:t>
      </w:r>
    </w:p>
    <w:p w14:paraId="5B87F617" w14:textId="77777777" w:rsidR="00FB0312" w:rsidRPr="009F6786" w:rsidRDefault="00FB0312" w:rsidP="00FB0312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09F8A687" w14:textId="77777777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กลุ่มบริษัทได้ถือปฏิบัติตามการปรับปรุงมาตรฐานการบัญชีฉบับที่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12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2567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เช่น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สัญญาเช่าและประมาณการค่ารื้อถอน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วันดังกล่าว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และกลุ่มบริษัท</w:t>
      </w:r>
      <w:r w:rsidRPr="009F6786">
        <w:rPr>
          <w:rFonts w:asciiTheme="majorBidi" w:hAnsiTheme="majorBidi" w:cstheme="majorBidi"/>
          <w:sz w:val="28"/>
          <w:szCs w:val="28"/>
        </w:rPr>
        <w:br/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319382D" w14:textId="77777777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8CD37E" w14:textId="77777777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A9A44A4" w14:textId="77777777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6786">
        <w:rPr>
          <w:rFonts w:asciiTheme="majorBidi" w:hAnsiTheme="majorBidi" w:cstheme="majorBidi" w:hint="cs"/>
          <w:sz w:val="28"/>
          <w:szCs w:val="28"/>
          <w:cs/>
        </w:rPr>
        <w:lastRenderedPageBreak/>
        <w:t>จากการปรับปรุงดังกล่าว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การรับรู้รายการดังกล่าวไม่มีผลกระทบต่องบฐานะการเงิน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ฉบับที่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12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และการปรับปรุงดังกล่าวไม่มีผลกระทบต่อกำไรสะสมยกมา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</w:rPr>
        <w:t>2566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ซึ่งการเปิดเผยเรื่องดังกล่าวจะถูกนำเสนอในงบการเงินประจำปี</w:t>
      </w:r>
    </w:p>
    <w:p w14:paraId="7124187C" w14:textId="77777777" w:rsidR="00870497" w:rsidRPr="009F6786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33197" w14:textId="77777777" w:rsidR="00DB12B7" w:rsidRPr="009F6786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9F6786" w:rsidRDefault="0068473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9F6786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9F6786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9F6786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0542CBBF" w:rsidR="0068473B" w:rsidRPr="009F6786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13B4F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601A11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74437C3C" w14:textId="2BD8182D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70497"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5C01FCBD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35D4EDC0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70497"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4F968865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71AFC2C4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70497"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2A00ED7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2D55B4F2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70497"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68473B" w:rsidRPr="009F6786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9F6786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9F6786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9F6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9F6786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9F6786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9F6786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9F6786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9F6786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70497" w:rsidRPr="009F6786" w14:paraId="216BEB1A" w14:textId="77777777" w:rsidTr="007E0490">
        <w:tc>
          <w:tcPr>
            <w:tcW w:w="4410" w:type="dxa"/>
            <w:hideMark/>
          </w:tcPr>
          <w:p w14:paraId="6307B8DC" w14:textId="7D8F4944" w:rsidR="00870497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600E846F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62" w:type="dxa"/>
          </w:tcPr>
          <w:p w14:paraId="05D31776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77D84722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44" w:type="dxa"/>
          </w:tcPr>
          <w:p w14:paraId="0B732A20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4328A6E5" w:rsidR="00870497" w:rsidRPr="009F6786" w:rsidRDefault="008B3864" w:rsidP="0087049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0A3B7C81" w:rsidR="00870497" w:rsidRPr="009F6786" w:rsidRDefault="00870497" w:rsidP="00870497">
            <w:pPr>
              <w:pStyle w:val="acctfourfigures"/>
              <w:tabs>
                <w:tab w:val="decimal" w:pos="72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70497" w:rsidRPr="009F6786" w14:paraId="672DF49F" w14:textId="77777777" w:rsidTr="007E0490">
        <w:tc>
          <w:tcPr>
            <w:tcW w:w="4410" w:type="dxa"/>
            <w:hideMark/>
          </w:tcPr>
          <w:p w14:paraId="44270675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72506C8D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</w:tcPr>
          <w:p w14:paraId="43E6AFF6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5FD880D0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44" w:type="dxa"/>
          </w:tcPr>
          <w:p w14:paraId="0B47DFF5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07AE5248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20669C42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2D97A601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171 </w:t>
            </w:r>
          </w:p>
        </w:tc>
      </w:tr>
      <w:tr w:rsidR="00870497" w:rsidRPr="009F6786" w14:paraId="77415314" w14:textId="77777777" w:rsidTr="007E0490">
        <w:tc>
          <w:tcPr>
            <w:tcW w:w="4410" w:type="dxa"/>
            <w:hideMark/>
          </w:tcPr>
          <w:p w14:paraId="690E7723" w14:textId="1C5F7CF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5A866C99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62" w:type="dxa"/>
          </w:tcPr>
          <w:p w14:paraId="18048C0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1BEF9F99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44" w:type="dxa"/>
          </w:tcPr>
          <w:p w14:paraId="10E51F09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708A3EA6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13BCD994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75FA4EC1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</w:tr>
      <w:tr w:rsidR="00870497" w:rsidRPr="009F6786" w14:paraId="75B46D7E" w14:textId="77777777" w:rsidTr="007E0490">
        <w:tc>
          <w:tcPr>
            <w:tcW w:w="4410" w:type="dxa"/>
            <w:hideMark/>
          </w:tcPr>
          <w:p w14:paraId="201D298B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4D245134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62" w:type="dxa"/>
          </w:tcPr>
          <w:p w14:paraId="46ED4E9C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3D081B9C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244" w:type="dxa"/>
          </w:tcPr>
          <w:p w14:paraId="6D5D7CCB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7BE53DA6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5098105F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4E0F167D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870497" w:rsidRPr="009F6786" w14:paraId="5A0EC22D" w14:textId="77777777" w:rsidTr="007E0490">
        <w:tc>
          <w:tcPr>
            <w:tcW w:w="4410" w:type="dxa"/>
            <w:hideMark/>
          </w:tcPr>
          <w:p w14:paraId="25D96D0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6C0976DA" w14:textId="77777777" w:rsidTr="00791E26">
        <w:tc>
          <w:tcPr>
            <w:tcW w:w="4410" w:type="dxa"/>
            <w:hideMark/>
          </w:tcPr>
          <w:p w14:paraId="033C261F" w14:textId="6ED9D762" w:rsidR="00870497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054C1841" w:rsidR="00870497" w:rsidRPr="009F6786" w:rsidRDefault="002C7069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50664B7B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615A78FB" w:rsidR="00870497" w:rsidRPr="009F6786" w:rsidRDefault="00870497" w:rsidP="0087049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42B856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486E4101" w:rsidR="00870497" w:rsidRPr="009F6786" w:rsidRDefault="008B3864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13,083</w:t>
            </w:r>
          </w:p>
        </w:tc>
        <w:tc>
          <w:tcPr>
            <w:tcW w:w="270" w:type="dxa"/>
          </w:tcPr>
          <w:p w14:paraId="567BA644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7BC3FB6E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13,594 </w:t>
            </w:r>
          </w:p>
        </w:tc>
      </w:tr>
      <w:tr w:rsidR="00870497" w:rsidRPr="009F6786" w14:paraId="2E7AEBA4" w14:textId="77777777" w:rsidTr="00012FDC">
        <w:tc>
          <w:tcPr>
            <w:tcW w:w="4410" w:type="dxa"/>
            <w:hideMark/>
          </w:tcPr>
          <w:p w14:paraId="42216FC6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C9CC09" w14:textId="534B195A" w:rsidR="00870497" w:rsidRPr="009F6786" w:rsidRDefault="002C7069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3A5253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6191DF23" w14:textId="3DA45FBB" w:rsidR="00870497" w:rsidRPr="009F6786" w:rsidRDefault="00870497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2A1CFB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EA685CD" w14:textId="578434D3" w:rsidR="00870497" w:rsidRPr="009F6786" w:rsidRDefault="008B3864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6567E149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D3AA93A" w14:textId="74C839CD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600 </w:t>
            </w:r>
          </w:p>
        </w:tc>
      </w:tr>
      <w:tr w:rsidR="00870497" w:rsidRPr="009F6786" w14:paraId="016A55DA" w14:textId="77777777" w:rsidTr="007E0490">
        <w:tc>
          <w:tcPr>
            <w:tcW w:w="4410" w:type="dxa"/>
            <w:hideMark/>
          </w:tcPr>
          <w:p w14:paraId="3CAEB6B0" w14:textId="7E5FEADD" w:rsidR="00870497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15A35C0D" w14:textId="03188431" w:rsidR="00870497" w:rsidRPr="009F6786" w:rsidRDefault="002C7069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370F1798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29DF2828" w:rsidR="00870497" w:rsidRPr="009F6786" w:rsidRDefault="00870497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7F4460B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44D24AFA" w:rsidR="00870497" w:rsidRPr="009F6786" w:rsidRDefault="008B3864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291141E7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008004BC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416 </w:t>
            </w:r>
          </w:p>
        </w:tc>
      </w:tr>
      <w:tr w:rsidR="00870497" w:rsidRPr="009F6786" w14:paraId="230D5DFD" w14:textId="77777777" w:rsidTr="005A2E44">
        <w:tc>
          <w:tcPr>
            <w:tcW w:w="4410" w:type="dxa"/>
            <w:hideMark/>
          </w:tcPr>
          <w:p w14:paraId="676C473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5E93EDE4" w:rsidR="00870497" w:rsidRPr="009F6786" w:rsidRDefault="002C7069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1CCD2470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3440BF84" w:rsidR="00870497" w:rsidRPr="009F6786" w:rsidRDefault="00870497" w:rsidP="008704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22F88EC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A49276" w14:textId="6882E3D3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70" w:type="dxa"/>
          </w:tcPr>
          <w:p w14:paraId="289392B5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6EBCB748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870497" w:rsidRPr="009F6786" w14:paraId="6F98F669" w14:textId="77777777" w:rsidTr="007E0490">
        <w:tc>
          <w:tcPr>
            <w:tcW w:w="4410" w:type="dxa"/>
            <w:hideMark/>
          </w:tcPr>
          <w:p w14:paraId="07E8EDE9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6C1A3678" w:rsidR="00870497" w:rsidRPr="009F6786" w:rsidRDefault="002C7069" w:rsidP="008704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C6A54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51D27DD2" w:rsidR="00870497" w:rsidRPr="009F6786" w:rsidRDefault="00870497" w:rsidP="0087049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</w:tcPr>
          <w:p w14:paraId="68EBBB13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470488A0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2,446</w:t>
            </w:r>
          </w:p>
        </w:tc>
        <w:tc>
          <w:tcPr>
            <w:tcW w:w="270" w:type="dxa"/>
          </w:tcPr>
          <w:p w14:paraId="3716DD89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495688F3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2,369</w:t>
            </w:r>
          </w:p>
        </w:tc>
      </w:tr>
      <w:tr w:rsidR="00870497" w:rsidRPr="009F6786" w14:paraId="453251C0" w14:textId="77777777" w:rsidTr="007E0490">
        <w:tc>
          <w:tcPr>
            <w:tcW w:w="4410" w:type="dxa"/>
          </w:tcPr>
          <w:p w14:paraId="4D769323" w14:textId="12535D30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870497" w:rsidRPr="009F6786" w:rsidRDefault="00870497" w:rsidP="00870497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870497" w:rsidRPr="009F6786" w:rsidRDefault="00870497" w:rsidP="00870497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584F77E5" w14:textId="77777777" w:rsidTr="001A7E9E">
        <w:tc>
          <w:tcPr>
            <w:tcW w:w="4410" w:type="dxa"/>
          </w:tcPr>
          <w:p w14:paraId="68441757" w14:textId="38D83F62" w:rsidR="00870497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43A7C8A0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1,112</w:t>
            </w:r>
          </w:p>
        </w:tc>
        <w:tc>
          <w:tcPr>
            <w:tcW w:w="262" w:type="dxa"/>
          </w:tcPr>
          <w:p w14:paraId="1B571729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203AC9" w14:textId="759CD5E4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64</w:t>
            </w:r>
          </w:p>
        </w:tc>
        <w:tc>
          <w:tcPr>
            <w:tcW w:w="244" w:type="dxa"/>
          </w:tcPr>
          <w:p w14:paraId="2A7C2862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3C169F23" w:rsidR="00870497" w:rsidRPr="009F6786" w:rsidRDefault="00D76DB4" w:rsidP="0087049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8232BAD" w14:textId="3DC93127" w:rsidR="00870497" w:rsidRPr="009F6786" w:rsidRDefault="00870497" w:rsidP="00547764">
            <w:pPr>
              <w:pStyle w:val="acctfourfigures"/>
              <w:tabs>
                <w:tab w:val="decimal" w:pos="72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70497" w:rsidRPr="009F6786" w14:paraId="5852F948" w14:textId="77777777" w:rsidTr="00DE5043">
        <w:tc>
          <w:tcPr>
            <w:tcW w:w="4410" w:type="dxa"/>
          </w:tcPr>
          <w:p w14:paraId="1373062D" w14:textId="520DB289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7CDC3370" w:rsidR="00870497" w:rsidRPr="009F6786" w:rsidRDefault="002C7069" w:rsidP="002C706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02A5A674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7EF589B" w14:textId="0616D62E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44" w:type="dxa"/>
          </w:tcPr>
          <w:p w14:paraId="2426E916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4BB21C8C" w:rsidR="00870497" w:rsidRPr="009F6786" w:rsidRDefault="00677967" w:rsidP="0067796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53A4732C" w:rsidR="00870497" w:rsidRPr="009F6786" w:rsidRDefault="00870497" w:rsidP="00677967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870497" w:rsidRPr="009F6786" w14:paraId="00A6D5D2" w14:textId="77777777" w:rsidTr="000B6FD5">
        <w:tc>
          <w:tcPr>
            <w:tcW w:w="4410" w:type="dxa"/>
          </w:tcPr>
          <w:p w14:paraId="24757F05" w14:textId="357F1F4D" w:rsidR="00870497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65789591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1,376</w:t>
            </w:r>
          </w:p>
        </w:tc>
        <w:tc>
          <w:tcPr>
            <w:tcW w:w="262" w:type="dxa"/>
          </w:tcPr>
          <w:p w14:paraId="0EE2637B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2743E5E5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1,219</w:t>
            </w:r>
          </w:p>
        </w:tc>
        <w:tc>
          <w:tcPr>
            <w:tcW w:w="244" w:type="dxa"/>
          </w:tcPr>
          <w:p w14:paraId="451CA1DE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157D8DCF" w:rsidR="00870497" w:rsidRPr="009F6786" w:rsidRDefault="00677967" w:rsidP="008704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70" w:type="dxa"/>
          </w:tcPr>
          <w:p w14:paraId="5847409B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3704BCF2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</w:t>
            </w:r>
          </w:p>
        </w:tc>
      </w:tr>
      <w:tr w:rsidR="00870497" w:rsidRPr="009F6786" w14:paraId="64F482B0" w14:textId="77777777" w:rsidTr="005D5CCE">
        <w:tc>
          <w:tcPr>
            <w:tcW w:w="4410" w:type="dxa"/>
          </w:tcPr>
          <w:p w14:paraId="415BEEFF" w14:textId="09CB82A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7869F730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62" w:type="dxa"/>
          </w:tcPr>
          <w:p w14:paraId="535E72F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4ABBD309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44" w:type="dxa"/>
          </w:tcPr>
          <w:p w14:paraId="3045C696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38C87193" w:rsidR="00870497" w:rsidRPr="009F6786" w:rsidRDefault="00677967" w:rsidP="0087049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3926C191" w:rsidR="00870497" w:rsidRPr="009F6786" w:rsidRDefault="00870497" w:rsidP="00547764">
            <w:pPr>
              <w:pStyle w:val="acctfourfigures"/>
              <w:tabs>
                <w:tab w:val="decimal" w:pos="72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70497" w:rsidRPr="009F6786" w14:paraId="706C396D" w14:textId="77777777" w:rsidTr="007E0490">
        <w:tc>
          <w:tcPr>
            <w:tcW w:w="4410" w:type="dxa"/>
          </w:tcPr>
          <w:p w14:paraId="689681A8" w14:textId="4B28FB1C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729B69CD" w:rsidR="00870497" w:rsidRPr="009F6786" w:rsidRDefault="002C7069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11F3F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2" w:type="dxa"/>
          </w:tcPr>
          <w:p w14:paraId="1A83AE92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503933C6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1,660</w:t>
            </w:r>
          </w:p>
        </w:tc>
        <w:tc>
          <w:tcPr>
            <w:tcW w:w="244" w:type="dxa"/>
          </w:tcPr>
          <w:p w14:paraId="746DB104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74DE3873" w:rsidR="00870497" w:rsidRPr="009F6786" w:rsidRDefault="00677967" w:rsidP="0087049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C163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69A200E1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1103841D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</w:tr>
      <w:tr w:rsidR="00870497" w:rsidRPr="009F6786" w14:paraId="3FE3B5ED" w14:textId="77777777" w:rsidTr="003362BD">
        <w:trPr>
          <w:trHeight w:val="119"/>
        </w:trPr>
        <w:tc>
          <w:tcPr>
            <w:tcW w:w="4410" w:type="dxa"/>
          </w:tcPr>
          <w:p w14:paraId="0C2779D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A396C0" w14:textId="77777777" w:rsidR="00FB0312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AA4A8B" w14:textId="77777777" w:rsidR="00AB54C3" w:rsidRPr="009F6786" w:rsidRDefault="00AB54C3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6B0C59" w14:textId="77777777" w:rsidR="00AB54C3" w:rsidRPr="009F6786" w:rsidRDefault="00AB54C3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8336DE" w14:textId="77777777" w:rsidR="00FB0312" w:rsidRPr="009F6786" w:rsidRDefault="00FB0312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DCDB49" w14:textId="77777777" w:rsidR="00870497" w:rsidRPr="009F6786" w:rsidRDefault="00870497" w:rsidP="00870497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9BD515" w14:textId="7C746ABB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870497" w:rsidRPr="009F6786" w:rsidRDefault="00870497" w:rsidP="00870497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870497" w:rsidRPr="009F6786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60A4EA0D" w14:textId="77777777" w:rsidTr="003362BD">
        <w:tc>
          <w:tcPr>
            <w:tcW w:w="4410" w:type="dxa"/>
            <w:hideMark/>
          </w:tcPr>
          <w:p w14:paraId="3174C8E7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2555BA54" w14:textId="77777777" w:rsidTr="007E0490">
        <w:tc>
          <w:tcPr>
            <w:tcW w:w="4410" w:type="dxa"/>
            <w:hideMark/>
          </w:tcPr>
          <w:p w14:paraId="31B3D349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5ABD53D6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9F6786" w14:paraId="13001ED9" w14:textId="77777777" w:rsidTr="00EA41A2">
        <w:tc>
          <w:tcPr>
            <w:tcW w:w="4410" w:type="dxa"/>
            <w:hideMark/>
          </w:tcPr>
          <w:p w14:paraId="64D9E2CF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6E64C636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19,245</w:t>
            </w:r>
          </w:p>
        </w:tc>
        <w:tc>
          <w:tcPr>
            <w:tcW w:w="262" w:type="dxa"/>
          </w:tcPr>
          <w:p w14:paraId="27D6715B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0F776165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22,501</w:t>
            </w:r>
          </w:p>
        </w:tc>
        <w:tc>
          <w:tcPr>
            <w:tcW w:w="244" w:type="dxa"/>
          </w:tcPr>
          <w:p w14:paraId="47A0A9A5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4FF8E941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16,410</w:t>
            </w:r>
          </w:p>
        </w:tc>
        <w:tc>
          <w:tcPr>
            <w:tcW w:w="270" w:type="dxa"/>
          </w:tcPr>
          <w:p w14:paraId="7B2E321A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6B0064F2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19,681</w:t>
            </w:r>
          </w:p>
        </w:tc>
      </w:tr>
      <w:tr w:rsidR="00870497" w:rsidRPr="009F6786" w14:paraId="1EDDC4B2" w14:textId="77777777" w:rsidTr="00EA41A2">
        <w:tc>
          <w:tcPr>
            <w:tcW w:w="4410" w:type="dxa"/>
            <w:hideMark/>
          </w:tcPr>
          <w:p w14:paraId="06AC1ED6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699CB98E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2" w:type="dxa"/>
          </w:tcPr>
          <w:p w14:paraId="5136912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3D3D9F6E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44" w:type="dxa"/>
          </w:tcPr>
          <w:p w14:paraId="5AD0B9C7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1A72185B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3BDE6F0B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32ADA59E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</w:tr>
      <w:tr w:rsidR="00870497" w:rsidRPr="009F6786" w14:paraId="52382315" w14:textId="77777777" w:rsidTr="00D17788">
        <w:tc>
          <w:tcPr>
            <w:tcW w:w="4410" w:type="dxa"/>
          </w:tcPr>
          <w:p w14:paraId="63E5E9EC" w14:textId="6BA1D78D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4F81B784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19,501</w:t>
            </w:r>
          </w:p>
        </w:tc>
        <w:tc>
          <w:tcPr>
            <w:tcW w:w="262" w:type="dxa"/>
          </w:tcPr>
          <w:p w14:paraId="27FD9DB4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797D70F" w14:textId="04084438" w:rsidR="00870497" w:rsidRPr="009F6786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22,787</w:t>
            </w:r>
          </w:p>
        </w:tc>
        <w:tc>
          <w:tcPr>
            <w:tcW w:w="244" w:type="dxa"/>
          </w:tcPr>
          <w:p w14:paraId="27223E08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1A1AB7BE" w:rsidR="00870497" w:rsidRPr="009F6786" w:rsidRDefault="008B3864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16,666</w:t>
            </w:r>
          </w:p>
        </w:tc>
        <w:tc>
          <w:tcPr>
            <w:tcW w:w="270" w:type="dxa"/>
          </w:tcPr>
          <w:p w14:paraId="454202C3" w14:textId="77777777" w:rsidR="00870497" w:rsidRPr="009F6786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7722E0A7" w:rsidR="00870497" w:rsidRPr="009F6786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19,967</w:t>
            </w:r>
          </w:p>
        </w:tc>
      </w:tr>
    </w:tbl>
    <w:p w14:paraId="4C30DC95" w14:textId="01B421B7" w:rsidR="0068473B" w:rsidRPr="009F6786" w:rsidRDefault="0068473B" w:rsidP="0087049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8"/>
        <w:gridCol w:w="254"/>
        <w:gridCol w:w="8"/>
        <w:gridCol w:w="1017"/>
      </w:tblGrid>
      <w:tr w:rsidR="00D1515C" w:rsidRPr="009F6786" w14:paraId="525C60C0" w14:textId="77777777" w:rsidTr="008576FC">
        <w:trPr>
          <w:tblHeader/>
        </w:trPr>
        <w:tc>
          <w:tcPr>
            <w:tcW w:w="4230" w:type="dxa"/>
            <w:shd w:val="clear" w:color="auto" w:fill="auto"/>
          </w:tcPr>
          <w:p w14:paraId="3F7EB5B4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0D9D25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4527DB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5"/>
            <w:shd w:val="clear" w:color="auto" w:fill="auto"/>
            <w:vAlign w:val="bottom"/>
          </w:tcPr>
          <w:p w14:paraId="7BADB742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1515C" w:rsidRPr="009F6786" w14:paraId="6640C3FD" w14:textId="77777777" w:rsidTr="008576FC">
        <w:trPr>
          <w:tblHeader/>
        </w:trPr>
        <w:tc>
          <w:tcPr>
            <w:tcW w:w="4230" w:type="dxa"/>
            <w:shd w:val="clear" w:color="auto" w:fill="auto"/>
          </w:tcPr>
          <w:p w14:paraId="3CF896AB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B8EDB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7C839BC1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FB300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26D57A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C776FA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A2C5D91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530E4A2F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1515C" w:rsidRPr="009F6786" w14:paraId="74388E98" w14:textId="77777777" w:rsidTr="008576FC">
        <w:trPr>
          <w:tblHeader/>
        </w:trPr>
        <w:tc>
          <w:tcPr>
            <w:tcW w:w="4230" w:type="dxa"/>
            <w:shd w:val="clear" w:color="auto" w:fill="auto"/>
          </w:tcPr>
          <w:p w14:paraId="5DABB5B9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shd w:val="clear" w:color="auto" w:fill="auto"/>
          </w:tcPr>
          <w:p w14:paraId="1F675ADE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5B15B64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FE0A5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EDFC24A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2D4F26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A423C79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A16B55E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1515C" w:rsidRPr="009F6786" w14:paraId="38446B58" w14:textId="77777777" w:rsidTr="008576FC">
        <w:trPr>
          <w:tblHeader/>
        </w:trPr>
        <w:tc>
          <w:tcPr>
            <w:tcW w:w="4230" w:type="dxa"/>
            <w:shd w:val="clear" w:color="auto" w:fill="auto"/>
          </w:tcPr>
          <w:p w14:paraId="38C346F1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9"/>
            <w:shd w:val="clear" w:color="auto" w:fill="auto"/>
            <w:vAlign w:val="bottom"/>
          </w:tcPr>
          <w:p w14:paraId="368570C8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9F6786" w14:paraId="5BB65486" w14:textId="77777777" w:rsidTr="008576FC">
        <w:tc>
          <w:tcPr>
            <w:tcW w:w="4230" w:type="dxa"/>
            <w:shd w:val="clear" w:color="auto" w:fill="auto"/>
          </w:tcPr>
          <w:p w14:paraId="33D6DBC5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9F55F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07316C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FFFC5D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146A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FC6A9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74F52D5D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7CDA3F2B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515C" w:rsidRPr="009F6786" w14:paraId="75EB3BE8" w14:textId="77777777" w:rsidTr="008576FC">
        <w:tc>
          <w:tcPr>
            <w:tcW w:w="4230" w:type="dxa"/>
            <w:shd w:val="clear" w:color="auto" w:fill="auto"/>
          </w:tcPr>
          <w:p w14:paraId="7CD574EA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325DA" w14:textId="4676FF53" w:rsidR="00D1515C" w:rsidRPr="009F6786" w:rsidRDefault="00F5473A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41FFE4F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FF266E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7720FDF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D7A38B" w14:textId="39E233B7" w:rsidR="00D1515C" w:rsidRPr="009F6786" w:rsidRDefault="00677967" w:rsidP="00866C67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4A9FAEA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80BC0AA" w14:textId="77777777" w:rsidR="00D1515C" w:rsidRPr="009F6786" w:rsidRDefault="00D1515C" w:rsidP="002541E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1515C" w:rsidRPr="009F6786" w14:paraId="3A223072" w14:textId="77777777" w:rsidTr="008576FC">
        <w:tc>
          <w:tcPr>
            <w:tcW w:w="4230" w:type="dxa"/>
            <w:shd w:val="clear" w:color="auto" w:fill="auto"/>
          </w:tcPr>
          <w:p w14:paraId="5C6620C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34E20" w14:textId="75FE5FF3" w:rsidR="00D1515C" w:rsidRPr="009F6786" w:rsidRDefault="00F5473A" w:rsidP="00866C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D8FC6F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1593438" w14:textId="77777777" w:rsidR="00D1515C" w:rsidRPr="009F6786" w:rsidRDefault="00D1515C" w:rsidP="00866C6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538F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D70F82" w14:textId="2B17E5EF" w:rsidR="00D1515C" w:rsidRPr="009F6786" w:rsidRDefault="00677967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F7AB56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318E460D" w14:textId="77777777" w:rsidR="00D1515C" w:rsidRPr="009F6786" w:rsidRDefault="00D1515C" w:rsidP="002541E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3,135</w:t>
            </w:r>
          </w:p>
        </w:tc>
      </w:tr>
      <w:tr w:rsidR="00D1515C" w:rsidRPr="009F6786" w14:paraId="01A34142" w14:textId="77777777" w:rsidTr="008576FC">
        <w:tc>
          <w:tcPr>
            <w:tcW w:w="4230" w:type="dxa"/>
            <w:shd w:val="clear" w:color="auto" w:fill="auto"/>
          </w:tcPr>
          <w:p w14:paraId="4CA96971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F00B3" w14:textId="22AD64D0" w:rsidR="00D1515C" w:rsidRPr="009F6786" w:rsidRDefault="00F5473A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7E0A9509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7B71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200A3F4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6B87" w14:textId="75CA2C9F" w:rsidR="00D1515C" w:rsidRPr="009F6786" w:rsidRDefault="00677967" w:rsidP="008576FC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1901A7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6B40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172"/>
                <w:tab w:val="left" w:pos="437"/>
                <w:tab w:val="left" w:pos="525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1515C" w:rsidRPr="009F6786" w14:paraId="5D3749B7" w14:textId="77777777" w:rsidTr="008576FC">
        <w:tc>
          <w:tcPr>
            <w:tcW w:w="4230" w:type="dxa"/>
            <w:shd w:val="clear" w:color="auto" w:fill="auto"/>
          </w:tcPr>
          <w:p w14:paraId="6F0B2DA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8396" w14:textId="22A7F4ED" w:rsidR="00D1515C" w:rsidRPr="009F6786" w:rsidRDefault="00F5473A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262" w:type="dxa"/>
            <w:shd w:val="clear" w:color="auto" w:fill="auto"/>
          </w:tcPr>
          <w:p w14:paraId="7EDEC78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EB5E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5C8A5BE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7B57" w14:textId="59989DE9" w:rsidR="00D1515C" w:rsidRPr="009F6786" w:rsidRDefault="00677967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1CF7FB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3516A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3,135</w:t>
            </w:r>
          </w:p>
        </w:tc>
      </w:tr>
      <w:tr w:rsidR="00D1515C" w:rsidRPr="009F6786" w14:paraId="3DFC0C40" w14:textId="77777777" w:rsidTr="00316884">
        <w:tc>
          <w:tcPr>
            <w:tcW w:w="4230" w:type="dxa"/>
            <w:shd w:val="clear" w:color="auto" w:fill="auto"/>
          </w:tcPr>
          <w:p w14:paraId="1EAFA53B" w14:textId="77777777" w:rsidR="007D352C" w:rsidRPr="009F6786" w:rsidRDefault="007D352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700EDFE" w14:textId="56B5FCCA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71147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F1E88C4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7194FA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D297D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DD851D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3048882C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699CC345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515C" w:rsidRPr="009F6786" w14:paraId="3470CA58" w14:textId="77777777" w:rsidTr="00316884">
        <w:tc>
          <w:tcPr>
            <w:tcW w:w="4230" w:type="dxa"/>
            <w:shd w:val="clear" w:color="auto" w:fill="auto"/>
          </w:tcPr>
          <w:p w14:paraId="096ED975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07AF" w14:textId="206BDB5A" w:rsidR="00D1515C" w:rsidRPr="009F6786" w:rsidRDefault="00F5473A" w:rsidP="00F5473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5C8CEE5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E6A8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E8F1B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A4AAA4" w14:textId="5BC0AD51" w:rsidR="00D1515C" w:rsidRPr="009F6786" w:rsidRDefault="00677967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A33396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D3C57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</w:tr>
      <w:tr w:rsidR="00D1515C" w:rsidRPr="009F6786" w14:paraId="6285958A" w14:textId="77777777" w:rsidTr="00316884">
        <w:tc>
          <w:tcPr>
            <w:tcW w:w="4230" w:type="dxa"/>
            <w:shd w:val="clear" w:color="auto" w:fill="auto"/>
          </w:tcPr>
          <w:p w14:paraId="6E36C13C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06EB" w14:textId="4B8AD708" w:rsidR="00D1515C" w:rsidRPr="009F6786" w:rsidRDefault="00F5473A" w:rsidP="00F5473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262" w:type="dxa"/>
            <w:shd w:val="clear" w:color="auto" w:fill="auto"/>
          </w:tcPr>
          <w:p w14:paraId="2736436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4C50B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02C8362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23302" w14:textId="1F175F91" w:rsidR="00D1515C" w:rsidRPr="009F6786" w:rsidRDefault="00677967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BFBC07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DBC4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3,206</w:t>
            </w:r>
          </w:p>
        </w:tc>
      </w:tr>
      <w:tr w:rsidR="00D1515C" w:rsidRPr="009F6786" w14:paraId="5B73C315" w14:textId="77777777" w:rsidTr="00FB0312">
        <w:trPr>
          <w:trHeight w:val="260"/>
        </w:trPr>
        <w:tc>
          <w:tcPr>
            <w:tcW w:w="4230" w:type="dxa"/>
            <w:shd w:val="clear" w:color="auto" w:fill="auto"/>
          </w:tcPr>
          <w:p w14:paraId="39C6B6D6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0F235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389326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7205F9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5C145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84792A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4F28FEF9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A7191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515C" w:rsidRPr="009F6786" w14:paraId="03F93458" w14:textId="77777777" w:rsidTr="008576FC">
        <w:tc>
          <w:tcPr>
            <w:tcW w:w="4230" w:type="dxa"/>
            <w:shd w:val="clear" w:color="auto" w:fill="auto"/>
          </w:tcPr>
          <w:p w14:paraId="030FDCC4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950068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3D47E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EFC93FB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C5D20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7728C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8921F3B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2"/>
            <w:shd w:val="clear" w:color="auto" w:fill="auto"/>
            <w:vAlign w:val="bottom"/>
          </w:tcPr>
          <w:p w14:paraId="08C4E105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77967" w:rsidRPr="009F6786" w14:paraId="224D92F9" w14:textId="77777777" w:rsidTr="008576FC">
        <w:tc>
          <w:tcPr>
            <w:tcW w:w="4230" w:type="dxa"/>
            <w:shd w:val="clear" w:color="auto" w:fill="auto"/>
          </w:tcPr>
          <w:p w14:paraId="0A59B7F0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22CDC" w14:textId="161400BF" w:rsidR="00677967" w:rsidRPr="009F6786" w:rsidRDefault="00F5473A" w:rsidP="006779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FB004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056DB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10DB63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D37E9" w14:textId="11BF3C7A" w:rsidR="00677967" w:rsidRPr="009F6786" w:rsidRDefault="00677967" w:rsidP="0025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116C269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CE4AD" w14:textId="77777777" w:rsidR="00677967" w:rsidRPr="009F6786" w:rsidRDefault="00677967" w:rsidP="0025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</w:tr>
      <w:tr w:rsidR="00677967" w:rsidRPr="009F6786" w14:paraId="6DFC17A5" w14:textId="77777777" w:rsidTr="008576FC">
        <w:tc>
          <w:tcPr>
            <w:tcW w:w="4230" w:type="dxa"/>
            <w:shd w:val="clear" w:color="auto" w:fill="auto"/>
          </w:tcPr>
          <w:p w14:paraId="606D0C6E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845BCC" w14:textId="77777777" w:rsidR="007D352C" w:rsidRPr="009F6786" w:rsidRDefault="007D352C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DE9561" w14:textId="77777777" w:rsidR="007D352C" w:rsidRPr="009F6786" w:rsidRDefault="007D352C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81D0C" w14:textId="77777777" w:rsidR="007D352C" w:rsidRPr="009F6786" w:rsidRDefault="007D352C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66C3B" w14:textId="77777777" w:rsidR="007D352C" w:rsidRPr="009F6786" w:rsidRDefault="007D352C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CC1F7C" w14:textId="77777777" w:rsidR="00316884" w:rsidRPr="009F6786" w:rsidRDefault="00316884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0C10EF" w14:textId="77777777" w:rsidR="007D352C" w:rsidRPr="009F6786" w:rsidRDefault="007D352C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25654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DE67C28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5C161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87E94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B2CD387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71BB9AC3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2D17EF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77967" w:rsidRPr="009F6786" w14:paraId="39745BDA" w14:textId="77777777" w:rsidTr="008576FC">
        <w:tc>
          <w:tcPr>
            <w:tcW w:w="4230" w:type="dxa"/>
            <w:shd w:val="clear" w:color="auto" w:fill="auto"/>
          </w:tcPr>
          <w:p w14:paraId="7EBB1824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A2A8A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75EEDF0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DAE90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B81E6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C2316CA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792E3319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C6B3F9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7967" w:rsidRPr="009F6786" w14:paraId="3E79CAC3" w14:textId="77777777" w:rsidTr="008576FC">
        <w:tc>
          <w:tcPr>
            <w:tcW w:w="4230" w:type="dxa"/>
            <w:shd w:val="clear" w:color="auto" w:fill="auto"/>
          </w:tcPr>
          <w:p w14:paraId="3FF490B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246174A2" w14:textId="1B037AA2" w:rsidR="00677967" w:rsidRPr="009F6786" w:rsidRDefault="00F5473A" w:rsidP="0067796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14:paraId="49C439C0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7E85EDC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88BC4CE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50A1D75" w14:textId="198C7150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018C67B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21832045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677967" w:rsidRPr="009F6786" w14:paraId="573396F9" w14:textId="77777777" w:rsidTr="007D352C">
        <w:trPr>
          <w:trHeight w:val="20"/>
        </w:trPr>
        <w:tc>
          <w:tcPr>
            <w:tcW w:w="4230" w:type="dxa"/>
            <w:shd w:val="clear" w:color="auto" w:fill="auto"/>
          </w:tcPr>
          <w:p w14:paraId="6164708E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53EEFFE" w14:textId="48AB3586" w:rsidR="00677967" w:rsidRPr="009F6786" w:rsidRDefault="00F5473A" w:rsidP="006779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A89DF81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037D8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B4D75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B57623D" w14:textId="7766C8AF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6,438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26084BF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BD14AE8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5,591</w:t>
            </w:r>
          </w:p>
        </w:tc>
      </w:tr>
      <w:tr w:rsidR="00677967" w:rsidRPr="009F6786" w14:paraId="76890315" w14:textId="77777777" w:rsidTr="007D352C">
        <w:tc>
          <w:tcPr>
            <w:tcW w:w="4230" w:type="dxa"/>
            <w:shd w:val="clear" w:color="auto" w:fill="auto"/>
          </w:tcPr>
          <w:p w14:paraId="7133AF7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E030DD" w14:textId="25EDA133" w:rsidR="00677967" w:rsidRPr="009F6786" w:rsidRDefault="00F5473A" w:rsidP="006779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62" w:type="dxa"/>
            <w:shd w:val="clear" w:color="auto" w:fill="auto"/>
          </w:tcPr>
          <w:p w14:paraId="41BF8233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AF2B84A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7C94DFF2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04ADC" w14:textId="3692E525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724D52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B1317E9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677967" w:rsidRPr="009F6786" w14:paraId="0A2A95DB" w14:textId="77777777" w:rsidTr="008576FC">
        <w:tc>
          <w:tcPr>
            <w:tcW w:w="4230" w:type="dxa"/>
            <w:shd w:val="clear" w:color="auto" w:fill="auto"/>
          </w:tcPr>
          <w:p w14:paraId="01483AB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020CBF" w14:textId="34605596" w:rsidR="00677967" w:rsidRPr="009F6786" w:rsidRDefault="00F5473A" w:rsidP="006779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737</w:t>
            </w:r>
          </w:p>
        </w:tc>
        <w:tc>
          <w:tcPr>
            <w:tcW w:w="262" w:type="dxa"/>
            <w:shd w:val="clear" w:color="auto" w:fill="auto"/>
          </w:tcPr>
          <w:p w14:paraId="28AFDC0C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7D99836F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055439AE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358189" w14:textId="20A130CF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6,731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1EB71686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0E7DD88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5,767</w:t>
            </w:r>
          </w:p>
        </w:tc>
      </w:tr>
      <w:tr w:rsidR="00677967" w:rsidRPr="009F6786" w14:paraId="184CFFAD" w14:textId="77777777" w:rsidTr="008576FC">
        <w:tc>
          <w:tcPr>
            <w:tcW w:w="4230" w:type="dxa"/>
            <w:shd w:val="clear" w:color="auto" w:fill="auto"/>
          </w:tcPr>
          <w:p w14:paraId="35DDA312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5C508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8246F11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5AAA1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2FB8F5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75A02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1FA4D1C0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F701F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7967" w:rsidRPr="009F6786" w14:paraId="2499D69C" w14:textId="77777777" w:rsidTr="008576FC">
        <w:tc>
          <w:tcPr>
            <w:tcW w:w="4230" w:type="dxa"/>
            <w:shd w:val="clear" w:color="auto" w:fill="auto"/>
          </w:tcPr>
          <w:p w14:paraId="5CF93BFB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7EE57F" w14:textId="77777777" w:rsidR="00677967" w:rsidRPr="009F6786" w:rsidRDefault="00677967" w:rsidP="0067796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F3726C1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D6B05B" w14:textId="77777777" w:rsidR="00677967" w:rsidRPr="009F6786" w:rsidRDefault="00677967" w:rsidP="0067796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83873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BDA5FC2" w14:textId="77777777" w:rsidR="00677967" w:rsidRPr="009F6786" w:rsidRDefault="00677967" w:rsidP="0067796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3986700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8B43674" w14:textId="77777777" w:rsidR="00677967" w:rsidRPr="009F6786" w:rsidRDefault="00677967" w:rsidP="0067796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77967" w:rsidRPr="009F6786" w14:paraId="1481D747" w14:textId="77777777" w:rsidTr="008576FC">
        <w:tc>
          <w:tcPr>
            <w:tcW w:w="4230" w:type="dxa"/>
            <w:shd w:val="clear" w:color="auto" w:fill="auto"/>
          </w:tcPr>
          <w:p w14:paraId="3CCAE9AD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364DE" w14:textId="2305E68F" w:rsidR="00677967" w:rsidRPr="009F6786" w:rsidRDefault="00F5473A" w:rsidP="00F5473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8F17C61" w14:textId="77777777" w:rsidR="00677967" w:rsidRPr="009F6786" w:rsidRDefault="00677967" w:rsidP="0067796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33D6604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657F5395" w14:textId="77777777" w:rsidR="00677967" w:rsidRPr="009F6786" w:rsidRDefault="00677967" w:rsidP="0067796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0B67ACF" w14:textId="7C27EAC3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53923575" w14:textId="77777777" w:rsidR="00677967" w:rsidRPr="009F6786" w:rsidRDefault="00677967" w:rsidP="0067796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B19B6AD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7967" w:rsidRPr="009F6786" w14:paraId="497FD5B8" w14:textId="77777777" w:rsidTr="008576FC">
        <w:tc>
          <w:tcPr>
            <w:tcW w:w="4230" w:type="dxa"/>
            <w:shd w:val="clear" w:color="auto" w:fill="auto"/>
          </w:tcPr>
          <w:p w14:paraId="542C7CC2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00A2" w14:textId="207A7AA8" w:rsidR="00677967" w:rsidRPr="009F6786" w:rsidRDefault="00F5473A" w:rsidP="00F5473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C163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62" w:type="dxa"/>
            <w:shd w:val="clear" w:color="auto" w:fill="auto"/>
          </w:tcPr>
          <w:p w14:paraId="26141EBF" w14:textId="77777777" w:rsidR="00677967" w:rsidRPr="009F6786" w:rsidRDefault="00677967" w:rsidP="0067796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C3B55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14:paraId="3DAD23B1" w14:textId="77777777" w:rsidR="00677967" w:rsidRPr="009F6786" w:rsidRDefault="00677967" w:rsidP="0067796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3F01DC" w14:textId="22662803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A37367B" w14:textId="77777777" w:rsidR="00677967" w:rsidRPr="009F6786" w:rsidRDefault="00677967" w:rsidP="0067796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D331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77967" w:rsidRPr="009F6786" w14:paraId="1A229932" w14:textId="77777777" w:rsidTr="008576FC">
        <w:tc>
          <w:tcPr>
            <w:tcW w:w="4230" w:type="dxa"/>
            <w:shd w:val="clear" w:color="auto" w:fill="auto"/>
          </w:tcPr>
          <w:p w14:paraId="4836C24B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97E7" w14:textId="6F39C423" w:rsidR="00677967" w:rsidRPr="009F6786" w:rsidRDefault="00F5473A" w:rsidP="0067796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C163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62" w:type="dxa"/>
            <w:shd w:val="clear" w:color="auto" w:fill="auto"/>
          </w:tcPr>
          <w:p w14:paraId="65785EE5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5946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27B6A35B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4A59421" w14:textId="4419C79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F30870F" w14:textId="77777777" w:rsidR="00677967" w:rsidRPr="009F6786" w:rsidRDefault="00677967" w:rsidP="0067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A38D3" w14:textId="77777777" w:rsidR="00677967" w:rsidRPr="009F6786" w:rsidRDefault="00677967" w:rsidP="0067796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1A1162D" w14:textId="1483CEC4" w:rsidR="00FB0312" w:rsidRPr="009F6786" w:rsidRDefault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</w:p>
    <w:p w14:paraId="79E4A394" w14:textId="44B8235C" w:rsidR="00DB12B7" w:rsidRPr="009F6786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</w:p>
    <w:p w14:paraId="536457B4" w14:textId="77777777" w:rsidR="00DB12B7" w:rsidRPr="009F6786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9F6786" w14:paraId="15E682A8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2535BC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F43C22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6EB3943A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7A4A77E5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1515C" w:rsidRPr="009F6786" w14:paraId="3F492CE5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472F214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1B7342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  <w:shd w:val="clear" w:color="auto" w:fill="auto"/>
          </w:tcPr>
          <w:p w14:paraId="1621911B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0C8827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4741D7E9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404E6D4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B181D0C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1F1A85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D1515C" w:rsidRPr="009F6786" w14:paraId="4A271A0F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54C191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6B87A3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4F3F2A7E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4DF90B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0" w:type="dxa"/>
            <w:shd w:val="clear" w:color="auto" w:fill="auto"/>
          </w:tcPr>
          <w:p w14:paraId="5B57E99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A95AD0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A0DBB4C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D7355E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1515C" w:rsidRPr="009F6786" w14:paraId="3285FA7F" w14:textId="77777777" w:rsidTr="005A1038">
        <w:trPr>
          <w:trHeight w:val="281"/>
          <w:tblHeader/>
        </w:trPr>
        <w:tc>
          <w:tcPr>
            <w:tcW w:w="4320" w:type="dxa"/>
            <w:shd w:val="clear" w:color="auto" w:fill="auto"/>
          </w:tcPr>
          <w:p w14:paraId="591F9328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B5D39FA" w14:textId="77777777" w:rsidR="00D1515C" w:rsidRPr="009F6786" w:rsidRDefault="00D1515C" w:rsidP="008576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9F6786" w14:paraId="2C034D3B" w14:textId="77777777" w:rsidTr="005A1038">
        <w:tc>
          <w:tcPr>
            <w:tcW w:w="4320" w:type="dxa"/>
            <w:shd w:val="clear" w:color="auto" w:fill="auto"/>
          </w:tcPr>
          <w:p w14:paraId="58E7A956" w14:textId="77777777" w:rsidR="00D1515C" w:rsidRPr="009F6786" w:rsidRDefault="00D1515C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A5821DB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217B1B1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20892B0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DF05D6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93C0EBB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E25BB" w14:textId="77777777" w:rsidR="00D1515C" w:rsidRPr="009F6786" w:rsidRDefault="00D1515C" w:rsidP="008576F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CA2BE9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15C" w:rsidRPr="009F6786" w14:paraId="142E2EE6" w14:textId="77777777" w:rsidTr="005A1038">
        <w:tc>
          <w:tcPr>
            <w:tcW w:w="4320" w:type="dxa"/>
            <w:shd w:val="clear" w:color="auto" w:fill="auto"/>
          </w:tcPr>
          <w:p w14:paraId="15B6A422" w14:textId="77777777" w:rsidR="00D1515C" w:rsidRPr="009F6786" w:rsidRDefault="00D1515C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AC35BB5" w14:textId="3297A2BE" w:rsidR="00D1515C" w:rsidRPr="009F6786" w:rsidRDefault="00A46549" w:rsidP="008576F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9D5336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8369A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3578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53A200CD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9058E58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411,070</w:t>
            </w:r>
          </w:p>
        </w:tc>
        <w:tc>
          <w:tcPr>
            <w:tcW w:w="260" w:type="dxa"/>
            <w:shd w:val="clear" w:color="auto" w:fill="auto"/>
          </w:tcPr>
          <w:p w14:paraId="35327F97" w14:textId="77777777" w:rsidR="00D1515C" w:rsidRPr="009F6786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D55917B" w14:textId="201F98E6" w:rsidR="00D1515C" w:rsidRPr="009F6786" w:rsidRDefault="00FB0312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144E32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4,142</w:t>
            </w:r>
          </w:p>
        </w:tc>
        <w:tc>
          <w:tcPr>
            <w:tcW w:w="270" w:type="dxa"/>
            <w:shd w:val="clear" w:color="auto" w:fill="auto"/>
          </w:tcPr>
          <w:p w14:paraId="06BAFC6B" w14:textId="77777777" w:rsidR="00D1515C" w:rsidRPr="009F6786" w:rsidRDefault="00D1515C" w:rsidP="008576F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25B87" w14:textId="77777777" w:rsidR="00D1515C" w:rsidRPr="009F6786" w:rsidRDefault="00D1515C" w:rsidP="008576F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249,284</w:t>
            </w:r>
          </w:p>
        </w:tc>
      </w:tr>
      <w:tr w:rsidR="00376281" w:rsidRPr="009F6786" w:rsidDel="003F2604" w14:paraId="4B607410" w14:textId="77777777" w:rsidTr="005A1038">
        <w:tc>
          <w:tcPr>
            <w:tcW w:w="4320" w:type="dxa"/>
            <w:shd w:val="clear" w:color="auto" w:fill="auto"/>
          </w:tcPr>
          <w:p w14:paraId="4AC9F3C3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99613F" w14:textId="0453A65E" w:rsidR="00376281" w:rsidRPr="009F6786" w:rsidRDefault="008369AA" w:rsidP="008369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(89)</w:t>
            </w:r>
          </w:p>
        </w:tc>
        <w:tc>
          <w:tcPr>
            <w:tcW w:w="260" w:type="dxa"/>
            <w:shd w:val="clear" w:color="auto" w:fill="auto"/>
          </w:tcPr>
          <w:p w14:paraId="57348CD2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60B3373" w14:textId="77777777" w:rsidR="00376281" w:rsidRPr="009F6786" w:rsidDel="003F2604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(84)</w:t>
            </w:r>
          </w:p>
        </w:tc>
        <w:tc>
          <w:tcPr>
            <w:tcW w:w="260" w:type="dxa"/>
            <w:shd w:val="clear" w:color="auto" w:fill="auto"/>
          </w:tcPr>
          <w:p w14:paraId="46C1907A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AD08006" w14:textId="6A19D568" w:rsidR="00376281" w:rsidRPr="009F6786" w:rsidRDefault="00376281" w:rsidP="0037628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C28A3" w14:textId="77777777" w:rsidR="00376281" w:rsidRPr="009F6786" w:rsidRDefault="00376281" w:rsidP="00376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3FF9D6" w14:textId="47F661CB" w:rsidR="00376281" w:rsidRPr="009F6786" w:rsidDel="003F2604" w:rsidRDefault="00376281" w:rsidP="0037628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6281" w:rsidRPr="009F6786" w14:paraId="288ABE17" w14:textId="77777777" w:rsidTr="005A1038">
        <w:tc>
          <w:tcPr>
            <w:tcW w:w="4320" w:type="dxa"/>
            <w:shd w:val="clear" w:color="auto" w:fill="auto"/>
          </w:tcPr>
          <w:p w14:paraId="4E51642D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EE70" w14:textId="222ACCCF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D07D94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7D94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="0035784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0AD3FB3C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9D749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410,986</w:t>
            </w:r>
          </w:p>
        </w:tc>
        <w:tc>
          <w:tcPr>
            <w:tcW w:w="260" w:type="dxa"/>
            <w:shd w:val="clear" w:color="auto" w:fill="auto"/>
          </w:tcPr>
          <w:p w14:paraId="6EA4BE9E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1AEF5" w14:textId="615AD19B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164,142</w:t>
            </w:r>
          </w:p>
        </w:tc>
        <w:tc>
          <w:tcPr>
            <w:tcW w:w="270" w:type="dxa"/>
            <w:shd w:val="clear" w:color="auto" w:fill="auto"/>
          </w:tcPr>
          <w:p w14:paraId="2A11C040" w14:textId="77777777" w:rsidR="00376281" w:rsidRPr="009F6786" w:rsidRDefault="00376281" w:rsidP="00376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92986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249,284</w:t>
            </w:r>
          </w:p>
        </w:tc>
      </w:tr>
      <w:tr w:rsidR="00376281" w:rsidRPr="009F6786" w14:paraId="144A6754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6DAB4BF9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8E849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7980AB47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837C59E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EA51DEE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F7A240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BC40D9C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4AEBF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376281" w:rsidRPr="009F6786" w14:paraId="270C6706" w14:textId="77777777" w:rsidTr="005A1038">
        <w:tc>
          <w:tcPr>
            <w:tcW w:w="4320" w:type="dxa"/>
            <w:shd w:val="clear" w:color="auto" w:fill="auto"/>
          </w:tcPr>
          <w:p w14:paraId="056AAEC7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68BFB0AD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CE9D962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24533BB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3DE7070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78C5AEB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88C83A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7657A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76281" w:rsidRPr="009F6786" w14:paraId="4B8E5842" w14:textId="77777777" w:rsidTr="005A1038">
        <w:tc>
          <w:tcPr>
            <w:tcW w:w="4320" w:type="dxa"/>
            <w:shd w:val="clear" w:color="auto" w:fill="auto"/>
          </w:tcPr>
          <w:p w14:paraId="21D9191D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20A52F66" w14:textId="56944A9F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="0035784C"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35784C"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60" w:type="dxa"/>
            <w:shd w:val="clear" w:color="auto" w:fill="auto"/>
          </w:tcPr>
          <w:p w14:paraId="7C1828EE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E71A3D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4DE65FAA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9F0DDDE" w14:textId="70D5F8E5" w:rsidR="00376281" w:rsidRPr="009F6786" w:rsidRDefault="00376281" w:rsidP="003762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C50B6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311F65" w14:textId="19E893C0" w:rsidR="00376281" w:rsidRPr="009F6786" w:rsidRDefault="00376281" w:rsidP="0037628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76281" w:rsidRPr="009F6786" w14:paraId="711A8655" w14:textId="77777777" w:rsidTr="005A1038">
        <w:tc>
          <w:tcPr>
            <w:tcW w:w="4320" w:type="dxa"/>
            <w:shd w:val="clear" w:color="auto" w:fill="auto"/>
          </w:tcPr>
          <w:p w14:paraId="2EDCAB67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85692" w14:textId="62D2B19D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F0E1C2B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B5B8480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F6E51C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4F5F" w14:textId="0A78F13D" w:rsidR="00376281" w:rsidRPr="009F6786" w:rsidRDefault="00376281" w:rsidP="003762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1AE14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700270" w14:textId="01FD5199" w:rsidR="00376281" w:rsidRPr="009F6786" w:rsidRDefault="00376281" w:rsidP="0037628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76281" w:rsidRPr="009F6786" w14:paraId="7E5DF8E3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21A070A1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D8CCF" w14:textId="1C2DC934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3</w:t>
            </w:r>
            <w:r w:rsidR="0035784C" w:rsidRPr="009F678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,</w:t>
            </w:r>
            <w:r w:rsidR="0035784C" w:rsidRPr="009F6786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60" w:type="dxa"/>
            <w:shd w:val="clear" w:color="auto" w:fill="auto"/>
          </w:tcPr>
          <w:p w14:paraId="59DF9D24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C53E7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41,267</w:t>
            </w:r>
          </w:p>
        </w:tc>
        <w:tc>
          <w:tcPr>
            <w:tcW w:w="260" w:type="dxa"/>
            <w:shd w:val="clear" w:color="auto" w:fill="auto"/>
          </w:tcPr>
          <w:p w14:paraId="724BBF59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8B20A" w14:textId="6E300AC2" w:rsidR="00376281" w:rsidRPr="009F6786" w:rsidRDefault="00376281" w:rsidP="003762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31B74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E13F" w14:textId="28078D8B" w:rsidR="00376281" w:rsidRPr="009F6786" w:rsidRDefault="00376281" w:rsidP="0037628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376281" w:rsidRPr="009F6786" w14:paraId="00340465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542712F6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7BFD78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C6BD5C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7C954F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2215D8" w14:textId="77777777" w:rsidR="006343EF" w:rsidRPr="009F6786" w:rsidRDefault="006343EF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AD099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D54AA29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410C05C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51B05E9D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62A9B07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8A4E42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E91769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376281" w:rsidRPr="009F6786" w14:paraId="5F340A5D" w14:textId="77777777" w:rsidTr="005A1038">
        <w:trPr>
          <w:trHeight w:val="80"/>
        </w:trPr>
        <w:tc>
          <w:tcPr>
            <w:tcW w:w="4320" w:type="dxa"/>
            <w:shd w:val="clear" w:color="auto" w:fill="auto"/>
          </w:tcPr>
          <w:p w14:paraId="05D196A3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548CAC1A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3B346D3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7FB0DD46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F25B15A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11AB54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682FE" w14:textId="77777777" w:rsidR="00376281" w:rsidRPr="009F6786" w:rsidRDefault="00376281" w:rsidP="0037628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3C1D12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281" w:rsidRPr="009F6786" w14:paraId="103F435C" w14:textId="77777777" w:rsidTr="005A1038">
        <w:tc>
          <w:tcPr>
            <w:tcW w:w="4320" w:type="dxa"/>
            <w:shd w:val="clear" w:color="auto" w:fill="auto"/>
          </w:tcPr>
          <w:p w14:paraId="6A7E6EEB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0F72251C" w14:textId="1FD5BCC4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13,369</w:t>
            </w:r>
          </w:p>
        </w:tc>
        <w:tc>
          <w:tcPr>
            <w:tcW w:w="260" w:type="dxa"/>
            <w:shd w:val="clear" w:color="auto" w:fill="auto"/>
          </w:tcPr>
          <w:p w14:paraId="290660B1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4B81EA5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260" w:type="dxa"/>
            <w:shd w:val="clear" w:color="auto" w:fill="auto"/>
          </w:tcPr>
          <w:p w14:paraId="567C908F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3C29818" w14:textId="3667E7AF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6,836</w:t>
            </w:r>
          </w:p>
        </w:tc>
        <w:tc>
          <w:tcPr>
            <w:tcW w:w="270" w:type="dxa"/>
            <w:shd w:val="clear" w:color="auto" w:fill="auto"/>
          </w:tcPr>
          <w:p w14:paraId="5B517189" w14:textId="77777777" w:rsidR="00376281" w:rsidRPr="009F6786" w:rsidRDefault="00376281" w:rsidP="003762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D8409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376281" w:rsidRPr="009F6786" w14:paraId="2A140C73" w14:textId="77777777" w:rsidTr="005A1038">
        <w:tc>
          <w:tcPr>
            <w:tcW w:w="4320" w:type="dxa"/>
            <w:shd w:val="clear" w:color="auto" w:fill="auto"/>
          </w:tcPr>
          <w:p w14:paraId="6607DE16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DFDEA3" w14:textId="69B3D6F0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6,996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56CFB97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0FCAAAC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260" w:type="dxa"/>
            <w:shd w:val="clear" w:color="auto" w:fill="auto"/>
          </w:tcPr>
          <w:p w14:paraId="182C41A8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4DF9435" w14:textId="6764A4BB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3,349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45AEB7" w14:textId="77777777" w:rsidR="00376281" w:rsidRPr="009F6786" w:rsidRDefault="00376281" w:rsidP="0037628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C66E4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376281" w:rsidRPr="009F6786" w14:paraId="6556AEB6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5E2E6687" w14:textId="77777777" w:rsidR="00376281" w:rsidRPr="009F6786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01F36" w14:textId="47A99239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260" w:type="dxa"/>
            <w:shd w:val="clear" w:color="auto" w:fill="auto"/>
          </w:tcPr>
          <w:p w14:paraId="2C5A301D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85AE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260" w:type="dxa"/>
            <w:shd w:val="clear" w:color="auto" w:fill="auto"/>
          </w:tcPr>
          <w:p w14:paraId="31B92014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7E20" w14:textId="13857E1E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3,487</w:t>
            </w:r>
          </w:p>
        </w:tc>
        <w:tc>
          <w:tcPr>
            <w:tcW w:w="270" w:type="dxa"/>
            <w:shd w:val="clear" w:color="auto" w:fill="auto"/>
          </w:tcPr>
          <w:p w14:paraId="61C369D0" w14:textId="7CCC2AF2" w:rsidR="00376281" w:rsidRPr="009F6786" w:rsidRDefault="00376281" w:rsidP="0037628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F48C0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9F678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376281" w:rsidRPr="009F6786" w14:paraId="1952FAD1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49796877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A969BB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B4A163B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443B379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448DAF0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A03E294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84D38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56FDC9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76281" w:rsidRPr="009F6786" w14:paraId="4BD2B124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1F6CD29C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D8645E" w14:textId="65416926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127,82</w:t>
            </w:r>
            <w:r w:rsidR="0035784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048F3EBF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666DBA3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147,767</w:t>
            </w:r>
          </w:p>
        </w:tc>
        <w:tc>
          <w:tcPr>
            <w:tcW w:w="260" w:type="dxa"/>
            <w:shd w:val="clear" w:color="auto" w:fill="auto"/>
          </w:tcPr>
          <w:p w14:paraId="3304C32C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58C04959" w14:textId="732078C6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60,819</w:t>
            </w:r>
          </w:p>
        </w:tc>
        <w:tc>
          <w:tcPr>
            <w:tcW w:w="270" w:type="dxa"/>
            <w:shd w:val="clear" w:color="auto" w:fill="auto"/>
          </w:tcPr>
          <w:p w14:paraId="63CAB76B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EB66C6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67,401</w:t>
            </w:r>
          </w:p>
        </w:tc>
      </w:tr>
      <w:tr w:rsidR="00376281" w:rsidRPr="009F6786" w14:paraId="3CFBF47C" w14:textId="77777777" w:rsidTr="005A1038">
        <w:trPr>
          <w:trHeight w:val="46"/>
        </w:trPr>
        <w:tc>
          <w:tcPr>
            <w:tcW w:w="4320" w:type="dxa"/>
            <w:shd w:val="clear" w:color="auto" w:fill="auto"/>
          </w:tcPr>
          <w:p w14:paraId="6CE28B9D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13088F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73C3FF9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6F0E1F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87D8CDB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391A658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75050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0FECE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76281" w:rsidRPr="009F6786" w14:paraId="6E113061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28DF161C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5FFA94" w14:textId="0C6A4935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429,</w:t>
            </w:r>
            <w:r w:rsidR="0035784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60" w:type="dxa"/>
            <w:shd w:val="clear" w:color="auto" w:fill="auto"/>
          </w:tcPr>
          <w:p w14:paraId="2A1CC168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C346AC1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607,631</w:t>
            </w:r>
          </w:p>
        </w:tc>
        <w:tc>
          <w:tcPr>
            <w:tcW w:w="260" w:type="dxa"/>
            <w:shd w:val="clear" w:color="auto" w:fill="auto"/>
          </w:tcPr>
          <w:p w14:paraId="71F03BE3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8366223" w14:textId="3CBACC2F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228,448</w:t>
            </w:r>
          </w:p>
        </w:tc>
        <w:tc>
          <w:tcPr>
            <w:tcW w:w="270" w:type="dxa"/>
            <w:shd w:val="clear" w:color="auto" w:fill="auto"/>
          </w:tcPr>
          <w:p w14:paraId="495F9721" w14:textId="77777777" w:rsidR="00376281" w:rsidRPr="009F6786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35B297" w14:textId="77777777" w:rsidR="00376281" w:rsidRPr="009F6786" w:rsidRDefault="00376281" w:rsidP="00376281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321,058</w:t>
            </w:r>
          </w:p>
        </w:tc>
      </w:tr>
    </w:tbl>
    <w:p w14:paraId="2378D47B" w14:textId="77777777" w:rsidR="00B12807" w:rsidRPr="009F6786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9F6786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9F6786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9F6786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9F6786">
        <w:rPr>
          <w:rFonts w:asciiTheme="majorBidi" w:hAnsiTheme="majorBidi" w:cstheme="majorBidi"/>
          <w:sz w:val="28"/>
          <w:szCs w:val="28"/>
        </w:rPr>
        <w:t xml:space="preserve"> 30 </w:t>
      </w:r>
      <w:r w:rsidRPr="009F6786">
        <w:rPr>
          <w:rFonts w:asciiTheme="majorBidi" w:hAnsiTheme="majorBidi" w:cstheme="majorBidi"/>
          <w:sz w:val="28"/>
          <w:szCs w:val="28"/>
          <w:cs/>
        </w:rPr>
        <w:t>วัน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ถึง</w:t>
      </w:r>
      <w:r w:rsidRPr="009F6786">
        <w:rPr>
          <w:rFonts w:asciiTheme="majorBidi" w:hAnsiTheme="majorBidi" w:cstheme="majorBidi"/>
          <w:sz w:val="28"/>
          <w:szCs w:val="28"/>
        </w:rPr>
        <w:t xml:space="preserve"> 90 </w:t>
      </w:r>
      <w:r w:rsidRPr="009F6786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E983597" w14:textId="77777777" w:rsidR="0051525F" w:rsidRPr="009F6786" w:rsidRDefault="0051525F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2D679A5" w14:textId="50CFCA7E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59058B67" w14:textId="01947B68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9F6786">
        <w:rPr>
          <w:rFonts w:asciiTheme="majorBidi" w:hAnsiTheme="majorBidi" w:cstheme="majorBidi"/>
          <w:sz w:val="28"/>
          <w:szCs w:val="28"/>
        </w:rPr>
        <w:t>2564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9F6786">
        <w:rPr>
          <w:rFonts w:asciiTheme="majorBidi" w:hAnsiTheme="majorBidi" w:cstheme="majorBidi"/>
          <w:sz w:val="28"/>
          <w:szCs w:val="28"/>
        </w:rPr>
        <w:t xml:space="preserve"> 100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9F6786">
        <w:rPr>
          <w:rFonts w:asciiTheme="majorBidi" w:hAnsiTheme="majorBidi" w:cstheme="majorBidi"/>
          <w:sz w:val="28"/>
          <w:szCs w:val="28"/>
        </w:rPr>
        <w:t>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9F6786">
        <w:rPr>
          <w:rFonts w:asciiTheme="majorBidi" w:hAnsiTheme="majorBidi" w:cstheme="majorBidi"/>
          <w:sz w:val="28"/>
          <w:szCs w:val="28"/>
        </w:rPr>
        <w:t>2567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9F6786">
        <w:rPr>
          <w:rFonts w:asciiTheme="majorBidi" w:hAnsiTheme="majorBidi" w:cstheme="majorBidi"/>
          <w:sz w:val="28"/>
          <w:szCs w:val="28"/>
        </w:rPr>
        <w:t>31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9F6786">
        <w:rPr>
          <w:rFonts w:asciiTheme="majorBidi" w:hAnsiTheme="majorBidi" w:cstheme="majorBidi"/>
          <w:sz w:val="28"/>
          <w:szCs w:val="28"/>
        </w:rPr>
        <w:t>2570</w:t>
      </w:r>
      <w:r w:rsidR="00B211A3"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3018CFC" w14:textId="77777777" w:rsidR="00FB0312" w:rsidRPr="009F6786" w:rsidRDefault="00FB0312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34BAA0BF" w14:textId="298837E3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512A32" w:rsidRPr="009F678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9F6786">
        <w:rPr>
          <w:rFonts w:asciiTheme="majorBidi" w:hAnsiTheme="majorBidi" w:cstheme="majorBidi"/>
          <w:sz w:val="28"/>
          <w:szCs w:val="28"/>
        </w:rPr>
        <w:t xml:space="preserve">30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9F6786">
        <w:rPr>
          <w:rFonts w:asciiTheme="majorBidi" w:hAnsiTheme="majorBidi" w:cstheme="majorBidi"/>
          <w:sz w:val="28"/>
          <w:szCs w:val="28"/>
        </w:rPr>
        <w:t xml:space="preserve">2567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กลุ่มบริษัทและบริษัทได้รับชำระเงินจากลูกหนี้ดังกล่าวเป็นจำนวนเงิน </w:t>
      </w:r>
      <w:r w:rsidRPr="009F6786">
        <w:rPr>
          <w:rFonts w:asciiTheme="majorBidi" w:hAnsiTheme="majorBidi" w:cstheme="majorBidi"/>
          <w:sz w:val="28"/>
          <w:szCs w:val="28"/>
        </w:rPr>
        <w:t xml:space="preserve">2.70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9F6786">
        <w:rPr>
          <w:rFonts w:asciiTheme="majorBidi" w:hAnsiTheme="majorBidi" w:cstheme="majorBidi"/>
          <w:sz w:val="28"/>
          <w:szCs w:val="28"/>
        </w:rPr>
        <w:t xml:space="preserve">1.91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569E6CFD" w14:textId="77777777" w:rsidR="00FB0312" w:rsidRPr="009F6786" w:rsidRDefault="00FB0312" w:rsidP="00FB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9F6786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9F6786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B12807" w:rsidRPr="009F6786" w:rsidRDefault="00B1280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0EF36414" w:rsidR="00DB12B7" w:rsidRPr="009F6786" w:rsidRDefault="00B1280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713B4F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27058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B27E0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058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5A1038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9F6786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9F6786" w:rsidRDefault="00DB12B7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9F6786" w:rsidRDefault="00DB12B7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9F6786" w:rsidRDefault="00DB12B7" w:rsidP="008704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9F6786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9F6786" w:rsidRDefault="00DB12B7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9F6786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9F6786" w:rsidRDefault="00DB12B7" w:rsidP="0087049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9F6786" w:rsidRDefault="00DB12B7" w:rsidP="0087049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9F6786" w:rsidRDefault="00DB12B7" w:rsidP="0087049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0312" w:rsidRPr="009F6786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FB0312" w:rsidRPr="009F6786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FB0312" w:rsidRPr="009F6786" w:rsidRDefault="00FB0312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FB0312" w:rsidRPr="009F6786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5C6C3D44" w:rsidR="00FB0312" w:rsidRPr="009F6786" w:rsidRDefault="00FB0312" w:rsidP="00FB03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FB0312" w:rsidRPr="009F6786" w:rsidRDefault="00FB0312" w:rsidP="00FB031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43A6675E" w:rsidR="00FB0312" w:rsidRPr="009F6786" w:rsidRDefault="00CF1E99" w:rsidP="00FB031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</w:t>
            </w:r>
            <w:r w:rsidR="00FB7A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578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</w:tr>
      <w:tr w:rsidR="00FB0312" w:rsidRPr="009F6786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FB0312" w:rsidRPr="009F6786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FB0312" w:rsidRPr="009F6786" w:rsidRDefault="00FB0312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FB0312" w:rsidRPr="009F6786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3F774F0B" w:rsidR="00FB0312" w:rsidRPr="009F6786" w:rsidRDefault="00FB0312" w:rsidP="00FB03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FB0312" w:rsidRPr="009F6786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3962A5CE" w:rsidR="00FB0312" w:rsidRPr="009F6786" w:rsidRDefault="00CF1E99" w:rsidP="00FB031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9,709</w:t>
            </w: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F1E99" w:rsidRPr="009F6786" w14:paraId="4B08C74C" w14:textId="77777777" w:rsidTr="00DB12B7">
        <w:tc>
          <w:tcPr>
            <w:tcW w:w="4500" w:type="dxa"/>
            <w:shd w:val="clear" w:color="auto" w:fill="auto"/>
          </w:tcPr>
          <w:p w14:paraId="2A91FAB0" w14:textId="70210230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CF1E99" w:rsidRPr="009F6786" w:rsidRDefault="00CF1E99" w:rsidP="00CF1E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10DB4" w14:textId="77777777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76232" w14:textId="5F201DB4" w:rsidR="00CF1E99" w:rsidRPr="009F6786" w:rsidRDefault="00CF1E99" w:rsidP="00CF1E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EEDA9" w14:textId="77777777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A90408A" w14:textId="2E3081C9" w:rsidR="00CF1E99" w:rsidRPr="009F6786" w:rsidRDefault="00CF1E99" w:rsidP="00CF1E9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F1E99" w:rsidRPr="009F6786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CF1E99" w:rsidRPr="009F6786" w:rsidRDefault="00CF1E99" w:rsidP="00CF1E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CF1E99" w:rsidRPr="009F6786" w:rsidRDefault="00CF1E99" w:rsidP="00CF1E99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CF1E99" w:rsidRPr="009F6786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CF1E99" w:rsidRPr="009F6786" w:rsidRDefault="00CF1E99" w:rsidP="00CF1E9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80958" w:rsidRPr="009F6786" w14:paraId="69D55E0A" w14:textId="77777777" w:rsidTr="00DB12B7">
        <w:tc>
          <w:tcPr>
            <w:tcW w:w="4500" w:type="dxa"/>
            <w:shd w:val="clear" w:color="auto" w:fill="auto"/>
          </w:tcPr>
          <w:p w14:paraId="5D827FEA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รายการเคลื่อนไหวที่มีสาระสำคัญ</w:t>
            </w:r>
          </w:p>
          <w:p w14:paraId="330389BA" w14:textId="1D3F9673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07D94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D07D94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D07D94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D07D94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29C78036" w14:textId="77777777" w:rsidR="00580958" w:rsidRPr="009F6786" w:rsidRDefault="00580958" w:rsidP="0058095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8E50B6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C0E7511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1FBB3FB2" w14:textId="71ADD807" w:rsidR="00580958" w:rsidRPr="009F6786" w:rsidRDefault="00580958" w:rsidP="0058095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874084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430282F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8C2F246" w14:textId="03D1D6F5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80958" w:rsidRPr="009F6786" w14:paraId="6E9ED130" w14:textId="77777777" w:rsidTr="00C61DFD">
        <w:tc>
          <w:tcPr>
            <w:tcW w:w="4500" w:type="dxa"/>
            <w:shd w:val="clear" w:color="auto" w:fill="auto"/>
          </w:tcPr>
          <w:p w14:paraId="6D62A951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06827B" w14:textId="77777777" w:rsidR="00580958" w:rsidRPr="009F6786" w:rsidRDefault="00580958" w:rsidP="0058095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C8A4D6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22533ED9" w14:textId="777D88C2" w:rsidR="00580958" w:rsidRPr="009F6786" w:rsidRDefault="00580958" w:rsidP="0058095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0958" w:rsidRPr="009F6786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580958" w:rsidRPr="009F6786" w:rsidRDefault="00580958" w:rsidP="0058095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580958" w:rsidRPr="009F6786" w:rsidRDefault="00580958" w:rsidP="0058095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580958" w:rsidRPr="009F6786" w:rsidRDefault="00580958" w:rsidP="0058095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80958" w:rsidRPr="009F6786" w14:paraId="7558892F" w14:textId="77777777" w:rsidTr="00DB12B7">
        <w:tc>
          <w:tcPr>
            <w:tcW w:w="4500" w:type="dxa"/>
            <w:shd w:val="clear" w:color="auto" w:fill="auto"/>
          </w:tcPr>
          <w:p w14:paraId="76F2F024" w14:textId="6193302D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580958" w:rsidRPr="009F6786" w:rsidRDefault="00580958" w:rsidP="0058095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169F425C" w:rsidR="00580958" w:rsidRPr="009F6786" w:rsidRDefault="00580958" w:rsidP="0058095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1,444</w:t>
            </w: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580958" w:rsidRPr="009F6786" w:rsidRDefault="00580958" w:rsidP="00580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4B4D0856" w:rsidR="00580958" w:rsidRPr="009F6786" w:rsidRDefault="00580958" w:rsidP="0058095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1,444</w:t>
            </w: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0397840D" w14:textId="18D55205" w:rsidR="00697FC1" w:rsidRPr="009F6786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4"/>
          <w:szCs w:val="24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ab/>
      </w:r>
    </w:p>
    <w:p w14:paraId="191717CB" w14:textId="77777777" w:rsidR="00F440A8" w:rsidRPr="009F6786" w:rsidRDefault="00F440A8" w:rsidP="00F440A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สินทรัพย์สิทธิการใช้</w:t>
      </w:r>
    </w:p>
    <w:p w14:paraId="25F875A7" w14:textId="77777777" w:rsidR="00F440A8" w:rsidRPr="009F6786" w:rsidRDefault="00F440A8" w:rsidP="00F440A8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47C65645" w14:textId="3F7110CF" w:rsidR="00F440A8" w:rsidRPr="009F6786" w:rsidRDefault="00F440A8" w:rsidP="00F4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pacing w:val="-7"/>
          <w:sz w:val="28"/>
          <w:szCs w:val="28"/>
        </w:rPr>
      </w:pPr>
      <w:r w:rsidRPr="009F6786">
        <w:rPr>
          <w:rFonts w:asciiTheme="majorBidi" w:hAnsiTheme="majorBidi" w:cstheme="majorBidi"/>
          <w:spacing w:val="-7"/>
          <w:sz w:val="28"/>
          <w:szCs w:val="28"/>
          <w:cs/>
        </w:rPr>
        <w:t>ในระหว่างงวด</w:t>
      </w:r>
      <w:r w:rsidR="00B173FC" w:rsidRPr="009F6786">
        <w:rPr>
          <w:rFonts w:asciiTheme="majorBidi" w:hAnsiTheme="majorBidi" w:cstheme="majorBidi"/>
          <w:spacing w:val="-7"/>
          <w:sz w:val="28"/>
          <w:szCs w:val="28"/>
          <w:cs/>
        </w:rPr>
        <w:t>เก้า</w:t>
      </w:r>
      <w:r w:rsidRPr="009F6786">
        <w:rPr>
          <w:rFonts w:asciiTheme="majorBidi" w:hAnsiTheme="majorBidi" w:cstheme="majorBidi"/>
          <w:spacing w:val="-7"/>
          <w:sz w:val="28"/>
          <w:szCs w:val="28"/>
          <w:cs/>
        </w:rPr>
        <w:t>เดือนสิ้นสุดวันที่</w:t>
      </w:r>
      <w:r w:rsidRPr="009F6786">
        <w:rPr>
          <w:rFonts w:asciiTheme="majorBidi" w:hAnsiTheme="majorBidi" w:cstheme="majorBidi"/>
          <w:spacing w:val="-7"/>
          <w:sz w:val="28"/>
          <w:szCs w:val="28"/>
        </w:rPr>
        <w:t xml:space="preserve"> 30 </w:t>
      </w:r>
      <w:r w:rsidR="00E24981" w:rsidRPr="009F6786">
        <w:rPr>
          <w:rFonts w:asciiTheme="majorBidi" w:hAnsiTheme="majorBidi" w:cstheme="majorBidi"/>
          <w:spacing w:val="-7"/>
          <w:sz w:val="28"/>
          <w:szCs w:val="28"/>
          <w:cs/>
        </w:rPr>
        <w:t>กันยายน</w:t>
      </w:r>
      <w:r w:rsidRPr="009F6786">
        <w:rPr>
          <w:rFonts w:asciiTheme="majorBidi" w:hAnsiTheme="majorBidi" w:cstheme="majorBidi"/>
          <w:spacing w:val="-7"/>
          <w:sz w:val="28"/>
          <w:szCs w:val="28"/>
        </w:rPr>
        <w:t xml:space="preserve"> 256</w:t>
      </w:r>
      <w:r w:rsidR="00870497" w:rsidRPr="009F6786">
        <w:rPr>
          <w:rFonts w:asciiTheme="majorBidi" w:hAnsiTheme="majorBidi" w:cstheme="majorBidi"/>
          <w:spacing w:val="-7"/>
          <w:sz w:val="28"/>
          <w:szCs w:val="28"/>
        </w:rPr>
        <w:t>7</w:t>
      </w:r>
      <w:r w:rsidRPr="009F6786">
        <w:rPr>
          <w:rFonts w:asciiTheme="majorBidi" w:hAnsiTheme="majorBidi" w:cstheme="majorBidi"/>
          <w:spacing w:val="-7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7"/>
          <w:sz w:val="28"/>
          <w:szCs w:val="28"/>
          <w:cs/>
        </w:rPr>
        <w:t xml:space="preserve">กลุ่มบริษัทเช่าอาคารเป็นระยะเวลา </w:t>
      </w:r>
      <w:r w:rsidR="002847A9" w:rsidRPr="009F6786">
        <w:rPr>
          <w:rFonts w:asciiTheme="majorBidi" w:hAnsiTheme="majorBidi" w:cstheme="majorBidi"/>
          <w:spacing w:val="-7"/>
          <w:sz w:val="28"/>
          <w:szCs w:val="28"/>
        </w:rPr>
        <w:t>3</w:t>
      </w:r>
      <w:r w:rsidRPr="009F6786">
        <w:rPr>
          <w:rFonts w:asciiTheme="majorBidi" w:hAnsiTheme="majorBidi" w:cstheme="majorBidi"/>
          <w:spacing w:val="-7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7"/>
          <w:sz w:val="28"/>
          <w:szCs w:val="28"/>
          <w:cs/>
        </w:rPr>
        <w:t xml:space="preserve">ถึง </w:t>
      </w:r>
      <w:r w:rsidR="00714BD3" w:rsidRPr="009F6786">
        <w:rPr>
          <w:rFonts w:asciiTheme="majorBidi" w:hAnsiTheme="majorBidi" w:cstheme="majorBidi"/>
          <w:spacing w:val="-7"/>
          <w:sz w:val="28"/>
          <w:szCs w:val="28"/>
        </w:rPr>
        <w:t>5</w:t>
      </w:r>
      <w:r w:rsidRPr="009F6786">
        <w:rPr>
          <w:rFonts w:asciiTheme="majorBidi" w:hAnsiTheme="majorBidi" w:cstheme="majorBidi"/>
          <w:spacing w:val="-7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7"/>
          <w:sz w:val="28"/>
          <w:szCs w:val="28"/>
          <w:cs/>
        </w:rPr>
        <w:t>ปี โดยมีค่าเช่าคงที่ตลอดอายุสัญญา</w:t>
      </w:r>
    </w:p>
    <w:p w14:paraId="1EE85D4D" w14:textId="77777777" w:rsidR="00F440A8" w:rsidRPr="009F6786" w:rsidRDefault="00F440A8" w:rsidP="00F440A8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F440A8" w:rsidRPr="009F6786" w14:paraId="6774EBF4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53500A58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40A9B4B9" w14:textId="05E8ED01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173FC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30 </w:t>
            </w:r>
            <w:r w:rsidR="00E24981"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F678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</w:t>
            </w:r>
            <w:r w:rsidR="00870497"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4987067B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107E64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FCD96C5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D1DF89C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D721A8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5331195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53365C04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440A8" w:rsidRPr="009F6786" w14:paraId="1405ECA1" w14:textId="77777777" w:rsidTr="00416D3B">
        <w:trPr>
          <w:trHeight w:val="68"/>
        </w:trPr>
        <w:tc>
          <w:tcPr>
            <w:tcW w:w="4500" w:type="dxa"/>
            <w:shd w:val="clear" w:color="auto" w:fill="auto"/>
          </w:tcPr>
          <w:p w14:paraId="0B8CDC11" w14:textId="77777777" w:rsidR="00F440A8" w:rsidRPr="009F6786" w:rsidRDefault="00F440A8" w:rsidP="00416D3B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E32549" w14:textId="77777777" w:rsidR="00F440A8" w:rsidRPr="009F6786" w:rsidRDefault="00F440A8" w:rsidP="00416D3B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1A2255" w14:textId="77777777" w:rsidR="00F440A8" w:rsidRPr="009F6786" w:rsidRDefault="00F440A8" w:rsidP="0041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3A3F54B" w14:textId="77777777" w:rsidR="00F440A8" w:rsidRPr="009F6786" w:rsidRDefault="00F440A8" w:rsidP="00416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4BD3" w:rsidRPr="009F6786" w14:paraId="615B29CF" w14:textId="77777777" w:rsidTr="00416D3B">
        <w:tc>
          <w:tcPr>
            <w:tcW w:w="4500" w:type="dxa"/>
            <w:shd w:val="clear" w:color="auto" w:fill="auto"/>
          </w:tcPr>
          <w:p w14:paraId="4253A0AC" w14:textId="77777777" w:rsidR="00714BD3" w:rsidRPr="009F6786" w:rsidRDefault="00714BD3" w:rsidP="0071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</w:tcPr>
          <w:p w14:paraId="1D47CB91" w14:textId="77777777" w:rsidR="00714BD3" w:rsidRPr="009F6786" w:rsidRDefault="00714BD3" w:rsidP="00714BD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592E6C" w14:textId="77777777" w:rsidR="00714BD3" w:rsidRPr="009F6786" w:rsidRDefault="00714BD3" w:rsidP="0071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656E0A5" w14:textId="764B0AA9" w:rsidR="00714BD3" w:rsidRPr="009F6786" w:rsidRDefault="00714BD3" w:rsidP="00714BD3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BC6AA0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270" w:type="dxa"/>
            <w:shd w:val="clear" w:color="auto" w:fill="auto"/>
          </w:tcPr>
          <w:p w14:paraId="4DF4D3A3" w14:textId="77777777" w:rsidR="00714BD3" w:rsidRPr="009F6786" w:rsidRDefault="00714BD3" w:rsidP="00714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467E8CF" w14:textId="4B20E3CE" w:rsidR="00714BD3" w:rsidRPr="009F6786" w:rsidRDefault="00714BD3" w:rsidP="00714BD3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BC6AA0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</w:tr>
    </w:tbl>
    <w:p w14:paraId="019BDCF5" w14:textId="31BDA81B" w:rsidR="0051525F" w:rsidRPr="009F6786" w:rsidRDefault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</w:p>
    <w:p w14:paraId="2025F6ED" w14:textId="1A13B88E" w:rsidR="00DB12B7" w:rsidRPr="009F6786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9F6786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89"/>
      </w:tblGrid>
      <w:tr w:rsidR="005A1038" w:rsidRPr="009F6786" w14:paraId="245A6DBB" w14:textId="77777777" w:rsidTr="00BB3402">
        <w:trPr>
          <w:tblHeader/>
        </w:trPr>
        <w:tc>
          <w:tcPr>
            <w:tcW w:w="2785" w:type="dxa"/>
          </w:tcPr>
          <w:p w14:paraId="6D5F0702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</w:tcPr>
          <w:p w14:paraId="719CB862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9F6786" w14:paraId="3888DAA5" w14:textId="77777777" w:rsidTr="00BB3402">
        <w:trPr>
          <w:tblHeader/>
        </w:trPr>
        <w:tc>
          <w:tcPr>
            <w:tcW w:w="2785" w:type="dxa"/>
          </w:tcPr>
          <w:p w14:paraId="3C306897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2829318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5" w:type="dxa"/>
          </w:tcPr>
          <w:p w14:paraId="4F5E35F3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9" w:type="dxa"/>
            <w:gridSpan w:val="5"/>
          </w:tcPr>
          <w:p w14:paraId="6C489BAB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1038" w:rsidRPr="009F6786" w14:paraId="22111292" w14:textId="77777777" w:rsidTr="00BB3402">
        <w:trPr>
          <w:tblHeader/>
        </w:trPr>
        <w:tc>
          <w:tcPr>
            <w:tcW w:w="2785" w:type="dxa"/>
          </w:tcPr>
          <w:p w14:paraId="7538B897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C0E7218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2B83401D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653F6290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9F6786" w14:paraId="7C2E7307" w14:textId="77777777" w:rsidTr="00BB3402">
        <w:trPr>
          <w:tblHeader/>
        </w:trPr>
        <w:tc>
          <w:tcPr>
            <w:tcW w:w="2785" w:type="dxa"/>
          </w:tcPr>
          <w:p w14:paraId="04021CCC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60176299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7041E" w:rsidRPr="009F6786" w14:paraId="327260B0" w14:textId="77777777" w:rsidTr="00BB3402">
        <w:tc>
          <w:tcPr>
            <w:tcW w:w="2785" w:type="dxa"/>
          </w:tcPr>
          <w:p w14:paraId="1CFFBF84" w14:textId="77777777" w:rsidR="0057041E" w:rsidRPr="009F6786" w:rsidRDefault="0057041E" w:rsidP="0057041E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vAlign w:val="bottom"/>
          </w:tcPr>
          <w:p w14:paraId="1A62FB0E" w14:textId="353BDFEE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69" w:type="dxa"/>
            <w:vAlign w:val="bottom"/>
          </w:tcPr>
          <w:p w14:paraId="6246023B" w14:textId="77777777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0E127C60" w:rsidR="0057041E" w:rsidRPr="009F6786" w:rsidRDefault="0057041E" w:rsidP="0057041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763A23B2" w:rsidR="0057041E" w:rsidRPr="009F6786" w:rsidRDefault="0057041E" w:rsidP="0057041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55,000</w:t>
            </w:r>
          </w:p>
        </w:tc>
        <w:tc>
          <w:tcPr>
            <w:tcW w:w="165" w:type="dxa"/>
            <w:vAlign w:val="bottom"/>
          </w:tcPr>
          <w:p w14:paraId="0B987F1B" w14:textId="77777777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7450E77D" w14:textId="77777777" w:rsidR="0057041E" w:rsidRPr="009F6786" w:rsidRDefault="0057041E" w:rsidP="0057041E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5ECDA334" w14:textId="77777777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11FADCA2" w14:textId="77777777" w:rsidR="0057041E" w:rsidRPr="009F6786" w:rsidRDefault="0057041E" w:rsidP="0057041E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57041E" w:rsidRPr="009F6786" w:rsidRDefault="0057041E" w:rsidP="00570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  <w:vAlign w:val="bottom"/>
          </w:tcPr>
          <w:p w14:paraId="6AD61862" w14:textId="77777777" w:rsidR="0057041E" w:rsidRPr="009F6786" w:rsidRDefault="0057041E" w:rsidP="00714BD3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7E7" w:rsidRPr="009F6786" w14:paraId="508E79A8" w14:textId="77777777" w:rsidTr="00BB3402">
        <w:tc>
          <w:tcPr>
            <w:tcW w:w="2785" w:type="dxa"/>
          </w:tcPr>
          <w:p w14:paraId="68F407CB" w14:textId="77777777" w:rsidR="009527E7" w:rsidRPr="009F6786" w:rsidRDefault="009527E7" w:rsidP="009527E7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74DBD800" w14:textId="62957D0D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1A171723" w:rsidR="009527E7" w:rsidRPr="009F6786" w:rsidRDefault="0057041E" w:rsidP="009527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34,785</w:t>
            </w:r>
          </w:p>
        </w:tc>
        <w:tc>
          <w:tcPr>
            <w:tcW w:w="168" w:type="dxa"/>
            <w:vAlign w:val="bottom"/>
          </w:tcPr>
          <w:p w14:paraId="1395627A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2D600E8B" w:rsidR="009527E7" w:rsidRPr="009F6786" w:rsidRDefault="0057041E" w:rsidP="009527E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34,785</w:t>
            </w:r>
          </w:p>
        </w:tc>
        <w:tc>
          <w:tcPr>
            <w:tcW w:w="165" w:type="dxa"/>
            <w:vAlign w:val="bottom"/>
          </w:tcPr>
          <w:p w14:paraId="58D667D0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34596D8E" w14:textId="77777777" w:rsidR="009527E7" w:rsidRPr="009F6786" w:rsidRDefault="009527E7" w:rsidP="009527E7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77777777" w:rsidR="009527E7" w:rsidRPr="009F6786" w:rsidRDefault="009527E7" w:rsidP="009527E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374DFDE8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77777777" w:rsidR="009527E7" w:rsidRPr="009F6786" w:rsidRDefault="009527E7" w:rsidP="00714BD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40,661</w:t>
            </w:r>
          </w:p>
        </w:tc>
      </w:tr>
      <w:tr w:rsidR="009527E7" w:rsidRPr="009F6786" w14:paraId="6EE112C9" w14:textId="77777777" w:rsidTr="00BB3402">
        <w:tc>
          <w:tcPr>
            <w:tcW w:w="2785" w:type="dxa"/>
          </w:tcPr>
          <w:p w14:paraId="04DE0038" w14:textId="77777777" w:rsidR="009527E7" w:rsidRPr="009F6786" w:rsidRDefault="009527E7" w:rsidP="009527E7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39B8EB2E" w:rsidR="009527E7" w:rsidRPr="009F6786" w:rsidRDefault="0057041E" w:rsidP="009527E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55,000</w:t>
            </w:r>
          </w:p>
        </w:tc>
        <w:tc>
          <w:tcPr>
            <w:tcW w:w="169" w:type="dxa"/>
            <w:vAlign w:val="bottom"/>
          </w:tcPr>
          <w:p w14:paraId="4D67EF9F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736B16FC" w:rsidR="009527E7" w:rsidRPr="009F6786" w:rsidRDefault="0057041E" w:rsidP="009527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34,785</w:t>
            </w:r>
          </w:p>
        </w:tc>
        <w:tc>
          <w:tcPr>
            <w:tcW w:w="168" w:type="dxa"/>
            <w:vAlign w:val="bottom"/>
          </w:tcPr>
          <w:p w14:paraId="3DB67429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67CF0D76" w:rsidR="009527E7" w:rsidRPr="009F6786" w:rsidRDefault="0057041E" w:rsidP="009527E7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89,785</w:t>
            </w:r>
          </w:p>
        </w:tc>
        <w:tc>
          <w:tcPr>
            <w:tcW w:w="165" w:type="dxa"/>
            <w:vAlign w:val="bottom"/>
          </w:tcPr>
          <w:p w14:paraId="73B459FB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77777777" w:rsidR="009527E7" w:rsidRPr="009F6786" w:rsidRDefault="009527E7" w:rsidP="009527E7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0BD6418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77777777" w:rsidR="009527E7" w:rsidRPr="009F6786" w:rsidRDefault="009527E7" w:rsidP="009527E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40,661</w:t>
            </w:r>
          </w:p>
        </w:tc>
        <w:tc>
          <w:tcPr>
            <w:tcW w:w="181" w:type="dxa"/>
            <w:vAlign w:val="bottom"/>
          </w:tcPr>
          <w:p w14:paraId="455B4470" w14:textId="77777777" w:rsidR="009527E7" w:rsidRPr="009F6786" w:rsidRDefault="009527E7" w:rsidP="0095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77777777" w:rsidR="009527E7" w:rsidRPr="009F6786" w:rsidRDefault="009527E7" w:rsidP="00714BD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40,661</w:t>
            </w:r>
          </w:p>
        </w:tc>
      </w:tr>
    </w:tbl>
    <w:p w14:paraId="5E25CB8F" w14:textId="08FF9D57" w:rsidR="005A1038" w:rsidRPr="009F6786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9F6786" w14:paraId="20C009F0" w14:textId="77777777" w:rsidTr="00BB3402">
        <w:trPr>
          <w:tblHeader/>
        </w:trPr>
        <w:tc>
          <w:tcPr>
            <w:tcW w:w="2788" w:type="dxa"/>
          </w:tcPr>
          <w:p w14:paraId="4EC72018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</w:tcPr>
          <w:p w14:paraId="482724E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038" w:rsidRPr="009F6786" w14:paraId="5D544638" w14:textId="77777777" w:rsidTr="00BB3402">
        <w:trPr>
          <w:tblHeader/>
        </w:trPr>
        <w:tc>
          <w:tcPr>
            <w:tcW w:w="2788" w:type="dxa"/>
          </w:tcPr>
          <w:p w14:paraId="024A095E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6D561212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A001BD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1038" w:rsidRPr="009F6786" w14:paraId="6C44033D" w14:textId="77777777" w:rsidTr="00BB3402">
        <w:trPr>
          <w:tblHeader/>
        </w:trPr>
        <w:tc>
          <w:tcPr>
            <w:tcW w:w="2788" w:type="dxa"/>
          </w:tcPr>
          <w:p w14:paraId="0516B8A0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B58347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9F6786" w14:paraId="7D50183F" w14:textId="77777777" w:rsidTr="00BB3402">
        <w:trPr>
          <w:tblHeader/>
        </w:trPr>
        <w:tc>
          <w:tcPr>
            <w:tcW w:w="2788" w:type="dxa"/>
          </w:tcPr>
          <w:p w14:paraId="083D20FE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2C275E0E" w14:textId="77777777" w:rsidR="005A1038" w:rsidRPr="009F6786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3404" w:rsidRPr="009F6786" w14:paraId="0872B6D6" w14:textId="77777777" w:rsidTr="00BB3402">
        <w:tc>
          <w:tcPr>
            <w:tcW w:w="2788" w:type="dxa"/>
          </w:tcPr>
          <w:p w14:paraId="04BF2EF0" w14:textId="77777777" w:rsidR="00CF3404" w:rsidRPr="009F6786" w:rsidRDefault="00CF3404" w:rsidP="00CF3404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5785F04" w14:textId="4EE63FBF" w:rsidR="00CF3404" w:rsidRPr="009F6786" w:rsidRDefault="00CF3404" w:rsidP="00CF340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65E1EE46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7C13A061" w:rsidR="00CF3404" w:rsidRPr="009F6786" w:rsidRDefault="00CF3404" w:rsidP="00CF3404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42DCD2C3" w:rsidR="00CF3404" w:rsidRPr="009F6786" w:rsidRDefault="00CF3404" w:rsidP="00CF340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698C8A72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FA81573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7E4BB50A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96D3FC9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B4D884D" w14:textId="77777777" w:rsidR="00CF3404" w:rsidRPr="009F6786" w:rsidRDefault="00CF3404" w:rsidP="00714BD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3404" w:rsidRPr="009F6786" w14:paraId="4C12F7F0" w14:textId="77777777" w:rsidTr="00BB3402">
        <w:tc>
          <w:tcPr>
            <w:tcW w:w="2788" w:type="dxa"/>
          </w:tcPr>
          <w:p w14:paraId="33DCE072" w14:textId="77777777" w:rsidR="00CF3404" w:rsidRPr="009F6786" w:rsidRDefault="00CF3404" w:rsidP="00CF3404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B9B51CD" w14:textId="02FDDBDE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689431C7" w:rsidR="00CF3404" w:rsidRPr="009F6786" w:rsidRDefault="00CF3404" w:rsidP="00CF3404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10,491</w:t>
            </w:r>
          </w:p>
        </w:tc>
        <w:tc>
          <w:tcPr>
            <w:tcW w:w="180" w:type="dxa"/>
            <w:vAlign w:val="bottom"/>
          </w:tcPr>
          <w:p w14:paraId="24D636C4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1964B429" w:rsidR="00CF3404" w:rsidRPr="009F6786" w:rsidRDefault="00CF3404" w:rsidP="00CF340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10,491</w:t>
            </w:r>
          </w:p>
        </w:tc>
        <w:tc>
          <w:tcPr>
            <w:tcW w:w="180" w:type="dxa"/>
            <w:vAlign w:val="bottom"/>
          </w:tcPr>
          <w:p w14:paraId="171AF301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14C48753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77777777" w:rsidR="00CF3404" w:rsidRPr="009F6786" w:rsidRDefault="00CF3404" w:rsidP="00714BD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9,900</w:t>
            </w:r>
          </w:p>
        </w:tc>
      </w:tr>
      <w:tr w:rsidR="00CF3404" w:rsidRPr="009F6786" w14:paraId="3E101FB0" w14:textId="77777777" w:rsidTr="00BB3402">
        <w:tc>
          <w:tcPr>
            <w:tcW w:w="2788" w:type="dxa"/>
          </w:tcPr>
          <w:p w14:paraId="0EBE8FA0" w14:textId="77777777" w:rsidR="00CF3404" w:rsidRPr="009F6786" w:rsidRDefault="00CF3404" w:rsidP="00CF3404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17F907C5" w:rsidR="00CF3404" w:rsidRPr="009F6786" w:rsidRDefault="00CF3404" w:rsidP="00CF340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603E841F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6CE5A7EA" w:rsidR="00CF3404" w:rsidRPr="009F6786" w:rsidRDefault="00CF3404" w:rsidP="00CF3404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10,491</w:t>
            </w:r>
          </w:p>
        </w:tc>
        <w:tc>
          <w:tcPr>
            <w:tcW w:w="180" w:type="dxa"/>
            <w:vAlign w:val="bottom"/>
          </w:tcPr>
          <w:p w14:paraId="3EC3D320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075DB15C" w:rsidR="00CF3404" w:rsidRPr="009F6786" w:rsidRDefault="00CF3404" w:rsidP="00CF3404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65,491</w:t>
            </w:r>
          </w:p>
        </w:tc>
        <w:tc>
          <w:tcPr>
            <w:tcW w:w="180" w:type="dxa"/>
            <w:vAlign w:val="bottom"/>
          </w:tcPr>
          <w:p w14:paraId="55BB6C58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12E3B2FF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77777777" w:rsidR="00CF3404" w:rsidRPr="009F6786" w:rsidRDefault="00CF3404" w:rsidP="00CF340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9,900</w:t>
            </w:r>
          </w:p>
        </w:tc>
        <w:tc>
          <w:tcPr>
            <w:tcW w:w="164" w:type="dxa"/>
            <w:vAlign w:val="bottom"/>
          </w:tcPr>
          <w:p w14:paraId="49CA5F34" w14:textId="77777777" w:rsidR="00CF3404" w:rsidRPr="009F6786" w:rsidRDefault="00CF3404" w:rsidP="00C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77777777" w:rsidR="00CF3404" w:rsidRPr="009F6786" w:rsidRDefault="00CF3404" w:rsidP="00714BD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9,900</w:t>
            </w:r>
          </w:p>
        </w:tc>
      </w:tr>
    </w:tbl>
    <w:p w14:paraId="0B87C1A7" w14:textId="7DDEA2AC" w:rsidR="00BA54ED" w:rsidRPr="009F6786" w:rsidRDefault="00BA54ED" w:rsidP="00ED2330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F678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A70DD0" w:rsidRPr="009F6786">
        <w:rPr>
          <w:rFonts w:asciiTheme="majorBidi" w:hAnsiTheme="majorBidi" w:cstheme="majorBidi"/>
          <w:sz w:val="28"/>
          <w:szCs w:val="28"/>
        </w:rPr>
        <w:t xml:space="preserve">30 </w:t>
      </w:r>
      <w:r w:rsidR="002B27E0" w:rsidRPr="009F6786">
        <w:rPr>
          <w:rFonts w:asciiTheme="majorBidi" w:hAnsiTheme="majorBidi" w:cstheme="majorBidi"/>
          <w:sz w:val="28"/>
          <w:szCs w:val="28"/>
          <w:cs/>
          <w:lang w:bidi="th-TH"/>
        </w:rPr>
        <w:t>กันย</w:t>
      </w:r>
      <w:r w:rsidR="00A70DD0" w:rsidRPr="009F6786">
        <w:rPr>
          <w:rFonts w:asciiTheme="majorBidi" w:hAnsiTheme="majorBidi" w:cstheme="majorBidi"/>
          <w:sz w:val="28"/>
          <w:szCs w:val="28"/>
          <w:cs/>
        </w:rPr>
        <w:t xml:space="preserve">ายน </w:t>
      </w:r>
      <w:r w:rsidR="00A70DD0" w:rsidRPr="009F6786">
        <w:rPr>
          <w:rFonts w:asciiTheme="majorBidi" w:hAnsiTheme="majorBidi" w:cstheme="majorBidi"/>
          <w:sz w:val="28"/>
          <w:szCs w:val="28"/>
        </w:rPr>
        <w:t>256</w:t>
      </w:r>
      <w:r w:rsidR="00870497" w:rsidRPr="009F6786">
        <w:rPr>
          <w:rFonts w:asciiTheme="majorBidi" w:hAnsiTheme="majorBidi" w:cstheme="majorBidi"/>
          <w:sz w:val="28"/>
          <w:szCs w:val="28"/>
        </w:rPr>
        <w:t>7</w:t>
      </w:r>
      <w:r w:rsidR="00A70DD0" w:rsidRPr="009F678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="009527E7" w:rsidRPr="009F6786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 xml:space="preserve"> </w:t>
      </w:r>
      <w:r w:rsidR="002747FD" w:rsidRPr="009F6786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55</w:t>
      </w:r>
      <w:r w:rsidR="009527E7" w:rsidRPr="009F6786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.00</w:t>
      </w:r>
      <w:r w:rsidRPr="009F6786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="003376F1" w:rsidRPr="009F678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527E7" w:rsidRPr="009F678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(31 </w:t>
      </w:r>
      <w:r w:rsidR="009527E7" w:rsidRPr="009F6786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9527E7" w:rsidRPr="009F678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2566: </w:t>
      </w:r>
      <w:r w:rsidR="009527E7" w:rsidRPr="009F6786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9527E7" w:rsidRPr="009F678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D53191" w:rsidRPr="009F678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โดยมีอัตราดอกเบี้ย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>คงที่ต่อปี</w:t>
      </w:r>
      <w:r w:rsidRPr="009F678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9527E7" w:rsidRPr="009F6786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และมีกำหนดชำระคืนในเดือน</w:t>
      </w:r>
      <w:r w:rsidR="009527E7" w:rsidRPr="009F678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ธันวาคม</w:t>
      </w:r>
      <w:r w:rsidR="009527E7" w:rsidRPr="009F678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527E7" w:rsidRPr="009F6786">
        <w:rPr>
          <w:rFonts w:asciiTheme="majorBidi" w:hAnsiTheme="majorBidi" w:cstheme="majorBidi"/>
          <w:sz w:val="28"/>
          <w:szCs w:val="28"/>
          <w:cs/>
          <w:lang w:val="en-US" w:bidi="th-TH"/>
        </w:rPr>
        <w:t>256</w:t>
      </w:r>
      <w:r w:rsidR="009527E7" w:rsidRPr="009F6786">
        <w:rPr>
          <w:rFonts w:asciiTheme="majorBidi" w:hAnsiTheme="majorBidi" w:cstheme="majorBidi"/>
          <w:sz w:val="28"/>
          <w:szCs w:val="28"/>
          <w:lang w:val="en-US" w:bidi="th-TH"/>
        </w:rPr>
        <w:t>7</w:t>
      </w:r>
    </w:p>
    <w:p w14:paraId="2ED03978" w14:textId="77777777" w:rsidR="00BB3402" w:rsidRPr="009F6786" w:rsidRDefault="00BB3402" w:rsidP="00BB340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53C89C7" w14:textId="116CB8B7" w:rsidR="0051525F" w:rsidRPr="009F6786" w:rsidRDefault="00DB12B7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="00A70DD0" w:rsidRPr="009F6786">
        <w:rPr>
          <w:rFonts w:asciiTheme="majorBidi" w:hAnsiTheme="majorBidi" w:cstheme="majorBidi"/>
          <w:sz w:val="28"/>
          <w:szCs w:val="28"/>
        </w:rPr>
        <w:t xml:space="preserve">30 </w:t>
      </w:r>
      <w:r w:rsidR="002B27E0" w:rsidRPr="009F6786">
        <w:rPr>
          <w:rFonts w:asciiTheme="majorBidi" w:hAnsiTheme="majorBidi" w:cstheme="majorBidi"/>
          <w:sz w:val="28"/>
          <w:szCs w:val="28"/>
          <w:cs/>
        </w:rPr>
        <w:t>กันย</w:t>
      </w:r>
      <w:r w:rsidR="00A70DD0" w:rsidRPr="009F6786">
        <w:rPr>
          <w:rFonts w:asciiTheme="majorBidi" w:hAnsiTheme="majorBidi" w:cstheme="majorBidi"/>
          <w:sz w:val="28"/>
          <w:szCs w:val="28"/>
          <w:cs/>
        </w:rPr>
        <w:t xml:space="preserve">ายน </w:t>
      </w:r>
      <w:r w:rsidR="00A70DD0" w:rsidRPr="009F6786">
        <w:rPr>
          <w:rFonts w:asciiTheme="majorBidi" w:hAnsiTheme="majorBidi" w:cstheme="majorBidi"/>
          <w:sz w:val="28"/>
          <w:szCs w:val="28"/>
        </w:rPr>
        <w:t>256</w:t>
      </w:r>
      <w:r w:rsidR="00870497" w:rsidRPr="009F6786">
        <w:rPr>
          <w:rFonts w:asciiTheme="majorBidi" w:hAnsiTheme="majorBidi" w:cstheme="majorBidi"/>
          <w:sz w:val="28"/>
          <w:szCs w:val="28"/>
        </w:rPr>
        <w:t>7</w:t>
      </w:r>
      <w:r w:rsidR="00A70DD0"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05114" w:rsidRPr="009F678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5114" w:rsidRPr="009F6786">
        <w:rPr>
          <w:rFonts w:asciiTheme="majorBidi" w:hAnsiTheme="majorBidi" w:cstheme="majorBidi"/>
          <w:sz w:val="28"/>
          <w:szCs w:val="28"/>
        </w:rPr>
        <w:t>784.23</w:t>
      </w:r>
      <w:r w:rsidR="00C05114" w:rsidRPr="009F678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9F6786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0D78A4" w:rsidRPr="009F6786">
        <w:rPr>
          <w:rFonts w:asciiTheme="majorBidi" w:hAnsiTheme="majorBidi" w:cstheme="majorBidi"/>
          <w:sz w:val="28"/>
          <w:szCs w:val="28"/>
        </w:rPr>
        <w:br/>
      </w:r>
      <w:r w:rsidR="00C05114" w:rsidRPr="009F6786">
        <w:rPr>
          <w:rFonts w:asciiTheme="majorBidi" w:hAnsiTheme="majorBidi" w:cstheme="majorBidi"/>
          <w:sz w:val="28"/>
          <w:szCs w:val="28"/>
        </w:rPr>
        <w:t>589.00</w:t>
      </w:r>
      <w:r w:rsidR="00C05114" w:rsidRPr="009F678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</w:rPr>
        <w:t xml:space="preserve">2566: 843.66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</w:rPr>
        <w:t xml:space="preserve"> 644.00 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CF3404" w:rsidRPr="009F678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33C1C73" w14:textId="77777777" w:rsidR="00BB3402" w:rsidRPr="009F6786" w:rsidRDefault="00BB3402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D088F61" w14:textId="28BFE839" w:rsidR="00DB12B7" w:rsidRPr="009F6786" w:rsidRDefault="00DB12B7" w:rsidP="0051525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9F6786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5F1A9BD0" w14:textId="2DCBE4BE" w:rsidR="00DB12B7" w:rsidRPr="009F6786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9F6786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79AED3A1" w14:textId="7EEE9892" w:rsidR="00DB12B7" w:rsidRPr="009F6786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9F6786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C5C9815" w14:textId="6743416E" w:rsidR="00BB3402" w:rsidRPr="009F6786" w:rsidRDefault="00DB12B7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9F6786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413978BB" w14:textId="77777777" w:rsidR="00BB3402" w:rsidRPr="009F6786" w:rsidRDefault="00BB3402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9F6786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9F6786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9F6786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9F6786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751B64DF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13B4F"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797C3DB1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E94D05" w:rsidRPr="009F6786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70497" w:rsidRPr="009F6786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19578F0B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990" w:type="dxa"/>
            <w:hideMark/>
          </w:tcPr>
          <w:p w14:paraId="1F41CC4B" w14:textId="0FB40418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3A4720BA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13E080D6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</w:tcPr>
          <w:p w14:paraId="2A798FF0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4E84800F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FD4C040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276AAB31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DDAFFA0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00E15CAD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1F0F2AF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67C1D4B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70497" w:rsidRPr="009F6786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0497" w:rsidRPr="009F6786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870497" w:rsidRPr="009F6786" w:rsidRDefault="00870497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870497" w:rsidRPr="009F6786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870497" w:rsidRPr="009F6786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415F03DC" w:rsidR="000803E5" w:rsidRPr="009F6786" w:rsidRDefault="00FF3D2D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6E272255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5E18A8F2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1,074,552</w:t>
            </w:r>
          </w:p>
        </w:tc>
        <w:tc>
          <w:tcPr>
            <w:tcW w:w="262" w:type="dxa"/>
          </w:tcPr>
          <w:p w14:paraId="01DB8E8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3F12B0FE" w:rsidR="000803E5" w:rsidRPr="009F6786" w:rsidRDefault="00FF3D2D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4B35CEAA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4D16556F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435,940</w:t>
            </w:r>
          </w:p>
        </w:tc>
        <w:tc>
          <w:tcPr>
            <w:tcW w:w="270" w:type="dxa"/>
          </w:tcPr>
          <w:p w14:paraId="21157FF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661D7414" w:rsidR="000803E5" w:rsidRPr="009F6786" w:rsidRDefault="00FF3D2D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1BFCEA48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40676692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1,510,492</w:t>
            </w:r>
          </w:p>
        </w:tc>
      </w:tr>
      <w:tr w:rsidR="000803E5" w:rsidRPr="009F6786" w14:paraId="769C5C33" w14:textId="77777777" w:rsidTr="00E94D05">
        <w:trPr>
          <w:cantSplit/>
        </w:trPr>
        <w:tc>
          <w:tcPr>
            <w:tcW w:w="2430" w:type="dxa"/>
          </w:tcPr>
          <w:p w14:paraId="74A32D48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0D186C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86EA50E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BEB7F1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AA378B0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C59AD24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53F03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32E897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1995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343FB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7D80F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A293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0803E5" w:rsidRPr="009F6786" w:rsidRDefault="000803E5" w:rsidP="005152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659C5DA7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448,756</w:t>
            </w:r>
          </w:p>
        </w:tc>
        <w:tc>
          <w:tcPr>
            <w:tcW w:w="262" w:type="dxa"/>
          </w:tcPr>
          <w:p w14:paraId="35E2E41A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4E379FFC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644,916</w:t>
            </w:r>
          </w:p>
        </w:tc>
        <w:tc>
          <w:tcPr>
            <w:tcW w:w="262" w:type="dxa"/>
          </w:tcPr>
          <w:p w14:paraId="56AD4F79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7166A55F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FD86801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7A0A566D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363,40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F1F8F5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699BF77F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4F0F420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6CB3D52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1,008,31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803E5" w:rsidRPr="009F6786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0803E5" w:rsidRPr="009F6786" w:rsidRDefault="000803E5" w:rsidP="005152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2A3D3EB3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94,223</w:t>
            </w:r>
          </w:p>
        </w:tc>
        <w:tc>
          <w:tcPr>
            <w:tcW w:w="262" w:type="dxa"/>
          </w:tcPr>
          <w:p w14:paraId="7C4130E5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5E28CCB2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297,934</w:t>
            </w:r>
          </w:p>
        </w:tc>
        <w:tc>
          <w:tcPr>
            <w:tcW w:w="262" w:type="dxa"/>
          </w:tcPr>
          <w:p w14:paraId="7F9DE0B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135A54F0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35,408</w:t>
            </w:r>
          </w:p>
        </w:tc>
        <w:tc>
          <w:tcPr>
            <w:tcW w:w="270" w:type="dxa"/>
          </w:tcPr>
          <w:p w14:paraId="3C943C7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4A31C4A6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38,596</w:t>
            </w:r>
          </w:p>
        </w:tc>
        <w:tc>
          <w:tcPr>
            <w:tcW w:w="270" w:type="dxa"/>
          </w:tcPr>
          <w:p w14:paraId="6204E60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045EA4B6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129,631</w:t>
            </w:r>
          </w:p>
        </w:tc>
        <w:tc>
          <w:tcPr>
            <w:tcW w:w="270" w:type="dxa"/>
          </w:tcPr>
          <w:p w14:paraId="14D15B33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10FF1132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336,530</w:t>
            </w:r>
          </w:p>
        </w:tc>
      </w:tr>
      <w:tr w:rsidR="000803E5" w:rsidRPr="009F6786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0803E5" w:rsidRPr="009F6786" w:rsidRDefault="000803E5" w:rsidP="005152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295CC55F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86,878</w:t>
            </w:r>
          </w:p>
        </w:tc>
        <w:tc>
          <w:tcPr>
            <w:tcW w:w="262" w:type="dxa"/>
          </w:tcPr>
          <w:p w14:paraId="2A740EC2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2DD443C6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100,092</w:t>
            </w:r>
          </w:p>
        </w:tc>
        <w:tc>
          <w:tcPr>
            <w:tcW w:w="262" w:type="dxa"/>
          </w:tcPr>
          <w:p w14:paraId="2507CF2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0CD6AC65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22,577</w:t>
            </w:r>
          </w:p>
        </w:tc>
        <w:tc>
          <w:tcPr>
            <w:tcW w:w="270" w:type="dxa"/>
          </w:tcPr>
          <w:p w14:paraId="19D4DCE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2C1EB5BE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27,334</w:t>
            </w:r>
          </w:p>
        </w:tc>
        <w:tc>
          <w:tcPr>
            <w:tcW w:w="270" w:type="dxa"/>
          </w:tcPr>
          <w:p w14:paraId="1069C533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27010989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109,455</w:t>
            </w:r>
          </w:p>
        </w:tc>
        <w:tc>
          <w:tcPr>
            <w:tcW w:w="270" w:type="dxa"/>
          </w:tcPr>
          <w:p w14:paraId="6B6AD81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497E1523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127,426</w:t>
            </w:r>
          </w:p>
        </w:tc>
      </w:tr>
      <w:tr w:rsidR="000803E5" w:rsidRPr="009F6786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0803E5" w:rsidRPr="009F6786" w:rsidRDefault="000803E5" w:rsidP="0051525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5BC8A536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19,69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43EB8B72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57C06391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31,61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5760E9D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0AB178CA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9,935</w:t>
            </w:r>
          </w:p>
        </w:tc>
        <w:tc>
          <w:tcPr>
            <w:tcW w:w="270" w:type="dxa"/>
          </w:tcPr>
          <w:p w14:paraId="52AC95DB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5DDFB163" w:rsidR="000803E5" w:rsidRPr="009F6786" w:rsidRDefault="00A97930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6,60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1942B59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0735038E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29,630</w:t>
            </w:r>
          </w:p>
        </w:tc>
        <w:tc>
          <w:tcPr>
            <w:tcW w:w="270" w:type="dxa"/>
          </w:tcPr>
          <w:p w14:paraId="4A1F7B6F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418E7044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38,2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0803E5" w:rsidRPr="009F6786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3C3CB462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5C835EC8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6586803E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1,074,55</w:t>
            </w:r>
            <w:r w:rsidR="00E80A78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16FA6B1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524C2B93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12B598A1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62DB3DBA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435,94</w:t>
            </w:r>
            <w:r w:rsidR="00E80A78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7E1DDB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52AE855C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5505E0D3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3D01B3D6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1,510,492</w:t>
            </w:r>
          </w:p>
        </w:tc>
      </w:tr>
      <w:tr w:rsidR="008D712E" w:rsidRPr="009F6786" w14:paraId="24DBBD2B" w14:textId="77777777" w:rsidTr="008D712E">
        <w:trPr>
          <w:cantSplit/>
        </w:trPr>
        <w:tc>
          <w:tcPr>
            <w:tcW w:w="2430" w:type="dxa"/>
            <w:vAlign w:val="bottom"/>
          </w:tcPr>
          <w:p w14:paraId="17F0A997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6BCA2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59F3DDC" w14:textId="77777777" w:rsidR="008D712E" w:rsidRPr="009F6786" w:rsidRDefault="008D712E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504CE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6660B30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7D455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297494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6A3857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005513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C69EF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08B9DB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F0410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712E" w:rsidRPr="009F6786" w14:paraId="01880D7D" w14:textId="77777777" w:rsidTr="008D712E">
        <w:trPr>
          <w:cantSplit/>
        </w:trPr>
        <w:tc>
          <w:tcPr>
            <w:tcW w:w="2430" w:type="dxa"/>
            <w:vAlign w:val="bottom"/>
          </w:tcPr>
          <w:p w14:paraId="00718882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8E80C0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EE0EF4" w14:textId="77777777" w:rsidR="008D712E" w:rsidRPr="009F6786" w:rsidRDefault="008D712E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56C09DBD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703DD1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0B0052D2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75F83D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C10D9C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33DE29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DE7F1E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BF92E4" w14:textId="77777777" w:rsidR="008D712E" w:rsidRPr="009F6786" w:rsidRDefault="008D712E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730B5F" w14:textId="77777777" w:rsidR="008D712E" w:rsidRPr="009F6786" w:rsidRDefault="008D71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587013AD" w14:textId="77777777" w:rsidTr="008D712E">
        <w:trPr>
          <w:cantSplit/>
        </w:trPr>
        <w:tc>
          <w:tcPr>
            <w:tcW w:w="2430" w:type="dxa"/>
            <w:vAlign w:val="bottom"/>
            <w:hideMark/>
          </w:tcPr>
          <w:p w14:paraId="2A72E47E" w14:textId="0D6F1380" w:rsidR="000803E5" w:rsidRPr="009F6786" w:rsidRDefault="000803E5" w:rsidP="00C47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14B485BA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47530037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4726D831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568725BF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1,074,552</w:t>
            </w:r>
          </w:p>
        </w:tc>
        <w:tc>
          <w:tcPr>
            <w:tcW w:w="262" w:type="dxa"/>
          </w:tcPr>
          <w:p w14:paraId="23C449B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19BFEE46" w:rsidR="000803E5" w:rsidRPr="009F6786" w:rsidRDefault="00A9482E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7E45BBA1" w:rsidR="000803E5" w:rsidRPr="009F6786" w:rsidRDefault="000803E5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6665EDDC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70" w:type="dxa"/>
          </w:tcPr>
          <w:p w14:paraId="2DD6678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5542BFBE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1,074,552</w:t>
            </w:r>
          </w:p>
        </w:tc>
      </w:tr>
      <w:tr w:rsidR="000803E5" w:rsidRPr="009F6786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7324BDC1" w:rsidR="000803E5" w:rsidRPr="009F6786" w:rsidRDefault="00A9482E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6E0B29F8" w:rsidR="000803E5" w:rsidRPr="009F6786" w:rsidRDefault="000803E5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1E4D27B8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54,710</w:t>
            </w:r>
          </w:p>
        </w:tc>
        <w:tc>
          <w:tcPr>
            <w:tcW w:w="270" w:type="dxa"/>
          </w:tcPr>
          <w:p w14:paraId="313A4A4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6F87552D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50,516</w:t>
            </w:r>
          </w:p>
        </w:tc>
        <w:tc>
          <w:tcPr>
            <w:tcW w:w="270" w:type="dxa"/>
          </w:tcPr>
          <w:p w14:paraId="45F7846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231AEB07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54,710</w:t>
            </w:r>
          </w:p>
        </w:tc>
        <w:tc>
          <w:tcPr>
            <w:tcW w:w="270" w:type="dxa"/>
          </w:tcPr>
          <w:p w14:paraId="6D5A80F3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62B88FEA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50,516</w:t>
            </w:r>
          </w:p>
        </w:tc>
      </w:tr>
      <w:tr w:rsidR="000803E5" w:rsidRPr="009F6786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0803E5" w:rsidRPr="009F6786" w:rsidRDefault="000803E5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63909C82" w:rsidR="000803E5" w:rsidRPr="009F6786" w:rsidRDefault="00A9482E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5376B184" w:rsidR="000803E5" w:rsidRPr="009F6786" w:rsidRDefault="000803E5" w:rsidP="0051525F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45939EEF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511DD9AD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77EA53BC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385,42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D6D3C44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1194254F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26A9DA7B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0CEFF5C9" w:rsidR="000803E5" w:rsidRPr="009F6786" w:rsidRDefault="00A9482E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385,42</w:t>
            </w:r>
            <w:r w:rsidR="00E80A78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0803E5" w:rsidRPr="009F6786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10C6F7CA" w:rsidR="000803E5" w:rsidRPr="009F6786" w:rsidRDefault="000E758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06C647DD" w14:textId="77777777" w:rsidR="000803E5" w:rsidRPr="009F6786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6861A3A0" w:rsidR="000803E5" w:rsidRPr="009F6786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00E80A78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80A78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62" w:type="dxa"/>
          </w:tcPr>
          <w:p w14:paraId="7286922F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6554178D" w:rsidR="000803E5" w:rsidRPr="009F6786" w:rsidRDefault="00E80A7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</w:tcPr>
          <w:p w14:paraId="1E519818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2524D22F" w:rsidR="000803E5" w:rsidRPr="009F6786" w:rsidRDefault="00E80A7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435,940</w:t>
            </w:r>
          </w:p>
        </w:tc>
        <w:tc>
          <w:tcPr>
            <w:tcW w:w="270" w:type="dxa"/>
          </w:tcPr>
          <w:p w14:paraId="5133C572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26BAEF3E" w:rsidR="000803E5" w:rsidRPr="009F6786" w:rsidRDefault="00E80A7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5A0E803A" w14:textId="77777777" w:rsidR="000803E5" w:rsidRPr="009F6786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7383B9E1" w:rsidR="000803E5" w:rsidRPr="009F6786" w:rsidRDefault="00E80A78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1,510,492</w:t>
            </w:r>
          </w:p>
        </w:tc>
      </w:tr>
      <w:tr w:rsidR="000803E5" w:rsidRPr="009F6786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0803E5" w:rsidRPr="009F6786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43354A89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3F7CB408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4B6E7411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540DC58B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1,074,552</w:t>
            </w:r>
          </w:p>
        </w:tc>
        <w:tc>
          <w:tcPr>
            <w:tcW w:w="262" w:type="dxa"/>
          </w:tcPr>
          <w:p w14:paraId="0840C2F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84F67E" w14:textId="6D23D48A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</w:t>
            </w:r>
            <w:r w:rsidR="006C163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015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02F11B6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6376FFEF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193,871</w:t>
            </w:r>
          </w:p>
        </w:tc>
        <w:tc>
          <w:tcPr>
            <w:tcW w:w="270" w:type="dxa"/>
          </w:tcPr>
          <w:p w14:paraId="28C77F8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2400FB2B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866,</w:t>
            </w:r>
            <w:r w:rsidR="00AA5923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270" w:type="dxa"/>
          </w:tcPr>
          <w:p w14:paraId="651F0C0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6C8ADF98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1,268,42</w:t>
            </w:r>
            <w:r w:rsidR="008D712E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803E5" w:rsidRPr="009F6786" w14:paraId="09F72860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3C0DA218" w:rsidR="000803E5" w:rsidRPr="009F6786" w:rsidRDefault="00FD5F46" w:rsidP="000803E5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094431BA" w:rsidR="000803E5" w:rsidRPr="009F6786" w:rsidRDefault="000803E5" w:rsidP="000803E5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1D695" w14:textId="44B30023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</w:t>
            </w:r>
            <w:r w:rsidR="006C163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015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4A01D71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6B992468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242,0</w:t>
            </w:r>
            <w:r w:rsidR="008D712E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3D7831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29254F07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</w:t>
            </w:r>
            <w:r w:rsidR="00AA5923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70" w:type="dxa"/>
          </w:tcPr>
          <w:p w14:paraId="538C043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42A7E315" w:rsidR="000803E5" w:rsidRPr="009F6786" w:rsidRDefault="00FD5F46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242,0</w:t>
            </w:r>
            <w:r w:rsidR="008D712E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0803E5" w:rsidRPr="009F6786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3F0BB0D3" w:rsidR="000803E5" w:rsidRPr="009F6786" w:rsidRDefault="000E7588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3645F422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7564A7DD" w:rsidR="000803E5" w:rsidRPr="009F6786" w:rsidRDefault="00E80A78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1,074,552</w:t>
            </w:r>
          </w:p>
        </w:tc>
        <w:tc>
          <w:tcPr>
            <w:tcW w:w="262" w:type="dxa"/>
          </w:tcPr>
          <w:p w14:paraId="647C76A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66657B88" w:rsidR="000803E5" w:rsidRPr="009F6786" w:rsidRDefault="00E80A78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A428BF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D9A188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79E26FF3" w:rsidR="000803E5" w:rsidRPr="009F6786" w:rsidRDefault="00754310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435,940</w:t>
            </w:r>
          </w:p>
        </w:tc>
        <w:tc>
          <w:tcPr>
            <w:tcW w:w="270" w:type="dxa"/>
          </w:tcPr>
          <w:p w14:paraId="566A978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37146E85" w:rsidR="000803E5" w:rsidRPr="009F6786" w:rsidRDefault="00754310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</w:t>
            </w:r>
            <w:r w:rsidR="002F0E7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042DF15E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1A4D68D5" w:rsidR="000803E5" w:rsidRPr="009F6786" w:rsidRDefault="00754310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1,510,492</w:t>
            </w:r>
          </w:p>
        </w:tc>
      </w:tr>
      <w:tr w:rsidR="000803E5" w:rsidRPr="009F6786" w14:paraId="16D45A8F" w14:textId="77777777" w:rsidTr="00E94D05">
        <w:trPr>
          <w:cantSplit/>
        </w:trPr>
        <w:tc>
          <w:tcPr>
            <w:tcW w:w="2430" w:type="dxa"/>
          </w:tcPr>
          <w:p w14:paraId="485F583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7ED5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EBD0D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69947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43CE7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13F67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DC1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3D0BF4CF" w14:textId="77777777" w:rsidTr="00DE2CC1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D0D8C" w14:textId="3C3A733D" w:rsidR="000803E5" w:rsidRPr="009F6786" w:rsidRDefault="002F0E7A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103,122</w:t>
            </w:r>
          </w:p>
        </w:tc>
        <w:tc>
          <w:tcPr>
            <w:tcW w:w="262" w:type="dxa"/>
          </w:tcPr>
          <w:p w14:paraId="69ADACDE" w14:textId="77777777" w:rsidR="000803E5" w:rsidRPr="009F6786" w:rsidRDefault="000803E5" w:rsidP="00D7431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DA7E6" w14:textId="6388017C" w:rsidR="000803E5" w:rsidRPr="009F6786" w:rsidRDefault="000E7588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134,12</w:t>
            </w:r>
            <w:r w:rsidR="008D712E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</w:tcPr>
          <w:p w14:paraId="5AAF07EE" w14:textId="77777777" w:rsidR="000803E5" w:rsidRPr="009F6786" w:rsidRDefault="000803E5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02C73" w14:textId="4481D108" w:rsidR="000803E5" w:rsidRPr="009F6786" w:rsidRDefault="002F0E7A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171,447</w:t>
            </w:r>
          </w:p>
        </w:tc>
        <w:tc>
          <w:tcPr>
            <w:tcW w:w="270" w:type="dxa"/>
          </w:tcPr>
          <w:p w14:paraId="5845FC56" w14:textId="77777777" w:rsidR="000803E5" w:rsidRPr="009F6786" w:rsidRDefault="000803E5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EE50CD" w14:textId="4B29482C" w:rsidR="000803E5" w:rsidRPr="009F6786" w:rsidRDefault="000E7588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173,916</w:t>
            </w:r>
          </w:p>
        </w:tc>
        <w:tc>
          <w:tcPr>
            <w:tcW w:w="270" w:type="dxa"/>
          </w:tcPr>
          <w:p w14:paraId="449E8EFB" w14:textId="77777777" w:rsidR="000803E5" w:rsidRPr="009F6786" w:rsidRDefault="000803E5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E00A1B" w14:textId="3641BFF1" w:rsidR="000803E5" w:rsidRPr="009F6786" w:rsidRDefault="002F0E7A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274,569</w:t>
            </w:r>
          </w:p>
        </w:tc>
        <w:tc>
          <w:tcPr>
            <w:tcW w:w="270" w:type="dxa"/>
          </w:tcPr>
          <w:p w14:paraId="5AF055E5" w14:textId="77777777" w:rsidR="000803E5" w:rsidRPr="009F6786" w:rsidRDefault="000803E5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1C12D9" w14:textId="4E3A12EF" w:rsidR="000803E5" w:rsidRPr="009F6786" w:rsidRDefault="00754310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308,0</w:t>
            </w:r>
            <w:r w:rsidR="008D712E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</w:tr>
      <w:tr w:rsidR="0012296E" w:rsidRPr="009F6786" w14:paraId="2CFCEBBE" w14:textId="77777777" w:rsidTr="00DE2CC1">
        <w:trPr>
          <w:cantSplit/>
        </w:trPr>
        <w:tc>
          <w:tcPr>
            <w:tcW w:w="2430" w:type="dxa"/>
            <w:vAlign w:val="bottom"/>
          </w:tcPr>
          <w:p w14:paraId="54BFD7C1" w14:textId="77777777" w:rsidR="0012296E" w:rsidRPr="009F6786" w:rsidRDefault="0012296E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4F495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4E7E06E" w14:textId="77777777" w:rsidR="0012296E" w:rsidRPr="009F6786" w:rsidRDefault="0012296E" w:rsidP="00D7431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99AFCF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FA557E" w14:textId="77777777" w:rsidR="0012296E" w:rsidRPr="009F6786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AE8C93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53E063" w14:textId="77777777" w:rsidR="0012296E" w:rsidRPr="009F6786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D3E88B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CE746" w14:textId="77777777" w:rsidR="0012296E" w:rsidRPr="009F6786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914CE8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405060" w14:textId="77777777" w:rsidR="0012296E" w:rsidRPr="009F6786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584286" w14:textId="77777777" w:rsidR="0012296E" w:rsidRPr="009F6786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4760877C" w14:textId="77777777" w:rsidR="00BC135D" w:rsidRPr="009F6786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B3FFC44" w14:textId="77777777" w:rsidR="00580958" w:rsidRPr="009F6786" w:rsidRDefault="0058095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0F54153" w14:textId="77777777" w:rsidR="00580958" w:rsidRPr="009F6786" w:rsidRDefault="0058095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18F54EF" w14:textId="77777777" w:rsidR="00580958" w:rsidRPr="009F6786" w:rsidRDefault="00580958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494A547" w14:textId="6CD9ED9F" w:rsidR="0051525F" w:rsidRPr="009F6786" w:rsidRDefault="0051525F"/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9F6786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00F5E66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9F6786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9F6786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4F4ADF73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13B4F"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11264DED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E94D05" w:rsidRPr="009F6786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803E5" w:rsidRPr="009F6786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626DFFBE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hideMark/>
          </w:tcPr>
          <w:p w14:paraId="63FFF773" w14:textId="2F46C31B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6DC4D06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4BDB5D54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</w:tcPr>
          <w:p w14:paraId="446FC15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74E18294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B16157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6BEA924B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D045E9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1A6C8A33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1C3568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4CA6F50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0803E5" w:rsidRPr="009F6786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E5" w:rsidRPr="009F6786" w14:paraId="589D6B5E" w14:textId="77777777" w:rsidTr="00E94D05">
        <w:tc>
          <w:tcPr>
            <w:tcW w:w="2430" w:type="dxa"/>
            <w:hideMark/>
          </w:tcPr>
          <w:p w14:paraId="73B33F8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18151ED1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359C4EC9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52905342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07A199D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562DB9F5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283E0CB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45E2A96E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6CFA78A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49E182F3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568,088</w:t>
            </w:r>
          </w:p>
        </w:tc>
        <w:tc>
          <w:tcPr>
            <w:tcW w:w="270" w:type="dxa"/>
          </w:tcPr>
          <w:p w14:paraId="32F44A0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70A5A461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727,048</w:t>
            </w:r>
          </w:p>
        </w:tc>
      </w:tr>
      <w:tr w:rsidR="000803E5" w:rsidRPr="009F6786" w14:paraId="4AF2597C" w14:textId="77777777" w:rsidTr="00E94D05">
        <w:tc>
          <w:tcPr>
            <w:tcW w:w="2430" w:type="dxa"/>
            <w:vAlign w:val="bottom"/>
          </w:tcPr>
          <w:p w14:paraId="16D30A6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803E5" w:rsidRPr="009F6786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4E5FC27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0E0079C0" w14:textId="77777777" w:rsidTr="00E94D05">
        <w:tc>
          <w:tcPr>
            <w:tcW w:w="2430" w:type="dxa"/>
            <w:hideMark/>
          </w:tcPr>
          <w:p w14:paraId="3073899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7443952C" w14:textId="77777777" w:rsidTr="00E94D05">
        <w:tc>
          <w:tcPr>
            <w:tcW w:w="2430" w:type="dxa"/>
            <w:hideMark/>
          </w:tcPr>
          <w:p w14:paraId="434B8468" w14:textId="77777777" w:rsidR="000803E5" w:rsidRPr="009F6786" w:rsidRDefault="000803E5" w:rsidP="000803E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02E06EB6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372,213</w:t>
            </w:r>
          </w:p>
        </w:tc>
        <w:tc>
          <w:tcPr>
            <w:tcW w:w="262" w:type="dxa"/>
          </w:tcPr>
          <w:p w14:paraId="3D1F5A0D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1FB8FBB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553,695</w:t>
            </w:r>
          </w:p>
        </w:tc>
        <w:tc>
          <w:tcPr>
            <w:tcW w:w="262" w:type="dxa"/>
          </w:tcPr>
          <w:p w14:paraId="687BA74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7423D1D1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169,829</w:t>
            </w:r>
          </w:p>
        </w:tc>
        <w:tc>
          <w:tcPr>
            <w:tcW w:w="270" w:type="dxa"/>
          </w:tcPr>
          <w:p w14:paraId="53E2F98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1CF65318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137,109</w:t>
            </w:r>
          </w:p>
        </w:tc>
        <w:tc>
          <w:tcPr>
            <w:tcW w:w="270" w:type="dxa"/>
          </w:tcPr>
          <w:p w14:paraId="6C61CB0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1331DEC2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542,042</w:t>
            </w:r>
          </w:p>
        </w:tc>
        <w:tc>
          <w:tcPr>
            <w:tcW w:w="270" w:type="dxa"/>
          </w:tcPr>
          <w:p w14:paraId="1B025BD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1F37F099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690,804</w:t>
            </w:r>
          </w:p>
        </w:tc>
      </w:tr>
      <w:tr w:rsidR="000803E5" w:rsidRPr="009F6786" w14:paraId="4D1F3282" w14:textId="77777777" w:rsidTr="00E94D05">
        <w:tc>
          <w:tcPr>
            <w:tcW w:w="2430" w:type="dxa"/>
          </w:tcPr>
          <w:p w14:paraId="406EBF9D" w14:textId="0C92B291" w:rsidR="000803E5" w:rsidRPr="009F6786" w:rsidRDefault="000803E5" w:rsidP="000803E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72597ACF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13,606</w:t>
            </w:r>
          </w:p>
        </w:tc>
        <w:tc>
          <w:tcPr>
            <w:tcW w:w="262" w:type="dxa"/>
          </w:tcPr>
          <w:p w14:paraId="3AF4FF05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50DBF531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22,767</w:t>
            </w:r>
          </w:p>
        </w:tc>
        <w:tc>
          <w:tcPr>
            <w:tcW w:w="262" w:type="dxa"/>
          </w:tcPr>
          <w:p w14:paraId="5CC5693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3DA5C487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1,391</w:t>
            </w:r>
          </w:p>
        </w:tc>
        <w:tc>
          <w:tcPr>
            <w:tcW w:w="270" w:type="dxa"/>
          </w:tcPr>
          <w:p w14:paraId="0D37BB0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63A7F7CC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1,456</w:t>
            </w:r>
          </w:p>
        </w:tc>
        <w:tc>
          <w:tcPr>
            <w:tcW w:w="270" w:type="dxa"/>
          </w:tcPr>
          <w:p w14:paraId="0BD1CE9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5EE9C5CB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14,997</w:t>
            </w:r>
          </w:p>
        </w:tc>
        <w:tc>
          <w:tcPr>
            <w:tcW w:w="270" w:type="dxa"/>
          </w:tcPr>
          <w:p w14:paraId="4041955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224983DF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24,223</w:t>
            </w:r>
          </w:p>
        </w:tc>
      </w:tr>
      <w:tr w:rsidR="000803E5" w:rsidRPr="009F6786" w14:paraId="2B623732" w14:textId="77777777" w:rsidTr="00E94D05">
        <w:tc>
          <w:tcPr>
            <w:tcW w:w="2430" w:type="dxa"/>
            <w:hideMark/>
          </w:tcPr>
          <w:p w14:paraId="5FBEA7CD" w14:textId="77777777" w:rsidR="000803E5" w:rsidRPr="009F6786" w:rsidRDefault="000803E5" w:rsidP="000803E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4CEB21E8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7,731</w:t>
            </w:r>
          </w:p>
        </w:tc>
        <w:tc>
          <w:tcPr>
            <w:tcW w:w="262" w:type="dxa"/>
          </w:tcPr>
          <w:p w14:paraId="7C4F4CCB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1F9CE97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10,301</w:t>
            </w:r>
          </w:p>
        </w:tc>
        <w:tc>
          <w:tcPr>
            <w:tcW w:w="262" w:type="dxa"/>
          </w:tcPr>
          <w:p w14:paraId="4714F18E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63EED8CE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1DB8A6E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7645BC3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06DFED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1ACD0E80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7,805</w:t>
            </w:r>
          </w:p>
        </w:tc>
        <w:tc>
          <w:tcPr>
            <w:tcW w:w="270" w:type="dxa"/>
          </w:tcPr>
          <w:p w14:paraId="088DB2B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42CEA20E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10,325</w:t>
            </w:r>
          </w:p>
        </w:tc>
      </w:tr>
      <w:tr w:rsidR="000803E5" w:rsidRPr="009F6786" w14:paraId="44849691" w14:textId="77777777" w:rsidTr="00E94D05">
        <w:tc>
          <w:tcPr>
            <w:tcW w:w="2430" w:type="dxa"/>
          </w:tcPr>
          <w:p w14:paraId="4D63841E" w14:textId="51CDF31D" w:rsidR="000803E5" w:rsidRPr="009F6786" w:rsidRDefault="000803E5" w:rsidP="000803E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vAlign w:val="bottom"/>
          </w:tcPr>
          <w:p w14:paraId="7DD0519B" w14:textId="681BA9F8" w:rsidR="000803E5" w:rsidRPr="009F6786" w:rsidRDefault="00CC0B9E" w:rsidP="000803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1,188</w:t>
            </w:r>
          </w:p>
        </w:tc>
        <w:tc>
          <w:tcPr>
            <w:tcW w:w="262" w:type="dxa"/>
          </w:tcPr>
          <w:p w14:paraId="3BD797ED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EC393C" w14:textId="24B7D403" w:rsidR="000803E5" w:rsidRPr="009F6786" w:rsidRDefault="000803E5" w:rsidP="000803E5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1,696</w:t>
            </w:r>
          </w:p>
        </w:tc>
        <w:tc>
          <w:tcPr>
            <w:tcW w:w="262" w:type="dxa"/>
          </w:tcPr>
          <w:p w14:paraId="795CA05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18018DF" w14:textId="01E1A4F4" w:rsidR="000803E5" w:rsidRPr="009F6786" w:rsidRDefault="00CC0B9E" w:rsidP="00CC0B9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2,056</w:t>
            </w:r>
          </w:p>
        </w:tc>
        <w:tc>
          <w:tcPr>
            <w:tcW w:w="270" w:type="dxa"/>
          </w:tcPr>
          <w:p w14:paraId="5A47192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D980E" w14:textId="55C00BEA" w:rsidR="000803E5" w:rsidRPr="009F6786" w:rsidRDefault="000803E5" w:rsidP="00FF3D2D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DF409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BD5264" w14:textId="5CDCCE32" w:rsidR="000803E5" w:rsidRPr="009F6786" w:rsidRDefault="00FF3D2D" w:rsidP="000803E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3,244</w:t>
            </w:r>
          </w:p>
        </w:tc>
        <w:tc>
          <w:tcPr>
            <w:tcW w:w="270" w:type="dxa"/>
          </w:tcPr>
          <w:p w14:paraId="290EC45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8FC4FB" w14:textId="076171C6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1,696</w:t>
            </w:r>
          </w:p>
        </w:tc>
      </w:tr>
      <w:tr w:rsidR="000803E5" w:rsidRPr="009F6786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065AF851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460AD717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1F299784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42F3216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08245E60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0162553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69B775D0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4BC2E21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7CD63388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568,088</w:t>
            </w:r>
          </w:p>
        </w:tc>
        <w:tc>
          <w:tcPr>
            <w:tcW w:w="270" w:type="dxa"/>
          </w:tcPr>
          <w:p w14:paraId="339CDB8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4E78643A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</w:tr>
      <w:tr w:rsidR="000803E5" w:rsidRPr="009F6786" w14:paraId="25ECEFB6" w14:textId="77777777" w:rsidTr="00E94D05">
        <w:tc>
          <w:tcPr>
            <w:tcW w:w="2430" w:type="dxa"/>
            <w:vAlign w:val="bottom"/>
          </w:tcPr>
          <w:p w14:paraId="10FC541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803E5" w:rsidRPr="009F6786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0803E5" w:rsidRPr="009F6786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0803E5" w:rsidRPr="009F6786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4293C1F3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587C11AD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1FD82E68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7CDEFE5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098F2400" w:rsidR="000803E5" w:rsidRPr="009F6786" w:rsidRDefault="00CC0B9E" w:rsidP="000803E5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0803E5" w:rsidRPr="009F6786" w:rsidRDefault="000803E5" w:rsidP="000803E5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41C51DC3" w:rsidR="000803E5" w:rsidRPr="009F6786" w:rsidRDefault="000803E5" w:rsidP="000803E5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2EDA4B39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70" w:type="dxa"/>
          </w:tcPr>
          <w:p w14:paraId="563B9A3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427CB86A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</w:tr>
      <w:tr w:rsidR="000803E5" w:rsidRPr="009F6786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398451FB" w:rsidR="000803E5" w:rsidRPr="009F6786" w:rsidRDefault="00CC0B9E" w:rsidP="000803E5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17FBA994" w:rsidR="000803E5" w:rsidRPr="009F6786" w:rsidRDefault="000803E5" w:rsidP="000803E5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48F521F5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48CAD73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02F24EC9" w:rsidR="000803E5" w:rsidRPr="009F6786" w:rsidRDefault="000803E5" w:rsidP="000803E5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54236D6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424A6054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42EA06E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494ADF9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138,589</w:t>
            </w:r>
          </w:p>
        </w:tc>
      </w:tr>
      <w:tr w:rsidR="000803E5" w:rsidRPr="009F6786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0E65F467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04FF6AA7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5ADDD1B2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242F54A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3F14CCFC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72796E4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3C980BD3" w:rsidR="000803E5" w:rsidRPr="009F6786" w:rsidRDefault="000803E5" w:rsidP="000803E5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07A68CB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3F53A962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568,088</w:t>
            </w:r>
          </w:p>
        </w:tc>
        <w:tc>
          <w:tcPr>
            <w:tcW w:w="270" w:type="dxa"/>
          </w:tcPr>
          <w:p w14:paraId="7C253D1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6CB5BCC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</w:tr>
      <w:tr w:rsidR="000803E5" w:rsidRPr="009F6786" w14:paraId="58671030" w14:textId="77777777" w:rsidTr="00E94D05">
        <w:tc>
          <w:tcPr>
            <w:tcW w:w="2430" w:type="dxa"/>
            <w:vAlign w:val="bottom"/>
          </w:tcPr>
          <w:p w14:paraId="22E0A94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803E5" w:rsidRPr="009F6786" w14:paraId="4359ACCA" w14:textId="77777777" w:rsidTr="00E94D05">
        <w:tc>
          <w:tcPr>
            <w:tcW w:w="2430" w:type="dxa"/>
            <w:hideMark/>
          </w:tcPr>
          <w:p w14:paraId="04E4D9C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9F6786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7DB8CB86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74B8051C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6217DF0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388050C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11AB4045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94,167</w:t>
            </w:r>
          </w:p>
        </w:tc>
        <w:tc>
          <w:tcPr>
            <w:tcW w:w="270" w:type="dxa"/>
          </w:tcPr>
          <w:p w14:paraId="30972E4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1E76F8DA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52,196</w:t>
            </w:r>
          </w:p>
        </w:tc>
        <w:tc>
          <w:tcPr>
            <w:tcW w:w="270" w:type="dxa"/>
          </w:tcPr>
          <w:p w14:paraId="6434F7FD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5F01FF6C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488,905</w:t>
            </w:r>
          </w:p>
        </w:tc>
        <w:tc>
          <w:tcPr>
            <w:tcW w:w="270" w:type="dxa"/>
          </w:tcPr>
          <w:p w14:paraId="1A79CF8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40CCBE7E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640,655</w:t>
            </w:r>
          </w:p>
        </w:tc>
      </w:tr>
      <w:tr w:rsidR="000803E5" w:rsidRPr="009F6786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2712B585" w:rsidR="000803E5" w:rsidRPr="009F6786" w:rsidRDefault="00FF3D2D" w:rsidP="000803E5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26EC5BD5" w:rsidR="000803E5" w:rsidRPr="009F6786" w:rsidRDefault="000803E5" w:rsidP="000803E5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15FB87C8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79,183</w:t>
            </w:r>
          </w:p>
        </w:tc>
        <w:tc>
          <w:tcPr>
            <w:tcW w:w="270" w:type="dxa"/>
          </w:tcPr>
          <w:p w14:paraId="73D27A9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7F5E52EB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86,393</w:t>
            </w:r>
          </w:p>
        </w:tc>
        <w:tc>
          <w:tcPr>
            <w:tcW w:w="270" w:type="dxa"/>
          </w:tcPr>
          <w:p w14:paraId="068B866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765984E4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79,183</w:t>
            </w:r>
          </w:p>
        </w:tc>
        <w:tc>
          <w:tcPr>
            <w:tcW w:w="270" w:type="dxa"/>
          </w:tcPr>
          <w:p w14:paraId="582BE72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76C21236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86,393</w:t>
            </w:r>
          </w:p>
        </w:tc>
      </w:tr>
      <w:tr w:rsidR="000803E5" w:rsidRPr="009F6786" w14:paraId="1E842B50" w14:textId="77777777" w:rsidTr="00E94D05">
        <w:tc>
          <w:tcPr>
            <w:tcW w:w="2430" w:type="dxa"/>
            <w:hideMark/>
          </w:tcPr>
          <w:p w14:paraId="0D97727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1DA39187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394,738</w:t>
            </w:r>
          </w:p>
        </w:tc>
        <w:tc>
          <w:tcPr>
            <w:tcW w:w="262" w:type="dxa"/>
          </w:tcPr>
          <w:p w14:paraId="1C7B3E56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0F9EE4F4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588,459</w:t>
            </w:r>
          </w:p>
        </w:tc>
        <w:tc>
          <w:tcPr>
            <w:tcW w:w="262" w:type="dxa"/>
          </w:tcPr>
          <w:p w14:paraId="5FA57DF3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0C2AAD6B" w:rsidR="000803E5" w:rsidRPr="009F6786" w:rsidRDefault="00CC0B9E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173,350</w:t>
            </w:r>
          </w:p>
        </w:tc>
        <w:tc>
          <w:tcPr>
            <w:tcW w:w="270" w:type="dxa"/>
          </w:tcPr>
          <w:p w14:paraId="55330A79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7726C22D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138,589</w:t>
            </w:r>
          </w:p>
        </w:tc>
        <w:tc>
          <w:tcPr>
            <w:tcW w:w="270" w:type="dxa"/>
          </w:tcPr>
          <w:p w14:paraId="1C67BBA4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0397E079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568,088</w:t>
            </w:r>
          </w:p>
        </w:tc>
        <w:tc>
          <w:tcPr>
            <w:tcW w:w="270" w:type="dxa"/>
          </w:tcPr>
          <w:p w14:paraId="689BBDA2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076B2125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727,048</w:t>
            </w:r>
          </w:p>
        </w:tc>
      </w:tr>
      <w:tr w:rsidR="000803E5" w:rsidRPr="009F6786" w14:paraId="3283F385" w14:textId="77777777" w:rsidTr="00E94D05">
        <w:tc>
          <w:tcPr>
            <w:tcW w:w="2430" w:type="dxa"/>
          </w:tcPr>
          <w:p w14:paraId="4F7E6BDC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CC1EB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505F0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FBA79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4088C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FDE48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91629" w14:textId="77777777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803E5" w:rsidRPr="009F6786" w14:paraId="4AB867EC" w14:textId="77777777" w:rsidTr="00E94D05">
        <w:tc>
          <w:tcPr>
            <w:tcW w:w="2430" w:type="dxa"/>
            <w:vAlign w:val="bottom"/>
            <w:hideMark/>
          </w:tcPr>
          <w:p w14:paraId="0B21F9E1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F678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7BE7EF" w14:textId="7CA89D7E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60,788</w:t>
            </w:r>
          </w:p>
        </w:tc>
        <w:tc>
          <w:tcPr>
            <w:tcW w:w="262" w:type="dxa"/>
          </w:tcPr>
          <w:p w14:paraId="797D8254" w14:textId="77777777" w:rsidR="000803E5" w:rsidRPr="009F6786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DCDCB" w14:textId="7DE41D5F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73,941</w:t>
            </w:r>
          </w:p>
        </w:tc>
        <w:tc>
          <w:tcPr>
            <w:tcW w:w="262" w:type="dxa"/>
          </w:tcPr>
          <w:p w14:paraId="49CCD98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3239B" w14:textId="5B0AC33E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32,374</w:t>
            </w:r>
          </w:p>
        </w:tc>
        <w:tc>
          <w:tcPr>
            <w:tcW w:w="270" w:type="dxa"/>
          </w:tcPr>
          <w:p w14:paraId="2339D74A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4ED86" w14:textId="46727ED5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32,802</w:t>
            </w:r>
          </w:p>
        </w:tc>
        <w:tc>
          <w:tcPr>
            <w:tcW w:w="270" w:type="dxa"/>
          </w:tcPr>
          <w:p w14:paraId="41191DFF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0A443" w14:textId="0D9F849D" w:rsidR="000803E5" w:rsidRPr="009F6786" w:rsidRDefault="00FF3D2D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93,162</w:t>
            </w:r>
          </w:p>
        </w:tc>
        <w:tc>
          <w:tcPr>
            <w:tcW w:w="270" w:type="dxa"/>
          </w:tcPr>
          <w:p w14:paraId="5CCA9C5E" w14:textId="77777777" w:rsidR="000803E5" w:rsidRPr="009F6786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DDB011" w14:textId="30618DD4" w:rsidR="000803E5" w:rsidRPr="009F6786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106,743</w:t>
            </w:r>
          </w:p>
        </w:tc>
      </w:tr>
    </w:tbl>
    <w:p w14:paraId="7057E7E6" w14:textId="6A531D0D" w:rsidR="00E94D05" w:rsidRPr="009F6786" w:rsidRDefault="00E94D05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73C9981" w14:textId="181BB949" w:rsidR="001C406B" w:rsidRPr="009F6786" w:rsidRDefault="001C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br w:type="page"/>
      </w:r>
    </w:p>
    <w:p w14:paraId="3E665CD8" w14:textId="1B6144E8" w:rsidR="00E94D05" w:rsidRPr="009F6786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713B4F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เก้า</w:t>
      </w: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95E59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713B4F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5228C2E" w14:textId="460E109C" w:rsidR="00962D6E" w:rsidRPr="009F6786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9F6786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9F6786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7C76E1A" w14:textId="3E967752" w:rsidR="0047260B" w:rsidRPr="009F6786" w:rsidRDefault="0013168F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</w:rPr>
      </w:pPr>
      <w:r w:rsidRPr="009F6786">
        <w:rPr>
          <w:rFonts w:asciiTheme="majorBidi" w:hAnsiTheme="majorBidi" w:cstheme="majorBidi"/>
          <w:noProof/>
        </w:rPr>
        <w:drawing>
          <wp:inline distT="0" distB="0" distL="0" distR="0" wp14:anchorId="6123CDE4" wp14:editId="71326308">
            <wp:extent cx="5929533" cy="2414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83" b="4903"/>
                    <a:stretch/>
                  </pic:blipFill>
                  <pic:spPr bwMode="auto">
                    <a:xfrm>
                      <a:off x="0" y="0"/>
                      <a:ext cx="5961330" cy="2427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E86A5D" w14:textId="77777777" w:rsidR="00D14AFC" w:rsidRPr="009F6786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46A8CDA0" w14:textId="71E8C55D" w:rsidR="00962D6E" w:rsidRPr="009F6786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BFAD7FC" w14:textId="4537C071" w:rsidR="0047260B" w:rsidRPr="009F6786" w:rsidRDefault="0013168F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</w:rPr>
      </w:pPr>
      <w:r w:rsidRPr="009F6786">
        <w:rPr>
          <w:rFonts w:asciiTheme="majorBidi" w:hAnsiTheme="majorBidi" w:cstheme="majorBidi"/>
          <w:noProof/>
        </w:rPr>
        <w:drawing>
          <wp:inline distT="0" distB="0" distL="0" distR="0" wp14:anchorId="67BEB6A6" wp14:editId="02AE3BA2">
            <wp:extent cx="5965166" cy="23843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7" r="9792" b="8554"/>
                    <a:stretch/>
                  </pic:blipFill>
                  <pic:spPr bwMode="auto">
                    <a:xfrm>
                      <a:off x="0" y="0"/>
                      <a:ext cx="6042865" cy="2415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4A7E61" w14:textId="77777777" w:rsidR="00D14AFC" w:rsidRPr="009F6786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5E6F0805" w14:textId="3FAAAA0D" w:rsidR="00962D6E" w:rsidRPr="009F6786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3260E8D9" w14:textId="4A0D7708" w:rsidR="0029012E" w:rsidRPr="009F6786" w:rsidRDefault="0078772E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</w:rPr>
      </w:pPr>
      <w:r w:rsidRPr="009F6786">
        <w:rPr>
          <w:rFonts w:asciiTheme="majorBidi" w:hAnsiTheme="majorBidi" w:cstheme="majorBidi"/>
          <w:noProof/>
        </w:rPr>
        <w:drawing>
          <wp:inline distT="0" distB="0" distL="0" distR="0" wp14:anchorId="019C4CEC" wp14:editId="5E807FA8">
            <wp:extent cx="5965948" cy="23844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" t="9785" r="-1" b="5222"/>
                    <a:stretch/>
                  </pic:blipFill>
                  <pic:spPr bwMode="auto">
                    <a:xfrm>
                      <a:off x="0" y="0"/>
                      <a:ext cx="6019633" cy="240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309941" w14:textId="77777777" w:rsidR="0047260B" w:rsidRPr="009F6786" w:rsidRDefault="0047260B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28928B82" w14:textId="2D814EEE" w:rsidR="00E94D05" w:rsidRPr="009F6786" w:rsidRDefault="00E94D05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212A5E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เก้า</w:t>
      </w: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671B4F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7144E2"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49EDC89A" w14:textId="76F06B9A" w:rsidR="00D2195B" w:rsidRPr="009F6786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C684F3B" w14:textId="3AE8BFE9" w:rsidR="0047260B" w:rsidRPr="009F6786" w:rsidRDefault="00AA5923" w:rsidP="0078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noProof/>
        </w:rPr>
      </w:pPr>
      <w:r w:rsidRPr="009F6786">
        <w:rPr>
          <w:rFonts w:asciiTheme="majorBidi" w:hAnsiTheme="majorBidi" w:cstheme="majorBidi"/>
          <w:noProof/>
        </w:rPr>
        <w:drawing>
          <wp:inline distT="0" distB="0" distL="0" distR="0" wp14:anchorId="200E6E33" wp14:editId="6A33C103">
            <wp:extent cx="6081019" cy="2343150"/>
            <wp:effectExtent l="0" t="0" r="0" b="0"/>
            <wp:docPr id="7251690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055" b="5782"/>
                    <a:stretch/>
                  </pic:blipFill>
                  <pic:spPr bwMode="auto">
                    <a:xfrm>
                      <a:off x="0" y="0"/>
                      <a:ext cx="6095861" cy="2348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DDFA1A" w14:textId="77777777" w:rsidR="0078772E" w:rsidRPr="009F6786" w:rsidRDefault="0078772E" w:rsidP="0078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noProof/>
        </w:rPr>
      </w:pPr>
    </w:p>
    <w:p w14:paraId="4C2762B3" w14:textId="77777777" w:rsidR="00D14AFC" w:rsidRPr="009F6786" w:rsidRDefault="00D14AFC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cs/>
        </w:rPr>
      </w:pPr>
    </w:p>
    <w:p w14:paraId="4AB47D4D" w14:textId="66031FD0" w:rsidR="00DB12B7" w:rsidRPr="009F6786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9F6786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9F6786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9F6786" w14:paraId="27B73E2B" w14:textId="77777777" w:rsidTr="00553245">
        <w:tc>
          <w:tcPr>
            <w:tcW w:w="4500" w:type="dxa"/>
          </w:tcPr>
          <w:p w14:paraId="1627CED7" w14:textId="77777777" w:rsidR="00553245" w:rsidRPr="009F6786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9F6786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9F6786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9F6786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540E7" w:rsidRPr="009F6786" w14:paraId="685B53E9" w14:textId="77777777" w:rsidTr="00553245">
        <w:tc>
          <w:tcPr>
            <w:tcW w:w="4500" w:type="dxa"/>
            <w:hideMark/>
          </w:tcPr>
          <w:p w14:paraId="3BD8B24A" w14:textId="1AFC00B3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033CA358" w14:textId="27456985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8530E02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39D06155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55" w:type="dxa"/>
          </w:tcPr>
          <w:p w14:paraId="6CFFE788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67964013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5361906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4A83668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E540E7" w:rsidRPr="009F6786" w14:paraId="3C77F9B9" w14:textId="77777777" w:rsidTr="00553245">
        <w:tc>
          <w:tcPr>
            <w:tcW w:w="4500" w:type="dxa"/>
          </w:tcPr>
          <w:p w14:paraId="12AEF201" w14:textId="77777777" w:rsidR="00E540E7" w:rsidRPr="009F6786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9F6786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9F6786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9F6786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9F6786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540E7" w:rsidRPr="009F6786" w14:paraId="57745448" w14:textId="77777777" w:rsidTr="00553245">
        <w:tc>
          <w:tcPr>
            <w:tcW w:w="4500" w:type="dxa"/>
            <w:hideMark/>
          </w:tcPr>
          <w:p w14:paraId="4AFF1E89" w14:textId="77777777" w:rsidR="00E540E7" w:rsidRPr="009F6786" w:rsidRDefault="00E540E7" w:rsidP="00E54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F678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1EE45D56" w:rsidR="00E540E7" w:rsidRPr="009F6786" w:rsidRDefault="009D5336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274,</w:t>
            </w:r>
            <w:r w:rsidR="002F0E7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62" w:type="dxa"/>
          </w:tcPr>
          <w:p w14:paraId="0991CCAA" w14:textId="77777777" w:rsidR="00E540E7" w:rsidRPr="009F6786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548082C9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308,039</w:t>
            </w:r>
          </w:p>
        </w:tc>
        <w:tc>
          <w:tcPr>
            <w:tcW w:w="255" w:type="dxa"/>
          </w:tcPr>
          <w:p w14:paraId="7E77EBCD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1D0EF525" w:rsidR="00E540E7" w:rsidRPr="009F6786" w:rsidRDefault="00664785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93,162</w:t>
            </w:r>
          </w:p>
        </w:tc>
        <w:tc>
          <w:tcPr>
            <w:tcW w:w="270" w:type="dxa"/>
          </w:tcPr>
          <w:p w14:paraId="1FCB875C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0D6C5705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106,743</w:t>
            </w:r>
          </w:p>
        </w:tc>
      </w:tr>
      <w:tr w:rsidR="00E540E7" w:rsidRPr="009F6786" w14:paraId="5D293AB0" w14:textId="77777777" w:rsidTr="00553245">
        <w:tc>
          <w:tcPr>
            <w:tcW w:w="4500" w:type="dxa"/>
            <w:hideMark/>
          </w:tcPr>
          <w:p w14:paraId="24D23975" w14:textId="77777777" w:rsidR="00E540E7" w:rsidRPr="009F6786" w:rsidRDefault="00E540E7" w:rsidP="00E540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E540E7" w:rsidRPr="009F6786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540E7" w:rsidRPr="009F6786" w14:paraId="1C1C20D3" w14:textId="77777777" w:rsidTr="00553245">
        <w:tc>
          <w:tcPr>
            <w:tcW w:w="4500" w:type="dxa"/>
            <w:hideMark/>
          </w:tcPr>
          <w:p w14:paraId="11BD5EF6" w14:textId="77777777" w:rsidR="00E540E7" w:rsidRPr="009F6786" w:rsidRDefault="00E540E7" w:rsidP="00E540E7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761A0719" w:rsidR="00E540E7" w:rsidRPr="009F6786" w:rsidRDefault="009D5336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C2323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C2323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578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</w:tcPr>
          <w:p w14:paraId="3749DB21" w14:textId="77777777" w:rsidR="00E540E7" w:rsidRPr="009F6786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13851C0F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18,798</w:t>
            </w:r>
          </w:p>
        </w:tc>
        <w:tc>
          <w:tcPr>
            <w:tcW w:w="255" w:type="dxa"/>
          </w:tcPr>
          <w:p w14:paraId="6A939BA0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1A83B4A9" w:rsidR="00E540E7" w:rsidRPr="009F6786" w:rsidRDefault="0057041E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</w:t>
            </w:r>
            <w:r w:rsidR="009A5080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C044639" w14:textId="77777777" w:rsidR="00E540E7" w:rsidRPr="009F6786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603803CF" w:rsidR="00E540E7" w:rsidRPr="009F6786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13,986</w:t>
            </w:r>
          </w:p>
        </w:tc>
      </w:tr>
      <w:tr w:rsidR="009D5336" w:rsidRPr="009F6786" w14:paraId="38756D30" w14:textId="77777777" w:rsidTr="00553245">
        <w:tc>
          <w:tcPr>
            <w:tcW w:w="4500" w:type="dxa"/>
            <w:hideMark/>
          </w:tcPr>
          <w:p w14:paraId="7E23F68C" w14:textId="77777777" w:rsidR="009D5336" w:rsidRPr="009F6786" w:rsidRDefault="009D5336" w:rsidP="009D5336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17140CFC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(53,224)</w:t>
            </w:r>
          </w:p>
        </w:tc>
        <w:tc>
          <w:tcPr>
            <w:tcW w:w="262" w:type="dxa"/>
          </w:tcPr>
          <w:p w14:paraId="1FA96D69" w14:textId="77777777" w:rsidR="009D5336" w:rsidRPr="009F6786" w:rsidRDefault="009D5336" w:rsidP="009D533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53C6B51D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(48,</w:t>
            </w:r>
            <w:r w:rsidR="007870FB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796)</w:t>
            </w:r>
          </w:p>
        </w:tc>
        <w:tc>
          <w:tcPr>
            <w:tcW w:w="255" w:type="dxa"/>
          </w:tcPr>
          <w:p w14:paraId="74104F4C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4AE9BC6C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(24,382)</w:t>
            </w:r>
          </w:p>
        </w:tc>
        <w:tc>
          <w:tcPr>
            <w:tcW w:w="270" w:type="dxa"/>
          </w:tcPr>
          <w:p w14:paraId="2D9E9E1A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23184EFA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(26,943)</w:t>
            </w:r>
          </w:p>
        </w:tc>
      </w:tr>
      <w:tr w:rsidR="009D5336" w:rsidRPr="009F6786" w14:paraId="26E1FE8C" w14:textId="77777777" w:rsidTr="00553245">
        <w:tc>
          <w:tcPr>
            <w:tcW w:w="4500" w:type="dxa"/>
            <w:hideMark/>
          </w:tcPr>
          <w:p w14:paraId="0BEA942C" w14:textId="77777777" w:rsidR="009D5336" w:rsidRPr="009F6786" w:rsidRDefault="009D5336" w:rsidP="009D5336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4CF75835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B03F5D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03F5D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EF4B3A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9D5336" w:rsidRPr="009F6786" w:rsidRDefault="009D5336" w:rsidP="009D533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4153EB64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(147,561)</w:t>
            </w:r>
          </w:p>
        </w:tc>
        <w:tc>
          <w:tcPr>
            <w:tcW w:w="255" w:type="dxa"/>
          </w:tcPr>
          <w:p w14:paraId="06481D55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619A117F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03F5D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03F5D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C61F9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20FC2C7D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(56,171)</w:t>
            </w:r>
          </w:p>
        </w:tc>
      </w:tr>
      <w:tr w:rsidR="009D5336" w:rsidRPr="009F6786" w14:paraId="1B9A7193" w14:textId="77777777" w:rsidTr="00553245">
        <w:tc>
          <w:tcPr>
            <w:tcW w:w="4500" w:type="dxa"/>
            <w:hideMark/>
          </w:tcPr>
          <w:p w14:paraId="46EEF921" w14:textId="77777777" w:rsidR="009D5336" w:rsidRPr="009F6786" w:rsidRDefault="009D5336" w:rsidP="009D5336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051E9B1F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(6,550)</w:t>
            </w:r>
          </w:p>
        </w:tc>
        <w:tc>
          <w:tcPr>
            <w:tcW w:w="262" w:type="dxa"/>
          </w:tcPr>
          <w:p w14:paraId="7D9A5B65" w14:textId="77777777" w:rsidR="009D5336" w:rsidRPr="009F6786" w:rsidRDefault="009D5336" w:rsidP="009D533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29878D9B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(8,230)</w:t>
            </w:r>
          </w:p>
        </w:tc>
        <w:tc>
          <w:tcPr>
            <w:tcW w:w="255" w:type="dxa"/>
          </w:tcPr>
          <w:p w14:paraId="1BAE3A87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268BC93C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(5,588)</w:t>
            </w:r>
          </w:p>
        </w:tc>
        <w:tc>
          <w:tcPr>
            <w:tcW w:w="270" w:type="dxa"/>
          </w:tcPr>
          <w:p w14:paraId="7D8CCE87" w14:textId="77777777" w:rsidR="009D5336" w:rsidRPr="009F6786" w:rsidRDefault="009D5336" w:rsidP="009D53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0A5C2A9E" w:rsidR="009D5336" w:rsidRPr="009F6786" w:rsidRDefault="009D5336" w:rsidP="009D533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(7,391)</w:t>
            </w:r>
          </w:p>
        </w:tc>
      </w:tr>
      <w:tr w:rsidR="00F35213" w:rsidRPr="009F6786" w14:paraId="5D1E59AE" w14:textId="77777777" w:rsidTr="00553245">
        <w:tc>
          <w:tcPr>
            <w:tcW w:w="4500" w:type="dxa"/>
            <w:hideMark/>
          </w:tcPr>
          <w:p w14:paraId="0F03D119" w14:textId="0CCB4494" w:rsidR="00F35213" w:rsidRPr="009F6786" w:rsidRDefault="00F35213" w:rsidP="00F35213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EE17911" w14:textId="77777777" w:rsidR="00F35213" w:rsidRPr="009F6786" w:rsidRDefault="00F35213" w:rsidP="00F35213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6FCF4586" w:rsidR="00F35213" w:rsidRPr="009F6786" w:rsidRDefault="00F35213" w:rsidP="00F352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1,460</w:t>
            </w:r>
          </w:p>
        </w:tc>
        <w:tc>
          <w:tcPr>
            <w:tcW w:w="262" w:type="dxa"/>
          </w:tcPr>
          <w:p w14:paraId="758573EF" w14:textId="77777777" w:rsidR="00F35213" w:rsidRPr="009F6786" w:rsidRDefault="00F35213" w:rsidP="00F3521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2144ED8" w14:textId="77777777" w:rsidR="00F35213" w:rsidRPr="009F6786" w:rsidRDefault="00F35213" w:rsidP="00F352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841BE" w14:textId="5021713C" w:rsidR="00F35213" w:rsidRPr="009F6786" w:rsidRDefault="00F35213" w:rsidP="00F35213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ABEF9FA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5698D4C" w14:textId="77777777" w:rsidR="00F35213" w:rsidRPr="009F6786" w:rsidRDefault="00F35213" w:rsidP="00F35213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02B4D587" w:rsidR="00F35213" w:rsidRPr="009F6786" w:rsidRDefault="00F35213" w:rsidP="00F35213">
            <w:pPr>
              <w:pStyle w:val="acctfourfigures"/>
              <w:tabs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1,023</w:t>
            </w:r>
          </w:p>
        </w:tc>
        <w:tc>
          <w:tcPr>
            <w:tcW w:w="270" w:type="dxa"/>
          </w:tcPr>
          <w:p w14:paraId="63B1DE4A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206F168" w14:textId="77777777" w:rsidR="00F35213" w:rsidRPr="009F6786" w:rsidRDefault="00F35213" w:rsidP="00F35213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3F6808E9" w:rsidR="00F35213" w:rsidRPr="009F6786" w:rsidRDefault="00F35213" w:rsidP="00F35213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5213" w:rsidRPr="009F6786" w14:paraId="7990185C" w14:textId="77777777" w:rsidTr="00553245">
        <w:tc>
          <w:tcPr>
            <w:tcW w:w="4500" w:type="dxa"/>
            <w:hideMark/>
          </w:tcPr>
          <w:p w14:paraId="70633E27" w14:textId="182211B5" w:rsidR="00F35213" w:rsidRPr="009F6786" w:rsidRDefault="00F35213" w:rsidP="00F35213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2A54451F" w14:textId="7EFD5E88" w:rsidR="00F35213" w:rsidRPr="009F6786" w:rsidRDefault="00F35213" w:rsidP="00ED233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62" w:type="dxa"/>
          </w:tcPr>
          <w:p w14:paraId="7DEC7FEA" w14:textId="77777777" w:rsidR="00F35213" w:rsidRPr="009F6786" w:rsidRDefault="00F35213" w:rsidP="00F3521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1B761E54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(18,931)</w:t>
            </w:r>
          </w:p>
        </w:tc>
        <w:tc>
          <w:tcPr>
            <w:tcW w:w="255" w:type="dxa"/>
          </w:tcPr>
          <w:p w14:paraId="54F18B0E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6EF90AE8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70" w:type="dxa"/>
          </w:tcPr>
          <w:p w14:paraId="618A65DF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1EB81EC9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(18,931)</w:t>
            </w:r>
          </w:p>
        </w:tc>
      </w:tr>
      <w:tr w:rsidR="00F35213" w:rsidRPr="009F6786" w14:paraId="51764732" w14:textId="77777777" w:rsidTr="00553245">
        <w:tc>
          <w:tcPr>
            <w:tcW w:w="4500" w:type="dxa"/>
            <w:hideMark/>
          </w:tcPr>
          <w:p w14:paraId="28037B55" w14:textId="77777777" w:rsidR="00F35213" w:rsidRPr="009F6786" w:rsidRDefault="00F35213" w:rsidP="00F35213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3AE73EE5" w:rsidR="00F35213" w:rsidRPr="009F6786" w:rsidRDefault="00F35213" w:rsidP="00F35213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F35213" w:rsidRPr="009F6786" w:rsidRDefault="00F35213" w:rsidP="00F3521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5994DB06" w:rsidR="00F35213" w:rsidRPr="009F6786" w:rsidRDefault="00F35213" w:rsidP="00F3521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2FA093D5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48,7</w:t>
            </w:r>
            <w:r w:rsidR="0035784C"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97A50B2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45477E06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56,363</w:t>
            </w:r>
          </w:p>
        </w:tc>
      </w:tr>
      <w:tr w:rsidR="00F35213" w:rsidRPr="009F6786" w14:paraId="4BFA4B1A" w14:textId="77777777" w:rsidTr="00553245">
        <w:tc>
          <w:tcPr>
            <w:tcW w:w="4500" w:type="dxa"/>
            <w:hideMark/>
          </w:tcPr>
          <w:p w14:paraId="41961A76" w14:textId="77777777" w:rsidR="00F35213" w:rsidRPr="009F6786" w:rsidRDefault="00F35213" w:rsidP="00F3521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3CCC2049" w:rsidR="00F35213" w:rsidRPr="009F6786" w:rsidRDefault="00B03F5D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  <w:r w:rsidR="00F35213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EF4B3A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</w:tcPr>
          <w:p w14:paraId="33F19E20" w14:textId="77777777" w:rsidR="00F35213" w:rsidRPr="009F6786" w:rsidRDefault="00F35213" w:rsidP="00F3521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1A51E209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103,319</w:t>
            </w:r>
          </w:p>
        </w:tc>
        <w:tc>
          <w:tcPr>
            <w:tcW w:w="255" w:type="dxa"/>
          </w:tcPr>
          <w:p w14:paraId="18FC6174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2462DAA7" w:rsidR="00F35213" w:rsidRPr="009F6786" w:rsidRDefault="00B03F5D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F35213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3C34B1BC" w14:textId="77777777" w:rsidR="00F35213" w:rsidRPr="009F6786" w:rsidRDefault="00F35213" w:rsidP="00F352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2621FD1B" w:rsidR="00F35213" w:rsidRPr="009F6786" w:rsidRDefault="00F35213" w:rsidP="00F3521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67,656</w:t>
            </w:r>
          </w:p>
        </w:tc>
      </w:tr>
    </w:tbl>
    <w:p w14:paraId="7520E598" w14:textId="426B0FD1" w:rsidR="000E216D" w:rsidRPr="009F6786" w:rsidRDefault="000E216D">
      <w:pPr>
        <w:rPr>
          <w:rFonts w:asciiTheme="majorBidi" w:hAnsiTheme="majorBidi" w:cstheme="majorBidi"/>
          <w:sz w:val="28"/>
          <w:szCs w:val="28"/>
        </w:rPr>
      </w:pPr>
    </w:p>
    <w:p w14:paraId="505FABBB" w14:textId="014BFE54" w:rsidR="000E216D" w:rsidRPr="009F6786" w:rsidRDefault="000E216D">
      <w:pPr>
        <w:rPr>
          <w:rFonts w:asciiTheme="majorBidi" w:hAnsiTheme="majorBidi" w:cstheme="majorBidi"/>
          <w:sz w:val="28"/>
          <w:szCs w:val="28"/>
        </w:rPr>
      </w:pPr>
    </w:p>
    <w:p w14:paraId="6AEF3757" w14:textId="77777777" w:rsidR="000E216D" w:rsidRPr="009F6786" w:rsidRDefault="000E216D" w:rsidP="000E216D">
      <w:pPr>
        <w:rPr>
          <w:rFonts w:asciiTheme="majorBidi" w:hAnsiTheme="majorBidi" w:cstheme="majorBidi"/>
        </w:rPr>
      </w:pPr>
      <w:r w:rsidRPr="009F6786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9F6786" w14:paraId="6E80DD39" w14:textId="77777777" w:rsidTr="002E288A">
        <w:tc>
          <w:tcPr>
            <w:tcW w:w="4500" w:type="dxa"/>
          </w:tcPr>
          <w:p w14:paraId="221494B1" w14:textId="77777777" w:rsidR="000E216D" w:rsidRPr="009F6786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9F6786" w14:paraId="4B33F443" w14:textId="77777777" w:rsidTr="002E288A">
        <w:tc>
          <w:tcPr>
            <w:tcW w:w="4500" w:type="dxa"/>
          </w:tcPr>
          <w:p w14:paraId="60B3C140" w14:textId="77777777" w:rsidR="000E216D" w:rsidRPr="009F6786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B09A3AB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5" w:type="dxa"/>
          </w:tcPr>
          <w:p w14:paraId="6BD8B4C7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39C3897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E216D" w:rsidRPr="009F6786" w14:paraId="2BA2A940" w14:textId="77777777" w:rsidTr="002E288A">
        <w:tc>
          <w:tcPr>
            <w:tcW w:w="4500" w:type="dxa"/>
          </w:tcPr>
          <w:p w14:paraId="232E8E7A" w14:textId="77777777" w:rsidR="000E216D" w:rsidRPr="009F6786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9F6786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E216D" w:rsidRPr="009F6786" w14:paraId="03B54E51" w14:textId="77777777" w:rsidTr="002E288A">
        <w:tc>
          <w:tcPr>
            <w:tcW w:w="4500" w:type="dxa"/>
          </w:tcPr>
          <w:p w14:paraId="1A43C3BC" w14:textId="77777777" w:rsidR="000E216D" w:rsidRPr="009F6786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700C34F9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F11F0" w:rsidRPr="009F6786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7144E2" w:rsidRPr="009F6786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2" w:type="dxa"/>
          </w:tcPr>
          <w:p w14:paraId="2EEC48B9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86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0FAB2BAD" w:rsidR="000E216D" w:rsidRPr="009F6786" w:rsidRDefault="00AF11F0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7144E2" w:rsidRPr="009F6786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14:paraId="1D7CBABA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F6786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E216D" w:rsidRPr="009F6786" w14:paraId="31EFD750" w14:textId="77777777" w:rsidTr="002E288A">
        <w:tc>
          <w:tcPr>
            <w:tcW w:w="4500" w:type="dxa"/>
          </w:tcPr>
          <w:p w14:paraId="5D8A25A2" w14:textId="77777777" w:rsidR="000E216D" w:rsidRPr="009F6786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4FA76E9F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793A6E"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62" w:type="dxa"/>
          </w:tcPr>
          <w:p w14:paraId="052339DB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1FE1B2DD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793A6E"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  <w:tc>
          <w:tcPr>
            <w:tcW w:w="255" w:type="dxa"/>
          </w:tcPr>
          <w:p w14:paraId="4BA24D7F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411FDABB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793A6E"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7</w:t>
            </w:r>
          </w:p>
        </w:tc>
        <w:tc>
          <w:tcPr>
            <w:tcW w:w="270" w:type="dxa"/>
          </w:tcPr>
          <w:p w14:paraId="57F34BD2" w14:textId="77777777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587E8EAA" w:rsidR="000E216D" w:rsidRPr="009F6786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256</w:t>
            </w:r>
            <w:r w:rsidR="00793A6E" w:rsidRPr="009F6786">
              <w:rPr>
                <w:rFonts w:asciiTheme="majorBidi" w:hAnsiTheme="majorBidi" w:cstheme="majorBidi"/>
                <w:bCs/>
                <w:sz w:val="27"/>
                <w:szCs w:val="27"/>
              </w:rPr>
              <w:t>6</w:t>
            </w:r>
          </w:p>
        </w:tc>
      </w:tr>
      <w:tr w:rsidR="000E216D" w:rsidRPr="009F6786" w14:paraId="35A3F5F7" w14:textId="77777777" w:rsidTr="002E288A">
        <w:tc>
          <w:tcPr>
            <w:tcW w:w="4500" w:type="dxa"/>
          </w:tcPr>
          <w:p w14:paraId="5923EF5A" w14:textId="77777777" w:rsidR="000E216D" w:rsidRPr="009F6786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9F6786" w:rsidRDefault="000E216D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793A6E" w:rsidRPr="009F6786" w14:paraId="3314424F" w14:textId="77777777" w:rsidTr="002E288A">
        <w:tc>
          <w:tcPr>
            <w:tcW w:w="4500" w:type="dxa"/>
          </w:tcPr>
          <w:p w14:paraId="6E1FC637" w14:textId="77777777" w:rsidR="00793A6E" w:rsidRPr="009F6786" w:rsidRDefault="00793A6E" w:rsidP="00793A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6A05B8AF" w:rsidR="00793A6E" w:rsidRPr="009F6786" w:rsidRDefault="0057041E" w:rsidP="00793A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67,</w:t>
            </w:r>
            <w:r w:rsidR="0035784C" w:rsidRPr="009F67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944</w:t>
            </w:r>
          </w:p>
        </w:tc>
        <w:tc>
          <w:tcPr>
            <w:tcW w:w="262" w:type="dxa"/>
          </w:tcPr>
          <w:p w14:paraId="3DB5A91E" w14:textId="77777777" w:rsidR="00793A6E" w:rsidRPr="009F6786" w:rsidRDefault="00793A6E" w:rsidP="00793A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2D5E5D94" w:rsidR="00793A6E" w:rsidRPr="009F6786" w:rsidRDefault="00793A6E" w:rsidP="00793A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2A3AC0DD" w14:textId="77777777" w:rsidR="00793A6E" w:rsidRPr="009F6786" w:rsidRDefault="00793A6E" w:rsidP="007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448EE3C2" w:rsidR="00793A6E" w:rsidRPr="009F6786" w:rsidRDefault="0057041E" w:rsidP="00793A6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34,517</w:t>
            </w:r>
          </w:p>
        </w:tc>
        <w:tc>
          <w:tcPr>
            <w:tcW w:w="270" w:type="dxa"/>
          </w:tcPr>
          <w:p w14:paraId="10EC298C" w14:textId="77777777" w:rsidR="00793A6E" w:rsidRPr="009F6786" w:rsidRDefault="00793A6E" w:rsidP="007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2407E5D3" w:rsidR="00793A6E" w:rsidRPr="009F6786" w:rsidRDefault="00793A6E" w:rsidP="00793A6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69,929</w:t>
            </w:r>
          </w:p>
        </w:tc>
      </w:tr>
      <w:tr w:rsidR="00664785" w:rsidRPr="009F6786" w14:paraId="7D533253" w14:textId="77777777" w:rsidTr="002E288A">
        <w:tc>
          <w:tcPr>
            <w:tcW w:w="4500" w:type="dxa"/>
          </w:tcPr>
          <w:p w14:paraId="2B409FC0" w14:textId="77777777" w:rsidR="00664785" w:rsidRPr="009F6786" w:rsidRDefault="00664785" w:rsidP="0066478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9F678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122E5052" w:rsidR="00664785" w:rsidRPr="009F6786" w:rsidRDefault="00664785" w:rsidP="006647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664785" w:rsidRPr="009F6786" w:rsidRDefault="00664785" w:rsidP="0066478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50FD51AD" w:rsidR="00664785" w:rsidRPr="009F6786" w:rsidRDefault="00664785" w:rsidP="0066478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664785" w:rsidRPr="009F6786" w:rsidRDefault="00664785" w:rsidP="0066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21333111" w:rsidR="00664785" w:rsidRPr="009F6786" w:rsidRDefault="00664785" w:rsidP="0066478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664785" w:rsidRPr="009F6786" w:rsidRDefault="00664785" w:rsidP="00664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20E097E4" w:rsidR="00664785" w:rsidRPr="009F6786" w:rsidRDefault="00664785" w:rsidP="00664785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793A6E" w:rsidRPr="009F6786" w14:paraId="0B14102D" w14:textId="77777777" w:rsidTr="002E288A">
        <w:tc>
          <w:tcPr>
            <w:tcW w:w="4500" w:type="dxa"/>
          </w:tcPr>
          <w:p w14:paraId="7BBE8599" w14:textId="77777777" w:rsidR="00793A6E" w:rsidRPr="009F6786" w:rsidRDefault="00793A6E" w:rsidP="00793A6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5D193858" w:rsidR="00793A6E" w:rsidRPr="009F6786" w:rsidRDefault="0057041E" w:rsidP="00793A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67,</w:t>
            </w:r>
            <w:r w:rsidR="0035784C"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 xml:space="preserve">944 </w:t>
            </w:r>
          </w:p>
        </w:tc>
        <w:tc>
          <w:tcPr>
            <w:tcW w:w="262" w:type="dxa"/>
          </w:tcPr>
          <w:p w14:paraId="56E005C4" w14:textId="77777777" w:rsidR="00793A6E" w:rsidRPr="009F6786" w:rsidRDefault="00793A6E" w:rsidP="00793A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41E72D10" w:rsidR="00793A6E" w:rsidRPr="009F6786" w:rsidRDefault="00793A6E" w:rsidP="00793A6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110,750</w:t>
            </w:r>
          </w:p>
        </w:tc>
        <w:tc>
          <w:tcPr>
            <w:tcW w:w="255" w:type="dxa"/>
          </w:tcPr>
          <w:p w14:paraId="16108FE6" w14:textId="77777777" w:rsidR="00793A6E" w:rsidRPr="009F6786" w:rsidRDefault="00793A6E" w:rsidP="007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427DB6BD" w:rsidR="00793A6E" w:rsidRPr="009F6786" w:rsidRDefault="0057041E" w:rsidP="00793A6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34,517</w:t>
            </w:r>
          </w:p>
        </w:tc>
        <w:tc>
          <w:tcPr>
            <w:tcW w:w="270" w:type="dxa"/>
          </w:tcPr>
          <w:p w14:paraId="3AD5172E" w14:textId="77777777" w:rsidR="00793A6E" w:rsidRPr="009F6786" w:rsidRDefault="00793A6E" w:rsidP="0079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00029B66" w:rsidR="00793A6E" w:rsidRPr="009F6786" w:rsidRDefault="00793A6E" w:rsidP="00793A6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69,929</w:t>
            </w:r>
          </w:p>
        </w:tc>
      </w:tr>
    </w:tbl>
    <w:p w14:paraId="6037FF2B" w14:textId="77777777" w:rsidR="000E216D" w:rsidRPr="009F6786" w:rsidRDefault="000E216D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9F6786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9F6786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4C5C4FF6" w:rsidR="00DB12B7" w:rsidRPr="009F6786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6786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9F6786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9F6786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212A5E" w:rsidRPr="009F6786">
        <w:rPr>
          <w:rFonts w:asciiTheme="majorBidi" w:hAnsiTheme="majorBidi" w:cstheme="majorBidi"/>
          <w:sz w:val="28"/>
          <w:szCs w:val="28"/>
          <w:cs/>
        </w:rPr>
        <w:t>เก้า</w:t>
      </w:r>
      <w:r w:rsidR="00AF11F0" w:rsidRPr="009F6786">
        <w:rPr>
          <w:rFonts w:asciiTheme="majorBidi" w:hAnsiTheme="majorBidi" w:cstheme="majorBidi"/>
          <w:sz w:val="28"/>
          <w:szCs w:val="28"/>
          <w:cs/>
        </w:rPr>
        <w:t>เดือนสิ้นสุ</w:t>
      </w:r>
      <w:r w:rsidR="00AF11F0" w:rsidRPr="009F6786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AF11F0" w:rsidRPr="009F6786">
        <w:rPr>
          <w:rFonts w:asciiTheme="majorBidi" w:hAnsiTheme="majorBidi" w:cstheme="majorBidi"/>
          <w:spacing w:val="-2"/>
          <w:sz w:val="28"/>
          <w:szCs w:val="28"/>
        </w:rPr>
        <w:br/>
        <w:t xml:space="preserve">30 </w:t>
      </w:r>
      <w:r w:rsidR="007144E2" w:rsidRPr="009F6786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="00AF11F0" w:rsidRPr="009F678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F11F0" w:rsidRPr="009F6786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E540E7" w:rsidRPr="009F6786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9F678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47260B" w:rsidRPr="009F6786">
        <w:rPr>
          <w:rFonts w:asciiTheme="majorBidi" w:hAnsiTheme="majorBidi" w:cstheme="majorBidi"/>
          <w:spacing w:val="-2"/>
          <w:sz w:val="28"/>
          <w:szCs w:val="28"/>
        </w:rPr>
        <w:t xml:space="preserve"> 1</w:t>
      </w:r>
      <w:r w:rsidR="00B03F5D" w:rsidRPr="009F6786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47260B" w:rsidRPr="009F6786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03F5D" w:rsidRPr="009F6786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47260B" w:rsidRPr="009F678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5213" w:rsidRPr="009F678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2"/>
          <w:sz w:val="28"/>
          <w:szCs w:val="28"/>
          <w:cs/>
        </w:rPr>
        <w:t>และร้อยละ</w:t>
      </w:r>
      <w:r w:rsidR="0047260B" w:rsidRPr="009F678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03F5D" w:rsidRPr="009F6786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47260B" w:rsidRPr="009F6786">
        <w:rPr>
          <w:rFonts w:asciiTheme="majorBidi" w:hAnsiTheme="majorBidi" w:cstheme="majorBidi"/>
          <w:spacing w:val="-2"/>
          <w:sz w:val="28"/>
          <w:szCs w:val="28"/>
        </w:rPr>
        <w:t xml:space="preserve">.16 </w:t>
      </w:r>
      <w:r w:rsidR="00B32026" w:rsidRPr="009F6786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9F678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(2566: 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22.</w:t>
      </w:r>
      <w:r w:rsidR="00ED2330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36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 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ED2330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ED2330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61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 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="0057041E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9F6786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9F6786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="00B04F16" w:rsidRPr="009F6786">
        <w:rPr>
          <w:rFonts w:asciiTheme="majorBidi" w:hAnsiTheme="majorBidi" w:cstheme="majorBidi" w:hint="cs"/>
          <w:spacing w:val="-2"/>
          <w:sz w:val="28"/>
          <w:szCs w:val="28"/>
          <w:cs/>
        </w:rPr>
        <w:t>การกลับรายการภาษีเงินได้นิติบุคคล</w:t>
      </w:r>
      <w:r w:rsidR="00F85B6C" w:rsidRPr="009F6786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B04F16" w:rsidRPr="009F6786">
        <w:rPr>
          <w:rFonts w:asciiTheme="majorBidi" w:hAnsiTheme="majorBidi" w:cstheme="majorBidi" w:hint="cs"/>
          <w:spacing w:val="-2"/>
          <w:sz w:val="28"/>
          <w:szCs w:val="28"/>
          <w:cs/>
        </w:rPr>
        <w:t>ค้า</w:t>
      </w:r>
      <w:r w:rsidR="00F85B6C" w:rsidRPr="009F6786">
        <w:rPr>
          <w:rFonts w:asciiTheme="majorBidi" w:hAnsiTheme="majorBidi" w:cstheme="majorBidi" w:hint="cs"/>
          <w:spacing w:val="-2"/>
          <w:sz w:val="28"/>
          <w:szCs w:val="28"/>
          <w:cs/>
        </w:rPr>
        <w:t>ง</w:t>
      </w:r>
      <w:r w:rsidR="00B04F16" w:rsidRPr="009F678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จ่าย </w:t>
      </w:r>
      <w:r w:rsidRPr="009F678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9F6786" w:rsidRDefault="004A4F2B" w:rsidP="00292A13">
      <w:pPr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67C7C3D2" w14:textId="69525C44" w:rsidR="0016015A" w:rsidRPr="009F6786" w:rsidRDefault="0016015A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เงินปันผล</w:t>
      </w:r>
    </w:p>
    <w:p w14:paraId="17AA96D7" w14:textId="06696C6F" w:rsidR="0016015A" w:rsidRPr="009F6786" w:rsidRDefault="0016015A" w:rsidP="0016015A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502FF73" w14:textId="7A203092" w:rsidR="0016015A" w:rsidRPr="009F6786" w:rsidRDefault="0016015A" w:rsidP="0016015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6786">
        <w:rPr>
          <w:rFonts w:asciiTheme="majorBidi" w:hAnsiTheme="majorBidi" w:cstheme="majorBidi"/>
          <w:sz w:val="28"/>
          <w:szCs w:val="28"/>
          <w:cs/>
        </w:rPr>
        <w:t xml:space="preserve">รายละเอียดเงินปันผลในระหว่างปี </w:t>
      </w:r>
      <w:r w:rsidRPr="009F6786">
        <w:rPr>
          <w:rFonts w:asciiTheme="majorBidi" w:hAnsiTheme="majorBidi" w:cstheme="majorBidi"/>
          <w:sz w:val="28"/>
          <w:szCs w:val="28"/>
        </w:rPr>
        <w:t>256</w:t>
      </w:r>
      <w:r w:rsidR="00E540E7" w:rsidRPr="009F6786">
        <w:rPr>
          <w:rFonts w:asciiTheme="majorBidi" w:hAnsiTheme="majorBidi" w:cstheme="majorBidi"/>
          <w:sz w:val="28"/>
          <w:szCs w:val="28"/>
        </w:rPr>
        <w:t>7</w:t>
      </w:r>
      <w:r w:rsidRPr="009F6786">
        <w:rPr>
          <w:rFonts w:asciiTheme="majorBidi" w:hAnsiTheme="majorBidi" w:cstheme="majorBidi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57185E4" w14:textId="6797E31F" w:rsidR="0016015A" w:rsidRPr="009F6786" w:rsidRDefault="0016015A" w:rsidP="0016015A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1800"/>
        <w:gridCol w:w="1642"/>
        <w:gridCol w:w="236"/>
        <w:gridCol w:w="1147"/>
      </w:tblGrid>
      <w:tr w:rsidR="0016015A" w:rsidRPr="009F6786" w14:paraId="0D2974CF" w14:textId="77777777" w:rsidTr="00EF5F5B">
        <w:trPr>
          <w:tblHeader/>
        </w:trPr>
        <w:tc>
          <w:tcPr>
            <w:tcW w:w="2790" w:type="dxa"/>
            <w:vAlign w:val="bottom"/>
          </w:tcPr>
          <w:p w14:paraId="3DCA0931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ACF7EBC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53DB548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3B6073D5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E4882B3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3ECB0271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6015A" w:rsidRPr="009F6786" w14:paraId="14394892" w14:textId="77777777" w:rsidTr="00EF5F5B">
        <w:trPr>
          <w:tblHeader/>
        </w:trPr>
        <w:tc>
          <w:tcPr>
            <w:tcW w:w="2790" w:type="dxa"/>
          </w:tcPr>
          <w:p w14:paraId="0A72CED1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74E271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C2003EF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14:paraId="6343BD77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8C86FAC" w14:textId="77777777" w:rsidR="0016015A" w:rsidRPr="009F6786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7C70F378" w14:textId="77777777" w:rsidR="0016015A" w:rsidRPr="009F6786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1BD1" w:rsidRPr="009F6786" w14:paraId="78ED2DC3" w14:textId="77777777" w:rsidTr="00EF5F5B">
        <w:trPr>
          <w:trHeight w:val="1253"/>
          <w:tblHeader/>
        </w:trPr>
        <w:tc>
          <w:tcPr>
            <w:tcW w:w="2790" w:type="dxa"/>
          </w:tcPr>
          <w:p w14:paraId="0614CD49" w14:textId="77777777" w:rsidR="00DB1BD1" w:rsidRPr="009F6786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  <w:p w14:paraId="1F782009" w14:textId="77777777" w:rsidR="00AB46CC" w:rsidRPr="009F6786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  <w:p w14:paraId="3D0AE5A3" w14:textId="09A616FA" w:rsidR="00DB1BD1" w:rsidRPr="009F6786" w:rsidRDefault="00AB46CC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2F884522" w14:textId="77777777" w:rsidR="00DB1BD1" w:rsidRPr="009F6786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6187368" w14:textId="5054F15A" w:rsidR="000818E4" w:rsidRPr="009F6786" w:rsidRDefault="00B57EBD" w:rsidP="0066105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9F678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66105E"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47FD" w:rsidRPr="009F678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9 </w:t>
            </w:r>
            <w:r w:rsidR="0066105E"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66105E" w:rsidRPr="009F67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1263F0FD" w14:textId="77777777" w:rsidR="00DB1BD1" w:rsidRPr="009F6786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C022B4" w14:textId="77777777" w:rsidR="004B5B0C" w:rsidRPr="009F6786" w:rsidRDefault="00B57EB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53104AC6" w14:textId="61264A2C" w:rsidR="002747FD" w:rsidRPr="009F6786" w:rsidRDefault="002747F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7C45945C" w14:textId="77777777" w:rsidR="004B5B0C" w:rsidRPr="009F6786" w:rsidRDefault="004B5B0C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5A5DF2" w14:textId="77777777" w:rsidR="00B57EBD" w:rsidRPr="009F6786" w:rsidRDefault="00B57EB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  <w:p w14:paraId="331180A5" w14:textId="7E62CCB3" w:rsidR="002747FD" w:rsidRPr="009F6786" w:rsidRDefault="002747FD" w:rsidP="00286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236" w:type="dxa"/>
          </w:tcPr>
          <w:p w14:paraId="4181174D" w14:textId="77777777" w:rsidR="00DB1BD1" w:rsidRPr="009F6786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5A59FA78" w14:textId="77777777" w:rsidR="00AB46CC" w:rsidRPr="009F6786" w:rsidRDefault="00AB46CC" w:rsidP="004B5B0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21442E" w14:textId="77777777" w:rsidR="00B57EBD" w:rsidRPr="009F6786" w:rsidRDefault="00B57EBD" w:rsidP="004B5B0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55.26</w:t>
            </w:r>
          </w:p>
          <w:p w14:paraId="1067CB41" w14:textId="3D0B3195" w:rsidR="002747FD" w:rsidRPr="009F6786" w:rsidRDefault="002747FD" w:rsidP="004B5B0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36.84</w:t>
            </w:r>
          </w:p>
        </w:tc>
      </w:tr>
      <w:tr w:rsidR="00292A13" w:rsidRPr="009F6786" w14:paraId="081F05F1" w14:textId="77777777" w:rsidTr="00EF5F5B">
        <w:trPr>
          <w:tblHeader/>
        </w:trPr>
        <w:tc>
          <w:tcPr>
            <w:tcW w:w="2790" w:type="dxa"/>
          </w:tcPr>
          <w:p w14:paraId="62B81CF0" w14:textId="77777777" w:rsidR="00292A13" w:rsidRPr="009F6786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C3B1BE6" w14:textId="77777777" w:rsidR="00292A13" w:rsidRPr="009F6786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12AA11F0" w14:textId="77777777" w:rsidR="00292A13" w:rsidRPr="009F6786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42" w:type="dxa"/>
          </w:tcPr>
          <w:p w14:paraId="217ECD53" w14:textId="77777777" w:rsidR="00292A13" w:rsidRPr="009F6786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6" w:type="dxa"/>
          </w:tcPr>
          <w:p w14:paraId="1897B848" w14:textId="77777777" w:rsidR="00292A13" w:rsidRPr="009F6786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47" w:type="dxa"/>
          </w:tcPr>
          <w:p w14:paraId="0F854E71" w14:textId="77777777" w:rsidR="00292A13" w:rsidRPr="009F6786" w:rsidRDefault="00292A13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713E22" w:rsidRPr="009F6786" w14:paraId="0D002588" w14:textId="77777777" w:rsidTr="00EF5F5B">
        <w:trPr>
          <w:trHeight w:val="704"/>
        </w:trPr>
        <w:tc>
          <w:tcPr>
            <w:tcW w:w="2790" w:type="dxa"/>
          </w:tcPr>
          <w:p w14:paraId="2F7391C0" w14:textId="113FFAF9" w:rsidR="00713E22" w:rsidRPr="009F6786" w:rsidRDefault="00C827DA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7FAB4372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  <w:p w14:paraId="3EC7C8E7" w14:textId="68475E4E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4F9B3C6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A7279D0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7314AC" w14:textId="26DE0BA3" w:rsidR="00713E22" w:rsidRPr="009F6786" w:rsidRDefault="00B57EBD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9F6786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9F678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4016DE36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7A026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CBA4B" w14:textId="26DE812A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9F67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7EBD" w:rsidRPr="009F67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42" w:type="dxa"/>
          </w:tcPr>
          <w:p w14:paraId="51482CB1" w14:textId="77777777" w:rsidR="00713E22" w:rsidRPr="009F6786" w:rsidRDefault="00713E22" w:rsidP="00286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391B0C" w14:textId="77777777" w:rsidR="00B57EBD" w:rsidRPr="009F6786" w:rsidRDefault="00B57EBD" w:rsidP="00286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B37E60" w14:textId="0AF0C814" w:rsidR="00B57EBD" w:rsidRPr="009F6786" w:rsidRDefault="00B57EBD" w:rsidP="002864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125.00</w:t>
            </w:r>
          </w:p>
        </w:tc>
        <w:tc>
          <w:tcPr>
            <w:tcW w:w="236" w:type="dxa"/>
          </w:tcPr>
          <w:p w14:paraId="7B040C60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59092528" w14:textId="77777777" w:rsidR="00713E22" w:rsidRPr="009F6786" w:rsidRDefault="00713E22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067638" w14:textId="77777777" w:rsidR="00B57EBD" w:rsidRPr="009F6786" w:rsidRDefault="00B57EBD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BC778" w14:textId="4E96818E" w:rsidR="00B57EBD" w:rsidRPr="009F6786" w:rsidRDefault="00B57EBD" w:rsidP="00713E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0F63236A" w14:textId="5E8BCB71" w:rsidR="0016015A" w:rsidRPr="009F6786" w:rsidRDefault="0016015A" w:rsidP="0016015A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157E2F32" w14:textId="77777777" w:rsidR="00A02E65" w:rsidRPr="009F6786" w:rsidRDefault="00A0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GB" w:eastAsia="x-none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GB"/>
        </w:rPr>
        <w:br w:type="page"/>
      </w:r>
    </w:p>
    <w:p w14:paraId="0CF39127" w14:textId="12A3158B" w:rsidR="00DB12B7" w:rsidRPr="009F6786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0D201C11" w14:textId="77777777" w:rsidR="002C2989" w:rsidRPr="009F6786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9F6786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9F678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9F6786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9F6786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9F6786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9F6786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9F6786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A5A5A71" w14:textId="77777777" w:rsidR="00BF0F34" w:rsidRPr="009F6786" w:rsidRDefault="00BF0F34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0333B97" w14:textId="61C3444B" w:rsidR="00DB12B7" w:rsidRPr="009F6786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9F6786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E4AAD2" w14:textId="77777777" w:rsidR="0057041E" w:rsidRPr="009F6786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1" w:name="_Hlk24130628"/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17A25A9" w14:textId="77777777" w:rsidR="0057041E" w:rsidRPr="009F6786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03A967" w14:textId="77777777" w:rsidR="0057041E" w:rsidRPr="009F6786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63C03C98" w14:textId="77777777" w:rsidR="003304F4" w:rsidRPr="009F6786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260EF0DA" w14:textId="4CEE0EF2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F6786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9F6786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FD00562" w14:textId="0355D163" w:rsidR="0057041E" w:rsidRPr="009F6786" w:rsidRDefault="0057041E" w:rsidP="00E51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จำกัดเข้าทำสัญญา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กับบริษัท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</w:p>
    <w:p w14:paraId="35346C76" w14:textId="04887067" w:rsidR="00DB12B7" w:rsidRPr="009F6786" w:rsidRDefault="0057041E" w:rsidP="00E51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โดยให้สิทธิ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ในการให้บริการแก่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สัญญามีกำหนดระยะเวลาตั้งแต่วันที่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1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มกราคม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2567</w:t>
      </w:r>
      <w:r w:rsidR="00E51F28" w:rsidRPr="009F678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ถึงวันที่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9F6786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F6786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9F678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9F6786">
        <w:rPr>
          <w:rFonts w:asciiTheme="majorBidi" w:hAnsiTheme="majorBidi" w:cstheme="majorBidi"/>
          <w:spacing w:val="-4"/>
          <w:sz w:val="28"/>
          <w:szCs w:val="28"/>
        </w:rPr>
        <w:t>2567</w:t>
      </w:r>
    </w:p>
    <w:bookmarkEnd w:id="1"/>
    <w:p w14:paraId="09BDE24E" w14:textId="7FB30000" w:rsidR="00A02E65" w:rsidRPr="009F6786" w:rsidRDefault="00A0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4A772C3F" w14:textId="24E53F66" w:rsidR="00DB12B7" w:rsidRPr="009F6786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9F6786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9F6786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01F43102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5FAE"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144E2"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275FAE"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D59C6"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653A0"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9F6786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9F6786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9F6786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9F6786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9F6786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9F6786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9F6786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9F6786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7A7FD9" w:rsidRPr="009F6786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141B7173" w:rsidR="007A7FD9" w:rsidRPr="009F6786" w:rsidRDefault="00472F4C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73530B6F" w:rsidR="007A7FD9" w:rsidRPr="009F6786" w:rsidRDefault="007A7F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7A7FD9" w:rsidRPr="009F6786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7A7FD9" w:rsidRPr="009F6786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68CE172B" w:rsidR="007A7FD9" w:rsidRPr="009F6786" w:rsidRDefault="00472F4C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="00BF3A16" w:rsidRPr="009F6786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4CD1C282" w:rsidR="007A7FD9" w:rsidRPr="009F6786" w:rsidRDefault="007A7F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73,833</w:t>
            </w:r>
          </w:p>
        </w:tc>
      </w:tr>
      <w:tr w:rsidR="007A7FD9" w:rsidRPr="009F6786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54DD6187" w:rsidR="007A7FD9" w:rsidRPr="009F6786" w:rsidRDefault="00472F4C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1BEA7161" w:rsidR="007A7FD9" w:rsidRPr="009F6786" w:rsidRDefault="00472F4C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  <w:tr w:rsidR="007A7FD9" w:rsidRPr="009F6786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731C0298" w:rsidR="007A7FD9" w:rsidRPr="009F6786" w:rsidRDefault="00472F4C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113,2</w:t>
            </w:r>
            <w:r w:rsidR="00BF3A16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9F6786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7EE66D56" w:rsidR="007A7FD9" w:rsidRPr="009F6786" w:rsidRDefault="007A7FD9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72F4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72F4C" w:rsidRPr="009F6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</w:tr>
    </w:tbl>
    <w:p w14:paraId="49CEE589" w14:textId="5D46F587" w:rsidR="007818E3" w:rsidRPr="009F6786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bookmarkStart w:id="2" w:name="_Hlk15912718"/>
      <w:r w:rsidRPr="009F6786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เงินฝากสถาบันการเงินที่มี</w:t>
      </w:r>
      <w:r w:rsidR="00FF2C8B" w:rsidRPr="009F6786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9F6786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789319C8" w14:textId="119D7383" w:rsidR="007818E3" w:rsidRPr="009F6786" w:rsidRDefault="007818E3" w:rsidP="00C413E4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30 </w:t>
      </w:r>
      <w:r w:rsidR="007E6F5F"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กันย</w:t>
      </w:r>
      <w:r w:rsidR="00275FAE"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ายน </w:t>
      </w:r>
      <w:r w:rsidR="00275FAE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>256</w:t>
      </w:r>
      <w:r w:rsidR="00BE61CD" w:rsidRPr="009F6786">
        <w:rPr>
          <w:rFonts w:asciiTheme="majorBidi" w:eastAsia="MS Mincho" w:hAnsiTheme="majorBidi" w:cstheme="majorBidi"/>
          <w:sz w:val="28"/>
          <w:szCs w:val="28"/>
        </w:rPr>
        <w:t>7</w:t>
      </w:r>
      <w:r w:rsidR="00275FAE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เงินฝากสถาบันการเงินในงบการเงินรวมจำนวน</w:t>
      </w:r>
      <w:r w:rsidR="00AE4C85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AF6AAC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>19.61</w:t>
      </w:r>
      <w:r w:rsidR="00AE4C85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</w:t>
      </w:r>
      <w:r w:rsidR="00C413E4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19.50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br/>
      </w:r>
      <w:r w:rsidR="00DB1DDA" w:rsidRPr="009F678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DB1DDA"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และในงบการเงินเฉพาะกิจการจำนวน</w:t>
      </w:r>
      <w:r w:rsidR="00430F7D"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AF6AAC" w:rsidRPr="009F6786">
        <w:rPr>
          <w:rFonts w:asciiTheme="majorBidi" w:eastAsia="MS Mincho" w:hAnsiTheme="majorBidi" w:cstheme="majorBidi"/>
          <w:sz w:val="28"/>
          <w:szCs w:val="28"/>
        </w:rPr>
        <w:t>19.30</w:t>
      </w:r>
      <w:r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ล้านบาท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ธันวาคม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</w:rPr>
        <w:t>19.23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B1DDA" w:rsidRPr="009F678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DB1DDA" w:rsidRPr="009F678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DB1DDA" w:rsidRPr="009F67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ได้ใช้ค้ำประกัน</w:t>
      </w:r>
      <w:r w:rsidR="00DB1DDA" w:rsidRPr="009F6786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เงินกู้ยืมและ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วงเงินสินเชื่อของกลุ่มบริษัท</w:t>
      </w:r>
      <w:r w:rsidRPr="009F6786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บริษัท</w:t>
      </w:r>
    </w:p>
    <w:p w14:paraId="737A3061" w14:textId="77777777" w:rsidR="007E710D" w:rsidRPr="009F6786" w:rsidRDefault="007E710D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lang w:val="x-none"/>
        </w:rPr>
      </w:pPr>
    </w:p>
    <w:p w14:paraId="31842D14" w14:textId="0B09010E" w:rsidR="009D7813" w:rsidRPr="009F6786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9F6786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9F6786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8"/>
          <w:szCs w:val="28"/>
        </w:rPr>
      </w:pPr>
    </w:p>
    <w:p w14:paraId="0A3563CE" w14:textId="3ECB7A0E" w:rsidR="000E216D" w:rsidRPr="009F6786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9F6786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7E6F5F" w:rsidRPr="009F6786">
        <w:rPr>
          <w:rFonts w:asciiTheme="majorBidi" w:eastAsia="MS Mincho" w:hAnsiTheme="majorBidi" w:cstheme="majorBidi"/>
          <w:sz w:val="28"/>
          <w:szCs w:val="28"/>
          <w:cs/>
        </w:rPr>
        <w:t>กันย</w:t>
      </w:r>
      <w:r w:rsidR="00275FAE" w:rsidRPr="009F6786">
        <w:rPr>
          <w:rFonts w:asciiTheme="majorBidi" w:eastAsia="MS Mincho" w:hAnsiTheme="majorBidi" w:cstheme="majorBidi"/>
          <w:sz w:val="28"/>
          <w:szCs w:val="28"/>
          <w:cs/>
        </w:rPr>
        <w:t xml:space="preserve">ายน </w:t>
      </w:r>
      <w:r w:rsidR="00275FAE" w:rsidRPr="009F6786">
        <w:rPr>
          <w:rFonts w:asciiTheme="majorBidi" w:eastAsia="MS Mincho" w:hAnsiTheme="majorBidi" w:cstheme="majorBidi"/>
          <w:sz w:val="28"/>
          <w:szCs w:val="28"/>
        </w:rPr>
        <w:t>256</w:t>
      </w:r>
      <w:r w:rsidR="00BE61CD" w:rsidRPr="009F6786">
        <w:rPr>
          <w:rFonts w:asciiTheme="majorBidi" w:eastAsia="MS Mincho" w:hAnsiTheme="majorBidi" w:cstheme="majorBidi"/>
          <w:sz w:val="28"/>
          <w:szCs w:val="28"/>
        </w:rPr>
        <w:t>7</w:t>
      </w:r>
      <w:r w:rsidR="00632A2A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9F6786">
        <w:rPr>
          <w:rFonts w:asciiTheme="majorBidi" w:eastAsia="MS Mincho" w:hAnsiTheme="majorBidi" w:cstheme="majorBidi"/>
          <w:sz w:val="28"/>
          <w:szCs w:val="28"/>
          <w:cs/>
        </w:rPr>
        <w:t xml:space="preserve">และ </w:t>
      </w:r>
      <w:r w:rsidR="00632A2A" w:rsidRPr="009F6786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9F6786">
        <w:rPr>
          <w:rFonts w:asciiTheme="majorBidi" w:eastAsia="MS Mincho" w:hAnsiTheme="majorBidi" w:cstheme="majorBidi"/>
          <w:sz w:val="28"/>
          <w:szCs w:val="28"/>
          <w:cs/>
        </w:rPr>
        <w:t xml:space="preserve">ธันวาคม </w:t>
      </w:r>
      <w:r w:rsidR="00632A2A" w:rsidRPr="009F6786">
        <w:rPr>
          <w:rFonts w:asciiTheme="majorBidi" w:eastAsia="MS Mincho" w:hAnsiTheme="majorBidi" w:cstheme="majorBidi"/>
          <w:sz w:val="28"/>
          <w:szCs w:val="28"/>
        </w:rPr>
        <w:t>256</w:t>
      </w:r>
      <w:r w:rsidR="00BE61CD" w:rsidRPr="009F6786">
        <w:rPr>
          <w:rFonts w:asciiTheme="majorBidi" w:eastAsia="MS Mincho" w:hAnsiTheme="majorBidi" w:cstheme="majorBidi"/>
          <w:sz w:val="28"/>
          <w:szCs w:val="28"/>
        </w:rPr>
        <w:t>6</w:t>
      </w:r>
      <w:r w:rsidR="00632A2A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DB1DDA" w:rsidRPr="009F6786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DB1DDA" w:rsidRPr="009F6786">
        <w:rPr>
          <w:rFonts w:asciiTheme="majorBidi" w:eastAsia="MS Mincho" w:hAnsiTheme="majorBidi" w:cstheme="majorBidi"/>
          <w:sz w:val="28"/>
          <w:szCs w:val="28"/>
        </w:rPr>
        <w:t>3.00</w:t>
      </w:r>
      <w:r w:rsidR="00000EBF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F6786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C413E4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0DCE" w:rsidRPr="009F6786">
        <w:rPr>
          <w:rFonts w:asciiTheme="majorBidi" w:eastAsia="MS Mincho" w:hAnsiTheme="majorBidi" w:cstheme="majorBidi"/>
          <w:sz w:val="28"/>
          <w:szCs w:val="28"/>
          <w:cs/>
        </w:rPr>
        <w:t xml:space="preserve">ค้ำประกันโดยบริษัท </w:t>
      </w:r>
      <w:bookmarkEnd w:id="2"/>
    </w:p>
    <w:p w14:paraId="6B6F817C" w14:textId="77777777" w:rsidR="00DB1DDA" w:rsidRPr="009F6786" w:rsidRDefault="00DB1DDA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4A1F882" w14:textId="77777777" w:rsidR="00E51F28" w:rsidRPr="009F6786" w:rsidRDefault="00E51F28" w:rsidP="00E51F2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F6786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24C75637" w14:textId="77777777" w:rsidR="00E51F28" w:rsidRPr="009F6786" w:rsidRDefault="00E51F28" w:rsidP="00E51F2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0BBFB7B" w14:textId="2F51D372" w:rsidR="00DB1DDA" w:rsidRPr="000B293F" w:rsidRDefault="005A2A3C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9F6786">
        <w:rPr>
          <w:rFonts w:asciiTheme="majorBidi" w:eastAsia="MS Mincho" w:hAnsiTheme="majorBidi" w:hint="cs"/>
          <w:sz w:val="28"/>
          <w:szCs w:val="28"/>
          <w:cs/>
        </w:rPr>
        <w:t>วันที่</w:t>
      </w:r>
      <w:r w:rsidRPr="009F6786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37A9B" w:rsidRPr="009F6786">
        <w:rPr>
          <w:rFonts w:asciiTheme="majorBidi" w:eastAsia="MS Mincho" w:hAnsiTheme="majorBidi"/>
          <w:sz w:val="28"/>
          <w:szCs w:val="28"/>
        </w:rPr>
        <w:t>2</w:t>
      </w:r>
      <w:r w:rsidR="00E37A9B" w:rsidRPr="009F6786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E37A9B" w:rsidRPr="009F6786">
        <w:rPr>
          <w:rFonts w:asciiTheme="majorBidi" w:eastAsia="MS Mincho" w:hAnsiTheme="majorBidi" w:cstheme="majorBidi" w:hint="cs"/>
          <w:sz w:val="28"/>
          <w:szCs w:val="28"/>
          <w:cs/>
        </w:rPr>
        <w:t>ตุลาคม</w:t>
      </w:r>
      <w:r w:rsidR="00E37A9B" w:rsidRPr="009F6786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E37A9B" w:rsidRPr="009F6786">
        <w:rPr>
          <w:rFonts w:asciiTheme="majorBidi" w:eastAsia="MS Mincho" w:hAnsiTheme="majorBidi" w:cstheme="majorBidi"/>
          <w:sz w:val="28"/>
          <w:szCs w:val="28"/>
        </w:rPr>
        <w:t xml:space="preserve">2567 </w:t>
      </w:r>
      <w:r w:rsidRPr="009F6786">
        <w:rPr>
          <w:rFonts w:asciiTheme="majorBidi" w:eastAsia="MS Mincho" w:hAnsiTheme="majorBidi" w:hint="cs"/>
          <w:sz w:val="28"/>
          <w:szCs w:val="28"/>
          <w:cs/>
        </w:rPr>
        <w:t>ที่ประชุมคณะกรรมการของบริษัท</w:t>
      </w:r>
      <w:r w:rsidR="00FD2807" w:rsidRPr="009F6786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9F6786">
        <w:rPr>
          <w:rFonts w:asciiTheme="majorBidi" w:eastAsia="MS Mincho" w:hAnsiTheme="majorBidi" w:hint="cs"/>
          <w:sz w:val="28"/>
          <w:szCs w:val="28"/>
          <w:cs/>
        </w:rPr>
        <w:t>มีมติอนุมัติแผนการจำหน่ายเงินลงทุนทั้งหมดในบริษัท</w:t>
      </w:r>
      <w:r w:rsidR="00C351A6" w:rsidRPr="009F6786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="00C351A6" w:rsidRPr="009F6786">
        <w:rPr>
          <w:rFonts w:asciiTheme="majorBidi" w:eastAsia="MS Mincho" w:hAnsiTheme="majorBidi"/>
          <w:sz w:val="28"/>
          <w:szCs w:val="28"/>
          <w:cs/>
        </w:rPr>
        <w:br/>
      </w:r>
      <w:r w:rsidRPr="009F6786">
        <w:rPr>
          <w:rFonts w:asciiTheme="majorBidi" w:eastAsia="MS Mincho" w:hAnsiTheme="majorBidi" w:hint="cs"/>
          <w:sz w:val="28"/>
          <w:szCs w:val="28"/>
          <w:cs/>
        </w:rPr>
        <w:t>เอ็มอินเทลลิเจนซ์</w:t>
      </w:r>
      <w:r w:rsidRPr="009F6786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9F6786">
        <w:rPr>
          <w:rFonts w:asciiTheme="majorBidi" w:eastAsia="MS Mincho" w:hAnsiTheme="majorBidi" w:hint="cs"/>
          <w:sz w:val="28"/>
          <w:szCs w:val="28"/>
          <w:cs/>
        </w:rPr>
        <w:t>จำกัด</w:t>
      </w:r>
      <w:r w:rsidRPr="009F6786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9F6786">
        <w:rPr>
          <w:rFonts w:asciiTheme="majorBidi" w:eastAsia="MS Mincho" w:hAnsiTheme="majorBidi" w:hint="cs"/>
          <w:sz w:val="28"/>
          <w:szCs w:val="28"/>
          <w:cs/>
        </w:rPr>
        <w:t>ซึ่งเป็นบริษัทร่วมของบริษัท</w:t>
      </w:r>
    </w:p>
    <w:sectPr w:rsidR="00DB1DDA" w:rsidRPr="000B293F" w:rsidSect="0051525F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5CB7" w14:textId="77777777" w:rsidR="001519D9" w:rsidRDefault="001519D9" w:rsidP="00900EE2">
      <w:r>
        <w:separator/>
      </w:r>
    </w:p>
  </w:endnote>
  <w:endnote w:type="continuationSeparator" w:id="0">
    <w:p w14:paraId="1518FB52" w14:textId="77777777" w:rsidR="001519D9" w:rsidRDefault="001519D9" w:rsidP="00900EE2">
      <w:r>
        <w:continuationSeparator/>
      </w:r>
    </w:p>
  </w:endnote>
  <w:endnote w:type="continuationNotice" w:id="1">
    <w:p w14:paraId="7076D4EE" w14:textId="77777777" w:rsidR="001519D9" w:rsidRDefault="001519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0306D" w14:textId="77777777" w:rsidR="001519D9" w:rsidRDefault="001519D9" w:rsidP="00900EE2">
      <w:r>
        <w:separator/>
      </w:r>
    </w:p>
  </w:footnote>
  <w:footnote w:type="continuationSeparator" w:id="0">
    <w:p w14:paraId="570FEC6B" w14:textId="77777777" w:rsidR="001519D9" w:rsidRDefault="001519D9" w:rsidP="00900EE2">
      <w:r>
        <w:continuationSeparator/>
      </w:r>
    </w:p>
  </w:footnote>
  <w:footnote w:type="continuationNotice" w:id="1">
    <w:p w14:paraId="6E75C338" w14:textId="77777777" w:rsidR="001519D9" w:rsidRDefault="001519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77777777" w:rsidR="0051525F" w:rsidRPr="00DF07CF" w:rsidRDefault="0051525F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 xml:space="preserve">30 </w:t>
    </w:r>
    <w:r>
      <w:rPr>
        <w:rFonts w:ascii="Angsana New" w:hAnsi="Angsana New" w:hint="cs"/>
        <w:bCs/>
        <w:sz w:val="32"/>
        <w:szCs w:val="32"/>
        <w:cs/>
        <w:lang w:bidi="th-TH"/>
      </w:rPr>
      <w:t>กันยายน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 w:numId="31" w16cid:durableId="59829155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98F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9D9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37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1EE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7A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1F0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82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8C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25F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64"/>
    <w:rsid w:val="006024A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6DEF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3FCA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4BD3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A21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310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40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356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F6A"/>
    <w:rsid w:val="007E609A"/>
    <w:rsid w:val="007E680C"/>
    <w:rsid w:val="007E6B8B"/>
    <w:rsid w:val="007E6D2B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497"/>
    <w:rsid w:val="00870605"/>
    <w:rsid w:val="00870EC4"/>
    <w:rsid w:val="00870FDF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EC7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439"/>
    <w:rsid w:val="00927664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73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8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0A2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114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8AC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A2"/>
    <w:rsid w:val="00C3418F"/>
    <w:rsid w:val="00C34654"/>
    <w:rsid w:val="00C34742"/>
    <w:rsid w:val="00C34C85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B0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D94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31F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1F28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330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213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C78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3A7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2F77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06E2B10-43E5-41AD-82DA-0F26EC374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4086</TotalTime>
  <Pages>15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467</cp:revision>
  <cp:lastPrinted>2024-11-07T04:55:00Z</cp:lastPrinted>
  <dcterms:created xsi:type="dcterms:W3CDTF">2023-07-17T17:49:00Z</dcterms:created>
  <dcterms:modified xsi:type="dcterms:W3CDTF">2024-11-11T09:04:00Z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