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3.xml" ContentType="application/vnd.openxmlformats-officedocument.wordprocessingml.footer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header3.xml" ContentType="application/vnd.openxmlformats-officedocument.wordprocessingml.header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1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drawings/drawing2.xml" ContentType="application/vnd.openxmlformats-officedocument.drawingml.chartshapes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drawings/drawing3.xml" ContentType="application/vnd.openxmlformats-officedocument.drawingml.chartshapes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drawings/drawing4.xml" ContentType="application/vnd.openxmlformats-officedocument.drawingml.chartshapes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D97314" w:rsidRPr="00B657B8" w14:paraId="6950404B" w14:textId="77777777" w:rsidTr="00C30BD1">
        <w:trPr>
          <w:tblHeader/>
        </w:trPr>
        <w:tc>
          <w:tcPr>
            <w:tcW w:w="1278" w:type="dxa"/>
          </w:tcPr>
          <w:p w14:paraId="3282F5F2" w14:textId="77777777" w:rsidR="00D97314" w:rsidRPr="00B657B8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652220C6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D97314" w:rsidRPr="00B657B8" w14:paraId="6F25C839" w14:textId="77777777" w:rsidTr="00C30BD1">
        <w:trPr>
          <w:tblHeader/>
        </w:trPr>
        <w:tc>
          <w:tcPr>
            <w:tcW w:w="1278" w:type="dxa"/>
          </w:tcPr>
          <w:p w14:paraId="46BF5A75" w14:textId="77777777" w:rsidR="00D97314" w:rsidRPr="00B657B8" w:rsidRDefault="00D97314" w:rsidP="00C30BD1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5FE12D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314" w:rsidRPr="00B657B8" w14:paraId="61645F08" w14:textId="77777777" w:rsidTr="00C30BD1">
        <w:tc>
          <w:tcPr>
            <w:tcW w:w="1278" w:type="dxa"/>
            <w:vAlign w:val="center"/>
          </w:tcPr>
          <w:p w14:paraId="177F3828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69A1D5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D97314" w:rsidRPr="00B657B8" w14:paraId="1D765589" w14:textId="77777777" w:rsidTr="00C30BD1">
        <w:tc>
          <w:tcPr>
            <w:tcW w:w="1278" w:type="dxa"/>
            <w:vAlign w:val="center"/>
          </w:tcPr>
          <w:p w14:paraId="629E9A3C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98FD1F3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7314" w:rsidRPr="00B657B8" w14:paraId="54BC4D9F" w14:textId="77777777" w:rsidTr="00C30BD1">
        <w:tc>
          <w:tcPr>
            <w:tcW w:w="1278" w:type="dxa"/>
            <w:vAlign w:val="center"/>
          </w:tcPr>
          <w:p w14:paraId="5FBC1ECB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F62A29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D97314" w:rsidRPr="00B657B8" w14:paraId="72A74225" w14:textId="77777777" w:rsidTr="00C30BD1">
        <w:tc>
          <w:tcPr>
            <w:tcW w:w="1278" w:type="dxa"/>
            <w:vAlign w:val="center"/>
          </w:tcPr>
          <w:p w14:paraId="56FAA7B9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90151AD" w14:textId="2B894474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สินทรัพย์ที่ถือไว้เพื่อขาย</w:t>
            </w:r>
          </w:p>
        </w:tc>
      </w:tr>
      <w:tr w:rsidR="00D97314" w:rsidRPr="00B657B8" w14:paraId="0A6E150C" w14:textId="77777777" w:rsidTr="00C30BD1">
        <w:tc>
          <w:tcPr>
            <w:tcW w:w="1278" w:type="dxa"/>
            <w:vAlign w:val="center"/>
          </w:tcPr>
          <w:p w14:paraId="15A17FA7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FAAE70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D97314" w:rsidRPr="00B657B8" w14:paraId="00689D66" w14:textId="77777777" w:rsidTr="00C30BD1">
        <w:tc>
          <w:tcPr>
            <w:tcW w:w="1278" w:type="dxa"/>
            <w:vAlign w:val="center"/>
          </w:tcPr>
          <w:p w14:paraId="3C2A19A4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6268FD5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7314" w:rsidRPr="00B657B8" w14:paraId="01947A7E" w14:textId="77777777" w:rsidTr="00C30BD1">
        <w:tc>
          <w:tcPr>
            <w:tcW w:w="1278" w:type="dxa"/>
            <w:vAlign w:val="center"/>
          </w:tcPr>
          <w:p w14:paraId="486AFC50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B5E73FC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D97314" w:rsidRPr="00B657B8" w14:paraId="7B0A00D0" w14:textId="77777777" w:rsidTr="00C30BD1">
        <w:tc>
          <w:tcPr>
            <w:tcW w:w="1278" w:type="dxa"/>
            <w:vAlign w:val="center"/>
          </w:tcPr>
          <w:p w14:paraId="382BF57D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757B5B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D97314" w:rsidRPr="00B657B8" w14:paraId="3DD8825F" w14:textId="77777777" w:rsidTr="00C30BD1">
        <w:tc>
          <w:tcPr>
            <w:tcW w:w="1278" w:type="dxa"/>
            <w:vAlign w:val="center"/>
          </w:tcPr>
          <w:p w14:paraId="49CE1297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1ABFB68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D97314" w:rsidRPr="00B657B8" w14:paraId="2071E890" w14:textId="77777777" w:rsidTr="00C30BD1">
        <w:tc>
          <w:tcPr>
            <w:tcW w:w="1278" w:type="dxa"/>
            <w:vAlign w:val="center"/>
          </w:tcPr>
          <w:p w14:paraId="360E5C31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FF3A0EF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D97314" w:rsidRPr="00B657B8" w14:paraId="04CA01D4" w14:textId="77777777" w:rsidTr="00C30BD1">
        <w:tc>
          <w:tcPr>
            <w:tcW w:w="1278" w:type="dxa"/>
            <w:vAlign w:val="center"/>
          </w:tcPr>
          <w:p w14:paraId="4CF399D4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6138BA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D97314" w:rsidRPr="00B657B8" w14:paraId="63437079" w14:textId="77777777" w:rsidTr="00C30BD1">
        <w:tc>
          <w:tcPr>
            <w:tcW w:w="1278" w:type="dxa"/>
            <w:vAlign w:val="center"/>
          </w:tcPr>
          <w:p w14:paraId="54B4D5B7" w14:textId="77777777" w:rsidR="00D97314" w:rsidRPr="00B657B8" w:rsidRDefault="00D97314" w:rsidP="00C30BD1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877B40F" w14:textId="77777777" w:rsidR="00D97314" w:rsidRPr="00B657B8" w:rsidRDefault="00D97314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081BD8" w:rsidRPr="00B657B8" w14:paraId="2327A419" w14:textId="77777777" w:rsidTr="00C30BD1">
        <w:tc>
          <w:tcPr>
            <w:tcW w:w="1278" w:type="dxa"/>
            <w:vAlign w:val="center"/>
          </w:tcPr>
          <w:p w14:paraId="0D06E4DA" w14:textId="77777777" w:rsidR="00081BD8" w:rsidRPr="00B657B8" w:rsidRDefault="00081BD8" w:rsidP="001A1AAC">
            <w:pPr>
              <w:pStyle w:val="BodyTextIndent2"/>
              <w:spacing w:after="0" w:line="240" w:lineRule="atLeast"/>
              <w:ind w:left="34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C86318C" w14:textId="41A2005C" w:rsidR="00081BD8" w:rsidRPr="00B657B8" w:rsidRDefault="00081BD8" w:rsidP="00C30BD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22A68204" w14:textId="77777777" w:rsidR="00D97314" w:rsidRPr="00B657B8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68D69982" w14:textId="77777777" w:rsidR="00D97314" w:rsidRPr="00B657B8" w:rsidRDefault="00D97314" w:rsidP="00D97314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CC0A10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งบการเงิน</w:t>
      </w:r>
      <w:r w:rsidRPr="00B657B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657B8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B657B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B657B8">
        <w:rPr>
          <w:rFonts w:ascii="Angsana New" w:hAnsi="Angsana New"/>
          <w:sz w:val="30"/>
          <w:szCs w:val="30"/>
          <w:cs/>
        </w:rPr>
        <w:t>เมื่อวันที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2E5D8B">
        <w:rPr>
          <w:rFonts w:ascii="Angsana New" w:hAnsi="Angsana New"/>
          <w:sz w:val="30"/>
          <w:szCs w:val="30"/>
          <w:lang w:val="en-US"/>
        </w:rPr>
        <w:t>13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B657B8">
        <w:rPr>
          <w:rFonts w:ascii="Angsana New" w:hAnsi="Angsana New"/>
          <w:sz w:val="30"/>
          <w:szCs w:val="30"/>
          <w:lang w:val="en-US"/>
        </w:rPr>
        <w:t>2567</w:t>
      </w:r>
    </w:p>
    <w:p w14:paraId="2DAAC8A0" w14:textId="77777777" w:rsidR="00D97314" w:rsidRPr="00B657B8" w:rsidRDefault="00D97314" w:rsidP="00D97314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0BDF808A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1852DC84" w14:textId="77777777" w:rsidR="00D97314" w:rsidRPr="00B657B8" w:rsidRDefault="00D97314" w:rsidP="00D97314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3DE27823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657B8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B657B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Pr="00B657B8">
        <w:rPr>
          <w:rFonts w:asciiTheme="majorBidi" w:hAnsiTheme="majorBidi"/>
          <w:sz w:val="30"/>
          <w:szCs w:val="30"/>
          <w:lang w:val="en-US"/>
        </w:rPr>
        <w:t>348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B657B8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B657B8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Pr="00B657B8">
        <w:rPr>
          <w:rFonts w:asciiTheme="majorBidi" w:hAnsiTheme="majorBidi"/>
          <w:sz w:val="30"/>
          <w:szCs w:val="30"/>
          <w:lang w:val="en-US"/>
        </w:rPr>
        <w:t>10240</w:t>
      </w:r>
    </w:p>
    <w:p w14:paraId="3427BBC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5C35D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657B8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657B8">
        <w:rPr>
          <w:rFonts w:ascii="Angsana New" w:hAnsi="Angsana New"/>
          <w:sz w:val="30"/>
          <w:szCs w:val="30"/>
        </w:rPr>
        <w:t xml:space="preserve">” </w:t>
      </w:r>
      <w:r w:rsidRPr="00B657B8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 เครื่องดื่มให้พลังงานและผลิตภัณฑ์ของใช้ส่วนบุคคล นอกจากนี้ กลุ่มบริษัทประกอบธุรกิจให้บริการรับจ้างผลิตสินค้าและจัดจำหน่ายสินค้า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รวมถึงให้บริการทางด้านการตลาด</w:t>
      </w:r>
    </w:p>
    <w:p w14:paraId="338B0DF7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A39CDC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37C5A5D9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784E79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 w:hint="cs"/>
          <w:sz w:val="30"/>
          <w:szCs w:val="30"/>
          <w:cs/>
        </w:rPr>
        <w:t>แบบย่อ</w:t>
      </w:r>
      <w:r w:rsidRPr="00B657B8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Pr="00B657B8">
        <w:rPr>
          <w:rFonts w:ascii="Angsana New" w:hAnsi="Angsana New"/>
          <w:sz w:val="30"/>
          <w:szCs w:val="30"/>
          <w:cs/>
        </w:rPr>
        <w:br/>
        <w:t>หมายเหตุประกอบงบการเงินระหว่างกาลในรูปแบบย่อ</w:t>
      </w:r>
      <w:r w:rsidRPr="00B657B8">
        <w:rPr>
          <w:rFonts w:ascii="Angsana New" w:hAnsi="Angsana New" w:hint="cs"/>
          <w:sz w:val="30"/>
          <w:szCs w:val="30"/>
          <w:cs/>
        </w:rPr>
        <w:t xml:space="preserve"> (</w:t>
      </w:r>
      <w:r w:rsidRPr="00B657B8">
        <w:rPr>
          <w:rFonts w:ascii="Angsana New" w:hAnsi="Angsana New"/>
          <w:sz w:val="30"/>
          <w:szCs w:val="30"/>
        </w:rPr>
        <w:t>“</w:t>
      </w:r>
      <w:r w:rsidRPr="00B657B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B657B8">
        <w:rPr>
          <w:rFonts w:ascii="Angsana New" w:hAnsi="Angsana New"/>
          <w:sz w:val="30"/>
          <w:szCs w:val="30"/>
        </w:rPr>
        <w:t xml:space="preserve">”) </w:t>
      </w:r>
      <w:r w:rsidRPr="00B657B8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Pr="00B657B8">
        <w:rPr>
          <w:rFonts w:ascii="Angsana New" w:hAnsi="Angsana New"/>
          <w:sz w:val="30"/>
          <w:szCs w:val="30"/>
          <w:cs/>
        </w:rPr>
        <w:br/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Pr="00B657B8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B657B8">
        <w:rPr>
          <w:rFonts w:ascii="Angsana New" w:hAnsi="Angsana New"/>
          <w:spacing w:val="-4"/>
          <w:sz w:val="30"/>
          <w:szCs w:val="30"/>
        </w:rPr>
        <w:t xml:space="preserve"> 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B657B8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B657B8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B657B8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57B8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B657B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31</w:t>
      </w:r>
      <w:r w:rsidRPr="00B657B8">
        <w:rPr>
          <w:rFonts w:ascii="Angsana New" w:hAnsi="Angsana New"/>
          <w:sz w:val="30"/>
          <w:szCs w:val="30"/>
        </w:rPr>
        <w:t xml:space="preserve"> </w:t>
      </w:r>
      <w:r w:rsidRPr="00B657B8">
        <w:rPr>
          <w:rFonts w:ascii="Angsana New" w:hAnsi="Angsana New"/>
          <w:sz w:val="30"/>
          <w:szCs w:val="30"/>
          <w:cs/>
        </w:rPr>
        <w:t>ธันวาค</w:t>
      </w:r>
      <w:r w:rsidRPr="00B657B8">
        <w:rPr>
          <w:rFonts w:ascii="Angsana New" w:hAnsi="Angsana New" w:hint="cs"/>
          <w:sz w:val="30"/>
          <w:szCs w:val="30"/>
          <w:cs/>
        </w:rPr>
        <w:t xml:space="preserve">ม </w:t>
      </w:r>
      <w:r w:rsidRPr="00B657B8">
        <w:rPr>
          <w:rFonts w:ascii="Angsana New" w:hAnsi="Angsana New"/>
          <w:sz w:val="30"/>
          <w:szCs w:val="30"/>
          <w:lang w:val="en-US"/>
        </w:rPr>
        <w:t>2566</w:t>
      </w:r>
    </w:p>
    <w:p w14:paraId="06674D3B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0A78AC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B657B8">
        <w:rPr>
          <w:rFonts w:ascii="Angsana New" w:hAnsi="Angsana New"/>
          <w:sz w:val="30"/>
          <w:szCs w:val="30"/>
          <w:lang w:val="en-US"/>
        </w:rPr>
        <w:br/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31 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="Angsana New" w:hAnsi="Angsana New"/>
          <w:sz w:val="30"/>
          <w:szCs w:val="30"/>
          <w:lang w:val="en-US"/>
        </w:rPr>
        <w:t>2566</w:t>
      </w:r>
    </w:p>
    <w:p w14:paraId="60C426B7" w14:textId="77777777" w:rsidR="00D97314" w:rsidRPr="00B657B8" w:rsidRDefault="00D97314" w:rsidP="00D97314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lang w:val="en-US"/>
        </w:rPr>
        <w:br w:type="page"/>
      </w:r>
    </w:p>
    <w:p w14:paraId="600E1837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7C3D8BD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4F5E8D92" w14:textId="77777777" w:rsidR="00D97314" w:rsidRPr="00B657B8" w:rsidRDefault="00D97314" w:rsidP="00D97314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B657B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B657B8">
        <w:rPr>
          <w:b w:val="0"/>
          <w:bCs w:val="0"/>
          <w:i w:val="0"/>
          <w:iCs w:val="0"/>
          <w:cs/>
          <w:lang w:val="en-GB"/>
        </w:rPr>
        <w:br/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หมายเหตุข้อ </w:t>
      </w:r>
      <w:r w:rsidRPr="00B657B8">
        <w:rPr>
          <w:b w:val="0"/>
          <w:bCs w:val="0"/>
          <w:i w:val="0"/>
          <w:iCs w:val="0"/>
          <w:lang w:val="en-US"/>
        </w:rPr>
        <w:t>5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Pr="00B657B8">
        <w:rPr>
          <w:b w:val="0"/>
          <w:bCs w:val="0"/>
          <w:i w:val="0"/>
          <w:iCs w:val="0"/>
          <w:lang w:val="en-US"/>
        </w:rPr>
        <w:t>6</w:t>
      </w:r>
      <w:r w:rsidRPr="00B657B8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B657B8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สำหรับความสัมพันธ์กับกรรมการและผู้บริหารสำคัญ 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7969FBBE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1EBA2D4" w14:textId="77777777" w:rsidR="00D97314" w:rsidRPr="00B657B8" w:rsidRDefault="00D97314" w:rsidP="00D97314">
      <w:pPr>
        <w:pStyle w:val="BodyText2"/>
        <w:ind w:left="540" w:right="18"/>
      </w:pPr>
      <w:r w:rsidRPr="00B657B8">
        <w:rPr>
          <w:cs/>
        </w:rPr>
        <w:t>รายการที่สำคัญกับบุคคลหรือกิจการที่เกี่ยวข้องกันสำหรับ</w:t>
      </w:r>
      <w:r w:rsidRPr="00B657B8">
        <w:rPr>
          <w:rFonts w:hint="cs"/>
          <w:cs/>
        </w:rPr>
        <w:t>งวด</w:t>
      </w:r>
      <w:r>
        <w:rPr>
          <w:rFonts w:hint="cs"/>
          <w:cs/>
        </w:rPr>
        <w:t>เก้า</w:t>
      </w:r>
      <w:r w:rsidRPr="00B657B8">
        <w:rPr>
          <w:cs/>
        </w:rPr>
        <w:t>เดือนสิ้นสุดวันที่</w:t>
      </w:r>
      <w:r w:rsidRPr="00B657B8">
        <w:t xml:space="preserve"> </w:t>
      </w:r>
      <w:r w:rsidRPr="00B657B8">
        <w:rPr>
          <w:lang w:val="en-US"/>
        </w:rPr>
        <w:t xml:space="preserve">30 </w:t>
      </w:r>
      <w:r>
        <w:rPr>
          <w:rFonts w:hint="cs"/>
          <w:cs/>
          <w:lang w:val="en-US"/>
        </w:rPr>
        <w:t>กันยายน</w:t>
      </w:r>
      <w:r w:rsidRPr="00B657B8">
        <w:rPr>
          <w:rFonts w:hint="cs"/>
          <w:cs/>
          <w:lang w:val="en-US"/>
        </w:rPr>
        <w:t xml:space="preserve"> </w:t>
      </w:r>
      <w:r w:rsidRPr="00B657B8">
        <w:rPr>
          <w:cs/>
        </w:rPr>
        <w:t>สรุปได้ดังนี้</w:t>
      </w:r>
    </w:p>
    <w:p w14:paraId="77D29420" w14:textId="77777777" w:rsidR="00D97314" w:rsidRPr="00B657B8" w:rsidRDefault="00D97314" w:rsidP="00D973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D97314" w:rsidRPr="00B657B8" w14:paraId="1724F545" w14:textId="77777777" w:rsidTr="00C30BD1">
        <w:trPr>
          <w:tblHeader/>
        </w:trPr>
        <w:tc>
          <w:tcPr>
            <w:tcW w:w="2088" w:type="pct"/>
          </w:tcPr>
          <w:p w14:paraId="64898C3B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0BD58FF9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B010373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10EE0AE7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314" w:rsidRPr="00B657B8" w14:paraId="60677D0E" w14:textId="77777777" w:rsidTr="00C30BD1">
        <w:trPr>
          <w:tblHeader/>
        </w:trPr>
        <w:tc>
          <w:tcPr>
            <w:tcW w:w="2088" w:type="pct"/>
          </w:tcPr>
          <w:p w14:paraId="7FE21820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386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</w:tcPr>
          <w:p w14:paraId="1FC48F72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" w:type="pct"/>
          </w:tcPr>
          <w:p w14:paraId="52BFB9CA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0476F20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6F7ED1F3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494160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685DE18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4A105C6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7314" w:rsidRPr="00B657B8" w14:paraId="263BC0FF" w14:textId="77777777" w:rsidTr="00C30BD1">
        <w:trPr>
          <w:tblHeader/>
        </w:trPr>
        <w:tc>
          <w:tcPr>
            <w:tcW w:w="2088" w:type="pct"/>
          </w:tcPr>
          <w:p w14:paraId="7D35734D" w14:textId="77777777" w:rsidR="00D97314" w:rsidRPr="00B657B8" w:rsidRDefault="00D97314" w:rsidP="00C30BD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06953C6C" w14:textId="77777777" w:rsidR="00D97314" w:rsidRPr="00B657B8" w:rsidRDefault="00D97314" w:rsidP="00C30BD1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0D684EF4" w14:textId="77777777" w:rsidTr="00C30BD1">
        <w:tc>
          <w:tcPr>
            <w:tcW w:w="2088" w:type="pct"/>
          </w:tcPr>
          <w:p w14:paraId="5D67AE3B" w14:textId="77777777" w:rsidR="00D97314" w:rsidRPr="00B657B8" w:rsidRDefault="00D97314" w:rsidP="00C30BD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6D940517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29446A1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67151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E1620AC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F01DDC" w14:textId="77777777" w:rsidR="00D97314" w:rsidRPr="00B657B8" w:rsidRDefault="00D97314" w:rsidP="00C30B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B63D50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5B0F57" w14:textId="77777777" w:rsidR="00D97314" w:rsidRPr="00B657B8" w:rsidRDefault="00D97314" w:rsidP="00C30BD1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E54" w:rsidRPr="00B657B8" w14:paraId="1505FAD4" w14:textId="77777777" w:rsidTr="00C30BD1">
        <w:tc>
          <w:tcPr>
            <w:tcW w:w="2088" w:type="pct"/>
          </w:tcPr>
          <w:p w14:paraId="75A9B204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0A1F3952" w14:textId="5CD6A69A" w:rsidR="00F84E54" w:rsidRPr="007F4E7F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E6A79F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DB97EBE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3FFBCA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1AB5A22" w14:textId="7D60C7D0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7,344,639</w:t>
            </w:r>
          </w:p>
        </w:tc>
        <w:tc>
          <w:tcPr>
            <w:tcW w:w="147" w:type="pct"/>
          </w:tcPr>
          <w:p w14:paraId="55ADBDD1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57D152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7,019,535</w:t>
            </w:r>
          </w:p>
        </w:tc>
      </w:tr>
      <w:tr w:rsidR="00F84E54" w:rsidRPr="00B657B8" w14:paraId="51C59CF2" w14:textId="77777777" w:rsidTr="00C30BD1">
        <w:tc>
          <w:tcPr>
            <w:tcW w:w="2088" w:type="pct"/>
          </w:tcPr>
          <w:p w14:paraId="217447CC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4F31A1B" w14:textId="31C259AF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3D2BBC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EC3D8C3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5F8848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DFC0B06" w14:textId="1370C47E" w:rsidR="00F84E54" w:rsidRPr="00B657B8" w:rsidRDefault="004140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3,197,183</w:t>
            </w:r>
          </w:p>
        </w:tc>
        <w:tc>
          <w:tcPr>
            <w:tcW w:w="147" w:type="pct"/>
          </w:tcPr>
          <w:p w14:paraId="393FA8FE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42DA82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3,409,235 </w:t>
            </w:r>
          </w:p>
        </w:tc>
      </w:tr>
      <w:tr w:rsidR="00F84E54" w:rsidRPr="00B657B8" w14:paraId="348C3B34" w14:textId="77777777" w:rsidTr="00C30BD1">
        <w:tc>
          <w:tcPr>
            <w:tcW w:w="2088" w:type="pct"/>
          </w:tcPr>
          <w:p w14:paraId="2522C316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41A2EE4C" w14:textId="07F74C18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29CA224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E051252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39CCC6C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15B3628" w14:textId="6149D3F2" w:rsidR="00F84E54" w:rsidRPr="00B657B8" w:rsidRDefault="004140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260,708</w:t>
            </w:r>
          </w:p>
        </w:tc>
        <w:tc>
          <w:tcPr>
            <w:tcW w:w="147" w:type="pct"/>
          </w:tcPr>
          <w:p w14:paraId="63397E16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A6FEDD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674,534 </w:t>
            </w:r>
          </w:p>
        </w:tc>
      </w:tr>
      <w:tr w:rsidR="00F84E54" w:rsidRPr="00B657B8" w14:paraId="5B01C009" w14:textId="77777777" w:rsidTr="00C30BD1">
        <w:tc>
          <w:tcPr>
            <w:tcW w:w="2088" w:type="pct"/>
          </w:tcPr>
          <w:p w14:paraId="02C80858" w14:textId="77777777" w:rsidR="00F84E54" w:rsidRPr="00B657B8" w:rsidRDefault="00F84E54" w:rsidP="00F84E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EF4D243" w14:textId="352EED11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333A52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5512E6F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6F3F93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4E6CFC9" w14:textId="68C4BA08" w:rsidR="00F84E54" w:rsidRPr="00B657B8" w:rsidRDefault="004140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151,748</w:t>
            </w:r>
          </w:p>
        </w:tc>
        <w:tc>
          <w:tcPr>
            <w:tcW w:w="147" w:type="pct"/>
          </w:tcPr>
          <w:p w14:paraId="25BDFC48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841AB8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133,335 </w:t>
            </w:r>
          </w:p>
        </w:tc>
      </w:tr>
      <w:tr w:rsidR="00F84E54" w:rsidRPr="00B657B8" w14:paraId="7BDB49AE" w14:textId="77777777" w:rsidTr="00C30BD1">
        <w:tc>
          <w:tcPr>
            <w:tcW w:w="2088" w:type="pct"/>
          </w:tcPr>
          <w:p w14:paraId="6D310623" w14:textId="77777777" w:rsidR="00F84E54" w:rsidRPr="00B657B8" w:rsidRDefault="00F84E54" w:rsidP="00F84E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รายได้ค่าสิทธิ</w:t>
            </w:r>
          </w:p>
        </w:tc>
        <w:tc>
          <w:tcPr>
            <w:tcW w:w="632" w:type="pct"/>
          </w:tcPr>
          <w:p w14:paraId="0CC56A00" w14:textId="64496F6E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802A17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BDB6EA7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30BC49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4B3F82A" w14:textId="45CF7859" w:rsidR="00F84E54" w:rsidRPr="00B657B8" w:rsidRDefault="004140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25,396</w:t>
            </w:r>
          </w:p>
        </w:tc>
        <w:tc>
          <w:tcPr>
            <w:tcW w:w="147" w:type="pct"/>
          </w:tcPr>
          <w:p w14:paraId="57442D36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87552B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14,615 </w:t>
            </w:r>
          </w:p>
        </w:tc>
      </w:tr>
      <w:tr w:rsidR="00F84E54" w:rsidRPr="00B657B8" w14:paraId="44A79851" w14:textId="77777777" w:rsidTr="00C30BD1">
        <w:tc>
          <w:tcPr>
            <w:tcW w:w="2088" w:type="pct"/>
          </w:tcPr>
          <w:p w14:paraId="26A68A2E" w14:textId="77777777" w:rsidR="00F84E54" w:rsidRPr="00B657B8" w:rsidRDefault="00F84E54" w:rsidP="00F84E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5E0FC4D3" w14:textId="7044A906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EC2BF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181E909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D5DB54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A4C1648" w14:textId="6902243E" w:rsidR="00F84E54" w:rsidRPr="00B657B8" w:rsidRDefault="004140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12,502</w:t>
            </w:r>
          </w:p>
        </w:tc>
        <w:tc>
          <w:tcPr>
            <w:tcW w:w="147" w:type="pct"/>
          </w:tcPr>
          <w:p w14:paraId="63FFB03B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318ACBC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12,231 </w:t>
            </w:r>
          </w:p>
        </w:tc>
      </w:tr>
      <w:tr w:rsidR="00F84E54" w:rsidRPr="00B657B8" w14:paraId="73B4A86C" w14:textId="77777777" w:rsidTr="00C30BD1">
        <w:tc>
          <w:tcPr>
            <w:tcW w:w="2088" w:type="pct"/>
          </w:tcPr>
          <w:p w14:paraId="6C8B241B" w14:textId="77777777" w:rsidR="00F84E54" w:rsidRPr="00B657B8" w:rsidRDefault="00F84E54" w:rsidP="00F84E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30F500FE" w14:textId="151531C2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33DA61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A4D875D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4EE99A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D64AB96" w14:textId="018D138D" w:rsidR="00F84E54" w:rsidRPr="00B657B8" w:rsidRDefault="004140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34,761</w:t>
            </w:r>
          </w:p>
        </w:tc>
        <w:tc>
          <w:tcPr>
            <w:tcW w:w="147" w:type="pct"/>
          </w:tcPr>
          <w:p w14:paraId="2A177009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031DB3D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</w:p>
        </w:tc>
      </w:tr>
      <w:tr w:rsidR="00F84E54" w:rsidRPr="00B657B8" w14:paraId="6F5243D4" w14:textId="77777777" w:rsidTr="00C30BD1">
        <w:tc>
          <w:tcPr>
            <w:tcW w:w="2088" w:type="pct"/>
          </w:tcPr>
          <w:p w14:paraId="74AE1B56" w14:textId="77777777" w:rsidR="00F84E54" w:rsidRPr="00B657B8" w:rsidRDefault="00F84E54" w:rsidP="00F84E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565BA5DB" w14:textId="6922AC93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F6A6E4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56D349F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888FA7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FBD5FA" w14:textId="1D2E94B6" w:rsidR="00F84E54" w:rsidRPr="00B657B8" w:rsidRDefault="009C561C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243,453</w:t>
            </w:r>
          </w:p>
        </w:tc>
        <w:tc>
          <w:tcPr>
            <w:tcW w:w="147" w:type="pct"/>
          </w:tcPr>
          <w:p w14:paraId="664CCFA1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BC63E56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215,291 </w:t>
            </w:r>
          </w:p>
        </w:tc>
      </w:tr>
      <w:tr w:rsidR="00F84E54" w:rsidRPr="00B657B8" w14:paraId="265A8AB0" w14:textId="77777777" w:rsidTr="00C30BD1">
        <w:tc>
          <w:tcPr>
            <w:tcW w:w="2088" w:type="pct"/>
          </w:tcPr>
          <w:p w14:paraId="42010D02" w14:textId="77777777" w:rsidR="00F84E54" w:rsidRPr="00B657B8" w:rsidRDefault="00F84E54" w:rsidP="00F84E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3D5CDC45" w14:textId="72438015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7B150A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2E2EF88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0C1883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61526D7" w14:textId="72CBD408" w:rsidR="00F84E54" w:rsidRPr="00B657B8" w:rsidRDefault="009C561C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97,333</w:t>
            </w:r>
          </w:p>
        </w:tc>
        <w:tc>
          <w:tcPr>
            <w:tcW w:w="147" w:type="pct"/>
          </w:tcPr>
          <w:p w14:paraId="347FEA5C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A4EA69C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91,296 </w:t>
            </w:r>
          </w:p>
        </w:tc>
      </w:tr>
      <w:tr w:rsidR="00F84E54" w:rsidRPr="00B657B8" w14:paraId="1A516EBD" w14:textId="77777777" w:rsidTr="00C30BD1">
        <w:tc>
          <w:tcPr>
            <w:tcW w:w="2088" w:type="pct"/>
          </w:tcPr>
          <w:p w14:paraId="7A873782" w14:textId="77777777" w:rsidR="00F84E54" w:rsidRPr="00B657B8" w:rsidRDefault="00F84E54" w:rsidP="00F84E5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3069718F" w14:textId="22958910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365430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7489C17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798F259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19631EC" w14:textId="16658F91" w:rsidR="00F84E54" w:rsidRPr="00B657B8" w:rsidRDefault="009C561C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27,773</w:t>
            </w:r>
          </w:p>
        </w:tc>
        <w:tc>
          <w:tcPr>
            <w:tcW w:w="147" w:type="pct"/>
          </w:tcPr>
          <w:p w14:paraId="3A0612A9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606B4C4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15,462 </w:t>
            </w:r>
          </w:p>
        </w:tc>
      </w:tr>
      <w:tr w:rsidR="00F84E54" w:rsidRPr="00B657B8" w14:paraId="6666DCF2" w14:textId="77777777" w:rsidTr="00C30BD1">
        <w:tc>
          <w:tcPr>
            <w:tcW w:w="2088" w:type="pct"/>
          </w:tcPr>
          <w:p w14:paraId="41121097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6D135914" w14:textId="5DB7DFC9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4D4782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1BD07CA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E0A7BF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9042A6" w14:textId="20B199D0" w:rsidR="00F84E54" w:rsidRPr="00B657B8" w:rsidRDefault="009C561C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D5E7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D5E7C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147" w:type="pct"/>
          </w:tcPr>
          <w:p w14:paraId="4D59A24F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2B49FE6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19,652 </w:t>
            </w:r>
          </w:p>
        </w:tc>
      </w:tr>
      <w:tr w:rsidR="00F84E54" w:rsidRPr="00B657B8" w14:paraId="0F1E8B60" w14:textId="77777777" w:rsidTr="00C30BD1">
        <w:tc>
          <w:tcPr>
            <w:tcW w:w="2088" w:type="pct"/>
          </w:tcPr>
          <w:p w14:paraId="13371812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43A32116" w14:textId="72110BF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392BD2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0530789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C54C9FF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BD5EA18" w14:textId="6312BB34" w:rsidR="00F84E54" w:rsidRPr="00B657B8" w:rsidRDefault="00F378D7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8,129</w:t>
            </w:r>
          </w:p>
        </w:tc>
        <w:tc>
          <w:tcPr>
            <w:tcW w:w="147" w:type="pct"/>
          </w:tcPr>
          <w:p w14:paraId="48827440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4FB2882A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8,681 </w:t>
            </w:r>
          </w:p>
        </w:tc>
      </w:tr>
      <w:tr w:rsidR="00F84E54" w:rsidRPr="00B657B8" w14:paraId="6EE3B2F2" w14:textId="77777777" w:rsidTr="00C30BD1">
        <w:tc>
          <w:tcPr>
            <w:tcW w:w="2088" w:type="pct"/>
          </w:tcPr>
          <w:p w14:paraId="21D5ACBB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1D504705" w14:textId="1304FCCB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C1506D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237359F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10EE4E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392DC23" w14:textId="6F46B779" w:rsidR="00F84E54" w:rsidRPr="00B657B8" w:rsidRDefault="00BD2DE5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17,058</w:t>
            </w:r>
          </w:p>
        </w:tc>
        <w:tc>
          <w:tcPr>
            <w:tcW w:w="147" w:type="pct"/>
          </w:tcPr>
          <w:p w14:paraId="5413EE39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BA6F3CD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21,351 </w:t>
            </w:r>
          </w:p>
        </w:tc>
      </w:tr>
      <w:tr w:rsidR="00F84E54" w:rsidRPr="00B657B8" w14:paraId="1D5D572D" w14:textId="77777777" w:rsidTr="00C30BD1">
        <w:tc>
          <w:tcPr>
            <w:tcW w:w="2088" w:type="pct"/>
          </w:tcPr>
          <w:p w14:paraId="3054E5F3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440674D1" w14:textId="4162A72D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6BC5216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1A5FFDE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55B461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AF5A0B7" w14:textId="7D4F4B3B" w:rsidR="00F84E54" w:rsidRPr="002901B5" w:rsidRDefault="002901B5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0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Pr="002901B5">
              <w:rPr>
                <w:rFonts w:ascii="Angsana New" w:hAnsi="Angsana New"/>
                <w:sz w:val="30"/>
                <w:szCs w:val="30"/>
                <w:lang w:val="en-US"/>
              </w:rPr>
              <w:t>,250</w:t>
            </w:r>
          </w:p>
        </w:tc>
        <w:tc>
          <w:tcPr>
            <w:tcW w:w="147" w:type="pct"/>
          </w:tcPr>
          <w:p w14:paraId="2C235E27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3DFD78E" w14:textId="77777777" w:rsidR="00F84E54" w:rsidRPr="00B657B8" w:rsidRDefault="00F84E54" w:rsidP="00F84E54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E54" w:rsidRPr="00B657B8" w14:paraId="1178B3A0" w14:textId="77777777" w:rsidTr="00C30BD1">
        <w:tc>
          <w:tcPr>
            <w:tcW w:w="2088" w:type="pct"/>
          </w:tcPr>
          <w:p w14:paraId="20E6251A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632" w:type="pct"/>
          </w:tcPr>
          <w:p w14:paraId="382A226C" w14:textId="00B4425E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3776A1E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72ED56B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BE3F84" w14:textId="77777777" w:rsidR="00F84E54" w:rsidRPr="004A5FA5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977608" w14:textId="0C0B5658" w:rsidR="00F84E54" w:rsidRPr="002901B5" w:rsidRDefault="004A5FA5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01B5">
              <w:rPr>
                <w:rFonts w:ascii="Angsana New" w:hAnsi="Angsana New"/>
                <w:sz w:val="30"/>
                <w:szCs w:val="30"/>
                <w:lang w:val="en-US"/>
              </w:rPr>
              <w:t>171,727</w:t>
            </w:r>
          </w:p>
        </w:tc>
        <w:tc>
          <w:tcPr>
            <w:tcW w:w="147" w:type="pct"/>
          </w:tcPr>
          <w:p w14:paraId="6097EAE5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1B32CD" w14:textId="77777777" w:rsidR="00F84E54" w:rsidRPr="00B657B8" w:rsidRDefault="00F84E54" w:rsidP="00F84E54">
            <w:pPr>
              <w:pStyle w:val="BodyText"/>
              <w:tabs>
                <w:tab w:val="decimal" w:pos="52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E54" w:rsidRPr="00B657B8" w14:paraId="5059F7F6" w14:textId="77777777" w:rsidTr="00C30BD1">
        <w:tc>
          <w:tcPr>
            <w:tcW w:w="2088" w:type="pct"/>
          </w:tcPr>
          <w:p w14:paraId="5E8FA9BC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486F7C5F" w14:textId="1E62BB89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0311A3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8C8A535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76B9FF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9CA3A03" w14:textId="220A4ED0" w:rsidR="00F84E54" w:rsidRPr="002901B5" w:rsidRDefault="002901B5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01B5">
              <w:rPr>
                <w:rFonts w:ascii="Angsana New" w:hAnsi="Angsana New"/>
                <w:sz w:val="30"/>
                <w:szCs w:val="30"/>
                <w:lang w:val="en-US"/>
              </w:rPr>
              <w:t>50,506</w:t>
            </w:r>
          </w:p>
        </w:tc>
        <w:tc>
          <w:tcPr>
            <w:tcW w:w="147" w:type="pct"/>
          </w:tcPr>
          <w:p w14:paraId="6E205EC7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AE0E264" w14:textId="77777777" w:rsidR="00F84E54" w:rsidRPr="00B657B8" w:rsidRDefault="00F84E54" w:rsidP="00F84E54">
            <w:pPr>
              <w:pStyle w:val="BodyText"/>
              <w:tabs>
                <w:tab w:val="decimal" w:pos="788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760</w:t>
            </w:r>
          </w:p>
        </w:tc>
      </w:tr>
      <w:tr w:rsidR="00F84E54" w:rsidRPr="00B657B8" w14:paraId="7F65F8C8" w14:textId="77777777" w:rsidTr="00C30BD1">
        <w:tc>
          <w:tcPr>
            <w:tcW w:w="2088" w:type="pct"/>
          </w:tcPr>
          <w:p w14:paraId="268A65EB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674C223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848836B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0E67D62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64E673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AE9BF6A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4612618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DFF1F71" w14:textId="77777777" w:rsidR="00F84E54" w:rsidRPr="00B657B8" w:rsidRDefault="00F84E54" w:rsidP="00F84E5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4E54" w:rsidRPr="00B657B8" w14:paraId="3EEC82B3" w14:textId="77777777" w:rsidTr="00C30BD1">
        <w:tc>
          <w:tcPr>
            <w:tcW w:w="2088" w:type="pct"/>
          </w:tcPr>
          <w:p w14:paraId="0605FC7B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B3BCD9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0609338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3FCA2A2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F81225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0DCE17E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4C386A0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107887" w14:textId="77777777" w:rsidR="00F84E54" w:rsidRPr="00B657B8" w:rsidRDefault="00F84E54" w:rsidP="00F84E5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4E54" w:rsidRPr="00B657B8" w14:paraId="7B283F5E" w14:textId="77777777" w:rsidTr="00C30BD1">
        <w:tc>
          <w:tcPr>
            <w:tcW w:w="2088" w:type="pct"/>
          </w:tcPr>
          <w:p w14:paraId="125ED496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B0E43E0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D4EC9DB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2A2BC76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824D5E8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2EF35B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C3ACE3D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06CE62" w14:textId="77777777" w:rsidR="00F84E54" w:rsidRPr="00B657B8" w:rsidRDefault="00F84E54" w:rsidP="00F84E5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4E54" w:rsidRPr="00B657B8" w14:paraId="43C08539" w14:textId="77777777" w:rsidTr="00C30BD1">
        <w:tc>
          <w:tcPr>
            <w:tcW w:w="2088" w:type="pct"/>
          </w:tcPr>
          <w:p w14:paraId="5213FB13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393E08A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B1A09C4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0F572CD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421112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89596E9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DCB4B66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187155" w14:textId="77777777" w:rsidR="00F84E54" w:rsidRPr="00B657B8" w:rsidRDefault="00F84E54" w:rsidP="00F84E5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4E54" w:rsidRPr="00B657B8" w14:paraId="5E6C2A1F" w14:textId="77777777" w:rsidTr="00C30BD1">
        <w:tc>
          <w:tcPr>
            <w:tcW w:w="2088" w:type="pct"/>
          </w:tcPr>
          <w:p w14:paraId="4BC3B027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2" w:type="pct"/>
          </w:tcPr>
          <w:p w14:paraId="2D4996D8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B2CABAA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BC298BB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6A476D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F43066D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95A57BE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E4ED2F" w14:textId="77777777" w:rsidR="00F84E54" w:rsidRPr="00B657B8" w:rsidRDefault="00F84E54" w:rsidP="00F84E5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4E54" w:rsidRPr="00B657B8" w14:paraId="171B4619" w14:textId="77777777" w:rsidTr="00C30BD1">
        <w:tc>
          <w:tcPr>
            <w:tcW w:w="2088" w:type="pct"/>
          </w:tcPr>
          <w:p w14:paraId="7698BF73" w14:textId="1D399B27" w:rsidR="00F84E54" w:rsidRPr="00B657B8" w:rsidRDefault="00F84E54" w:rsidP="00F84E5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5CF596F6" w14:textId="5DF6DE21" w:rsidR="00F84E54" w:rsidRPr="001E10B2" w:rsidRDefault="000A04B8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F28B2">
              <w:rPr>
                <w:rFonts w:ascii="Angsana New" w:hAnsi="Angsana New"/>
                <w:sz w:val="30"/>
                <w:szCs w:val="30"/>
              </w:rPr>
              <w:t>32</w:t>
            </w:r>
            <w:r w:rsidR="001E10B2">
              <w:rPr>
                <w:rFonts w:ascii="Angsana New" w:hAnsi="Angsana New"/>
                <w:sz w:val="30"/>
                <w:szCs w:val="30"/>
                <w:lang w:val="en-US"/>
              </w:rPr>
              <w:t>8,224</w:t>
            </w:r>
          </w:p>
        </w:tc>
        <w:tc>
          <w:tcPr>
            <w:tcW w:w="145" w:type="pct"/>
          </w:tcPr>
          <w:p w14:paraId="54AD42B1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E46CA6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1,004,452</w:t>
            </w:r>
          </w:p>
        </w:tc>
        <w:tc>
          <w:tcPr>
            <w:tcW w:w="145" w:type="pct"/>
          </w:tcPr>
          <w:p w14:paraId="7728E8CE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781221" w14:textId="61483DC6" w:rsidR="00F84E54" w:rsidRPr="00B657B8" w:rsidRDefault="00612A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3,136,909</w:t>
            </w:r>
          </w:p>
        </w:tc>
        <w:tc>
          <w:tcPr>
            <w:tcW w:w="147" w:type="pct"/>
          </w:tcPr>
          <w:p w14:paraId="545C8063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BB62E4D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2,898,334</w:t>
            </w:r>
          </w:p>
        </w:tc>
      </w:tr>
      <w:tr w:rsidR="00F84E54" w:rsidRPr="00B657B8" w14:paraId="4EC447CD" w14:textId="77777777" w:rsidTr="00C30BD1">
        <w:tc>
          <w:tcPr>
            <w:tcW w:w="2088" w:type="pct"/>
          </w:tcPr>
          <w:p w14:paraId="0C5CE5F5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62EE964F" w14:textId="627BCBA4" w:rsidR="00F84E54" w:rsidRPr="00B657B8" w:rsidRDefault="000A04B8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1,474,104</w:t>
            </w:r>
          </w:p>
        </w:tc>
        <w:tc>
          <w:tcPr>
            <w:tcW w:w="145" w:type="pct"/>
          </w:tcPr>
          <w:p w14:paraId="76093847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AC0E4FE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1,077,165</w:t>
            </w:r>
          </w:p>
        </w:tc>
        <w:tc>
          <w:tcPr>
            <w:tcW w:w="145" w:type="pct"/>
          </w:tcPr>
          <w:p w14:paraId="351DBF03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135AEA8" w14:textId="302A011E" w:rsidR="00F84E54" w:rsidRPr="00B657B8" w:rsidRDefault="00612A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652,625</w:t>
            </w:r>
          </w:p>
        </w:tc>
        <w:tc>
          <w:tcPr>
            <w:tcW w:w="147" w:type="pct"/>
          </w:tcPr>
          <w:p w14:paraId="137A3156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1C35C99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363,342</w:t>
            </w:r>
          </w:p>
        </w:tc>
      </w:tr>
      <w:tr w:rsidR="00F84E54" w:rsidRPr="00B657B8" w14:paraId="0EA0D1BA" w14:textId="77777777" w:rsidTr="00C30BD1">
        <w:tc>
          <w:tcPr>
            <w:tcW w:w="2088" w:type="pct"/>
          </w:tcPr>
          <w:p w14:paraId="5B0364BA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2C3C2AEF" w14:textId="1820DB22" w:rsidR="00F84E54" w:rsidRPr="00B657B8" w:rsidRDefault="00780447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B47D3DD" w14:textId="77777777" w:rsidR="00F84E54" w:rsidRPr="00B657B8" w:rsidRDefault="00F84E54" w:rsidP="00F84E54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D97923D" w14:textId="77777777" w:rsidR="00F84E54" w:rsidRPr="00B657B8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AD1F68B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3EBF7CE" w14:textId="1B7CBAFA" w:rsidR="00F84E54" w:rsidRPr="00B657B8" w:rsidRDefault="00612A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186,626</w:t>
            </w:r>
          </w:p>
        </w:tc>
        <w:tc>
          <w:tcPr>
            <w:tcW w:w="147" w:type="pct"/>
          </w:tcPr>
          <w:p w14:paraId="1E8E745A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A12645B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183,049</w:t>
            </w:r>
          </w:p>
        </w:tc>
      </w:tr>
      <w:tr w:rsidR="00F84E54" w:rsidRPr="00B657B8" w14:paraId="37A89561" w14:textId="77777777" w:rsidTr="00C30BD1">
        <w:tc>
          <w:tcPr>
            <w:tcW w:w="2088" w:type="pct"/>
          </w:tcPr>
          <w:p w14:paraId="4A9A77CE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22F2EC42" w14:textId="3111EF94" w:rsidR="00F84E54" w:rsidRPr="00B657B8" w:rsidRDefault="00780447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14,561</w:t>
            </w:r>
          </w:p>
        </w:tc>
        <w:tc>
          <w:tcPr>
            <w:tcW w:w="145" w:type="pct"/>
          </w:tcPr>
          <w:p w14:paraId="5C5E7252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54A588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7,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957</w:t>
            </w:r>
          </w:p>
        </w:tc>
        <w:tc>
          <w:tcPr>
            <w:tcW w:w="145" w:type="pct"/>
          </w:tcPr>
          <w:p w14:paraId="005F21E9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A49067" w14:textId="1EA1B9A8" w:rsidR="00F84E54" w:rsidRPr="00B657B8" w:rsidRDefault="00612AAF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6,983</w:t>
            </w:r>
          </w:p>
        </w:tc>
        <w:tc>
          <w:tcPr>
            <w:tcW w:w="147" w:type="pct"/>
          </w:tcPr>
          <w:p w14:paraId="3044B86E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64233C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7,586</w:t>
            </w:r>
          </w:p>
        </w:tc>
      </w:tr>
      <w:tr w:rsidR="00F84E54" w:rsidRPr="00B657B8" w14:paraId="78447C6B" w14:textId="77777777" w:rsidTr="00C30BD1">
        <w:tc>
          <w:tcPr>
            <w:tcW w:w="2088" w:type="pct"/>
          </w:tcPr>
          <w:p w14:paraId="5977893F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9D91C03" w14:textId="53F285F6" w:rsidR="00F84E54" w:rsidRPr="00B657B8" w:rsidRDefault="004255BC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  <w:tc>
          <w:tcPr>
            <w:tcW w:w="145" w:type="pct"/>
          </w:tcPr>
          <w:p w14:paraId="79148F08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4C00DFC" w14:textId="77777777" w:rsidR="00F84E54" w:rsidRPr="00301BAB" w:rsidRDefault="00F84E54" w:rsidP="00F84E54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6E53B8F" w14:textId="77777777" w:rsidR="00F84E54" w:rsidRPr="00B657B8" w:rsidRDefault="00F84E54" w:rsidP="00F84E54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2AD3EF" w14:textId="328BEBA9" w:rsidR="00F84E54" w:rsidRPr="00B657B8" w:rsidRDefault="00DC0123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147" w:type="pct"/>
          </w:tcPr>
          <w:p w14:paraId="2D1162C0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061AF2" w14:textId="77777777" w:rsidR="00F84E54" w:rsidRPr="00B657B8" w:rsidRDefault="00F84E54" w:rsidP="00F84E54">
            <w:pPr>
              <w:pStyle w:val="BodyText"/>
              <w:tabs>
                <w:tab w:val="decimal" w:pos="46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E54" w:rsidRPr="00B657B8" w14:paraId="78D07A26" w14:textId="77777777" w:rsidTr="00C30BD1">
        <w:tc>
          <w:tcPr>
            <w:tcW w:w="2088" w:type="pct"/>
          </w:tcPr>
          <w:p w14:paraId="76661226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44D3309E" w14:textId="58AF591E" w:rsidR="00F84E54" w:rsidRPr="00AC2C62" w:rsidRDefault="00AC2C62" w:rsidP="00260BD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FCFE21" w14:textId="77777777" w:rsidR="00F84E54" w:rsidRPr="00B657B8" w:rsidRDefault="00F84E54" w:rsidP="00260BD7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8AE24F0" w14:textId="77777777" w:rsidR="00F84E54" w:rsidRPr="00B657B8" w:rsidRDefault="00F84E54" w:rsidP="00F84E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386545">
              <w:rPr>
                <w:rFonts w:ascii="Angsana New" w:hAnsi="Angsana New"/>
                <w:sz w:val="30"/>
                <w:szCs w:val="30"/>
              </w:rPr>
              <w:t>,</w:t>
            </w:r>
            <w:r w:rsidRPr="00386545">
              <w:rPr>
                <w:rFonts w:ascii="Angsana New" w:hAnsi="Angsana New"/>
                <w:sz w:val="30"/>
                <w:szCs w:val="30"/>
                <w:cs/>
              </w:rPr>
              <w:t>295</w:t>
            </w:r>
          </w:p>
        </w:tc>
        <w:tc>
          <w:tcPr>
            <w:tcW w:w="145" w:type="pct"/>
          </w:tcPr>
          <w:p w14:paraId="3BCBC2DC" w14:textId="77777777" w:rsidR="00F84E54" w:rsidRPr="00B657B8" w:rsidRDefault="00F84E54" w:rsidP="00F84E54">
            <w:pPr>
              <w:pStyle w:val="BodyText"/>
              <w:tabs>
                <w:tab w:val="decimal" w:pos="609"/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2FF4A31" w14:textId="71D7A42B" w:rsidR="00F84E54" w:rsidRPr="00DC0123" w:rsidRDefault="00DC0123" w:rsidP="00FE228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CDEC3A" w14:textId="77777777" w:rsidR="00F84E54" w:rsidRPr="00B657B8" w:rsidRDefault="00F84E54" w:rsidP="00FE2285">
            <w:pPr>
              <w:pStyle w:val="BodyText"/>
              <w:tabs>
                <w:tab w:val="decimal" w:pos="60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EC5048" w14:textId="77777777" w:rsidR="00F84E54" w:rsidRPr="00B657B8" w:rsidRDefault="00F84E54" w:rsidP="00F84E54">
            <w:pPr>
              <w:pStyle w:val="BodyText"/>
              <w:tabs>
                <w:tab w:val="decimal" w:pos="46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E54" w:rsidRPr="00B657B8" w14:paraId="3F5C3AC9" w14:textId="77777777" w:rsidTr="00C30BD1">
        <w:tc>
          <w:tcPr>
            <w:tcW w:w="2088" w:type="pct"/>
            <w:shd w:val="clear" w:color="auto" w:fill="FFFFFF"/>
          </w:tcPr>
          <w:p w14:paraId="70EAF325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07ECFA7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BF0DADD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020915AD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1912E1B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9A29000" w14:textId="77777777" w:rsidR="00F84E54" w:rsidRPr="00B657B8" w:rsidRDefault="00F84E54" w:rsidP="00F84E5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B1C17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F17681" w14:textId="77777777" w:rsidR="00F84E54" w:rsidRPr="00B657B8" w:rsidRDefault="00F84E54" w:rsidP="00F84E5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E54" w:rsidRPr="00B657B8" w14:paraId="78C6197C" w14:textId="77777777" w:rsidTr="00C30BD1">
        <w:tc>
          <w:tcPr>
            <w:tcW w:w="2088" w:type="pct"/>
            <w:shd w:val="clear" w:color="auto" w:fill="FFFFFF"/>
          </w:tcPr>
          <w:p w14:paraId="5047F7AD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32" w:type="pct"/>
          </w:tcPr>
          <w:p w14:paraId="73F58CB3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2E239B9A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7151E11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02F31B6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D931484" w14:textId="77777777" w:rsidR="00F84E54" w:rsidRPr="00B657B8" w:rsidRDefault="00F84E54" w:rsidP="00F84E5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870077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29C061" w14:textId="77777777" w:rsidR="00F84E54" w:rsidRPr="00B657B8" w:rsidRDefault="00F84E54" w:rsidP="00F84E54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E54" w:rsidRPr="00B657B8" w14:paraId="270CDC54" w14:textId="77777777" w:rsidTr="00C30BD1">
        <w:tc>
          <w:tcPr>
            <w:tcW w:w="2088" w:type="pct"/>
            <w:shd w:val="clear" w:color="auto" w:fill="FFFFFF"/>
          </w:tcPr>
          <w:p w14:paraId="62CC987D" w14:textId="77777777" w:rsidR="00F84E54" w:rsidRPr="00B657B8" w:rsidRDefault="00F84E54" w:rsidP="00F84E5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5E02E9B8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CD30C7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D52293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9C4AE6" w14:textId="77777777" w:rsidR="00F84E54" w:rsidRPr="00B657B8" w:rsidRDefault="00F84E54" w:rsidP="00F84E5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F2502B" w14:textId="77777777" w:rsidR="00F84E54" w:rsidRPr="00B657B8" w:rsidRDefault="00F84E54" w:rsidP="00F84E5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FA49C7" w14:textId="77777777" w:rsidR="00F84E54" w:rsidRPr="00B657B8" w:rsidRDefault="00F84E54" w:rsidP="00F84E5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ED2E0F" w14:textId="77777777" w:rsidR="00F84E54" w:rsidRPr="00B657B8" w:rsidRDefault="00F84E54" w:rsidP="00F84E54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7FA" w:rsidRPr="00B657B8" w14:paraId="33A6D2CB" w14:textId="77777777" w:rsidTr="00C30BD1">
        <w:tc>
          <w:tcPr>
            <w:tcW w:w="2088" w:type="pct"/>
            <w:shd w:val="clear" w:color="auto" w:fill="FFFFFF"/>
          </w:tcPr>
          <w:p w14:paraId="336D4521" w14:textId="77777777" w:rsidR="009857FA" w:rsidRPr="00B657B8" w:rsidRDefault="009857FA" w:rsidP="009857FA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201C8D3" w14:textId="77777777" w:rsidR="009857FA" w:rsidRPr="00B657B8" w:rsidRDefault="009857FA" w:rsidP="009857FA">
            <w:pPr>
              <w:ind w:left="252" w:firstLine="174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657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632" w:type="pct"/>
            <w:vAlign w:val="bottom"/>
          </w:tcPr>
          <w:p w14:paraId="19820538" w14:textId="5E6BEEB7" w:rsidR="009857FA" w:rsidRPr="00B657B8" w:rsidRDefault="008114C5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="000A01D2">
              <w:rPr>
                <w:rFonts w:ascii="Angsana New" w:hAnsi="Angsana New"/>
                <w:sz w:val="30"/>
                <w:szCs w:val="30"/>
                <w:lang w:val="en-US"/>
              </w:rPr>
              <w:t>,276</w:t>
            </w:r>
          </w:p>
        </w:tc>
        <w:tc>
          <w:tcPr>
            <w:tcW w:w="145" w:type="pct"/>
          </w:tcPr>
          <w:p w14:paraId="2C0F0286" w14:textId="77777777" w:rsidR="009857FA" w:rsidRPr="00B657B8" w:rsidRDefault="009857FA" w:rsidP="009857F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6E09C9B" w14:textId="77777777" w:rsidR="009857FA" w:rsidRPr="00386545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E4BC8E" w14:textId="77777777" w:rsidR="009857FA" w:rsidRPr="00B657B8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164</w:t>
            </w: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527</w:t>
            </w:r>
          </w:p>
        </w:tc>
        <w:tc>
          <w:tcPr>
            <w:tcW w:w="145" w:type="pct"/>
          </w:tcPr>
          <w:p w14:paraId="3F2249AF" w14:textId="77777777" w:rsidR="009857FA" w:rsidRPr="00B657B8" w:rsidRDefault="009857FA" w:rsidP="009857F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21719DF6" w14:textId="14F339DB" w:rsidR="009857FA" w:rsidRPr="000A01D2" w:rsidRDefault="000A01D2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1D2">
              <w:rPr>
                <w:rFonts w:ascii="Angsana New" w:hAnsi="Angsana New"/>
                <w:sz w:val="30"/>
                <w:szCs w:val="30"/>
                <w:lang w:val="en-US"/>
              </w:rPr>
              <w:t>178,297</w:t>
            </w:r>
          </w:p>
        </w:tc>
        <w:tc>
          <w:tcPr>
            <w:tcW w:w="147" w:type="pct"/>
          </w:tcPr>
          <w:p w14:paraId="1EC5B99D" w14:textId="77777777" w:rsidR="009857FA" w:rsidRPr="00B657B8" w:rsidRDefault="009857FA" w:rsidP="009857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6E8E4F" w14:textId="77777777" w:rsidR="009857FA" w:rsidRPr="00386545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656311D" w14:textId="77777777" w:rsidR="009857FA" w:rsidRPr="00B657B8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145,372</w:t>
            </w:r>
          </w:p>
        </w:tc>
      </w:tr>
      <w:tr w:rsidR="009857FA" w:rsidRPr="00B657B8" w14:paraId="1999A819" w14:textId="77777777" w:rsidTr="00C30BD1">
        <w:tc>
          <w:tcPr>
            <w:tcW w:w="2088" w:type="pct"/>
            <w:shd w:val="clear" w:color="auto" w:fill="FFFFFF"/>
          </w:tcPr>
          <w:p w14:paraId="21F1847F" w14:textId="77777777" w:rsidR="009857FA" w:rsidRPr="00B657B8" w:rsidRDefault="009857FA" w:rsidP="009857FA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4974D24E" w14:textId="1A174B03" w:rsidR="009857FA" w:rsidRPr="00B657B8" w:rsidRDefault="000A01D2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145" w:type="pct"/>
          </w:tcPr>
          <w:p w14:paraId="21B4CFD5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095DB86" w14:textId="77777777" w:rsidR="009857FA" w:rsidRPr="00B657B8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5,622</w:t>
            </w:r>
          </w:p>
        </w:tc>
        <w:tc>
          <w:tcPr>
            <w:tcW w:w="145" w:type="pct"/>
          </w:tcPr>
          <w:p w14:paraId="00135F8D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2455CB9" w14:textId="37434D65" w:rsidR="009857FA" w:rsidRPr="000A01D2" w:rsidRDefault="000A01D2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01D2">
              <w:rPr>
                <w:rFonts w:ascii="Angsana New" w:hAnsi="Angsana New"/>
                <w:sz w:val="30"/>
                <w:szCs w:val="30"/>
                <w:lang w:val="en-US"/>
              </w:rPr>
              <w:t>2,744</w:t>
            </w:r>
          </w:p>
        </w:tc>
        <w:tc>
          <w:tcPr>
            <w:tcW w:w="147" w:type="pct"/>
          </w:tcPr>
          <w:p w14:paraId="3A02D709" w14:textId="77777777" w:rsidR="009857FA" w:rsidRPr="00B657B8" w:rsidRDefault="009857FA" w:rsidP="009857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0053C0" w14:textId="77777777" w:rsidR="009857FA" w:rsidRPr="00B657B8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>4,817</w:t>
            </w:r>
          </w:p>
        </w:tc>
      </w:tr>
      <w:tr w:rsidR="009857FA" w:rsidRPr="00B657B8" w14:paraId="126BBECA" w14:textId="77777777" w:rsidTr="00C30BD1">
        <w:tc>
          <w:tcPr>
            <w:tcW w:w="2088" w:type="pct"/>
            <w:shd w:val="clear" w:color="auto" w:fill="FFFFFF"/>
          </w:tcPr>
          <w:p w14:paraId="36D2752A" w14:textId="77777777" w:rsidR="009857FA" w:rsidRPr="00B657B8" w:rsidRDefault="009857FA" w:rsidP="009857F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2E59AEF" w14:textId="58C9254D" w:rsidR="009857FA" w:rsidRPr="00B657B8" w:rsidRDefault="000A01D2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202,857</w:t>
            </w:r>
          </w:p>
        </w:tc>
        <w:tc>
          <w:tcPr>
            <w:tcW w:w="145" w:type="pct"/>
          </w:tcPr>
          <w:p w14:paraId="7D759205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6FC9CC" w14:textId="77777777" w:rsidR="009857FA" w:rsidRPr="00B657B8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</w:rPr>
              <w:t>170,149</w:t>
            </w:r>
          </w:p>
        </w:tc>
        <w:tc>
          <w:tcPr>
            <w:tcW w:w="145" w:type="pct"/>
          </w:tcPr>
          <w:p w14:paraId="359D53E1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79E20" w14:textId="39800EDB" w:rsidR="009857FA" w:rsidRPr="000A01D2" w:rsidRDefault="000A01D2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01D2">
              <w:rPr>
                <w:rFonts w:ascii="Angsana New" w:hAnsi="Angsana New"/>
                <w:b/>
                <w:bCs/>
                <w:sz w:val="30"/>
                <w:szCs w:val="30"/>
              </w:rPr>
              <w:t>181,041</w:t>
            </w:r>
          </w:p>
        </w:tc>
        <w:tc>
          <w:tcPr>
            <w:tcW w:w="147" w:type="pct"/>
          </w:tcPr>
          <w:p w14:paraId="0C6A2518" w14:textId="77777777" w:rsidR="009857FA" w:rsidRPr="00B657B8" w:rsidRDefault="009857FA" w:rsidP="009857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F1DB9BF" w14:textId="77777777" w:rsidR="009857FA" w:rsidRPr="00B657B8" w:rsidRDefault="009857FA" w:rsidP="009857F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b/>
                <w:bCs/>
                <w:sz w:val="30"/>
                <w:szCs w:val="30"/>
              </w:rPr>
              <w:t>150,189</w:t>
            </w:r>
          </w:p>
        </w:tc>
      </w:tr>
      <w:tr w:rsidR="009857FA" w:rsidRPr="00B657B8" w14:paraId="22E53BEF" w14:textId="77777777" w:rsidTr="00C30BD1">
        <w:trPr>
          <w:trHeight w:val="314"/>
        </w:trPr>
        <w:tc>
          <w:tcPr>
            <w:tcW w:w="2088" w:type="pct"/>
          </w:tcPr>
          <w:p w14:paraId="4A82FC29" w14:textId="77777777" w:rsidR="009857FA" w:rsidRPr="00B657B8" w:rsidRDefault="009857FA" w:rsidP="009857FA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2" w:type="pct"/>
          </w:tcPr>
          <w:p w14:paraId="1E109440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7D142F8A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0A70CE9A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24B29B06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</w:tcPr>
          <w:p w14:paraId="72F20E0B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B11A62B" w14:textId="77777777" w:rsidR="009857FA" w:rsidRPr="00B657B8" w:rsidRDefault="009857FA" w:rsidP="009857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7F20A84B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857FA" w:rsidRPr="00B657B8" w14:paraId="3C741574" w14:textId="77777777" w:rsidTr="00C30BD1">
        <w:tc>
          <w:tcPr>
            <w:tcW w:w="2088" w:type="pct"/>
          </w:tcPr>
          <w:p w14:paraId="4F390EDF" w14:textId="77777777" w:rsidR="009857FA" w:rsidRPr="00B657B8" w:rsidRDefault="009857FA" w:rsidP="009857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14:paraId="5AFC730D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D6A519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886EB9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0C835B" w14:textId="77777777" w:rsidR="009857FA" w:rsidRPr="00B657B8" w:rsidRDefault="009857FA" w:rsidP="009857F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617ECDD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E6939B" w14:textId="77777777" w:rsidR="009857FA" w:rsidRPr="00B657B8" w:rsidRDefault="009857FA" w:rsidP="009857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B9796C" w14:textId="77777777" w:rsidR="009857FA" w:rsidRPr="00B657B8" w:rsidRDefault="009857FA" w:rsidP="009857F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C4C" w:rsidRPr="00B657B8" w14:paraId="00329786" w14:textId="77777777" w:rsidTr="00C30BD1">
        <w:tc>
          <w:tcPr>
            <w:tcW w:w="2088" w:type="pct"/>
          </w:tcPr>
          <w:p w14:paraId="4C67C839" w14:textId="77777777" w:rsidR="00B34C4C" w:rsidRPr="00B657B8" w:rsidRDefault="00B34C4C" w:rsidP="00B34C4C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4791EAE" w14:textId="1EDB1651" w:rsidR="00B34C4C" w:rsidRPr="00B657B8" w:rsidRDefault="00B34C4C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1,343</w:t>
            </w:r>
          </w:p>
        </w:tc>
        <w:tc>
          <w:tcPr>
            <w:tcW w:w="145" w:type="pct"/>
          </w:tcPr>
          <w:p w14:paraId="759AC93B" w14:textId="77777777" w:rsidR="00B34C4C" w:rsidRPr="00B657B8" w:rsidRDefault="00B34C4C" w:rsidP="00B34C4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E26DC56" w14:textId="77777777" w:rsidR="00B34C4C" w:rsidRPr="00B657B8" w:rsidRDefault="00B34C4C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4,038 </w:t>
            </w:r>
          </w:p>
        </w:tc>
        <w:tc>
          <w:tcPr>
            <w:tcW w:w="145" w:type="pct"/>
          </w:tcPr>
          <w:p w14:paraId="43DFAB7B" w14:textId="77777777" w:rsidR="00B34C4C" w:rsidRPr="00B657B8" w:rsidRDefault="00B34C4C" w:rsidP="00B34C4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C25829" w14:textId="5C2A99A5" w:rsidR="00B34C4C" w:rsidRPr="00B657B8" w:rsidRDefault="00B34C4C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1,343</w:t>
            </w:r>
          </w:p>
        </w:tc>
        <w:tc>
          <w:tcPr>
            <w:tcW w:w="147" w:type="pct"/>
          </w:tcPr>
          <w:p w14:paraId="18BD0BDE" w14:textId="77777777" w:rsidR="00B34C4C" w:rsidRPr="00B657B8" w:rsidRDefault="00B34C4C" w:rsidP="00B34C4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77CF793" w14:textId="77777777" w:rsidR="00B34C4C" w:rsidRPr="00B657B8" w:rsidRDefault="00B34C4C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4,038 </w:t>
            </w:r>
          </w:p>
        </w:tc>
      </w:tr>
      <w:tr w:rsidR="00B34C4C" w:rsidRPr="00B657B8" w14:paraId="4BA28910" w14:textId="77777777" w:rsidTr="00C30BD1">
        <w:tc>
          <w:tcPr>
            <w:tcW w:w="2088" w:type="pct"/>
          </w:tcPr>
          <w:p w14:paraId="2FEBB058" w14:textId="77777777" w:rsidR="00B34C4C" w:rsidRPr="00B657B8" w:rsidRDefault="00B34C4C" w:rsidP="00B34C4C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7FD8F071" w14:textId="4B7EC8A0" w:rsidR="00B34C4C" w:rsidRPr="00B657B8" w:rsidRDefault="00AB4A3F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5,58</w:t>
            </w:r>
            <w:r w:rsidR="00A81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14:paraId="408D0A6C" w14:textId="77777777" w:rsidR="00B34C4C" w:rsidRPr="00B657B8" w:rsidRDefault="00B34C4C" w:rsidP="00B34C4C">
            <w:pPr>
              <w:pStyle w:val="BodyText"/>
              <w:tabs>
                <w:tab w:val="decimal" w:pos="910"/>
                <w:tab w:val="decimal" w:pos="1329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DD5B64F" w14:textId="77777777" w:rsidR="00B34C4C" w:rsidRPr="00B657B8" w:rsidRDefault="00B34C4C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  <w:tc>
          <w:tcPr>
            <w:tcW w:w="145" w:type="pct"/>
          </w:tcPr>
          <w:p w14:paraId="0ABFF62E" w14:textId="77777777" w:rsidR="00B34C4C" w:rsidRPr="00B657B8" w:rsidRDefault="00B34C4C" w:rsidP="00B34C4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53F165" w14:textId="08147906" w:rsidR="00B34C4C" w:rsidRPr="00B657B8" w:rsidRDefault="00AB4A3F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5,58</w:t>
            </w:r>
            <w:r w:rsidR="00A81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0C606964" w14:textId="77777777" w:rsidR="00B34C4C" w:rsidRPr="00B657B8" w:rsidRDefault="00B34C4C" w:rsidP="00B34C4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69B7CF8F" w14:textId="77777777" w:rsidR="00B34C4C" w:rsidRPr="00B657B8" w:rsidRDefault="00B34C4C" w:rsidP="00B34C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6545">
              <w:rPr>
                <w:rFonts w:ascii="Angsana New" w:hAnsi="Angsana New"/>
                <w:sz w:val="30"/>
                <w:szCs w:val="30"/>
                <w:lang w:val="en-US"/>
              </w:rPr>
              <w:t xml:space="preserve"> 59 </w:t>
            </w:r>
          </w:p>
        </w:tc>
      </w:tr>
    </w:tbl>
    <w:p w14:paraId="35710062" w14:textId="77777777" w:rsidR="00D97314" w:rsidRDefault="00D97314" w:rsidP="00D9731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2AD52" w14:textId="2B0A923A" w:rsidR="000A01D2" w:rsidRDefault="000A01D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B2873B6" w14:textId="77777777" w:rsidR="00D97314" w:rsidRPr="00B657B8" w:rsidRDefault="00D97314" w:rsidP="00D97314">
      <w:pPr>
        <w:pStyle w:val="BodyText2"/>
        <w:ind w:left="540" w:right="18"/>
        <w:rPr>
          <w:lang w:val="en-US"/>
        </w:rPr>
      </w:pPr>
      <w:r w:rsidRPr="00B657B8">
        <w:rPr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B657B8">
        <w:t xml:space="preserve"> </w:t>
      </w:r>
      <w:r w:rsidRPr="00386545">
        <w:rPr>
          <w:lang w:val="en-US"/>
        </w:rPr>
        <w:t>3</w:t>
      </w:r>
      <w:r w:rsidRPr="00386545">
        <w:t xml:space="preserve">0 </w:t>
      </w:r>
      <w:r w:rsidRPr="00386545">
        <w:rPr>
          <w:rFonts w:hint="cs"/>
          <w:cs/>
        </w:rPr>
        <w:t xml:space="preserve">กันยายน </w:t>
      </w:r>
      <w:r w:rsidRPr="00B657B8">
        <w:rPr>
          <w:lang w:val="en-US"/>
        </w:rPr>
        <w:t xml:space="preserve">2567 </w:t>
      </w:r>
      <w:r w:rsidRPr="00B657B8">
        <w:rPr>
          <w:cs/>
        </w:rPr>
        <w:t>และ</w:t>
      </w:r>
      <w:r w:rsidRPr="00B657B8">
        <w:t xml:space="preserve"> </w:t>
      </w:r>
      <w:r w:rsidRPr="00B657B8">
        <w:rPr>
          <w:lang w:val="en-US"/>
        </w:rPr>
        <w:t>31</w:t>
      </w:r>
      <w:r w:rsidRPr="00B657B8">
        <w:t xml:space="preserve"> </w:t>
      </w:r>
      <w:r w:rsidRPr="00B657B8">
        <w:rPr>
          <w:cs/>
        </w:rPr>
        <w:t xml:space="preserve">ธันวาคม </w:t>
      </w:r>
      <w:r w:rsidRPr="00B657B8">
        <w:rPr>
          <w:lang w:val="en-US"/>
        </w:rPr>
        <w:t>2566</w:t>
      </w:r>
      <w:r w:rsidRPr="00B657B8">
        <w:t xml:space="preserve"> </w:t>
      </w:r>
      <w:r w:rsidRPr="00B657B8">
        <w:rPr>
          <w:cs/>
        </w:rPr>
        <w:t>มีดังนี้</w:t>
      </w:r>
    </w:p>
    <w:p w14:paraId="69EBEB3A" w14:textId="77777777" w:rsidR="00D97314" w:rsidRPr="00B657B8" w:rsidRDefault="00D97314" w:rsidP="00D97314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718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8"/>
        <w:gridCol w:w="1285"/>
        <w:gridCol w:w="284"/>
        <w:gridCol w:w="1135"/>
        <w:gridCol w:w="284"/>
        <w:gridCol w:w="1277"/>
        <w:gridCol w:w="284"/>
        <w:gridCol w:w="1051"/>
      </w:tblGrid>
      <w:tr w:rsidR="00D97314" w:rsidRPr="00B657B8" w14:paraId="78A7977C" w14:textId="77777777" w:rsidTr="002D1D68">
        <w:trPr>
          <w:tblHeader/>
        </w:trPr>
        <w:tc>
          <w:tcPr>
            <w:tcW w:w="2119" w:type="pct"/>
          </w:tcPr>
          <w:p w14:paraId="1AABEF4F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51085801" w14:textId="77777777" w:rsidR="00D97314" w:rsidRPr="00B657B8" w:rsidRDefault="00D97314" w:rsidP="00C30B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82501F1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4EC863C0" w14:textId="77777777" w:rsidR="00D97314" w:rsidRPr="00B657B8" w:rsidRDefault="00D97314" w:rsidP="00C30BD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314" w:rsidRPr="00B657B8" w14:paraId="553CA036" w14:textId="77777777" w:rsidTr="002D1D68">
        <w:trPr>
          <w:tblHeader/>
        </w:trPr>
        <w:tc>
          <w:tcPr>
            <w:tcW w:w="2119" w:type="pct"/>
          </w:tcPr>
          <w:p w14:paraId="506B6EFA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448D3B45" w14:textId="77777777" w:rsidR="00D97314" w:rsidRPr="00B657B8" w:rsidRDefault="00D97314" w:rsidP="00C30B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14:paraId="7927A6B9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0133ED30" w14:textId="77777777" w:rsidR="00D97314" w:rsidRPr="00B657B8" w:rsidRDefault="00D97314" w:rsidP="00C30BD1">
            <w:pPr>
              <w:spacing w:line="240" w:lineRule="auto"/>
              <w:ind w:left="-51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01F0628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13BFD76" w14:textId="77777777" w:rsidR="00D97314" w:rsidRPr="00B657B8" w:rsidRDefault="00D97314" w:rsidP="00C30BD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14:paraId="75773709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798743B0" w14:textId="77777777" w:rsidR="00D97314" w:rsidRPr="00B657B8" w:rsidRDefault="00D97314" w:rsidP="00C30BD1">
            <w:pPr>
              <w:spacing w:line="240" w:lineRule="auto"/>
              <w:ind w:left="-71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7314" w:rsidRPr="00B657B8" w14:paraId="52AF9D93" w14:textId="77777777" w:rsidTr="002D1D68">
        <w:trPr>
          <w:tblHeader/>
        </w:trPr>
        <w:tc>
          <w:tcPr>
            <w:tcW w:w="2119" w:type="pct"/>
          </w:tcPr>
          <w:p w14:paraId="11DB1967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D6A3978" w14:textId="77777777" w:rsidR="00D97314" w:rsidRPr="00B657B8" w:rsidRDefault="00D97314" w:rsidP="00C30B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F2B7B27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2203062" w14:textId="77777777" w:rsidR="00D97314" w:rsidRPr="00B657B8" w:rsidRDefault="00D97314" w:rsidP="00C30B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7ECCF54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52DABE67" w14:textId="77777777" w:rsidR="00D97314" w:rsidRPr="00B657B8" w:rsidRDefault="00D97314" w:rsidP="00C30B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2CC75D0C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774950D9" w14:textId="77777777" w:rsidR="00D97314" w:rsidRPr="00B657B8" w:rsidRDefault="00D97314" w:rsidP="00C30B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7314" w:rsidRPr="00B657B8" w14:paraId="48B74DC8" w14:textId="77777777" w:rsidTr="002D1D68">
        <w:trPr>
          <w:tblHeader/>
        </w:trPr>
        <w:tc>
          <w:tcPr>
            <w:tcW w:w="2119" w:type="pct"/>
          </w:tcPr>
          <w:p w14:paraId="363CFD46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5CCD3D58" w14:textId="77777777" w:rsidR="00D97314" w:rsidRPr="00B657B8" w:rsidRDefault="00D97314" w:rsidP="00C30BD1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43F996F9" w14:textId="77777777" w:rsidTr="002D1D68">
        <w:tc>
          <w:tcPr>
            <w:tcW w:w="2119" w:type="pct"/>
          </w:tcPr>
          <w:p w14:paraId="3B2FD250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4A42D0A" w14:textId="77777777" w:rsidR="00D97314" w:rsidRPr="00B657B8" w:rsidRDefault="00D97314" w:rsidP="0046114D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960BAA4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EE4EF89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FC618F6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DB86611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3065B3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39BA87D4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314" w:rsidRPr="00B657B8" w14:paraId="31726EB3" w14:textId="77777777" w:rsidTr="002D1D68">
        <w:tc>
          <w:tcPr>
            <w:tcW w:w="2119" w:type="pct"/>
          </w:tcPr>
          <w:p w14:paraId="5921A8D2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7B565C5F" w14:textId="19D1B5FF" w:rsidR="00D97314" w:rsidRPr="00B657B8" w:rsidRDefault="004C13A0" w:rsidP="008918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B22B1C8" w14:textId="77777777" w:rsidR="00D97314" w:rsidRPr="00B657B8" w:rsidRDefault="00D97314" w:rsidP="00C30BD1">
            <w:pPr>
              <w:tabs>
                <w:tab w:val="decimal" w:pos="8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0B1681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6B2C53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439067B6" w14:textId="7D97E211" w:rsidR="00D97314" w:rsidRPr="00B657B8" w:rsidRDefault="00975093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773,136</w:t>
            </w:r>
          </w:p>
        </w:tc>
        <w:tc>
          <w:tcPr>
            <w:tcW w:w="146" w:type="pct"/>
          </w:tcPr>
          <w:p w14:paraId="15E778D4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C1309F8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640,2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D97314" w:rsidRPr="00B657B8" w14:paraId="6BD64EC7" w14:textId="77777777" w:rsidTr="002D1D68">
        <w:tc>
          <w:tcPr>
            <w:tcW w:w="2119" w:type="pct"/>
          </w:tcPr>
          <w:p w14:paraId="0E0D8965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85C9C4B" w14:textId="167A2564" w:rsidR="00D97314" w:rsidRPr="00B657B8" w:rsidRDefault="004C13A0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699,145</w:t>
            </w:r>
          </w:p>
        </w:tc>
        <w:tc>
          <w:tcPr>
            <w:tcW w:w="146" w:type="pct"/>
          </w:tcPr>
          <w:p w14:paraId="53E4B05A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74E5500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801,956</w:t>
            </w:r>
          </w:p>
        </w:tc>
        <w:tc>
          <w:tcPr>
            <w:tcW w:w="146" w:type="pct"/>
          </w:tcPr>
          <w:p w14:paraId="631F8E7B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CA9E856" w14:textId="7C9FBC68" w:rsidR="00D97314" w:rsidRPr="00B657B8" w:rsidRDefault="002D608A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697,713</w:t>
            </w:r>
          </w:p>
        </w:tc>
        <w:tc>
          <w:tcPr>
            <w:tcW w:w="146" w:type="pct"/>
          </w:tcPr>
          <w:p w14:paraId="2D431B69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27F61C4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688,61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B219CC" w:rsidRPr="00B657B8" w14:paraId="7B8E4A6F" w14:textId="77777777" w:rsidTr="002D1D68">
        <w:tc>
          <w:tcPr>
            <w:tcW w:w="2119" w:type="pct"/>
          </w:tcPr>
          <w:p w14:paraId="0E1C552B" w14:textId="77777777" w:rsidR="00B219CC" w:rsidRPr="00B657B8" w:rsidRDefault="00B219CC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FFC002D" w14:textId="2CCF7CA2" w:rsidR="00B219CC" w:rsidRPr="00895742" w:rsidRDefault="00895742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699,145</w:t>
            </w:r>
          </w:p>
        </w:tc>
        <w:tc>
          <w:tcPr>
            <w:tcW w:w="146" w:type="pct"/>
          </w:tcPr>
          <w:p w14:paraId="319FA8F9" w14:textId="77777777" w:rsidR="00B219CC" w:rsidRPr="00B657B8" w:rsidRDefault="00B219CC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5221E37" w14:textId="7872D769" w:rsidR="00B219CC" w:rsidRPr="00B657B8" w:rsidRDefault="00895742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801,956</w:t>
            </w:r>
          </w:p>
        </w:tc>
        <w:tc>
          <w:tcPr>
            <w:tcW w:w="146" w:type="pct"/>
          </w:tcPr>
          <w:p w14:paraId="18EE01F1" w14:textId="77777777" w:rsidR="00B219CC" w:rsidRPr="00B657B8" w:rsidRDefault="00B219CC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DCD4BD8" w14:textId="239A3008" w:rsidR="00B219CC" w:rsidRPr="002D1D68" w:rsidRDefault="002D1D68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1,470,849</w:t>
            </w:r>
          </w:p>
        </w:tc>
        <w:tc>
          <w:tcPr>
            <w:tcW w:w="146" w:type="pct"/>
          </w:tcPr>
          <w:p w14:paraId="47E3A0BE" w14:textId="77777777" w:rsidR="00B219CC" w:rsidRPr="00B657B8" w:rsidRDefault="00B219CC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029A7BDC" w14:textId="15404D77" w:rsidR="00B219CC" w:rsidRPr="00B657B8" w:rsidRDefault="002D1D68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1,328,871</w:t>
            </w:r>
          </w:p>
        </w:tc>
      </w:tr>
      <w:tr w:rsidR="002D1D68" w:rsidRPr="002D1D68" w14:paraId="14E67090" w14:textId="77777777" w:rsidTr="002D1D68">
        <w:tc>
          <w:tcPr>
            <w:tcW w:w="2119" w:type="pct"/>
          </w:tcPr>
          <w:p w14:paraId="299DDD49" w14:textId="5A389CD7" w:rsidR="002D1D68" w:rsidRPr="00B657B8" w:rsidRDefault="002D1D68" w:rsidP="002D1D6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83EF96F" w14:textId="57567F16" w:rsidR="002D1D68" w:rsidRPr="00294521" w:rsidRDefault="002D1D68" w:rsidP="008918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F3EED8" w14:textId="77777777" w:rsidR="002D1D68" w:rsidRPr="00294521" w:rsidRDefault="002D1D68" w:rsidP="008918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1E8DF1" w14:textId="42EEDDA5" w:rsidR="002D1D68" w:rsidRPr="00294521" w:rsidRDefault="002D1D68" w:rsidP="002D1D68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38163E" w14:textId="77777777" w:rsidR="002D1D68" w:rsidRPr="00294521" w:rsidRDefault="002D1D68" w:rsidP="002D1D68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20BA0B23" w14:textId="7B1DDE5F" w:rsidR="002D1D68" w:rsidRPr="00294521" w:rsidRDefault="002D1D68" w:rsidP="00D11638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294521">
              <w:rPr>
                <w:rFonts w:asciiTheme="majorBidi" w:hAnsiTheme="majorBidi" w:cstheme="majorBidi"/>
                <w:sz w:val="30"/>
                <w:szCs w:val="30"/>
              </w:rPr>
              <w:t>(44,687)</w:t>
            </w:r>
          </w:p>
        </w:tc>
        <w:tc>
          <w:tcPr>
            <w:tcW w:w="146" w:type="pct"/>
          </w:tcPr>
          <w:p w14:paraId="1C4A038D" w14:textId="77777777" w:rsidR="002D1D68" w:rsidRPr="00294521" w:rsidRDefault="002D1D68" w:rsidP="002D1D6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E76F6C9" w14:textId="3AE30319" w:rsidR="002D1D68" w:rsidRPr="00294521" w:rsidRDefault="002D1D68" w:rsidP="002D1D68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314" w:rsidRPr="00B657B8" w14:paraId="10E16D24" w14:textId="77777777" w:rsidTr="002D1D68">
        <w:tc>
          <w:tcPr>
            <w:tcW w:w="2119" w:type="pct"/>
          </w:tcPr>
          <w:p w14:paraId="17991971" w14:textId="69C205C7" w:rsidR="00D97314" w:rsidRPr="00930E36" w:rsidRDefault="00930E36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0E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6771B2E1" w14:textId="5B413E08" w:rsidR="00D97314" w:rsidRPr="00B657B8" w:rsidRDefault="004C13A0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699,145</w:t>
            </w:r>
          </w:p>
        </w:tc>
        <w:tc>
          <w:tcPr>
            <w:tcW w:w="146" w:type="pct"/>
          </w:tcPr>
          <w:p w14:paraId="0FE84FBC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E47ABA6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801,956</w:t>
            </w:r>
          </w:p>
        </w:tc>
        <w:tc>
          <w:tcPr>
            <w:tcW w:w="146" w:type="pct"/>
          </w:tcPr>
          <w:p w14:paraId="7E90DCA9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66E4C0A" w14:textId="13038EA9" w:rsidR="00D97314" w:rsidRPr="00B657B8" w:rsidRDefault="002D608A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1,426,162</w:t>
            </w:r>
          </w:p>
        </w:tc>
        <w:tc>
          <w:tcPr>
            <w:tcW w:w="146" w:type="pct"/>
          </w:tcPr>
          <w:p w14:paraId="2067CCDD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92AFAB9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1,328,871</w:t>
            </w:r>
          </w:p>
        </w:tc>
      </w:tr>
      <w:tr w:rsidR="00A509F0" w:rsidRPr="00B657B8" w14:paraId="31DD3A93" w14:textId="77777777" w:rsidTr="002D1D68">
        <w:tc>
          <w:tcPr>
            <w:tcW w:w="2119" w:type="pct"/>
          </w:tcPr>
          <w:p w14:paraId="2B482801" w14:textId="77777777" w:rsidR="00A509F0" w:rsidRPr="00B657B8" w:rsidRDefault="00A509F0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A33771F" w14:textId="77777777" w:rsidR="00A509F0" w:rsidRPr="00B657B8" w:rsidRDefault="00A509F0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36DA20C" w14:textId="77777777" w:rsidR="00A509F0" w:rsidRPr="00B657B8" w:rsidRDefault="00A509F0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FEE92A1" w14:textId="77777777" w:rsidR="00A509F0" w:rsidRPr="00B657B8" w:rsidRDefault="00A509F0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E7C1677" w14:textId="77777777" w:rsidR="00A509F0" w:rsidRPr="00B657B8" w:rsidRDefault="00A509F0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49767CE4" w14:textId="77777777" w:rsidR="00A509F0" w:rsidRPr="00B657B8" w:rsidRDefault="00A509F0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1A2105E" w14:textId="77777777" w:rsidR="00A509F0" w:rsidRPr="00B657B8" w:rsidRDefault="00A509F0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15AC250" w14:textId="77777777" w:rsidR="00A509F0" w:rsidRPr="00B657B8" w:rsidRDefault="00A509F0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314" w:rsidRPr="00B657B8" w14:paraId="340DC61F" w14:textId="77777777" w:rsidTr="002D1D68">
        <w:tc>
          <w:tcPr>
            <w:tcW w:w="2119" w:type="pct"/>
          </w:tcPr>
          <w:p w14:paraId="3324C111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240F6B7D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E9B6ABB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2B5A7D59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9878B16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6FEF96F8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7F88FA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8B6B36B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314" w:rsidRPr="00B657B8" w14:paraId="08B7F082" w14:textId="77777777" w:rsidTr="002D1D68">
        <w:tc>
          <w:tcPr>
            <w:tcW w:w="2119" w:type="pct"/>
          </w:tcPr>
          <w:p w14:paraId="0F765A39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4A6FF0B5" w14:textId="79525B6B" w:rsidR="00D97314" w:rsidRPr="00B657B8" w:rsidRDefault="00C351F8" w:rsidP="008918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722BD7" w14:textId="77777777" w:rsidR="00D97314" w:rsidRPr="0089187E" w:rsidRDefault="00D97314" w:rsidP="0089187E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08BA04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D4D5EF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232031A7" w14:textId="13F6FE8C" w:rsidR="00D97314" w:rsidRPr="00D22A4E" w:rsidRDefault="006F1316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2A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E45DD" w:rsidRPr="00D22A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22A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D4E5E" w:rsidRPr="00D22A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D22A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251DA903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7DE9ADA8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49,443</w:t>
            </w:r>
          </w:p>
        </w:tc>
      </w:tr>
      <w:tr w:rsidR="00D97314" w:rsidRPr="00B657B8" w14:paraId="49A75E2D" w14:textId="77777777" w:rsidTr="002D1D68">
        <w:tc>
          <w:tcPr>
            <w:tcW w:w="2119" w:type="pct"/>
          </w:tcPr>
          <w:p w14:paraId="1392630D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1EEA98F" w14:textId="28DF694C" w:rsidR="00D97314" w:rsidRPr="00B657B8" w:rsidRDefault="00486613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6613">
              <w:rPr>
                <w:rFonts w:asciiTheme="majorBidi" w:hAnsiTheme="majorBidi" w:cstheme="majorBidi"/>
                <w:sz w:val="30"/>
                <w:szCs w:val="30"/>
              </w:rPr>
              <w:t>284,152</w:t>
            </w:r>
          </w:p>
        </w:tc>
        <w:tc>
          <w:tcPr>
            <w:tcW w:w="146" w:type="pct"/>
          </w:tcPr>
          <w:p w14:paraId="6BEBC9DC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FABE0F3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275,467</w:t>
            </w:r>
          </w:p>
        </w:tc>
        <w:tc>
          <w:tcPr>
            <w:tcW w:w="146" w:type="pct"/>
          </w:tcPr>
          <w:p w14:paraId="0FE1B700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13643FA" w14:textId="04686738" w:rsidR="00D97314" w:rsidRPr="00D22A4E" w:rsidRDefault="002D608A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22A4E">
              <w:rPr>
                <w:rFonts w:asciiTheme="majorBidi" w:hAnsiTheme="majorBidi" w:cstheme="majorBidi"/>
                <w:sz w:val="30"/>
                <w:szCs w:val="30"/>
              </w:rPr>
              <w:t>6,977</w:t>
            </w:r>
          </w:p>
        </w:tc>
        <w:tc>
          <w:tcPr>
            <w:tcW w:w="146" w:type="pct"/>
          </w:tcPr>
          <w:p w14:paraId="79DACADF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9A5D348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9,255</w:t>
            </w:r>
          </w:p>
        </w:tc>
      </w:tr>
      <w:tr w:rsidR="00D97314" w:rsidRPr="00B657B8" w14:paraId="1AEF7560" w14:textId="77777777" w:rsidTr="002D1D68">
        <w:tc>
          <w:tcPr>
            <w:tcW w:w="2119" w:type="pct"/>
          </w:tcPr>
          <w:p w14:paraId="34D4C934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2379619" w14:textId="124CAC75" w:rsidR="00D97314" w:rsidRPr="00B657B8" w:rsidRDefault="00486613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284,152</w:t>
            </w:r>
          </w:p>
        </w:tc>
        <w:tc>
          <w:tcPr>
            <w:tcW w:w="146" w:type="pct"/>
          </w:tcPr>
          <w:p w14:paraId="09861E7E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94C8057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275,467</w:t>
            </w:r>
          </w:p>
        </w:tc>
        <w:tc>
          <w:tcPr>
            <w:tcW w:w="146" w:type="pct"/>
          </w:tcPr>
          <w:p w14:paraId="06E48F22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0953B2D8" w14:textId="4E4A9336" w:rsidR="00D97314" w:rsidRPr="00D22A4E" w:rsidRDefault="005139A8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6F1316" w:rsidRPr="00D22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22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146" w:type="pct"/>
          </w:tcPr>
          <w:p w14:paraId="6B00B161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14A1B6D3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58,698</w:t>
            </w:r>
          </w:p>
        </w:tc>
      </w:tr>
      <w:tr w:rsidR="00D97314" w:rsidRPr="00B657B8" w14:paraId="7D881050" w14:textId="77777777" w:rsidTr="002D1D68">
        <w:tc>
          <w:tcPr>
            <w:tcW w:w="2119" w:type="pct"/>
          </w:tcPr>
          <w:p w14:paraId="6F76AA9B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67BE822" w14:textId="5A4F1D48" w:rsidR="00D97314" w:rsidRPr="00B657B8" w:rsidRDefault="00C351F8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(20,968)</w:t>
            </w:r>
          </w:p>
        </w:tc>
        <w:tc>
          <w:tcPr>
            <w:tcW w:w="146" w:type="pct"/>
          </w:tcPr>
          <w:p w14:paraId="4A852283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89E456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(22,116)</w:t>
            </w:r>
          </w:p>
        </w:tc>
        <w:tc>
          <w:tcPr>
            <w:tcW w:w="146" w:type="pct"/>
          </w:tcPr>
          <w:p w14:paraId="7509B4E5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06DA690" w14:textId="42D411BF" w:rsidR="00D97314" w:rsidRPr="00D22A4E" w:rsidRDefault="006F1316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D22A4E">
              <w:rPr>
                <w:rFonts w:asciiTheme="majorBidi" w:hAnsiTheme="majorBidi" w:cstheme="majorBidi"/>
                <w:sz w:val="30"/>
                <w:szCs w:val="30"/>
              </w:rPr>
              <w:t>(14,289)</w:t>
            </w:r>
          </w:p>
        </w:tc>
        <w:tc>
          <w:tcPr>
            <w:tcW w:w="146" w:type="pct"/>
          </w:tcPr>
          <w:p w14:paraId="599B8F0B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FCB83B2" w14:textId="77777777" w:rsidR="00D97314" w:rsidRPr="00B657B8" w:rsidRDefault="00D97314" w:rsidP="00C30BD1">
            <w:pPr>
              <w:pStyle w:val="BodyText"/>
              <w:tabs>
                <w:tab w:val="decimal" w:pos="827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(7,776)</w:t>
            </w:r>
          </w:p>
        </w:tc>
      </w:tr>
      <w:tr w:rsidR="00D97314" w:rsidRPr="00B657B8" w14:paraId="58671AD6" w14:textId="77777777" w:rsidTr="002D1D68">
        <w:tc>
          <w:tcPr>
            <w:tcW w:w="2119" w:type="pct"/>
          </w:tcPr>
          <w:p w14:paraId="67E6C64B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B52278E" w14:textId="7C3F8F79" w:rsidR="00D97314" w:rsidRPr="00B657B8" w:rsidRDefault="00486613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6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263,184</w:t>
            </w:r>
          </w:p>
        </w:tc>
        <w:tc>
          <w:tcPr>
            <w:tcW w:w="146" w:type="pct"/>
          </w:tcPr>
          <w:p w14:paraId="39C4332D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6EC0EDA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253,351</w:t>
            </w:r>
          </w:p>
        </w:tc>
        <w:tc>
          <w:tcPr>
            <w:tcW w:w="146" w:type="pct"/>
          </w:tcPr>
          <w:p w14:paraId="1902A24E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5194D66" w14:textId="7ED66836" w:rsidR="00D97314" w:rsidRPr="00D22A4E" w:rsidRDefault="008513BC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6F1316" w:rsidRPr="00D22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22A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46" w:type="pct"/>
          </w:tcPr>
          <w:p w14:paraId="06BB0B57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0AEAE72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50,922</w:t>
            </w:r>
          </w:p>
        </w:tc>
      </w:tr>
      <w:tr w:rsidR="00D97314" w:rsidRPr="00B657B8" w14:paraId="7E5CCAFB" w14:textId="77777777" w:rsidTr="002D1D68">
        <w:tc>
          <w:tcPr>
            <w:tcW w:w="2119" w:type="pct"/>
          </w:tcPr>
          <w:p w14:paraId="067D7244" w14:textId="77777777" w:rsidR="00D97314" w:rsidRPr="00B74FA0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5954B1C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1B6F31B0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3D1EF7A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77DCDA2F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14:paraId="6EAB261F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36E26694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26860439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97314" w:rsidRPr="00B657B8" w14:paraId="55B34BE8" w14:textId="77777777" w:rsidTr="002D1D68">
        <w:tc>
          <w:tcPr>
            <w:tcW w:w="2119" w:type="pct"/>
          </w:tcPr>
          <w:p w14:paraId="48E3FBF0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</w:tcPr>
          <w:p w14:paraId="6D4510A8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D9D0182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B4F9119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7E40C1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486E955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B224B7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3B375B38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314" w:rsidRPr="00236638" w14:paraId="37BE12A3" w14:textId="77777777" w:rsidTr="002D1D68">
        <w:tc>
          <w:tcPr>
            <w:tcW w:w="2119" w:type="pct"/>
          </w:tcPr>
          <w:p w14:paraId="5A73F7F1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2DFBD1A3" w14:textId="0215F602" w:rsidR="00D97314" w:rsidRPr="0089187E" w:rsidRDefault="002407AF" w:rsidP="008918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8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A62213" w14:textId="77777777" w:rsidR="00D97314" w:rsidRPr="0089187E" w:rsidRDefault="00D97314" w:rsidP="0089187E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075EDCB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307C1B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1A15FF4A" w14:textId="3D97C2B9" w:rsidR="00D97314" w:rsidRPr="00B657B8" w:rsidRDefault="002407AF" w:rsidP="008918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EF6783" w14:textId="77777777" w:rsidR="00D97314" w:rsidRPr="00B657B8" w:rsidRDefault="00D97314" w:rsidP="0089187E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7362FE2E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563,401</w:t>
            </w:r>
          </w:p>
        </w:tc>
      </w:tr>
      <w:tr w:rsidR="00D97314" w:rsidRPr="00B657B8" w14:paraId="273054B3" w14:textId="77777777" w:rsidTr="002D1D68">
        <w:tc>
          <w:tcPr>
            <w:tcW w:w="2119" w:type="pct"/>
          </w:tcPr>
          <w:p w14:paraId="11DDCEA9" w14:textId="77777777" w:rsidR="00D97314" w:rsidRPr="00B74FA0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1" w:type="pct"/>
            <w:vAlign w:val="bottom"/>
          </w:tcPr>
          <w:p w14:paraId="054DDBE6" w14:textId="77777777" w:rsidR="00D97314" w:rsidRPr="00B74FA0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16F9CA5E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bottom"/>
          </w:tcPr>
          <w:p w14:paraId="07D53A64" w14:textId="77777777" w:rsidR="00D97314" w:rsidRPr="00B74FA0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1A2DB153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</w:tcPr>
          <w:p w14:paraId="65F869F5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0605CDAD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</w:tcPr>
          <w:p w14:paraId="27B00804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97314" w:rsidRPr="00B657B8" w14:paraId="3F5E54B6" w14:textId="77777777" w:rsidTr="002D1D68">
        <w:tc>
          <w:tcPr>
            <w:tcW w:w="2119" w:type="pct"/>
          </w:tcPr>
          <w:p w14:paraId="042E294D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</w:tcPr>
          <w:p w14:paraId="79F33361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2070A3A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1FFB74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FE8DAC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2C8DEBFB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A2D69F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11074D2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40B14E76" w14:textId="77777777" w:rsidTr="002D1D68">
        <w:tc>
          <w:tcPr>
            <w:tcW w:w="2119" w:type="pct"/>
          </w:tcPr>
          <w:p w14:paraId="20E49B57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7D282E8B" w14:textId="7AD63C27" w:rsidR="00D97314" w:rsidRPr="00B657B8" w:rsidRDefault="00FB1616" w:rsidP="00F14F56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8E97D1" w14:textId="77777777" w:rsidR="00D97314" w:rsidRPr="00B657B8" w:rsidRDefault="00D97314" w:rsidP="00F14F56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62D038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DABD06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3592705D" w14:textId="5065363B" w:rsidR="00D97314" w:rsidRPr="00B657B8" w:rsidRDefault="003F06B2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773,180</w:t>
            </w:r>
          </w:p>
        </w:tc>
        <w:tc>
          <w:tcPr>
            <w:tcW w:w="146" w:type="pct"/>
          </w:tcPr>
          <w:p w14:paraId="4DED69E4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8041BF5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1,381,905</w:t>
            </w:r>
          </w:p>
        </w:tc>
      </w:tr>
      <w:tr w:rsidR="00D97314" w:rsidRPr="00B657B8" w14:paraId="2D1FE2F3" w14:textId="77777777" w:rsidTr="002D1D68">
        <w:trPr>
          <w:trHeight w:val="257"/>
        </w:trPr>
        <w:tc>
          <w:tcPr>
            <w:tcW w:w="2119" w:type="pct"/>
          </w:tcPr>
          <w:p w14:paraId="6D1BD124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F334ED5" w14:textId="3167215D" w:rsidR="00D97314" w:rsidRPr="00B657B8" w:rsidRDefault="00FB1616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60,546</w:t>
            </w:r>
          </w:p>
        </w:tc>
        <w:tc>
          <w:tcPr>
            <w:tcW w:w="146" w:type="pct"/>
          </w:tcPr>
          <w:p w14:paraId="4E642BDA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3F3284D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63,861</w:t>
            </w:r>
          </w:p>
        </w:tc>
        <w:tc>
          <w:tcPr>
            <w:tcW w:w="146" w:type="pct"/>
          </w:tcPr>
          <w:p w14:paraId="525E1792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7EBB10C8" w14:textId="451EBD6C" w:rsidR="00D97314" w:rsidRPr="00B657B8" w:rsidRDefault="003F06B2" w:rsidP="00C30BD1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7FB334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30AB71E" w14:textId="77777777" w:rsidR="00D97314" w:rsidRPr="00B657B8" w:rsidRDefault="00D97314" w:rsidP="00C30BD1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314" w:rsidRPr="00B657B8" w14:paraId="078B1479" w14:textId="77777777" w:rsidTr="002D1D68">
        <w:tc>
          <w:tcPr>
            <w:tcW w:w="2119" w:type="pct"/>
          </w:tcPr>
          <w:p w14:paraId="3B525114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5FFD4D12" w14:textId="61D74F48" w:rsidR="00D97314" w:rsidRPr="00B657B8" w:rsidRDefault="00FB1616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60,546</w:t>
            </w:r>
          </w:p>
        </w:tc>
        <w:tc>
          <w:tcPr>
            <w:tcW w:w="146" w:type="pct"/>
          </w:tcPr>
          <w:p w14:paraId="13829F75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52BFEE8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63,861</w:t>
            </w:r>
          </w:p>
        </w:tc>
        <w:tc>
          <w:tcPr>
            <w:tcW w:w="146" w:type="pct"/>
          </w:tcPr>
          <w:p w14:paraId="53DED4FC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269DA50F" w14:textId="3B37559D" w:rsidR="00D97314" w:rsidRPr="00B657B8" w:rsidRDefault="003F06B2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773,180</w:t>
            </w:r>
          </w:p>
        </w:tc>
        <w:tc>
          <w:tcPr>
            <w:tcW w:w="146" w:type="pct"/>
          </w:tcPr>
          <w:p w14:paraId="08D1FE4E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7B159F3E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1,381,905</w:t>
            </w:r>
          </w:p>
        </w:tc>
      </w:tr>
      <w:tr w:rsidR="00D97314" w:rsidRPr="00B657B8" w14:paraId="6F73283F" w14:textId="77777777" w:rsidTr="002D1D68">
        <w:tc>
          <w:tcPr>
            <w:tcW w:w="2119" w:type="pct"/>
          </w:tcPr>
          <w:p w14:paraId="7D9D1EAD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FAEBFF2" w14:textId="0F0381F4" w:rsidR="00D97314" w:rsidRPr="00B657B8" w:rsidRDefault="00FB1616" w:rsidP="00C30BD1">
            <w:pPr>
              <w:pStyle w:val="BodyText"/>
              <w:tabs>
                <w:tab w:val="decimal" w:pos="106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(60,546)</w:t>
            </w:r>
          </w:p>
        </w:tc>
        <w:tc>
          <w:tcPr>
            <w:tcW w:w="146" w:type="pct"/>
            <w:vAlign w:val="bottom"/>
          </w:tcPr>
          <w:p w14:paraId="3E066C5F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7860F7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1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(63,861)</w:t>
            </w:r>
          </w:p>
        </w:tc>
        <w:tc>
          <w:tcPr>
            <w:tcW w:w="146" w:type="pct"/>
            <w:vAlign w:val="bottom"/>
          </w:tcPr>
          <w:p w14:paraId="002C9F27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AE25038" w14:textId="6AD95B89" w:rsidR="00D97314" w:rsidRPr="00B657B8" w:rsidRDefault="003F06B2" w:rsidP="00C30BD1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72C3EE6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775DB84" w14:textId="77777777" w:rsidR="00D97314" w:rsidRPr="00B657B8" w:rsidRDefault="00D97314" w:rsidP="00C30BD1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314" w:rsidRPr="00B657B8" w14:paraId="6A736157" w14:textId="77777777" w:rsidTr="002D1D68">
        <w:tc>
          <w:tcPr>
            <w:tcW w:w="2119" w:type="pct"/>
          </w:tcPr>
          <w:p w14:paraId="2FDBFC2A" w14:textId="77777777" w:rsidR="00D97314" w:rsidRPr="00B657B8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56593BA" w14:textId="18537A56" w:rsidR="00D97314" w:rsidRPr="00F14F56" w:rsidRDefault="00FB1616" w:rsidP="00F14F56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E11073" w14:textId="77777777" w:rsidR="00D97314" w:rsidRPr="00F14F56" w:rsidRDefault="00D97314" w:rsidP="00F14F56">
            <w:pPr>
              <w:pStyle w:val="BodyText"/>
              <w:tabs>
                <w:tab w:val="decimal" w:pos="800"/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940E95E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45699B" w14:textId="77777777" w:rsidR="00D97314" w:rsidRPr="00B657B8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3F12A75" w14:textId="101FC9BF" w:rsidR="00D97314" w:rsidRPr="00B657B8" w:rsidRDefault="003F06B2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773,180</w:t>
            </w:r>
          </w:p>
        </w:tc>
        <w:tc>
          <w:tcPr>
            <w:tcW w:w="146" w:type="pct"/>
          </w:tcPr>
          <w:p w14:paraId="05F6D1D4" w14:textId="77777777" w:rsidR="00D97314" w:rsidRPr="00B657B8" w:rsidRDefault="00D97314" w:rsidP="00C30BD1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8DC674A" w14:textId="77777777" w:rsidR="00D97314" w:rsidRPr="00B657B8" w:rsidRDefault="00D97314" w:rsidP="00C30BD1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1,381,905</w:t>
            </w:r>
          </w:p>
        </w:tc>
      </w:tr>
      <w:tr w:rsidR="00D97314" w:rsidRPr="00B657B8" w14:paraId="5D662092" w14:textId="77777777" w:rsidTr="002D1D68">
        <w:tc>
          <w:tcPr>
            <w:tcW w:w="2119" w:type="pct"/>
          </w:tcPr>
          <w:p w14:paraId="676A302D" w14:textId="77777777" w:rsidR="00D97314" w:rsidRPr="00B74FA0" w:rsidRDefault="00D97314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FC72BED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46ED0D6C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F28B87C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283A3521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5C1502C9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2D18C405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A24B5FB" w14:textId="77777777" w:rsidR="00D97314" w:rsidRPr="00B74FA0" w:rsidRDefault="00D97314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F1F" w:rsidRPr="00B657B8" w14:paraId="0FE0B9EF" w14:textId="77777777" w:rsidTr="00F00F8E">
        <w:tc>
          <w:tcPr>
            <w:tcW w:w="2119" w:type="pct"/>
          </w:tcPr>
          <w:p w14:paraId="1AC65E30" w14:textId="2DD6B0E0" w:rsidR="00407F1F" w:rsidRPr="00B74FA0" w:rsidRDefault="00407F1F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A43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EA43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661" w:type="pct"/>
          </w:tcPr>
          <w:p w14:paraId="4718187A" w14:textId="77777777" w:rsidR="00407F1F" w:rsidRPr="00B74FA0" w:rsidRDefault="00407F1F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026FCD47" w14:textId="77777777" w:rsidR="00407F1F" w:rsidRPr="00B74FA0" w:rsidRDefault="00407F1F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</w:tcPr>
          <w:p w14:paraId="1622BED0" w14:textId="77777777" w:rsidR="00407F1F" w:rsidRPr="00B74FA0" w:rsidRDefault="00407F1F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4DFEF6DF" w14:textId="77777777" w:rsidR="00407F1F" w:rsidRPr="00B74FA0" w:rsidRDefault="00407F1F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vAlign w:val="bottom"/>
          </w:tcPr>
          <w:p w14:paraId="4951BA87" w14:textId="77777777" w:rsidR="00407F1F" w:rsidRPr="00B74FA0" w:rsidRDefault="00407F1F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5F6DAE00" w14:textId="77777777" w:rsidR="00407F1F" w:rsidRPr="00B74FA0" w:rsidRDefault="00407F1F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vAlign w:val="bottom"/>
          </w:tcPr>
          <w:p w14:paraId="0DB9117E" w14:textId="77777777" w:rsidR="00407F1F" w:rsidRPr="00B74FA0" w:rsidRDefault="00407F1F" w:rsidP="00C30BD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F1F" w:rsidRPr="005C547E" w14:paraId="4FE72C67" w14:textId="77777777" w:rsidTr="00F00F8E">
        <w:tc>
          <w:tcPr>
            <w:tcW w:w="2119" w:type="pct"/>
          </w:tcPr>
          <w:p w14:paraId="6CB21B4A" w14:textId="656CC737" w:rsidR="00407F1F" w:rsidRPr="00B74FA0" w:rsidRDefault="00407F1F" w:rsidP="00C30B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07CDE62A" w14:textId="1F092CF0" w:rsidR="00407F1F" w:rsidRPr="00407F1F" w:rsidRDefault="001A3DB8" w:rsidP="005C54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038B8A" w14:textId="77777777" w:rsidR="00407F1F" w:rsidRPr="00407F1F" w:rsidRDefault="00407F1F" w:rsidP="005C547E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00CDC0B" w14:textId="783186B1" w:rsidR="00407F1F" w:rsidRPr="00407F1F" w:rsidRDefault="001A3DB8" w:rsidP="00407F1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623A3D" w14:textId="77777777" w:rsidR="00407F1F" w:rsidRPr="00407F1F" w:rsidRDefault="00407F1F" w:rsidP="00407F1F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3B60E387" w14:textId="417AFA28" w:rsidR="00407F1F" w:rsidRPr="006B7CDD" w:rsidRDefault="001A3DB8" w:rsidP="006B7C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1,175,722</w:t>
            </w:r>
          </w:p>
        </w:tc>
        <w:tc>
          <w:tcPr>
            <w:tcW w:w="146" w:type="pct"/>
          </w:tcPr>
          <w:p w14:paraId="0F058997" w14:textId="77777777" w:rsidR="00407F1F" w:rsidRPr="00407F1F" w:rsidRDefault="00407F1F" w:rsidP="006B7C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627C26BE" w14:textId="2A931D41" w:rsidR="00407F1F" w:rsidRPr="005C547E" w:rsidRDefault="001A3DB8" w:rsidP="005C547E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4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tbl>
      <w:tblPr>
        <w:tblpPr w:leftFromText="180" w:rightFromText="180" w:vertAnchor="text" w:horzAnchor="page" w:tblpX="1596" w:tblpYSpec="inside"/>
        <w:tblW w:w="9718" w:type="dxa"/>
        <w:tblLayout w:type="fixed"/>
        <w:tblLook w:val="0020" w:firstRow="1" w:lastRow="0" w:firstColumn="0" w:lastColumn="0" w:noHBand="0" w:noVBand="0"/>
      </w:tblPr>
      <w:tblGrid>
        <w:gridCol w:w="4118"/>
        <w:gridCol w:w="1285"/>
        <w:gridCol w:w="284"/>
        <w:gridCol w:w="1135"/>
        <w:gridCol w:w="284"/>
        <w:gridCol w:w="1277"/>
        <w:gridCol w:w="284"/>
        <w:gridCol w:w="1051"/>
      </w:tblGrid>
      <w:tr w:rsidR="00D64835" w:rsidRPr="00B657B8" w14:paraId="3714A9DF" w14:textId="77777777" w:rsidTr="00D64835">
        <w:tc>
          <w:tcPr>
            <w:tcW w:w="2119" w:type="pct"/>
          </w:tcPr>
          <w:p w14:paraId="04F2FA0E" w14:textId="77777777" w:rsidR="00D64835" w:rsidRPr="00D1163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16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91" w:type="pct"/>
            <w:gridSpan w:val="3"/>
          </w:tcPr>
          <w:p w14:paraId="786FAC6C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F36940E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vAlign w:val="bottom"/>
          </w:tcPr>
          <w:p w14:paraId="1BDAE1C9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835" w:rsidRPr="00B657B8" w14:paraId="2749F509" w14:textId="77777777" w:rsidTr="00D64835">
        <w:tc>
          <w:tcPr>
            <w:tcW w:w="2119" w:type="pct"/>
          </w:tcPr>
          <w:p w14:paraId="2EC59F4A" w14:textId="77777777" w:rsidR="00D64835" w:rsidRPr="00D1163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16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163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1" w:type="pct"/>
          </w:tcPr>
          <w:p w14:paraId="6E7C9419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C4A8874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261B045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8B410A5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3EEF7204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2F5E8C3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EEF2422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64835" w:rsidRPr="00B657B8" w14:paraId="2105E08F" w14:textId="77777777" w:rsidTr="00D64835">
        <w:tc>
          <w:tcPr>
            <w:tcW w:w="2119" w:type="pct"/>
          </w:tcPr>
          <w:p w14:paraId="5B4A2C17" w14:textId="77777777" w:rsidR="00D64835" w:rsidRPr="00D1163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478A55AE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4835" w:rsidRPr="00B657B8" w14:paraId="6B13355B" w14:textId="77777777" w:rsidTr="00D64835">
        <w:tc>
          <w:tcPr>
            <w:tcW w:w="2119" w:type="pct"/>
          </w:tcPr>
          <w:p w14:paraId="79849A73" w14:textId="77777777" w:rsidR="00D64835" w:rsidRPr="007D4494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4494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6F261912" w14:textId="77777777" w:rsidR="00D64835" w:rsidRPr="00486613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86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9CCBF0" w14:textId="77777777" w:rsidR="00D64835" w:rsidRPr="00D1163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1488E87" w14:textId="77777777" w:rsidR="00D64835" w:rsidRPr="00D11638" w:rsidRDefault="00D64835" w:rsidP="00D6483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90B0CD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4DB878F" w14:textId="77777777" w:rsidR="00D64835" w:rsidRPr="00013BF6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BF6">
              <w:rPr>
                <w:rFonts w:asciiTheme="majorBidi" w:hAnsiTheme="majorBidi" w:cstheme="majorBidi"/>
                <w:sz w:val="30"/>
                <w:szCs w:val="30"/>
              </w:rPr>
              <w:t>44,687</w:t>
            </w:r>
          </w:p>
        </w:tc>
        <w:tc>
          <w:tcPr>
            <w:tcW w:w="146" w:type="pct"/>
          </w:tcPr>
          <w:p w14:paraId="64EC3FAE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653E208" w14:textId="77777777" w:rsidR="00D64835" w:rsidRPr="00D11638" w:rsidRDefault="00D64835" w:rsidP="00D64835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835" w:rsidRPr="00B657B8" w14:paraId="316B15A4" w14:textId="77777777" w:rsidTr="00D64835">
        <w:tc>
          <w:tcPr>
            <w:tcW w:w="2119" w:type="pct"/>
          </w:tcPr>
          <w:p w14:paraId="5AF2C5D7" w14:textId="77777777" w:rsidR="00D64835" w:rsidRPr="007D4494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4494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2E9CA498" w14:textId="77777777" w:rsidR="00D64835" w:rsidRPr="00D1163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632CBE" w14:textId="77777777" w:rsidR="00D64835" w:rsidRPr="00D1163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B8407A" w14:textId="77777777" w:rsidR="00D64835" w:rsidRPr="00D11638" w:rsidRDefault="00D64835" w:rsidP="00D64835">
            <w:pPr>
              <w:tabs>
                <w:tab w:val="decimal" w:pos="615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8E5ECB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4CD73663" w14:textId="77777777" w:rsidR="00D64835" w:rsidRPr="00013BF6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3BF6">
              <w:rPr>
                <w:rFonts w:asciiTheme="majorBidi" w:hAnsiTheme="majorBidi" w:cstheme="majorBidi"/>
                <w:sz w:val="30"/>
                <w:szCs w:val="30"/>
              </w:rPr>
              <w:t>6,917</w:t>
            </w:r>
          </w:p>
        </w:tc>
        <w:tc>
          <w:tcPr>
            <w:tcW w:w="146" w:type="pct"/>
          </w:tcPr>
          <w:p w14:paraId="774E46FB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11061548" w14:textId="77777777" w:rsidR="00D64835" w:rsidRPr="00D11638" w:rsidRDefault="00D64835" w:rsidP="00D64835">
            <w:pPr>
              <w:tabs>
                <w:tab w:val="decimal" w:pos="58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A66CDB0" w14:textId="77777777" w:rsidR="00D11638" w:rsidRPr="003F7833" w:rsidRDefault="00D11638">
      <w:pPr>
        <w:rPr>
          <w:sz w:val="20"/>
          <w:szCs w:val="20"/>
        </w:rPr>
      </w:pPr>
    </w:p>
    <w:tbl>
      <w:tblPr>
        <w:tblpPr w:leftFromText="180" w:rightFromText="180" w:vertAnchor="text" w:horzAnchor="page" w:tblpX="1596" w:tblpY="20"/>
        <w:tblW w:w="9718" w:type="dxa"/>
        <w:tblLayout w:type="fixed"/>
        <w:tblLook w:val="0020" w:firstRow="1" w:lastRow="0" w:firstColumn="0" w:lastColumn="0" w:noHBand="0" w:noVBand="0"/>
      </w:tblPr>
      <w:tblGrid>
        <w:gridCol w:w="4118"/>
        <w:gridCol w:w="1285"/>
        <w:gridCol w:w="284"/>
        <w:gridCol w:w="1135"/>
        <w:gridCol w:w="284"/>
        <w:gridCol w:w="1277"/>
        <w:gridCol w:w="284"/>
        <w:gridCol w:w="1051"/>
      </w:tblGrid>
      <w:tr w:rsidR="00D64835" w:rsidRPr="00B657B8" w14:paraId="16696A8D" w14:textId="77777777" w:rsidTr="00D64835">
        <w:trPr>
          <w:tblHeader/>
        </w:trPr>
        <w:tc>
          <w:tcPr>
            <w:tcW w:w="2119" w:type="pct"/>
          </w:tcPr>
          <w:p w14:paraId="3896C3B2" w14:textId="77777777" w:rsidR="00D64835" w:rsidRPr="00D1163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0ADE58DC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F03B78E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vAlign w:val="bottom"/>
          </w:tcPr>
          <w:p w14:paraId="1CA58EF1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835" w:rsidRPr="00B657B8" w14:paraId="5AB06FB6" w14:textId="77777777" w:rsidTr="00D64835">
        <w:trPr>
          <w:tblHeader/>
        </w:trPr>
        <w:tc>
          <w:tcPr>
            <w:tcW w:w="2119" w:type="pct"/>
          </w:tcPr>
          <w:p w14:paraId="65296322" w14:textId="77777777" w:rsidR="00D64835" w:rsidRPr="00D1163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FCD0D3A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14:paraId="78817044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8BCC6D5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D24A309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218F58F4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14:paraId="13544376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2ACCFE6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4835" w:rsidRPr="00B657B8" w14:paraId="15097EC8" w14:textId="77777777" w:rsidTr="00D64835">
        <w:trPr>
          <w:tblHeader/>
        </w:trPr>
        <w:tc>
          <w:tcPr>
            <w:tcW w:w="2119" w:type="pct"/>
          </w:tcPr>
          <w:p w14:paraId="3DBA8C0F" w14:textId="77777777" w:rsidR="00D64835" w:rsidRPr="00D1163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89BE75A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5007419C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16CD650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7669056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04BBDB7C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5DFC5EA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B87FBE" w14:textId="77777777" w:rsidR="00D64835" w:rsidRPr="00D11638" w:rsidRDefault="00D64835" w:rsidP="00D64835">
            <w:pPr>
              <w:pStyle w:val="BodyText"/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64835" w:rsidRPr="00B657B8" w14:paraId="2D11790C" w14:textId="77777777" w:rsidTr="00D64835">
        <w:trPr>
          <w:tblHeader/>
        </w:trPr>
        <w:tc>
          <w:tcPr>
            <w:tcW w:w="2119" w:type="pct"/>
          </w:tcPr>
          <w:p w14:paraId="28518192" w14:textId="77777777" w:rsidR="00D64835" w:rsidRPr="00D1163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</w:tcPr>
          <w:p w14:paraId="59E47962" w14:textId="77777777" w:rsidR="00D64835" w:rsidRPr="00D1163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4835" w:rsidRPr="00B657B8" w14:paraId="70267EFD" w14:textId="77777777" w:rsidTr="00D64835">
        <w:tc>
          <w:tcPr>
            <w:tcW w:w="2119" w:type="pct"/>
          </w:tcPr>
          <w:p w14:paraId="125D900A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61" w:type="pct"/>
          </w:tcPr>
          <w:p w14:paraId="2A6B787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F96D3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6DF6D63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742E6E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8260607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C2331B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62F504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835" w:rsidRPr="00B657B8" w14:paraId="73E30170" w14:textId="77777777" w:rsidTr="00D64835">
        <w:tblPrEx>
          <w:tblLook w:val="0000" w:firstRow="0" w:lastRow="0" w:firstColumn="0" w:lastColumn="0" w:noHBand="0" w:noVBand="0"/>
        </w:tblPrEx>
        <w:tc>
          <w:tcPr>
            <w:tcW w:w="2119" w:type="pct"/>
          </w:tcPr>
          <w:p w14:paraId="0FE2A4A7" w14:textId="77777777" w:rsidR="00D64835" w:rsidRPr="00B657B8" w:rsidRDefault="00D64835" w:rsidP="00D6483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04D34E26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69B31D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70938ED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D9AA53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467FDE7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311,619</w:t>
            </w:r>
          </w:p>
        </w:tc>
        <w:tc>
          <w:tcPr>
            <w:tcW w:w="146" w:type="pct"/>
          </w:tcPr>
          <w:p w14:paraId="04847943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692CB9DB" w14:textId="77777777" w:rsidR="00D64835" w:rsidRPr="00B657B8" w:rsidRDefault="00D64835" w:rsidP="00D6483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665,341</w:t>
            </w:r>
          </w:p>
        </w:tc>
      </w:tr>
      <w:tr w:rsidR="00D64835" w:rsidRPr="00B657B8" w14:paraId="30B76123" w14:textId="77777777" w:rsidTr="00D64835">
        <w:tblPrEx>
          <w:tblLook w:val="0000" w:firstRow="0" w:lastRow="0" w:firstColumn="0" w:lastColumn="0" w:noHBand="0" w:noVBand="0"/>
        </w:tblPrEx>
        <w:tc>
          <w:tcPr>
            <w:tcW w:w="2119" w:type="pct"/>
          </w:tcPr>
          <w:p w14:paraId="66BB21B1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</w:tcPr>
          <w:p w14:paraId="340874D1" w14:textId="77777777" w:rsidR="00D64835" w:rsidRPr="00B657B8" w:rsidRDefault="00D64835" w:rsidP="00D64835">
            <w:pPr>
              <w:pStyle w:val="BodyText"/>
              <w:tabs>
                <w:tab w:val="decimal" w:pos="107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769,964</w:t>
            </w:r>
          </w:p>
        </w:tc>
        <w:tc>
          <w:tcPr>
            <w:tcW w:w="146" w:type="pct"/>
          </w:tcPr>
          <w:p w14:paraId="437656E2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EFF797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796,065</w:t>
            </w:r>
          </w:p>
        </w:tc>
        <w:tc>
          <w:tcPr>
            <w:tcW w:w="146" w:type="pct"/>
          </w:tcPr>
          <w:p w14:paraId="69FA2D6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3DABADB1" w14:textId="77777777" w:rsidR="00D64835" w:rsidRPr="00B657B8" w:rsidRDefault="00D64835" w:rsidP="00D64835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3335C4" w14:textId="77777777" w:rsidR="00D64835" w:rsidRPr="00B657B8" w:rsidRDefault="00D64835" w:rsidP="00D64835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DA29193" w14:textId="77777777" w:rsidR="00D64835" w:rsidRPr="00B657B8" w:rsidRDefault="00D64835" w:rsidP="00D6483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44,902</w:t>
            </w:r>
          </w:p>
        </w:tc>
      </w:tr>
      <w:tr w:rsidR="00D64835" w:rsidRPr="00B657B8" w14:paraId="28C80C84" w14:textId="77777777" w:rsidTr="00D64835">
        <w:tblPrEx>
          <w:tblLook w:val="0000" w:firstRow="0" w:lastRow="0" w:firstColumn="0" w:lastColumn="0" w:noHBand="0" w:noVBand="0"/>
        </w:tblPrEx>
        <w:tc>
          <w:tcPr>
            <w:tcW w:w="2119" w:type="pct"/>
          </w:tcPr>
          <w:p w14:paraId="0616400E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EA3FF60" w14:textId="77777777" w:rsidR="00D64835" w:rsidRPr="00B657B8" w:rsidRDefault="00D64835" w:rsidP="00D6483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769,964</w:t>
            </w:r>
          </w:p>
        </w:tc>
        <w:tc>
          <w:tcPr>
            <w:tcW w:w="146" w:type="pct"/>
          </w:tcPr>
          <w:p w14:paraId="1488D8C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0EFED2E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796,065</w:t>
            </w:r>
          </w:p>
        </w:tc>
        <w:tc>
          <w:tcPr>
            <w:tcW w:w="146" w:type="pct"/>
          </w:tcPr>
          <w:p w14:paraId="6F6AD6B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0BC6F5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311,619</w:t>
            </w:r>
          </w:p>
        </w:tc>
        <w:tc>
          <w:tcPr>
            <w:tcW w:w="146" w:type="pct"/>
          </w:tcPr>
          <w:p w14:paraId="080756D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C9C0712" w14:textId="77777777" w:rsidR="00D64835" w:rsidRPr="00B657B8" w:rsidRDefault="00D64835" w:rsidP="00D6483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710,243</w:t>
            </w:r>
          </w:p>
        </w:tc>
      </w:tr>
      <w:tr w:rsidR="00D64835" w:rsidRPr="00B657B8" w14:paraId="0185C904" w14:textId="77777777" w:rsidTr="00D64835">
        <w:trPr>
          <w:trHeight w:val="283"/>
        </w:trPr>
        <w:tc>
          <w:tcPr>
            <w:tcW w:w="2119" w:type="pct"/>
          </w:tcPr>
          <w:p w14:paraId="1D94E8AA" w14:textId="77777777" w:rsidR="00D64835" w:rsidRPr="003C4127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61" w:type="pct"/>
          </w:tcPr>
          <w:p w14:paraId="74AE8AE3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7130B17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09D6F75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2C9D03F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</w:rPr>
            </w:pPr>
          </w:p>
        </w:tc>
        <w:tc>
          <w:tcPr>
            <w:tcW w:w="657" w:type="pct"/>
          </w:tcPr>
          <w:p w14:paraId="6346B436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A7C65B8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</w:rPr>
            </w:pPr>
          </w:p>
        </w:tc>
        <w:tc>
          <w:tcPr>
            <w:tcW w:w="541" w:type="pct"/>
          </w:tcPr>
          <w:p w14:paraId="0156FF1E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</w:rPr>
            </w:pPr>
          </w:p>
        </w:tc>
      </w:tr>
      <w:tr w:rsidR="00D64835" w:rsidRPr="00B657B8" w14:paraId="27F74A0B" w14:textId="77777777" w:rsidTr="00D64835">
        <w:tc>
          <w:tcPr>
            <w:tcW w:w="2119" w:type="pct"/>
          </w:tcPr>
          <w:p w14:paraId="047D4AE4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1" w:type="pct"/>
          </w:tcPr>
          <w:p w14:paraId="55AEC0CA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26DA2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8CB415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E56B42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D50B6D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8242B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C46820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835" w:rsidRPr="00B657B8" w14:paraId="0C8A694B" w14:textId="77777777" w:rsidTr="00D64835">
        <w:tc>
          <w:tcPr>
            <w:tcW w:w="2119" w:type="pct"/>
          </w:tcPr>
          <w:p w14:paraId="54E0595E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3DD14F07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D19E41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01B0EDDF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A237B5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94027B3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1,203,503</w:t>
            </w:r>
          </w:p>
        </w:tc>
        <w:tc>
          <w:tcPr>
            <w:tcW w:w="146" w:type="pct"/>
          </w:tcPr>
          <w:p w14:paraId="4D3FBBB1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11061F3" w14:textId="77777777" w:rsidR="00D64835" w:rsidRPr="00B657B8" w:rsidRDefault="00D64835" w:rsidP="00D6483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303,373</w:t>
            </w:r>
          </w:p>
        </w:tc>
      </w:tr>
      <w:tr w:rsidR="00D64835" w:rsidRPr="00B657B8" w14:paraId="102B3126" w14:textId="77777777" w:rsidTr="00D64835">
        <w:tc>
          <w:tcPr>
            <w:tcW w:w="2119" w:type="pct"/>
          </w:tcPr>
          <w:p w14:paraId="34F616B2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5FD18A32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AF90B6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E4F42D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46" w:type="pct"/>
          </w:tcPr>
          <w:p w14:paraId="21C4698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07115310" w14:textId="77777777" w:rsidR="00D64835" w:rsidRPr="00B657B8" w:rsidRDefault="00D64835" w:rsidP="00D64835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AC3952" w14:textId="77777777" w:rsidR="00D64835" w:rsidRPr="00B657B8" w:rsidRDefault="00D64835" w:rsidP="00D64835">
            <w:pPr>
              <w:tabs>
                <w:tab w:val="decimal" w:pos="79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01FD494" w14:textId="77777777" w:rsidR="00D64835" w:rsidRPr="00B657B8" w:rsidRDefault="00D64835" w:rsidP="00D64835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835" w:rsidRPr="00B657B8" w14:paraId="0617318B" w14:textId="77777777" w:rsidTr="00D64835">
        <w:tc>
          <w:tcPr>
            <w:tcW w:w="2119" w:type="pct"/>
          </w:tcPr>
          <w:p w14:paraId="64092A30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661" w:type="pct"/>
          </w:tcPr>
          <w:p w14:paraId="4EA453CB" w14:textId="77777777" w:rsidR="00D64835" w:rsidRPr="00B657B8" w:rsidRDefault="00D64835" w:rsidP="00D6483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</w:tcPr>
          <w:p w14:paraId="112F8337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C9A11B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146" w:type="pct"/>
          </w:tcPr>
          <w:p w14:paraId="603677A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249827C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146" w:type="pct"/>
          </w:tcPr>
          <w:p w14:paraId="7C3A609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698919D" w14:textId="77777777" w:rsidR="00D64835" w:rsidRPr="00B657B8" w:rsidRDefault="00D64835" w:rsidP="00D6483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</w:tr>
      <w:tr w:rsidR="00D64835" w:rsidRPr="00B657B8" w14:paraId="64ED4D58" w14:textId="77777777" w:rsidTr="00D64835">
        <w:tc>
          <w:tcPr>
            <w:tcW w:w="2119" w:type="pct"/>
          </w:tcPr>
          <w:p w14:paraId="42D45E7D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839B5B4" w14:textId="77777777" w:rsidR="00D64835" w:rsidRPr="00B657B8" w:rsidRDefault="00D64835" w:rsidP="00D64835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46" w:type="pct"/>
          </w:tcPr>
          <w:p w14:paraId="08FCA17F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ECC3637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46" w:type="pct"/>
          </w:tcPr>
          <w:p w14:paraId="5B48B4D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0F4EACA5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46" w:type="pct"/>
          </w:tcPr>
          <w:p w14:paraId="5841F82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75DAC610" w14:textId="77777777" w:rsidR="00D64835" w:rsidRPr="00B657B8" w:rsidRDefault="00D64835" w:rsidP="00D6483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D64835" w:rsidRPr="00B657B8" w14:paraId="128AD02C" w14:textId="77777777" w:rsidTr="00D64835">
        <w:tc>
          <w:tcPr>
            <w:tcW w:w="2119" w:type="pct"/>
          </w:tcPr>
          <w:p w14:paraId="7EBD1AC8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7B9677D" w14:textId="77777777" w:rsidR="00D64835" w:rsidRPr="00B657B8" w:rsidRDefault="00D64835" w:rsidP="00D64835">
            <w:pPr>
              <w:pStyle w:val="BodyText"/>
              <w:tabs>
                <w:tab w:val="decimal" w:pos="107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14:paraId="5EC3F19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E170246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2,288</w:t>
            </w:r>
          </w:p>
        </w:tc>
        <w:tc>
          <w:tcPr>
            <w:tcW w:w="146" w:type="pct"/>
          </w:tcPr>
          <w:p w14:paraId="73BEEC8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7E85D51B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1,205,914</w:t>
            </w:r>
          </w:p>
        </w:tc>
        <w:tc>
          <w:tcPr>
            <w:tcW w:w="146" w:type="pct"/>
          </w:tcPr>
          <w:p w14:paraId="6F4D5E9F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633F6AC" w14:textId="77777777" w:rsidR="00D64835" w:rsidRPr="00B657B8" w:rsidRDefault="00D64835" w:rsidP="00D6483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304,986</w:t>
            </w:r>
          </w:p>
        </w:tc>
      </w:tr>
      <w:tr w:rsidR="00D64835" w:rsidRPr="00B657B8" w14:paraId="1F4BD6B6" w14:textId="77777777" w:rsidTr="00D64835">
        <w:tc>
          <w:tcPr>
            <w:tcW w:w="2119" w:type="pct"/>
          </w:tcPr>
          <w:p w14:paraId="7260D77C" w14:textId="77777777" w:rsidR="00D64835" w:rsidRPr="003C4127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1" w:type="pct"/>
          </w:tcPr>
          <w:p w14:paraId="0837B666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C5D0E64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8FDFA07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26DC75E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bottom"/>
          </w:tcPr>
          <w:p w14:paraId="08863F7D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13E45D3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vAlign w:val="bottom"/>
          </w:tcPr>
          <w:p w14:paraId="6D0977F5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835" w:rsidRPr="00B657B8" w14:paraId="02EFEE15" w14:textId="77777777" w:rsidTr="00D64835">
        <w:tc>
          <w:tcPr>
            <w:tcW w:w="2119" w:type="pct"/>
          </w:tcPr>
          <w:p w14:paraId="3B78BC64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61" w:type="pct"/>
          </w:tcPr>
          <w:p w14:paraId="21E00B9E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A643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539E8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F6316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0DD246B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F07FF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36A5FF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835" w:rsidRPr="00B657B8" w14:paraId="685EA779" w14:textId="77777777" w:rsidTr="00D64835">
        <w:tc>
          <w:tcPr>
            <w:tcW w:w="2119" w:type="pct"/>
          </w:tcPr>
          <w:p w14:paraId="498D5852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vAlign w:val="bottom"/>
          </w:tcPr>
          <w:p w14:paraId="4E822093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1288FA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3C1AE05E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E1E37B5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184C187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2,408,553</w:t>
            </w:r>
          </w:p>
        </w:tc>
        <w:tc>
          <w:tcPr>
            <w:tcW w:w="146" w:type="pct"/>
          </w:tcPr>
          <w:p w14:paraId="3A541F18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4839B196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2,249,608</w:t>
            </w:r>
          </w:p>
        </w:tc>
      </w:tr>
      <w:tr w:rsidR="00D64835" w:rsidRPr="00B657B8" w14:paraId="3CB8980D" w14:textId="77777777" w:rsidTr="00D64835">
        <w:tc>
          <w:tcPr>
            <w:tcW w:w="2119" w:type="pct"/>
          </w:tcPr>
          <w:p w14:paraId="124BC0F3" w14:textId="77777777" w:rsidR="00D64835" w:rsidRPr="003C4127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7F35E4A5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51917AE3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5243480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68FEEAC3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168139FF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</w:tcPr>
          <w:p w14:paraId="769AA87A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63E3D0B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4835" w:rsidRPr="00B657B8" w14:paraId="0E2D5492" w14:textId="77777777" w:rsidTr="00D64835">
        <w:tc>
          <w:tcPr>
            <w:tcW w:w="2119" w:type="pct"/>
          </w:tcPr>
          <w:p w14:paraId="10AE0863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1" w:type="pct"/>
          </w:tcPr>
          <w:p w14:paraId="7F847363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4B8A5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07CCC1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E46E01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00F428C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8C242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7C1502B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835" w:rsidRPr="00B657B8" w14:paraId="6D3B51B5" w14:textId="77777777" w:rsidTr="00D64835">
        <w:tc>
          <w:tcPr>
            <w:tcW w:w="2119" w:type="pct"/>
          </w:tcPr>
          <w:p w14:paraId="7C121B6F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DB36C94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7596253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B1DEDF5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63EA7BE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3CB618C3" w14:textId="77777777" w:rsidR="00D64835" w:rsidRPr="00B175BB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8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51,125</w:t>
            </w:r>
          </w:p>
        </w:tc>
        <w:tc>
          <w:tcPr>
            <w:tcW w:w="146" w:type="pct"/>
          </w:tcPr>
          <w:p w14:paraId="30E0CA88" w14:textId="77777777" w:rsidR="00D64835" w:rsidRPr="00B175BB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3AC6872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56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,975</w:t>
            </w:r>
          </w:p>
        </w:tc>
      </w:tr>
      <w:tr w:rsidR="00D64835" w:rsidRPr="00B657B8" w14:paraId="4FB85FB6" w14:textId="77777777" w:rsidTr="00D64835">
        <w:tc>
          <w:tcPr>
            <w:tcW w:w="2119" w:type="pct"/>
          </w:tcPr>
          <w:p w14:paraId="17BA8099" w14:textId="77777777" w:rsidR="00D64835" w:rsidRPr="003C4127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8E41A2A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1CC9A06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13D86B5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6065C63D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3B72EEFF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3478880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2A4C6481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64835" w:rsidRPr="00B657B8" w14:paraId="5F533EF3" w14:textId="77777777" w:rsidTr="00D64835">
        <w:tc>
          <w:tcPr>
            <w:tcW w:w="2119" w:type="pct"/>
          </w:tcPr>
          <w:p w14:paraId="6F3CA175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61" w:type="pct"/>
          </w:tcPr>
          <w:p w14:paraId="040AE54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0A1A93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AA4E12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F81EC1D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64C242C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148DC5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98F739F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64835" w:rsidRPr="00B657B8" w14:paraId="4318A6D9" w14:textId="77777777" w:rsidTr="00D64835">
        <w:tc>
          <w:tcPr>
            <w:tcW w:w="2119" w:type="pct"/>
          </w:tcPr>
          <w:p w14:paraId="17A2E638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F66A212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F64816C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DC61A39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3E8DEA3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57B1FC90" w14:textId="77777777" w:rsidR="00D64835" w:rsidRPr="0041475C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93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36,592</w:t>
            </w:r>
          </w:p>
        </w:tc>
        <w:tc>
          <w:tcPr>
            <w:tcW w:w="146" w:type="pct"/>
          </w:tcPr>
          <w:p w14:paraId="623308FC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5AECA23B" w14:textId="77777777" w:rsidR="00D64835" w:rsidRPr="00B657B8" w:rsidRDefault="00D64835" w:rsidP="00D64835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64835" w:rsidRPr="00B657B8" w14:paraId="1643D4CF" w14:textId="77777777" w:rsidTr="00D64835">
        <w:tc>
          <w:tcPr>
            <w:tcW w:w="2119" w:type="pct"/>
          </w:tcPr>
          <w:p w14:paraId="23C59E83" w14:textId="77777777" w:rsidR="00D64835" w:rsidRPr="003C4127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F5ECC99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2DBEE96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A5CC4A2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3F07A62" w14:textId="77777777" w:rsidR="00D64835" w:rsidRPr="003C4127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3B93BAEC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D76C7DA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  <w:vAlign w:val="bottom"/>
          </w:tcPr>
          <w:p w14:paraId="40DDC10D" w14:textId="77777777" w:rsidR="00D64835" w:rsidRPr="003C4127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64835" w:rsidRPr="00B657B8" w14:paraId="5B9CF080" w14:textId="77777777" w:rsidTr="00D64835">
        <w:tc>
          <w:tcPr>
            <w:tcW w:w="2119" w:type="pct"/>
          </w:tcPr>
          <w:p w14:paraId="52FB2B51" w14:textId="77777777" w:rsidR="000A178B" w:rsidRDefault="000A178B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347CECF" w14:textId="71E400AF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661" w:type="pct"/>
          </w:tcPr>
          <w:p w14:paraId="34D5AB3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416834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B5E40C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FA8A3B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095EC99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A28A64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0A3EBE0" w14:textId="77777777" w:rsidR="00D64835" w:rsidRPr="00B657B8" w:rsidRDefault="00D64835" w:rsidP="00D64835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64835" w:rsidRPr="00B657B8" w14:paraId="5ED1AC0F" w14:textId="77777777" w:rsidTr="00D64835">
        <w:tc>
          <w:tcPr>
            <w:tcW w:w="2119" w:type="pct"/>
          </w:tcPr>
          <w:p w14:paraId="2EC34FB8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5D60AEE" w14:textId="77777777" w:rsidR="00D64835" w:rsidRPr="00D364D4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032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6E1212" w14:textId="77777777" w:rsidR="00D64835" w:rsidRPr="00B657B8" w:rsidRDefault="00D64835" w:rsidP="00D64835">
            <w:pPr>
              <w:tabs>
                <w:tab w:val="decimal" w:pos="800"/>
              </w:tabs>
              <w:spacing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B80C90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BC6C9DA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43A8C5C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5,110</w:t>
            </w:r>
          </w:p>
        </w:tc>
        <w:tc>
          <w:tcPr>
            <w:tcW w:w="146" w:type="pct"/>
          </w:tcPr>
          <w:p w14:paraId="752768EE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3F1658E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,925</w:t>
            </w:r>
          </w:p>
        </w:tc>
      </w:tr>
      <w:tr w:rsidR="00D64835" w:rsidRPr="00B657B8" w14:paraId="7FF738B5" w14:textId="77777777" w:rsidTr="00D64835">
        <w:tc>
          <w:tcPr>
            <w:tcW w:w="2119" w:type="pct"/>
          </w:tcPr>
          <w:p w14:paraId="2CC2B37C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46C7570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FE217EA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FBC37C2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22B3FFD2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E69D5F5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D41FA75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7324E6C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64835" w:rsidRPr="00B657B8" w14:paraId="07F26F65" w14:textId="77777777" w:rsidTr="00D64835">
        <w:tc>
          <w:tcPr>
            <w:tcW w:w="2119" w:type="pct"/>
          </w:tcPr>
          <w:p w14:paraId="4A476FCA" w14:textId="77777777" w:rsidR="00D64835" w:rsidRPr="00B657B8" w:rsidRDefault="00D64835" w:rsidP="00D6483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19871EC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05746E5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F47A910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B2DBDE7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B20C3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5,112</w:t>
            </w:r>
          </w:p>
        </w:tc>
        <w:tc>
          <w:tcPr>
            <w:tcW w:w="146" w:type="pct"/>
          </w:tcPr>
          <w:p w14:paraId="35848426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E7F32" w14:textId="77777777" w:rsidR="00D64835" w:rsidRPr="00B657B8" w:rsidRDefault="00D64835" w:rsidP="00D6483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4,927</w:t>
            </w:r>
          </w:p>
        </w:tc>
      </w:tr>
    </w:tbl>
    <w:p w14:paraId="7487D892" w14:textId="77777777" w:rsidR="007D4494" w:rsidRPr="00486613" w:rsidRDefault="007D4494">
      <w:pPr>
        <w:rPr>
          <w:sz w:val="30"/>
          <w:szCs w:val="30"/>
          <w:lang w:val="en-US"/>
        </w:rPr>
      </w:pPr>
    </w:p>
    <w:p w14:paraId="2253B0F9" w14:textId="448207DE" w:rsidR="00D97314" w:rsidRPr="00B657B8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57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สัญญาบริหารจัดการโรงงาน</w:t>
      </w:r>
    </w:p>
    <w:p w14:paraId="7FB8F73A" w14:textId="77777777" w:rsidR="00D97314" w:rsidRPr="00B657B8" w:rsidRDefault="00D97314" w:rsidP="00D9731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5F163CE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488EB9DD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</w:rPr>
      </w:pPr>
    </w:p>
    <w:p w14:paraId="267D4002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2E0D55B5" w14:textId="77777777" w:rsidR="00D97314" w:rsidRPr="00B657B8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509DD772" w14:textId="466F489D" w:rsidR="00D97314" w:rsidRDefault="00D97314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657B8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Pr="00B657B8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Pr="00B657B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จากการบริหารคำนวณจาก</w:t>
      </w:r>
      <w:r w:rsidRPr="00B657B8">
        <w:rPr>
          <w:rFonts w:asciiTheme="majorBidi" w:hAnsiTheme="majorBidi" w:hint="cs"/>
          <w:spacing w:val="-4"/>
          <w:sz w:val="30"/>
          <w:szCs w:val="30"/>
          <w:cs/>
        </w:rPr>
        <w:t>อัตราดอกเบี้ยเงินกู้ของบริษัทจากสถาบันการเงินเฉลี่ย</w:t>
      </w:r>
      <w:r w:rsidRPr="00B657B8">
        <w:rPr>
          <w:rFonts w:asciiTheme="majorBidi" w:hAnsiTheme="majorBidi"/>
          <w:spacing w:val="-4"/>
          <w:sz w:val="30"/>
          <w:szCs w:val="30"/>
          <w:cs/>
          <w:lang w:val="en-US"/>
        </w:rPr>
        <w:t>บวก</w:t>
      </w:r>
      <w:r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ร้อยละ </w:t>
      </w:r>
      <w:r w:rsidR="007C4DB4" w:rsidRPr="00081BD8">
        <w:rPr>
          <w:rFonts w:asciiTheme="majorBidi" w:hAnsiTheme="majorBidi"/>
          <w:spacing w:val="-4"/>
          <w:sz w:val="30"/>
          <w:szCs w:val="30"/>
          <w:lang w:val="en-US"/>
        </w:rPr>
        <w:t>0.50 -</w:t>
      </w:r>
      <w:r w:rsidR="007C4DB4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/>
          <w:spacing w:val="-4"/>
          <w:sz w:val="30"/>
          <w:szCs w:val="30"/>
          <w:lang w:val="en-US"/>
        </w:rPr>
        <w:t>1.00</w:t>
      </w:r>
      <w:r w:rsidRPr="00B657B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และอัตราดอกเบ</w:t>
      </w:r>
      <w:r w:rsidRPr="00B657B8">
        <w:rPr>
          <w:rFonts w:asciiTheme="majorBidi" w:hAnsiTheme="majorBidi" w:hint="cs"/>
          <w:spacing w:val="-4"/>
          <w:sz w:val="30"/>
          <w:szCs w:val="30"/>
          <w:cs/>
        </w:rPr>
        <w:t>ี้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 xml:space="preserve">ยเงินฝากประจำ </w:t>
      </w:r>
      <w:r w:rsidRPr="00B657B8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 xml:space="preserve"> เดือนธนาคาร</w:t>
      </w:r>
      <w:r w:rsidRPr="00B657B8">
        <w:rPr>
          <w:rFonts w:asciiTheme="majorBidi" w:hAnsiTheme="majorBidi"/>
          <w:sz w:val="30"/>
          <w:szCs w:val="30"/>
          <w:cs/>
        </w:rPr>
        <w:t>พาณิชย์</w:t>
      </w:r>
      <w:r w:rsidRPr="00B657B8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B657B8">
        <w:rPr>
          <w:rFonts w:asciiTheme="majorBidi" w:hAnsiTheme="majorBidi"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 xml:space="preserve">หรือ </w:t>
      </w:r>
      <w:r w:rsidRPr="00B657B8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Pr="00B657B8">
        <w:rPr>
          <w:rFonts w:asciiTheme="majorBidi" w:hAnsiTheme="majorBidi"/>
          <w:sz w:val="30"/>
          <w:szCs w:val="30"/>
          <w:cs/>
        </w:rPr>
        <w:t>พาณิชย์</w:t>
      </w:r>
      <w:r w:rsidRPr="00B657B8">
        <w:rPr>
          <w:rFonts w:asciiTheme="majorBidi" w:hAnsiTheme="majorBidi" w:hint="cs"/>
          <w:sz w:val="30"/>
          <w:szCs w:val="30"/>
          <w:cs/>
        </w:rPr>
        <w:t>เฉลี่ย</w:t>
      </w:r>
      <w:r w:rsidRPr="00B657B8">
        <w:rPr>
          <w:rFonts w:asciiTheme="majorBidi" w:hAnsiTheme="majorBidi"/>
          <w:sz w:val="30"/>
          <w:szCs w:val="30"/>
          <w:cs/>
        </w:rPr>
        <w:t xml:space="preserve"> ตามลำดับ</w:t>
      </w:r>
      <w:r w:rsidRPr="00B657B8">
        <w:rPr>
          <w:rFonts w:asciiTheme="majorBidi" w:hAnsiTheme="majorBidi"/>
          <w:sz w:val="30"/>
          <w:szCs w:val="30"/>
        </w:rPr>
        <w:t xml:space="preserve"> </w:t>
      </w:r>
      <w:r w:rsidRPr="00B657B8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B657B8">
        <w:rPr>
          <w:rFonts w:asciiTheme="majorBidi" w:hAnsiTheme="majorBidi" w:cstheme="majorBidi"/>
          <w:sz w:val="30"/>
          <w:szCs w:val="30"/>
        </w:rPr>
        <w:t>“</w:t>
      </w:r>
      <w:r w:rsidRPr="00B657B8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B657B8">
        <w:rPr>
          <w:rFonts w:asciiTheme="majorBidi" w:hAnsiTheme="majorBidi"/>
          <w:spacing w:val="-4"/>
          <w:sz w:val="30"/>
          <w:szCs w:val="30"/>
          <w:cs/>
        </w:rPr>
        <w:t>ตามลำดับในงบฐานะการเงิน</w:t>
      </w:r>
    </w:p>
    <w:p w14:paraId="128667D9" w14:textId="77777777" w:rsidR="00091B4B" w:rsidRPr="00B657B8" w:rsidRDefault="00091B4B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F2DD5D4" w14:textId="77777777" w:rsidR="009E6362" w:rsidRDefault="009E636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25F1052" w14:textId="03EAB4E4" w:rsidR="00D97314" w:rsidRPr="0063710F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3710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สินทรัพย์ที่ถือไว้เพื่อขาย</w:t>
      </w:r>
      <w:r w:rsidR="001F2B7C" w:rsidRPr="0063710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40206D0" w14:textId="77777777" w:rsidR="00D97314" w:rsidRPr="00B657B8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18"/>
          <w:szCs w:val="18"/>
          <w:lang w:val="th-TH"/>
        </w:rPr>
      </w:pPr>
    </w:p>
    <w:p w14:paraId="1C53771C" w14:textId="29DA3B06" w:rsidR="009E6362" w:rsidRPr="00917863" w:rsidRDefault="002159BE" w:rsidP="0091786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4"/>
          <w:sz w:val="30"/>
          <w:szCs w:val="30"/>
          <w:lang w:val="en-US"/>
        </w:rPr>
        <w:t xml:space="preserve">30 </w:t>
      </w:r>
      <w:r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สิงหาคม </w:t>
      </w:r>
      <w:r>
        <w:rPr>
          <w:rFonts w:asciiTheme="majorBidi" w:hAnsiTheme="majorBidi"/>
          <w:spacing w:val="-4"/>
          <w:sz w:val="30"/>
          <w:szCs w:val="30"/>
          <w:lang w:val="en-US"/>
        </w:rPr>
        <w:t xml:space="preserve">2567 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กลุ่มบริษัทได้เข้าลงนามในสัญญาซื้อขายเงินลงทุนใน </w:t>
      </w:r>
      <w:r w:rsidR="00EF57A8" w:rsidRPr="00EF57A8">
        <w:rPr>
          <w:rFonts w:asciiTheme="majorBidi" w:hAnsiTheme="majorBidi"/>
          <w:spacing w:val="-4"/>
          <w:sz w:val="30"/>
          <w:szCs w:val="30"/>
        </w:rPr>
        <w:t xml:space="preserve">MYANMAR GOLDEN EAGLE COMPANY LIMITED (MGE) 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="00EF57A8" w:rsidRPr="00EF57A8">
        <w:rPr>
          <w:rFonts w:asciiTheme="majorBidi" w:hAnsiTheme="majorBidi"/>
          <w:spacing w:val="-4"/>
          <w:sz w:val="30"/>
          <w:szCs w:val="30"/>
        </w:rPr>
        <w:t xml:space="preserve">MYANMAR GOLDEN GLASS COMPANY LIMITED (MGG)  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 xml:space="preserve">รวมเรียกว่า </w:t>
      </w:r>
      <w:r w:rsidR="00EF57A8" w:rsidRPr="00EF57A8">
        <w:rPr>
          <w:rFonts w:asciiTheme="majorBidi" w:hAnsiTheme="majorBidi"/>
          <w:spacing w:val="-4"/>
          <w:sz w:val="30"/>
          <w:szCs w:val="30"/>
        </w:rPr>
        <w:t xml:space="preserve">MGE Group 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 xml:space="preserve">ซึ่งเป็นการร่วมค้าของกลุ่มบริษัท ให้กับ </w:t>
      </w:r>
      <w:r w:rsidR="00EF57A8" w:rsidRPr="00EF57A8">
        <w:rPr>
          <w:rFonts w:asciiTheme="majorBidi" w:hAnsiTheme="majorBidi"/>
          <w:spacing w:val="-4"/>
          <w:sz w:val="30"/>
          <w:szCs w:val="30"/>
        </w:rPr>
        <w:t xml:space="preserve">MARLARMYAING PUBLIC COMPANY LIMITED 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>โดยมีมูลค่าการซื้อขาย</w:t>
      </w:r>
      <w:r w:rsidR="00917863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>จำนวน</w:t>
      </w:r>
      <w:r w:rsidR="00323356"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="0031781B" w:rsidRPr="0031781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1781B">
        <w:rPr>
          <w:rFonts w:asciiTheme="majorBidi" w:hAnsiTheme="majorBidi"/>
          <w:spacing w:val="-4"/>
          <w:sz w:val="30"/>
          <w:szCs w:val="30"/>
        </w:rPr>
        <w:t>49,850</w:t>
      </w:r>
      <w:r w:rsidR="00917863">
        <w:rPr>
          <w:rFonts w:asciiTheme="majorBidi" w:hAnsiTheme="majorBidi"/>
          <w:spacing w:val="-4"/>
          <w:sz w:val="30"/>
          <w:szCs w:val="30"/>
        </w:rPr>
        <w:t>.0</w:t>
      </w:r>
      <w:r w:rsidR="0031781B" w:rsidRPr="0031781B">
        <w:rPr>
          <w:rFonts w:asciiTheme="majorBidi" w:hAnsiTheme="majorBidi"/>
          <w:spacing w:val="-4"/>
          <w:sz w:val="30"/>
          <w:szCs w:val="30"/>
          <w:cs/>
        </w:rPr>
        <w:t xml:space="preserve"> ล้านเมียนมาร์จัต </w:t>
      </w:r>
      <w:r w:rsidR="0031781B">
        <w:rPr>
          <w:rFonts w:asciiTheme="majorBidi" w:hAnsiTheme="majorBidi" w:hint="cs"/>
          <w:spacing w:val="-4"/>
          <w:sz w:val="30"/>
          <w:szCs w:val="30"/>
          <w:cs/>
        </w:rPr>
        <w:t xml:space="preserve">หรือประมาณ </w:t>
      </w:r>
      <w:r w:rsidR="0031781B">
        <w:rPr>
          <w:rFonts w:asciiTheme="majorBidi" w:hAnsiTheme="majorBidi"/>
          <w:spacing w:val="-4"/>
          <w:sz w:val="30"/>
          <w:szCs w:val="30"/>
          <w:lang w:val="en-US"/>
        </w:rPr>
        <w:t>767.</w:t>
      </w:r>
      <w:r w:rsidR="0017069D">
        <w:rPr>
          <w:rFonts w:asciiTheme="majorBidi" w:hAnsiTheme="majorBidi"/>
          <w:spacing w:val="-4"/>
          <w:sz w:val="30"/>
          <w:szCs w:val="30"/>
          <w:lang w:val="en-US"/>
        </w:rPr>
        <w:t>7</w:t>
      </w:r>
      <w:r w:rsidR="0031781B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31781B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ล้านบาท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โดยชำระเป็นเงินสดจำนวน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37,679.0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ล้านเมียนมาร์จัต หรือประมาณ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580.3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ล้านบาท และรับโอนภาระค้ำประกันเงินกู้ยืมบางส่วนเป็นจำนวนเงิน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12,171.0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ล้านเมียนมาร์จัต หรือประมาณ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187.4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ล้านบาท ณ วันที่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30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กันยายน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2567 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>กลุ่มบริษัทได้รับชำระค่าหุ้นบางส่วนแล้ว</w:t>
      </w:r>
      <w:r w:rsidR="00917863">
        <w:rPr>
          <w:rFonts w:asciiTheme="majorBidi" w:hAnsiTheme="majorBidi" w:hint="cs"/>
          <w:spacing w:val="-4"/>
          <w:sz w:val="30"/>
          <w:szCs w:val="30"/>
          <w:cs/>
        </w:rPr>
        <w:t xml:space="preserve">เป็นจำนวนเงิน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10,000.0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ล้านเมียนมาร์จัต หรือประมาณ </w:t>
      </w:r>
      <w:r w:rsidR="00917863">
        <w:rPr>
          <w:rFonts w:asciiTheme="majorBidi" w:hAnsiTheme="majorBidi"/>
          <w:spacing w:val="-4"/>
          <w:sz w:val="30"/>
          <w:szCs w:val="30"/>
          <w:lang w:val="en-US"/>
        </w:rPr>
        <w:t xml:space="preserve">162.0 </w:t>
      </w:r>
      <w:r w:rsidR="00917863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ล้านบาท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14024">
        <w:rPr>
          <w:rFonts w:asciiTheme="majorBidi" w:hAnsiTheme="majorBidi" w:hint="cs"/>
          <w:spacing w:val="-4"/>
          <w:sz w:val="30"/>
          <w:szCs w:val="30"/>
          <w:cs/>
        </w:rPr>
        <w:t xml:space="preserve">ซึ่งแสดงอยู่ในเจ้าหนี้อื่นในงบฐานะการเงินรวม 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>และได้โอนภาระค้ำประกันวงเงินกู้ยื</w:t>
      </w:r>
      <w:r w:rsidR="00917863">
        <w:rPr>
          <w:rFonts w:asciiTheme="majorBidi" w:hAnsiTheme="majorBidi" w:hint="cs"/>
          <w:spacing w:val="-4"/>
          <w:sz w:val="30"/>
          <w:szCs w:val="30"/>
          <w:cs/>
        </w:rPr>
        <w:t>มดังกล่าว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>ให้แก่ผู้ซื้อ</w:t>
      </w:r>
      <w:r w:rsidR="00917863">
        <w:rPr>
          <w:rFonts w:asciiTheme="majorBidi" w:hAnsiTheme="majorBidi" w:hint="cs"/>
          <w:spacing w:val="-4"/>
          <w:sz w:val="30"/>
          <w:szCs w:val="30"/>
          <w:cs/>
        </w:rPr>
        <w:t>แล้ว</w:t>
      </w:r>
      <w:r w:rsidR="00EF57A8" w:rsidRPr="00EF57A8">
        <w:rPr>
          <w:rFonts w:asciiTheme="majorBidi" w:hAnsiTheme="majorBidi"/>
          <w:spacing w:val="-4"/>
          <w:sz w:val="30"/>
          <w:szCs w:val="30"/>
          <w:cs/>
        </w:rPr>
        <w:t xml:space="preserve"> ทั้งนี้ เป็นไปตามการอนุมัติของที่ประชุมคณะกรรมการบริษัท</w:t>
      </w:r>
    </w:p>
    <w:p w14:paraId="490D3541" w14:textId="77777777" w:rsidR="009E6362" w:rsidRPr="009E6362" w:rsidRDefault="009E6362" w:rsidP="009E636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AC0CE6A" w14:textId="7B464FDD" w:rsidR="009E6362" w:rsidRPr="009E6362" w:rsidRDefault="008A6B43" w:rsidP="008A6B4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/>
          <w:spacing w:val="-4"/>
          <w:sz w:val="30"/>
          <w:szCs w:val="30"/>
          <w:lang w:val="en-US"/>
        </w:rPr>
        <w:t>2567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บริษัทย่อยได้จ่ายเงินกู้ยืมและดอกเบี้ยให้กับสถาบันการเงินแห่งหนึ่งจากการค้ำประกันเงินกู้ยืม</w:t>
      </w:r>
      <w:r w:rsidR="00F14024">
        <w:rPr>
          <w:rFonts w:asciiTheme="majorBidi" w:hAnsiTheme="majorBidi" w:hint="cs"/>
          <w:spacing w:val="-4"/>
          <w:sz w:val="30"/>
          <w:szCs w:val="30"/>
          <w:cs/>
        </w:rPr>
        <w:t>จากสถาบันการเงิน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ให้แก่ </w:t>
      </w:r>
      <w:r w:rsidRPr="008A6B43">
        <w:rPr>
          <w:rFonts w:asciiTheme="majorBidi" w:hAnsiTheme="majorBidi"/>
          <w:spacing w:val="-4"/>
          <w:sz w:val="30"/>
          <w:szCs w:val="30"/>
        </w:rPr>
        <w:t xml:space="preserve">MGE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/>
          <w:spacing w:val="-4"/>
          <w:sz w:val="30"/>
          <w:szCs w:val="30"/>
        </w:rPr>
        <w:t>40.5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ล้านเหรียญสหรัฐอเมริกา หรือประมาณ</w:t>
      </w:r>
      <w:r>
        <w:rPr>
          <w:rFonts w:asciiTheme="majorBidi" w:hAnsiTheme="majorBidi"/>
          <w:spacing w:val="-4"/>
          <w:sz w:val="30"/>
          <w:szCs w:val="30"/>
        </w:rPr>
        <w:t xml:space="preserve"> 1,338.3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ล้านบาท โดยมี</w:t>
      </w:r>
      <w:r w:rsidR="00F14024">
        <w:rPr>
          <w:rFonts w:asciiTheme="majorBidi" w:hAnsiTheme="majorBidi"/>
          <w:spacing w:val="-4"/>
          <w:sz w:val="30"/>
          <w:szCs w:val="30"/>
          <w:cs/>
        </w:rPr>
        <w:br/>
      </w:r>
      <w:r w:rsidRPr="008A6B43">
        <w:rPr>
          <w:rFonts w:asciiTheme="majorBidi" w:hAnsiTheme="majorBidi"/>
          <w:spacing w:val="-4"/>
          <w:sz w:val="30"/>
          <w:szCs w:val="30"/>
          <w:cs/>
        </w:rPr>
        <w:t>หุ้นสามัญและหุ้นบุริมสิทธิบางส่วนเป็นหลักประกันหนี้ดังกล่าว ซึ่งมีมูลค่ายุติธรรมประมาณ</w:t>
      </w:r>
      <w:r>
        <w:rPr>
          <w:rFonts w:asciiTheme="majorBidi" w:hAnsiTheme="majorBidi"/>
          <w:spacing w:val="-4"/>
          <w:sz w:val="30"/>
          <w:szCs w:val="30"/>
        </w:rPr>
        <w:t xml:space="preserve"> 164.4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ล้านบาท ส่งผลให้ ณ วันที่ </w:t>
      </w:r>
      <w:r>
        <w:rPr>
          <w:rFonts w:asciiTheme="majorBidi" w:hAnsiTheme="majorBidi"/>
          <w:spacing w:val="-4"/>
          <w:sz w:val="30"/>
          <w:szCs w:val="30"/>
        </w:rPr>
        <w:t>30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pacing w:val="-4"/>
          <w:sz w:val="30"/>
          <w:szCs w:val="30"/>
        </w:rPr>
        <w:t>2567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กลุ่มบริษัทมีลูกหนี้ </w:t>
      </w:r>
      <w:r w:rsidRPr="008A6B43">
        <w:rPr>
          <w:rFonts w:asciiTheme="majorBidi" w:hAnsiTheme="majorBidi"/>
          <w:spacing w:val="-4"/>
          <w:sz w:val="30"/>
          <w:szCs w:val="30"/>
        </w:rPr>
        <w:t xml:space="preserve">MGE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รวมทั้งหมดเป็นจำนวนเงิน </w:t>
      </w:r>
      <w:r>
        <w:rPr>
          <w:rFonts w:asciiTheme="majorBidi" w:hAnsiTheme="majorBidi"/>
          <w:spacing w:val="-4"/>
          <w:sz w:val="30"/>
          <w:szCs w:val="30"/>
        </w:rPr>
        <w:t>1,505.5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ล้านบาท ทั้งนี้ ฝ่ายบริหารของ</w:t>
      </w:r>
      <w:r>
        <w:rPr>
          <w:rFonts w:asciiTheme="majorBidi" w:hAnsiTheme="majorBidi"/>
          <w:spacing w:val="-4"/>
          <w:sz w:val="30"/>
          <w:szCs w:val="30"/>
        </w:rPr>
        <w:br/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กลุ่มบริษัทได้ประเมินความสามารถในการชำระหนี้ของ </w:t>
      </w:r>
      <w:r w:rsidRPr="008A6B43">
        <w:rPr>
          <w:rFonts w:asciiTheme="majorBidi" w:hAnsiTheme="majorBidi"/>
          <w:spacing w:val="-4"/>
          <w:sz w:val="30"/>
          <w:szCs w:val="30"/>
        </w:rPr>
        <w:t xml:space="preserve">MGE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และพิจารณาบันทึกตัดจำหน่ายหนี้สูญ เป็นจำนวนเงิน </w:t>
      </w:r>
      <w:r>
        <w:rPr>
          <w:rFonts w:asciiTheme="majorBidi" w:hAnsiTheme="majorBidi"/>
          <w:spacing w:val="-4"/>
          <w:sz w:val="30"/>
          <w:szCs w:val="30"/>
        </w:rPr>
        <w:t xml:space="preserve">1,238.5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>
        <w:rPr>
          <w:rFonts w:asciiTheme="majorBidi" w:hAnsiTheme="majorBidi"/>
          <w:spacing w:val="-4"/>
          <w:sz w:val="30"/>
          <w:szCs w:val="30"/>
        </w:rPr>
        <w:t>1.4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ล้านบาทในงบการเงินเฉพาะกิจการ</w:t>
      </w:r>
      <w:r w:rsidR="009E6362" w:rsidRPr="009E636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71BB7D24" w14:textId="77777777" w:rsidR="009E6362" w:rsidRPr="009E6362" w:rsidRDefault="009E6362" w:rsidP="009E636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37EAD06" w14:textId="4A6CB8C1" w:rsidR="0031781B" w:rsidRDefault="0031781B" w:rsidP="009E636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pacing w:val="-4"/>
          <w:sz w:val="30"/>
          <w:szCs w:val="30"/>
        </w:rPr>
        <w:t>30</w:t>
      </w: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pacing w:val="-4"/>
          <w:sz w:val="30"/>
          <w:szCs w:val="30"/>
        </w:rPr>
        <w:t>2567</w:t>
      </w: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กลุ่มบริษัทจึงได้จัดประเภทกลุ่มสินทรัพย์ดังกล่าวเป็นสินทรัพย์ที่ถือไว้เพื่อขาย โดยมีรายละเอียดดังนี้</w:t>
      </w:r>
      <w:r w:rsidR="009E6362" w:rsidRPr="009E636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01452049" w14:textId="77777777" w:rsidR="0031781B" w:rsidRDefault="0031781B" w:rsidP="009E636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184" w:type="dxa"/>
        <w:tblLook w:val="01E0" w:firstRow="1" w:lastRow="1" w:firstColumn="1" w:lastColumn="1" w:noHBand="0" w:noVBand="0"/>
      </w:tblPr>
      <w:tblGrid>
        <w:gridCol w:w="7200"/>
        <w:gridCol w:w="1984"/>
      </w:tblGrid>
      <w:tr w:rsidR="0031781B" w:rsidRPr="00486CF1" w14:paraId="416AABF5" w14:textId="77777777" w:rsidTr="00004642">
        <w:tc>
          <w:tcPr>
            <w:tcW w:w="7200" w:type="dxa"/>
          </w:tcPr>
          <w:p w14:paraId="53F43D8D" w14:textId="77777777" w:rsidR="0031781B" w:rsidRPr="0031781B" w:rsidRDefault="0031781B" w:rsidP="00004642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5BEA2A6E" w14:textId="77777777" w:rsidR="0031781B" w:rsidRPr="0031781B" w:rsidRDefault="0031781B" w:rsidP="00004642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781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31781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1781B" w:rsidRPr="00486CF1" w14:paraId="1501A127" w14:textId="77777777" w:rsidTr="00004642">
        <w:tc>
          <w:tcPr>
            <w:tcW w:w="7200" w:type="dxa"/>
          </w:tcPr>
          <w:p w14:paraId="3453A25B" w14:textId="77777777" w:rsidR="0031781B" w:rsidRPr="0031781B" w:rsidRDefault="0031781B" w:rsidP="0000464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7885A6C" w14:textId="77777777" w:rsidR="0031781B" w:rsidRPr="0031781B" w:rsidRDefault="0031781B" w:rsidP="0000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81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781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781B" w:rsidRPr="00486CF1" w14:paraId="38E154E4" w14:textId="77777777" w:rsidTr="00004642">
        <w:tc>
          <w:tcPr>
            <w:tcW w:w="7200" w:type="dxa"/>
          </w:tcPr>
          <w:p w14:paraId="7A900651" w14:textId="77777777" w:rsidR="0031781B" w:rsidRPr="0031781B" w:rsidRDefault="0031781B" w:rsidP="00004642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8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84" w:type="dxa"/>
          </w:tcPr>
          <w:p w14:paraId="024F57A0" w14:textId="77777777" w:rsidR="0031781B" w:rsidRPr="0031781B" w:rsidRDefault="0031781B" w:rsidP="0000464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1781B" w:rsidRPr="00486CF1" w14:paraId="228FD029" w14:textId="77777777" w:rsidTr="00004642">
        <w:tc>
          <w:tcPr>
            <w:tcW w:w="7200" w:type="dxa"/>
          </w:tcPr>
          <w:p w14:paraId="37827869" w14:textId="77777777" w:rsidR="0031781B" w:rsidRPr="0031781B" w:rsidRDefault="0031781B" w:rsidP="000046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81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Pr="003178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</w:tcPr>
          <w:p w14:paraId="23522CDD" w14:textId="2FE18B40" w:rsidR="0031781B" w:rsidRPr="0031781B" w:rsidRDefault="00A453AF" w:rsidP="00004642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31781B" w:rsidRPr="00317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</w:tr>
      <w:tr w:rsidR="0031781B" w:rsidRPr="00486CF1" w14:paraId="00FF9EE7" w14:textId="77777777" w:rsidTr="00004642">
        <w:tc>
          <w:tcPr>
            <w:tcW w:w="7200" w:type="dxa"/>
          </w:tcPr>
          <w:p w14:paraId="02317F61" w14:textId="77777777" w:rsidR="0031781B" w:rsidRPr="0031781B" w:rsidRDefault="0031781B" w:rsidP="000046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8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984" w:type="dxa"/>
          </w:tcPr>
          <w:p w14:paraId="3FF04E7B" w14:textId="456D4F8D" w:rsidR="0031781B" w:rsidRPr="0031781B" w:rsidRDefault="00A453AF" w:rsidP="00004642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31781B" w:rsidRPr="003178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31781B" w:rsidRPr="009736F6" w14:paraId="4E649D21" w14:textId="77777777" w:rsidTr="00004642">
        <w:tc>
          <w:tcPr>
            <w:tcW w:w="7200" w:type="dxa"/>
          </w:tcPr>
          <w:p w14:paraId="697FC2B5" w14:textId="77777777" w:rsidR="0031781B" w:rsidRPr="0031781B" w:rsidRDefault="0031781B" w:rsidP="0000464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8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55D7BD6" w14:textId="50805876" w:rsidR="0031781B" w:rsidRPr="0031781B" w:rsidRDefault="00A453AF" w:rsidP="00004642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  <w:r w:rsidR="0031781B" w:rsidRPr="00317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</w:tr>
    </w:tbl>
    <w:p w14:paraId="17CA0D2F" w14:textId="77777777" w:rsidR="00A453AF" w:rsidRDefault="00A453AF" w:rsidP="009E636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CD5E8C6" w14:textId="270AFA23" w:rsidR="00825FDE" w:rsidRPr="00A453AF" w:rsidRDefault="00A453AF" w:rsidP="009E636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453AF">
        <w:rPr>
          <w:rFonts w:asciiTheme="majorBidi" w:hAnsiTheme="majorBidi"/>
          <w:spacing w:val="-4"/>
          <w:sz w:val="30"/>
          <w:szCs w:val="30"/>
          <w:cs/>
        </w:rPr>
        <w:t>ฝ่ายบริหารของ</w:t>
      </w:r>
      <w:r w:rsidR="002159BE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A453AF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บริษัทได้ประเมินผลกำไรหลังหักค่าใช้จ่ายที่เกี่ยวข้องที่จะเกิดขึ้นในไตรมาสที่ </w:t>
      </w:r>
      <w:r>
        <w:rPr>
          <w:rFonts w:asciiTheme="majorBidi" w:hAnsiTheme="majorBidi"/>
          <w:spacing w:val="-4"/>
          <w:sz w:val="30"/>
          <w:szCs w:val="30"/>
        </w:rPr>
        <w:t>4</w:t>
      </w:r>
      <w:r w:rsidRPr="00A453AF">
        <w:rPr>
          <w:rFonts w:asciiTheme="majorBidi" w:hAnsiTheme="majorBidi"/>
          <w:spacing w:val="-4"/>
          <w:sz w:val="30"/>
          <w:szCs w:val="30"/>
          <w:cs/>
        </w:rPr>
        <w:t xml:space="preserve"> ไว้จำนวนประมาณ </w:t>
      </w:r>
      <w:r>
        <w:rPr>
          <w:rFonts w:asciiTheme="majorBidi" w:hAnsiTheme="majorBidi"/>
          <w:spacing w:val="-4"/>
          <w:sz w:val="30"/>
          <w:szCs w:val="30"/>
        </w:rPr>
        <w:t>130</w:t>
      </w:r>
      <w:r w:rsidR="0017069D">
        <w:rPr>
          <w:rFonts w:asciiTheme="majorBidi" w:hAnsiTheme="majorBidi"/>
          <w:spacing w:val="-4"/>
          <w:sz w:val="30"/>
          <w:szCs w:val="30"/>
          <w:lang w:val="en-US"/>
        </w:rPr>
        <w:t>.0</w:t>
      </w:r>
      <w:r w:rsidRPr="00A453AF">
        <w:rPr>
          <w:rFonts w:asciiTheme="majorBidi" w:hAnsiTheme="majorBidi"/>
          <w:spacing w:val="-4"/>
          <w:sz w:val="30"/>
          <w:szCs w:val="30"/>
          <w:cs/>
        </w:rPr>
        <w:t xml:space="preserve"> ล้านบาท</w:t>
      </w:r>
      <w:r w:rsidR="00825FDE" w:rsidRPr="00A453AF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68FF9BB" w14:textId="652EBB5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4C6C3A79" w14:textId="77777777" w:rsidR="00D97314" w:rsidRPr="00B657B8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899"/>
        <w:gridCol w:w="1005"/>
        <w:gridCol w:w="241"/>
        <w:gridCol w:w="1003"/>
        <w:gridCol w:w="241"/>
        <w:gridCol w:w="1009"/>
        <w:gridCol w:w="241"/>
        <w:gridCol w:w="1023"/>
      </w:tblGrid>
      <w:tr w:rsidR="00F76F82" w:rsidRPr="00B657B8" w14:paraId="28D2EFEF" w14:textId="77777777" w:rsidTr="00F76F82">
        <w:trPr>
          <w:tblHeader/>
        </w:trPr>
        <w:tc>
          <w:tcPr>
            <w:tcW w:w="2060" w:type="pct"/>
          </w:tcPr>
          <w:p w14:paraId="6F0C0EFE" w14:textId="77777777" w:rsidR="00D64835" w:rsidRPr="00B657B8" w:rsidRDefault="00D64835" w:rsidP="00C30BD1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7" w:type="pct"/>
          </w:tcPr>
          <w:p w14:paraId="6A6EE53D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pct"/>
            <w:gridSpan w:val="3"/>
          </w:tcPr>
          <w:p w14:paraId="3CA81AB6" w14:textId="7BCFB565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8159C73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pct"/>
            <w:gridSpan w:val="3"/>
          </w:tcPr>
          <w:p w14:paraId="101FA393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F82" w:rsidRPr="00B657B8" w14:paraId="16A4D8A3" w14:textId="77777777" w:rsidTr="00F76F82">
        <w:trPr>
          <w:tblHeader/>
        </w:trPr>
        <w:tc>
          <w:tcPr>
            <w:tcW w:w="2060" w:type="pct"/>
          </w:tcPr>
          <w:p w14:paraId="3F4B59C6" w14:textId="77777777" w:rsidR="00D64835" w:rsidRPr="00B657B8" w:rsidRDefault="00D64835" w:rsidP="00C30BD1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67" w:type="pct"/>
          </w:tcPr>
          <w:p w14:paraId="06F6DE95" w14:textId="312BE5FF" w:rsidR="00D64835" w:rsidRPr="00D64835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648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522" w:type="pct"/>
            <w:vAlign w:val="bottom"/>
          </w:tcPr>
          <w:p w14:paraId="48BFD260" w14:textId="3B5D579C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5" w:type="pct"/>
            <w:vAlign w:val="bottom"/>
          </w:tcPr>
          <w:p w14:paraId="01F697BA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6C276ECB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5" w:type="pct"/>
            <w:vAlign w:val="bottom"/>
          </w:tcPr>
          <w:p w14:paraId="3FD252BE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02BD0A49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5" w:type="pct"/>
            <w:vAlign w:val="bottom"/>
          </w:tcPr>
          <w:p w14:paraId="29403C08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204BCA83" w14:textId="77777777" w:rsidR="00D64835" w:rsidRPr="00B657B8" w:rsidRDefault="00D64835" w:rsidP="00F76F82">
            <w:pPr>
              <w:pStyle w:val="BodyText"/>
              <w:tabs>
                <w:tab w:val="left" w:pos="916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F76F82" w:rsidRPr="00B657B8" w14:paraId="6AF971C5" w14:textId="77777777" w:rsidTr="00F76F82">
        <w:trPr>
          <w:tblHeader/>
        </w:trPr>
        <w:tc>
          <w:tcPr>
            <w:tcW w:w="2060" w:type="pct"/>
          </w:tcPr>
          <w:p w14:paraId="4D179EE9" w14:textId="77777777" w:rsidR="00D64835" w:rsidRPr="00B657B8" w:rsidRDefault="00D64835" w:rsidP="00C30BD1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0448F481" w14:textId="77777777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4" w:type="pct"/>
            <w:gridSpan w:val="7"/>
          </w:tcPr>
          <w:p w14:paraId="1E38253E" w14:textId="47C5A49D" w:rsidR="00D64835" w:rsidRPr="00B657B8" w:rsidRDefault="00D64835" w:rsidP="00C30BD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F82" w:rsidRPr="00B657B8" w14:paraId="7DBA8257" w14:textId="77777777" w:rsidTr="00F76F82">
        <w:tc>
          <w:tcPr>
            <w:tcW w:w="2060" w:type="pct"/>
          </w:tcPr>
          <w:p w14:paraId="7E8E7FE2" w14:textId="77777777" w:rsidR="00D64835" w:rsidRPr="00B657B8" w:rsidRDefault="00D64835" w:rsidP="00C30BD1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67" w:type="pct"/>
          </w:tcPr>
          <w:p w14:paraId="7BA61F4B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3BCD01E7" w14:textId="7DD8A7B1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2CEDE0C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1529581D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E261DA2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74BCC88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1F260D6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0A79CD02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F82" w:rsidRPr="00B657B8" w14:paraId="0C329560" w14:textId="77777777" w:rsidTr="00F76F82">
        <w:tc>
          <w:tcPr>
            <w:tcW w:w="2060" w:type="pct"/>
          </w:tcPr>
          <w:p w14:paraId="772741C8" w14:textId="77777777" w:rsidR="00D64835" w:rsidRPr="00B657B8" w:rsidRDefault="00D64835" w:rsidP="00C30BD1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654624CD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</w:tcPr>
          <w:p w14:paraId="3813915D" w14:textId="2F0B72F6" w:rsidR="00D64835" w:rsidRPr="00B657B8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368,938</w:t>
            </w:r>
          </w:p>
        </w:tc>
        <w:tc>
          <w:tcPr>
            <w:tcW w:w="125" w:type="pct"/>
          </w:tcPr>
          <w:p w14:paraId="61BC726D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</w:tcPr>
          <w:p w14:paraId="157EB10B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376,853</w:t>
            </w:r>
          </w:p>
        </w:tc>
        <w:tc>
          <w:tcPr>
            <w:tcW w:w="125" w:type="pct"/>
          </w:tcPr>
          <w:p w14:paraId="385AA69F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8B70160" w14:textId="77777777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6FBC6AA8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2A54A45F" w14:textId="77777777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76F82" w:rsidRPr="00B657B8" w14:paraId="1EF74D95" w14:textId="77777777" w:rsidTr="00F76F82">
        <w:tc>
          <w:tcPr>
            <w:tcW w:w="2060" w:type="pct"/>
          </w:tcPr>
          <w:p w14:paraId="0B993495" w14:textId="77777777" w:rsidR="00D64835" w:rsidRPr="00BC264D" w:rsidRDefault="00D64835" w:rsidP="00537EBA">
            <w:pPr>
              <w:spacing w:line="240" w:lineRule="auto"/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</w:t>
            </w:r>
            <w:r w:rsidRPr="00B657B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กำไร 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(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สุทธิจากเงินลงทุน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467" w:type="pct"/>
          </w:tcPr>
          <w:p w14:paraId="1D279B3E" w14:textId="77777777" w:rsidR="00D64835" w:rsidRPr="007648F2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0F82EE28" w14:textId="4EFEB9B8" w:rsidR="00D64835" w:rsidRPr="007648F2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48F2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648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,435</w:t>
            </w:r>
          </w:p>
        </w:tc>
        <w:tc>
          <w:tcPr>
            <w:tcW w:w="125" w:type="pct"/>
            <w:vAlign w:val="bottom"/>
          </w:tcPr>
          <w:p w14:paraId="2CF72696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209008DC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(3,972)</w:t>
            </w:r>
          </w:p>
        </w:tc>
        <w:tc>
          <w:tcPr>
            <w:tcW w:w="125" w:type="pct"/>
          </w:tcPr>
          <w:p w14:paraId="50B09485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213E9FCA" w14:textId="44649E27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7A84CA51" w14:textId="77777777" w:rsidR="00D64835" w:rsidRPr="00B657B8" w:rsidRDefault="00D64835" w:rsidP="00537EBA">
            <w:pPr>
              <w:tabs>
                <w:tab w:val="decimal" w:pos="846"/>
              </w:tabs>
              <w:spacing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53527FA2" w14:textId="77777777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30BBE8DB" w14:textId="77777777" w:rsidTr="00F76F82">
        <w:tc>
          <w:tcPr>
            <w:tcW w:w="2060" w:type="pct"/>
          </w:tcPr>
          <w:p w14:paraId="10681DE8" w14:textId="77777777" w:rsidR="00D64835" w:rsidRPr="00B657B8" w:rsidRDefault="00D64835" w:rsidP="00537EBA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67" w:type="pct"/>
          </w:tcPr>
          <w:p w14:paraId="7D3A1FAD" w14:textId="77777777" w:rsidR="00D64835" w:rsidRPr="007648F2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054FF96B" w14:textId="137B535F" w:rsidR="00D64835" w:rsidRPr="007648F2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48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125" w:type="pct"/>
          </w:tcPr>
          <w:p w14:paraId="682030D2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35FDD5E9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1,113</w:t>
            </w:r>
          </w:p>
        </w:tc>
        <w:tc>
          <w:tcPr>
            <w:tcW w:w="125" w:type="pct"/>
          </w:tcPr>
          <w:p w14:paraId="66041B84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46A088EB" w14:textId="63140C2B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7B183C7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vAlign w:val="bottom"/>
          </w:tcPr>
          <w:p w14:paraId="10192C0F" w14:textId="77777777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5A00D367" w14:textId="77777777" w:rsidTr="00F76F82">
        <w:tc>
          <w:tcPr>
            <w:tcW w:w="2060" w:type="pct"/>
          </w:tcPr>
          <w:p w14:paraId="520B6342" w14:textId="47FBA85A" w:rsidR="00D64835" w:rsidRPr="00DD5F5A" w:rsidRDefault="00D64835" w:rsidP="00537EBA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D5F5A">
              <w:rPr>
                <w:rFonts w:asciiTheme="majorBidi" w:hAnsi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67" w:type="pct"/>
          </w:tcPr>
          <w:p w14:paraId="1B145DFD" w14:textId="77777777" w:rsidR="00D64835" w:rsidRPr="00DD5F5A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vAlign w:val="bottom"/>
          </w:tcPr>
          <w:p w14:paraId="19EBCB5F" w14:textId="39DE2A95" w:rsidR="00D64835" w:rsidRPr="00DD5F5A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5F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(370,990)</w:t>
            </w:r>
          </w:p>
        </w:tc>
        <w:tc>
          <w:tcPr>
            <w:tcW w:w="125" w:type="pct"/>
          </w:tcPr>
          <w:p w14:paraId="05E5C0AD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5A1D530F" w14:textId="17839897" w:rsidR="00D64835" w:rsidRPr="00B657B8" w:rsidRDefault="00D64835" w:rsidP="00F76F82">
            <w:pPr>
              <w:pStyle w:val="BodyText"/>
              <w:tabs>
                <w:tab w:val="decimal" w:pos="55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320858B7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vAlign w:val="bottom"/>
          </w:tcPr>
          <w:p w14:paraId="05403E66" w14:textId="5A5D85B8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0CA68156" w14:textId="77777777" w:rsidR="00D64835" w:rsidRPr="00B657B8" w:rsidRDefault="00D64835" w:rsidP="00537EB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vAlign w:val="bottom"/>
          </w:tcPr>
          <w:p w14:paraId="6ABC6F25" w14:textId="0B11B2BC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76F82" w:rsidRPr="00B657B8" w14:paraId="038D99E8" w14:textId="77777777" w:rsidTr="00F76F82">
        <w:tc>
          <w:tcPr>
            <w:tcW w:w="2060" w:type="pct"/>
          </w:tcPr>
          <w:p w14:paraId="249CEEEB" w14:textId="77777777" w:rsidR="00D64835" w:rsidRPr="00B657B8" w:rsidRDefault="00D64835" w:rsidP="00AC757B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67" w:type="pct"/>
          </w:tcPr>
          <w:p w14:paraId="2F8F48D6" w14:textId="77777777" w:rsidR="00D64835" w:rsidRPr="00B657B8" w:rsidRDefault="00D64835" w:rsidP="00AC757B">
            <w:pPr>
              <w:pStyle w:val="BodyText"/>
              <w:tabs>
                <w:tab w:val="decimal" w:pos="595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14:paraId="33866AE3" w14:textId="77666DCD" w:rsidR="00D64835" w:rsidRPr="00B657B8" w:rsidRDefault="00D64835" w:rsidP="00F76F82">
            <w:pPr>
              <w:pStyle w:val="BodyText"/>
              <w:tabs>
                <w:tab w:val="decimal" w:pos="52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6BF652D" w14:textId="77777777" w:rsidR="00D64835" w:rsidRPr="00B657B8" w:rsidRDefault="00D64835" w:rsidP="00AC757B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3799399A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373,994</w:t>
            </w:r>
          </w:p>
        </w:tc>
        <w:tc>
          <w:tcPr>
            <w:tcW w:w="125" w:type="pct"/>
          </w:tcPr>
          <w:p w14:paraId="0C43A303" w14:textId="77777777" w:rsidR="00D64835" w:rsidRPr="00B657B8" w:rsidRDefault="00D64835" w:rsidP="00AC757B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19D16A4E" w14:textId="335FCA08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1E7FF5E" w14:textId="77777777" w:rsidR="00D64835" w:rsidRPr="00B657B8" w:rsidRDefault="00D64835" w:rsidP="00AC757B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0C3C6223" w14:textId="77777777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1E5551E3" w14:textId="77777777" w:rsidTr="00F76F82">
        <w:tc>
          <w:tcPr>
            <w:tcW w:w="2060" w:type="pct"/>
          </w:tcPr>
          <w:p w14:paraId="6A560DCE" w14:textId="77777777" w:rsidR="00D64835" w:rsidRPr="00B657B8" w:rsidRDefault="00D64835" w:rsidP="00C30BD1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67" w:type="pct"/>
          </w:tcPr>
          <w:p w14:paraId="7949777A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025C7E58" w14:textId="26E9FADB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316795AA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6DE56E3A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5C2A541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74A5D97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2AF565CA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34EBA7F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76F82" w:rsidRPr="00B657B8" w14:paraId="2049F970" w14:textId="77777777" w:rsidTr="00F76F82">
        <w:tc>
          <w:tcPr>
            <w:tcW w:w="2060" w:type="pct"/>
          </w:tcPr>
          <w:p w14:paraId="4A332A56" w14:textId="77777777" w:rsidR="00D64835" w:rsidRPr="00B657B8" w:rsidRDefault="00D64835" w:rsidP="00C30BD1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67" w:type="pct"/>
          </w:tcPr>
          <w:p w14:paraId="577BA2AC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</w:tcPr>
          <w:p w14:paraId="27EBF9EA" w14:textId="12796DF2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22DF433A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6A22CAE7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CF0105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766F562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E07EE7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667136A3" w14:textId="77777777" w:rsidR="00D64835" w:rsidRPr="00B657B8" w:rsidRDefault="00D64835" w:rsidP="00C30BD1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F82" w:rsidRPr="00B657B8" w14:paraId="2BD6BDD3" w14:textId="77777777" w:rsidTr="00F76F82">
        <w:tc>
          <w:tcPr>
            <w:tcW w:w="2060" w:type="pct"/>
          </w:tcPr>
          <w:p w14:paraId="50F2F895" w14:textId="77777777" w:rsidR="00D64835" w:rsidRPr="00B657B8" w:rsidRDefault="00D64835" w:rsidP="00BA035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7" w:type="pct"/>
          </w:tcPr>
          <w:p w14:paraId="092BACB7" w14:textId="77777777" w:rsidR="00D64835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14373D21" w14:textId="3D1C7E72" w:rsidR="00D64835" w:rsidRPr="00B657B8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837,107</w:t>
            </w:r>
          </w:p>
        </w:tc>
        <w:tc>
          <w:tcPr>
            <w:tcW w:w="125" w:type="pct"/>
          </w:tcPr>
          <w:p w14:paraId="2630DC07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1" w:type="pct"/>
          </w:tcPr>
          <w:p w14:paraId="3B75C57F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869,186</w:t>
            </w:r>
          </w:p>
        </w:tc>
        <w:tc>
          <w:tcPr>
            <w:tcW w:w="125" w:type="pct"/>
          </w:tcPr>
          <w:p w14:paraId="30266185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4B77F0A0" w14:textId="77777777" w:rsidR="00D64835" w:rsidRPr="00B657B8" w:rsidRDefault="00D64835" w:rsidP="00F76F82">
            <w:pPr>
              <w:pStyle w:val="BodyText"/>
              <w:tabs>
                <w:tab w:val="decimal" w:pos="778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535704A3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4C59CB3D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110,700</w:t>
            </w:r>
          </w:p>
        </w:tc>
      </w:tr>
      <w:tr w:rsidR="00F76F82" w:rsidRPr="00B657B8" w14:paraId="7FA2670D" w14:textId="77777777" w:rsidTr="00F76F82">
        <w:tc>
          <w:tcPr>
            <w:tcW w:w="2060" w:type="pct"/>
          </w:tcPr>
          <w:p w14:paraId="683D193F" w14:textId="77777777" w:rsidR="00D64835" w:rsidRPr="00B657B8" w:rsidRDefault="00D64835" w:rsidP="00BA035E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467" w:type="pct"/>
          </w:tcPr>
          <w:p w14:paraId="331AB260" w14:textId="77777777" w:rsidR="00D64835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0AFE7EAD" w14:textId="6B8D9F07" w:rsidR="00D64835" w:rsidRPr="00B657B8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166,297</w:t>
            </w:r>
          </w:p>
        </w:tc>
        <w:tc>
          <w:tcPr>
            <w:tcW w:w="125" w:type="pct"/>
          </w:tcPr>
          <w:p w14:paraId="604E5ED4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3998DCC2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106,950</w:t>
            </w:r>
          </w:p>
        </w:tc>
        <w:tc>
          <w:tcPr>
            <w:tcW w:w="125" w:type="pct"/>
          </w:tcPr>
          <w:p w14:paraId="3859CDFA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683FBEF1" w14:textId="53B72A00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08D1C8F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708D8133" w14:textId="77777777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058BEE77" w14:textId="77777777" w:rsidTr="00F76F82">
        <w:tc>
          <w:tcPr>
            <w:tcW w:w="2060" w:type="pct"/>
          </w:tcPr>
          <w:p w14:paraId="145862B9" w14:textId="77777777" w:rsidR="00D64835" w:rsidRPr="00B657B8" w:rsidRDefault="00D64835" w:rsidP="00BA035E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67" w:type="pct"/>
          </w:tcPr>
          <w:p w14:paraId="1FF36792" w14:textId="77777777" w:rsidR="00D64835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center"/>
          </w:tcPr>
          <w:p w14:paraId="1DD01692" w14:textId="2239D6D5" w:rsidR="00D64835" w:rsidRPr="00B657B8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186,626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</w:tcPr>
          <w:p w14:paraId="52FE9DD4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0CF9B01A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(183,049)</w:t>
            </w:r>
          </w:p>
        </w:tc>
        <w:tc>
          <w:tcPr>
            <w:tcW w:w="125" w:type="pct"/>
          </w:tcPr>
          <w:p w14:paraId="61E58001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3C6C86CC" w14:textId="34D32116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2A7C112F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74AC0014" w14:textId="77777777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3B460EA9" w14:textId="77777777" w:rsidTr="00F76F82">
        <w:tc>
          <w:tcPr>
            <w:tcW w:w="2060" w:type="pct"/>
          </w:tcPr>
          <w:p w14:paraId="6447ED9F" w14:textId="77777777" w:rsidR="00D64835" w:rsidRPr="00B657B8" w:rsidRDefault="00D64835" w:rsidP="00BA035E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เงินลงทุนในการร่วมค้า</w:t>
            </w:r>
          </w:p>
        </w:tc>
        <w:tc>
          <w:tcPr>
            <w:tcW w:w="467" w:type="pct"/>
          </w:tcPr>
          <w:p w14:paraId="3F304A30" w14:textId="77777777" w:rsidR="00D64835" w:rsidRDefault="00D64835" w:rsidP="0033564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3673D4EA" w14:textId="57D91CBC" w:rsidR="00D64835" w:rsidRPr="00335647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707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</w:tcPr>
          <w:p w14:paraId="14BBDAEB" w14:textId="77777777" w:rsidR="00D64835" w:rsidRPr="00335647" w:rsidRDefault="00D64835" w:rsidP="0033564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14:paraId="05CA2EE9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2,66</w:t>
            </w:r>
            <w:r w:rsidRPr="003865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25" w:type="pct"/>
          </w:tcPr>
          <w:p w14:paraId="38764356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22A90FBA" w14:textId="77777777" w:rsidR="00D64835" w:rsidRPr="00B657B8" w:rsidRDefault="00D64835" w:rsidP="00BA035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0217E7" w14:textId="4ACD1807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75BD4B4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48FBEAC9" w14:textId="77777777" w:rsidR="00D64835" w:rsidRPr="00B657B8" w:rsidRDefault="00D64835" w:rsidP="00BA035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36B025B" w14:textId="77777777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32656356" w14:textId="77777777" w:rsidTr="00F76F82">
        <w:tc>
          <w:tcPr>
            <w:tcW w:w="2060" w:type="pct"/>
            <w:shd w:val="clear" w:color="auto" w:fill="auto"/>
          </w:tcPr>
          <w:p w14:paraId="3F13249B" w14:textId="37916D92" w:rsidR="00D64835" w:rsidRPr="00B657B8" w:rsidRDefault="00D64835" w:rsidP="00BA035E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467" w:type="pct"/>
          </w:tcPr>
          <w:p w14:paraId="65178841" w14:textId="77777777" w:rsidR="00D64835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center"/>
          </w:tcPr>
          <w:p w14:paraId="5C7018F0" w14:textId="3A9AF0E0" w:rsidR="00D64835" w:rsidRPr="000E56AC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27,500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</w:tcPr>
          <w:p w14:paraId="537985BB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780C28E7" w14:textId="70F3B289" w:rsidR="00D64835" w:rsidRPr="005245AA" w:rsidRDefault="00D64835" w:rsidP="00F76F82">
            <w:pPr>
              <w:pStyle w:val="BodyText"/>
              <w:tabs>
                <w:tab w:val="decimal" w:pos="5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58A1B2F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1E4197E4" w14:textId="09FF2155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56CDA0C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4BF5DE7E" w14:textId="61ED8155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7BDF1653" w14:textId="77777777" w:rsidTr="00F76F82">
        <w:tc>
          <w:tcPr>
            <w:tcW w:w="2060" w:type="pct"/>
          </w:tcPr>
          <w:p w14:paraId="40E75384" w14:textId="089EB724" w:rsidR="00D64835" w:rsidRPr="00B657B8" w:rsidRDefault="00D64835" w:rsidP="00BA035E">
            <w:pPr>
              <w:pStyle w:val="BodyText"/>
              <w:spacing w:after="0" w:line="380" w:lineRule="exact"/>
              <w:ind w:left="151" w:right="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D30">
              <w:rPr>
                <w:rFonts w:asciiTheme="majorBidi" w:hAnsiTheme="majorBidi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467" w:type="pct"/>
          </w:tcPr>
          <w:p w14:paraId="08675FB9" w14:textId="67F6699D" w:rsidR="00D64835" w:rsidRPr="0048532E" w:rsidRDefault="00D64835" w:rsidP="00D64835">
            <w:pPr>
              <w:pStyle w:val="BodyText"/>
              <w:tabs>
                <w:tab w:val="decimal" w:pos="419"/>
              </w:tabs>
              <w:spacing w:after="0" w:line="380" w:lineRule="exact"/>
              <w:ind w:right="-156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8532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22" w:type="pct"/>
            <w:vAlign w:val="center"/>
          </w:tcPr>
          <w:p w14:paraId="057BD6BC" w14:textId="52D31F5F" w:rsidR="00D64835" w:rsidRPr="00892D30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132,533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</w:tcPr>
          <w:p w14:paraId="7AE98D5C" w14:textId="77777777" w:rsidR="00D64835" w:rsidRPr="00892D30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6CE102EC" w14:textId="33BBE2BC" w:rsidR="00D64835" w:rsidRPr="004D3446" w:rsidRDefault="00D64835" w:rsidP="00F76F82">
            <w:pPr>
              <w:pStyle w:val="BodyText"/>
              <w:tabs>
                <w:tab w:val="decimal" w:pos="5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F3A055C" w14:textId="3B2AE36C" w:rsidR="00D64835" w:rsidRPr="00B657B8" w:rsidRDefault="00D64835" w:rsidP="00BA035E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</w:tcPr>
          <w:p w14:paraId="3FEC4402" w14:textId="48A64F91" w:rsidR="00D64835" w:rsidRPr="00B657B8" w:rsidRDefault="00D64835" w:rsidP="00F76F82">
            <w:pPr>
              <w:pStyle w:val="BodyText"/>
              <w:tabs>
                <w:tab w:val="decimal" w:pos="49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5F9D34C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</w:tcPr>
          <w:p w14:paraId="3C2BEAE5" w14:textId="5EBFEB68" w:rsidR="00D64835" w:rsidRPr="00B657B8" w:rsidRDefault="00D64835" w:rsidP="00F76F82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6F82" w:rsidRPr="00B657B8" w14:paraId="6393766C" w14:textId="77777777" w:rsidTr="00F76F82">
        <w:tc>
          <w:tcPr>
            <w:tcW w:w="2060" w:type="pct"/>
          </w:tcPr>
          <w:p w14:paraId="09AD4CAE" w14:textId="77777777" w:rsidR="00D64835" w:rsidRPr="00B657B8" w:rsidRDefault="00D64835" w:rsidP="00BA035E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67" w:type="pct"/>
          </w:tcPr>
          <w:p w14:paraId="45784F3F" w14:textId="77777777" w:rsidR="00D64835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562C" w14:textId="00CFF861" w:rsidR="00D64835" w:rsidRPr="00B657B8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656,038</w:t>
            </w:r>
          </w:p>
        </w:tc>
        <w:tc>
          <w:tcPr>
            <w:tcW w:w="125" w:type="pct"/>
          </w:tcPr>
          <w:p w14:paraId="75EDC134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3D19E552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795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,748</w:t>
            </w:r>
          </w:p>
        </w:tc>
        <w:tc>
          <w:tcPr>
            <w:tcW w:w="125" w:type="pct"/>
          </w:tcPr>
          <w:p w14:paraId="257F5754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2145F182" w14:textId="3F3FB67A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134EC05A" w14:textId="77777777" w:rsidR="00D64835" w:rsidRPr="00B657B8" w:rsidRDefault="00D64835" w:rsidP="00BA035E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14:paraId="4F35F20B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  <w:tr w:rsidR="00F76F82" w:rsidRPr="00B657B8" w14:paraId="6EE0421C" w14:textId="77777777" w:rsidTr="00F76F82">
        <w:tc>
          <w:tcPr>
            <w:tcW w:w="2060" w:type="pct"/>
          </w:tcPr>
          <w:p w14:paraId="2B32F2B0" w14:textId="77777777" w:rsidR="00D64835" w:rsidRPr="00B657B8" w:rsidRDefault="00D64835" w:rsidP="005245AA">
            <w:pPr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7" w:type="pct"/>
          </w:tcPr>
          <w:p w14:paraId="0D4F0502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5C952187" w14:textId="3384EB98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5" w:type="pct"/>
          </w:tcPr>
          <w:p w14:paraId="60341ED8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4A902666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14:paraId="171E0068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75025817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5" w:type="pct"/>
          </w:tcPr>
          <w:p w14:paraId="75FA610A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169B20C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/>
              <w:ind w:left="-108" w:right="-15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76F82" w:rsidRPr="00B657B8" w14:paraId="3569F60C" w14:textId="77777777" w:rsidTr="00F76F82">
        <w:tc>
          <w:tcPr>
            <w:tcW w:w="2060" w:type="pct"/>
          </w:tcPr>
          <w:p w14:paraId="2C551E84" w14:textId="77777777" w:rsidR="00D64835" w:rsidRPr="00B657B8" w:rsidRDefault="00D64835" w:rsidP="005245A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467" w:type="pct"/>
          </w:tcPr>
          <w:p w14:paraId="603EF86F" w14:textId="77777777" w:rsidR="00D64835" w:rsidRDefault="00D64835" w:rsidP="005245A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5880689F" w14:textId="2B7FC896" w:rsidR="00D64835" w:rsidRPr="00B657B8" w:rsidRDefault="00D64835" w:rsidP="00F76F82">
            <w:pPr>
              <w:pStyle w:val="BodyText"/>
              <w:tabs>
                <w:tab w:val="decimal" w:pos="79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656,038</w:t>
            </w:r>
          </w:p>
        </w:tc>
        <w:tc>
          <w:tcPr>
            <w:tcW w:w="125" w:type="pct"/>
          </w:tcPr>
          <w:p w14:paraId="513A7E37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C08F7BF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</w:t>
            </w:r>
            <w:r w:rsidRPr="00386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386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,742</w:t>
            </w:r>
          </w:p>
        </w:tc>
        <w:tc>
          <w:tcPr>
            <w:tcW w:w="125" w:type="pct"/>
          </w:tcPr>
          <w:p w14:paraId="0F152638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3967DEED" w14:textId="0A483034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  <w:tc>
          <w:tcPr>
            <w:tcW w:w="125" w:type="pct"/>
          </w:tcPr>
          <w:p w14:paraId="60E006DB" w14:textId="77777777" w:rsidR="00D64835" w:rsidRPr="00B657B8" w:rsidRDefault="00D64835" w:rsidP="005245AA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D73FAD2" w14:textId="77777777" w:rsidR="00D64835" w:rsidRPr="00B657B8" w:rsidRDefault="00D64835" w:rsidP="00F76F82">
            <w:pPr>
              <w:pStyle w:val="BodyText"/>
              <w:tabs>
                <w:tab w:val="decimal" w:pos="78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110,700</w:t>
            </w:r>
          </w:p>
        </w:tc>
      </w:tr>
    </w:tbl>
    <w:p w14:paraId="54DEB962" w14:textId="77777777" w:rsidR="001458A5" w:rsidRDefault="001458A5" w:rsidP="00C1203F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  <w:cs/>
        </w:rPr>
      </w:pPr>
    </w:p>
    <w:p w14:paraId="6C91C29E" w14:textId="4C675DAA" w:rsidR="00C1203F" w:rsidRPr="009E6362" w:rsidRDefault="00C1203F" w:rsidP="00C1203F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</w:pPr>
      <w:bookmarkStart w:id="0" w:name="_Hlk178081564"/>
      <w:r w:rsidRPr="009E636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การจำหน่ายเงินลงทุนในบริษัทร่วม</w:t>
      </w:r>
    </w:p>
    <w:bookmarkEnd w:id="0"/>
    <w:p w14:paraId="2EE40596" w14:textId="77777777" w:rsidR="00C1203F" w:rsidRPr="009E6362" w:rsidRDefault="00C1203F" w:rsidP="00C1203F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</w:p>
    <w:p w14:paraId="7CB70B67" w14:textId="01AB19CA" w:rsidR="00C1203F" w:rsidRPr="009E6362" w:rsidRDefault="00C1203F" w:rsidP="00C1203F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9E636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8 </w:t>
      </w:r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Pr="009E636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กลุ่มบริษัทได้ขายหุ้นทั้งหมดใน </w:t>
      </w:r>
      <w:r w:rsidRPr="009E636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Basecamp Brews Ltd </w:t>
      </w:r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ซึ่งเป็นบริษัทร่วมของกลุ่มบริษัท เป็นจำนวนเงิน </w:t>
      </w:r>
      <w:r w:rsidRPr="009E636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1.43 </w:t>
      </w:r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ล้านปอนด์สเตอร์ลิง หรือประมาณ </w:t>
      </w:r>
      <w:r w:rsidRPr="009E636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64.1 </w:t>
      </w:r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กลุ่มบริษัทรับรู้ขาดทุนจากการขายจำนวน </w:t>
      </w:r>
      <w:r w:rsidRPr="009E6362">
        <w:rPr>
          <w:rFonts w:asciiTheme="majorBidi" w:hAnsiTheme="majorBidi" w:cstheme="majorBidi"/>
          <w:spacing w:val="-4"/>
          <w:sz w:val="30"/>
          <w:szCs w:val="30"/>
          <w:lang w:val="en-US"/>
        </w:rPr>
        <w:t>305.9</w:t>
      </w:r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</w:t>
      </w:r>
      <w:bookmarkStart w:id="1" w:name="_Hlk178163274"/>
      <w:r w:rsidRPr="009E6362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ซึ่งรวมอยู่ใน</w:t>
      </w:r>
      <w:bookmarkEnd w:id="1"/>
      <w:r w:rsidR="00FB2249" w:rsidRPr="00FB22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ขาดทุนจากการจำหน่ายเงินลงทุนในบริษัทร่วมในงบกำไรขาดทุนรวม</w:t>
      </w:r>
    </w:p>
    <w:p w14:paraId="417D595B" w14:textId="77777777" w:rsidR="002E01FA" w:rsidRDefault="002E01FA" w:rsidP="000F25A6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highlight w:val="cyan"/>
          <w:lang w:val="en-US"/>
        </w:rPr>
      </w:pPr>
    </w:p>
    <w:p w14:paraId="5E1E780F" w14:textId="77777777" w:rsidR="007E3306" w:rsidRPr="00DA76B9" w:rsidRDefault="007E3306" w:rsidP="00745F3A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highlight w:val="cyan"/>
          <w:lang w:val="en-US"/>
        </w:rPr>
      </w:pPr>
    </w:p>
    <w:p w14:paraId="36BA6D8A" w14:textId="6A79B824" w:rsidR="000F25A6" w:rsidRPr="00E036C3" w:rsidRDefault="00A453AF" w:rsidP="000F25A6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 w:type="column"/>
      </w:r>
      <w:r w:rsidR="000F25A6" w:rsidRPr="00E036C3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lastRenderedPageBreak/>
        <w:t>การลดทุนในการร่วมค้า</w:t>
      </w:r>
    </w:p>
    <w:p w14:paraId="290909BF" w14:textId="77777777" w:rsidR="000F25A6" w:rsidRPr="00E036C3" w:rsidRDefault="000F25A6" w:rsidP="000F25A6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AC7AA38" w14:textId="1E17C426" w:rsidR="000F25A6" w:rsidRPr="00E036C3" w:rsidRDefault="000F25A6" w:rsidP="000F25A6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8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กรกฎาคม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โอสถสภา ยันฮี เบฟเวอเรจ จำกัด ซึ่งเป็นการร่วมค้าของกลุ่มบริษัท ได้ลดทุน</w:t>
      </w:r>
      <w:r w:rsidR="00D821AE" w:rsidRPr="00E036C3">
        <w:rPr>
          <w:rFonts w:asciiTheme="majorBidi" w:hAnsiTheme="majorBidi" w:cstheme="majorBidi"/>
          <w:spacing w:val="-4"/>
          <w:sz w:val="30"/>
          <w:szCs w:val="30"/>
        </w:rPr>
        <w:br/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จดทะเบียนจากจำนวนเงิน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100</w:t>
      </w:r>
      <w:r w:rsidR="00032B0F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เป็นจำนวนเงิน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50</w:t>
      </w:r>
      <w:r w:rsidR="00032B0F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โดยบริษัทย่อยได้รับชำระค่าหุ้นทั้งหมดจำนวน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27.5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ล้านบาทในเดือนกรกฎาคม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</w:p>
    <w:p w14:paraId="234F4C59" w14:textId="77777777" w:rsidR="009503D6" w:rsidRDefault="009503D6" w:rsidP="00D9731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34580B8B" w14:textId="47E1AAFC" w:rsidR="00D97314" w:rsidRPr="007D3A4A" w:rsidRDefault="00D97314" w:rsidP="007D3A4A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D3A4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30BFB0B5" w14:textId="77777777" w:rsidR="00D97314" w:rsidRPr="00B657B8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D97314" w:rsidRPr="00B657B8" w14:paraId="1B944785" w14:textId="77777777" w:rsidTr="00C30BD1">
        <w:tc>
          <w:tcPr>
            <w:tcW w:w="2797" w:type="pct"/>
          </w:tcPr>
          <w:p w14:paraId="44EAE818" w14:textId="77777777" w:rsidR="00D97314" w:rsidRPr="00B657B8" w:rsidRDefault="00D97314" w:rsidP="00C30BD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D6C07B" w14:textId="77777777" w:rsidR="00D97314" w:rsidRPr="00B657B8" w:rsidRDefault="00D97314" w:rsidP="00C30BD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03A2E769" w14:textId="77777777" w:rsidR="00D97314" w:rsidRPr="00B657B8" w:rsidRDefault="00D97314" w:rsidP="00C30BD1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314" w:rsidRPr="00B657B8" w14:paraId="576D6E3E" w14:textId="77777777" w:rsidTr="00C30BD1">
        <w:tc>
          <w:tcPr>
            <w:tcW w:w="2797" w:type="pct"/>
          </w:tcPr>
          <w:p w14:paraId="22886F68" w14:textId="77777777" w:rsidR="00D97314" w:rsidRPr="00B657B8" w:rsidRDefault="00D97314" w:rsidP="00C30BD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8654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8654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654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86545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38654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654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6726B8EA" w14:textId="77777777" w:rsidR="00D97314" w:rsidRPr="00B657B8" w:rsidRDefault="00D97314" w:rsidP="00C30BD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390E02E" w14:textId="77777777" w:rsidR="00D97314" w:rsidRPr="00B657B8" w:rsidRDefault="00D97314" w:rsidP="00C30BD1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77F52DE8" w14:textId="77777777" w:rsidR="00D97314" w:rsidRPr="00B657B8" w:rsidRDefault="00D97314" w:rsidP="00C30BD1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13EF1E63" w14:textId="77777777" w:rsidR="00D97314" w:rsidRPr="00B657B8" w:rsidRDefault="00D97314" w:rsidP="00C30BD1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7314" w:rsidRPr="00B657B8" w14:paraId="5D154B0C" w14:textId="77777777" w:rsidTr="00C30BD1">
        <w:trPr>
          <w:trHeight w:val="211"/>
        </w:trPr>
        <w:tc>
          <w:tcPr>
            <w:tcW w:w="2797" w:type="pct"/>
          </w:tcPr>
          <w:p w14:paraId="1C2B15CB" w14:textId="77777777" w:rsidR="00D97314" w:rsidRPr="00B657B8" w:rsidRDefault="00D97314" w:rsidP="00C30BD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BEFDB59" w14:textId="77777777" w:rsidR="00D97314" w:rsidRPr="00B657B8" w:rsidRDefault="00D97314" w:rsidP="00C30BD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7BBEAD8F" w14:textId="77777777" w:rsidR="00D97314" w:rsidRPr="00B657B8" w:rsidRDefault="00D97314" w:rsidP="00C30BD1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6096F5FE" w14:textId="77777777" w:rsidTr="00C30BD1">
        <w:tc>
          <w:tcPr>
            <w:tcW w:w="2797" w:type="pct"/>
          </w:tcPr>
          <w:p w14:paraId="14ECEE31" w14:textId="77777777" w:rsidR="00D97314" w:rsidRPr="00B657B8" w:rsidRDefault="00D97314" w:rsidP="00C30BD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657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57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607A97AE" w14:textId="77777777" w:rsidR="00D97314" w:rsidRPr="00B657B8" w:rsidRDefault="00D97314" w:rsidP="00C30BD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A19CBCC" w14:textId="77777777" w:rsidR="00D97314" w:rsidRPr="00B657B8" w:rsidRDefault="00D97314" w:rsidP="00C30BD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9,752,953</w:t>
            </w:r>
          </w:p>
        </w:tc>
        <w:tc>
          <w:tcPr>
            <w:tcW w:w="147" w:type="pct"/>
          </w:tcPr>
          <w:p w14:paraId="2AAC25EE" w14:textId="77777777" w:rsidR="00D97314" w:rsidRPr="00B657B8" w:rsidRDefault="00D97314" w:rsidP="00C30BD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937E69E" w14:textId="77777777" w:rsidR="00D97314" w:rsidRPr="00B657B8" w:rsidRDefault="00D97314" w:rsidP="00C30BD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57B8">
              <w:rPr>
                <w:rFonts w:ascii="Angsana New" w:hAnsi="Angsana New"/>
                <w:sz w:val="30"/>
                <w:szCs w:val="30"/>
              </w:rPr>
              <w:t>9,733,506</w:t>
            </w:r>
          </w:p>
        </w:tc>
      </w:tr>
      <w:tr w:rsidR="00D97314" w:rsidRPr="00B657B8" w14:paraId="03B9AADF" w14:textId="77777777" w:rsidTr="00C30BD1">
        <w:tc>
          <w:tcPr>
            <w:tcW w:w="2797" w:type="pct"/>
          </w:tcPr>
          <w:p w14:paraId="1A67ECC3" w14:textId="77777777" w:rsidR="00D97314" w:rsidRPr="00B657B8" w:rsidRDefault="00D97314" w:rsidP="00C30BD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9" w:type="pct"/>
          </w:tcPr>
          <w:p w14:paraId="1FF2C65D" w14:textId="77777777" w:rsidR="00D97314" w:rsidRPr="00B657B8" w:rsidRDefault="00D97314" w:rsidP="00C30BD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3FB0A93D" w14:textId="7ECFFD16" w:rsidR="00D97314" w:rsidRPr="00B657B8" w:rsidRDefault="0083542C" w:rsidP="00C30BD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(90,510)</w:t>
            </w:r>
          </w:p>
        </w:tc>
        <w:tc>
          <w:tcPr>
            <w:tcW w:w="147" w:type="pct"/>
          </w:tcPr>
          <w:p w14:paraId="77595FA0" w14:textId="77777777" w:rsidR="00D97314" w:rsidRPr="00B657B8" w:rsidRDefault="00D97314" w:rsidP="00C30BD1">
            <w:pPr>
              <w:pStyle w:val="BodyText"/>
              <w:tabs>
                <w:tab w:val="decimal" w:pos="873"/>
                <w:tab w:val="decimal" w:pos="1357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pct"/>
          </w:tcPr>
          <w:p w14:paraId="3AB66E7E" w14:textId="77777777" w:rsidR="00D97314" w:rsidRPr="00B657B8" w:rsidRDefault="00D97314" w:rsidP="00C30BD1">
            <w:pPr>
              <w:pStyle w:val="BodyText"/>
              <w:tabs>
                <w:tab w:val="decimal" w:pos="1070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7314" w:rsidRPr="00B657B8" w14:paraId="068A62AE" w14:textId="77777777" w:rsidTr="00C30BD1">
        <w:tc>
          <w:tcPr>
            <w:tcW w:w="2797" w:type="pct"/>
          </w:tcPr>
          <w:p w14:paraId="04DCF15A" w14:textId="77777777" w:rsidR="00D97314" w:rsidRPr="00B657B8" w:rsidRDefault="00D97314" w:rsidP="00C30BD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65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3865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9" w:type="pct"/>
          </w:tcPr>
          <w:p w14:paraId="2B23AFFC" w14:textId="77777777" w:rsidR="00D97314" w:rsidRPr="00B657B8" w:rsidRDefault="00D97314" w:rsidP="00C30BD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1323296C" w14:textId="100329E4" w:rsidR="00D97314" w:rsidRPr="00B657B8" w:rsidRDefault="0083542C" w:rsidP="00C30BD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9,662,443</w:t>
            </w:r>
          </w:p>
        </w:tc>
        <w:tc>
          <w:tcPr>
            <w:tcW w:w="147" w:type="pct"/>
          </w:tcPr>
          <w:p w14:paraId="46F8C3AA" w14:textId="77777777" w:rsidR="00D97314" w:rsidRPr="00B657B8" w:rsidRDefault="00D97314" w:rsidP="00C30BD1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507729C6" w14:textId="77777777" w:rsidR="00D97314" w:rsidRPr="00B657B8" w:rsidRDefault="00D97314" w:rsidP="00C30BD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7B8">
              <w:rPr>
                <w:rFonts w:ascii="Angsana New" w:hAnsi="Angsana New"/>
                <w:b/>
                <w:bCs/>
                <w:sz w:val="30"/>
                <w:szCs w:val="30"/>
              </w:rPr>
              <w:t>9,733,506</w:t>
            </w:r>
          </w:p>
        </w:tc>
      </w:tr>
    </w:tbl>
    <w:p w14:paraId="05F86736" w14:textId="77777777" w:rsidR="00D97314" w:rsidRPr="00B657B8" w:rsidRDefault="00D97314" w:rsidP="00D97314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197BE134" w14:textId="77777777" w:rsidR="00E036C3" w:rsidRDefault="00E036C3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59C265C" w14:textId="49E60C8A" w:rsidR="00D97314" w:rsidRPr="00B657B8" w:rsidRDefault="00D97314" w:rsidP="00D97314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B657B8">
        <w:rPr>
          <w:rFonts w:hint="cs"/>
          <w:sz w:val="30"/>
          <w:szCs w:val="30"/>
          <w:cs/>
        </w:rPr>
        <w:lastRenderedPageBreak/>
        <w:t>รายละเอียดของ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657B8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Pr="00B657B8">
        <w:rPr>
          <w:sz w:val="30"/>
          <w:szCs w:val="30"/>
          <w:cs/>
        </w:rPr>
        <w:t>ณ วันที่</w:t>
      </w:r>
      <w:r w:rsidRPr="00B657B8">
        <w:rPr>
          <w:sz w:val="30"/>
          <w:szCs w:val="30"/>
        </w:rPr>
        <w:t xml:space="preserve"> </w:t>
      </w:r>
      <w:r w:rsidRPr="0038654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38654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57B8">
        <w:rPr>
          <w:rFonts w:hint="cs"/>
          <w:sz w:val="30"/>
          <w:szCs w:val="30"/>
          <w:cs/>
        </w:rPr>
        <w:t>แสดงได้ดังนี้</w:t>
      </w:r>
    </w:p>
    <w:p w14:paraId="7278638C" w14:textId="77777777" w:rsidR="00D97314" w:rsidRPr="00B657B8" w:rsidRDefault="00D97314" w:rsidP="00D97314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59" w:type="dxa"/>
        <w:tblInd w:w="42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97"/>
        <w:gridCol w:w="1655"/>
        <w:gridCol w:w="2698"/>
        <w:gridCol w:w="931"/>
        <w:gridCol w:w="978"/>
      </w:tblGrid>
      <w:tr w:rsidR="00D97314" w:rsidRPr="00B657B8" w14:paraId="0AC6805C" w14:textId="77777777" w:rsidTr="00C30BD1">
        <w:trPr>
          <w:trHeight w:val="272"/>
          <w:tblHeader/>
        </w:trPr>
        <w:tc>
          <w:tcPr>
            <w:tcW w:w="3297" w:type="dxa"/>
          </w:tcPr>
          <w:p w14:paraId="0F8FE0AE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655" w:type="dxa"/>
          </w:tcPr>
          <w:p w14:paraId="1DAB3F91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698" w:type="dxa"/>
          </w:tcPr>
          <w:p w14:paraId="4DB254AC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909" w:type="dxa"/>
            <w:gridSpan w:val="2"/>
          </w:tcPr>
          <w:p w14:paraId="4D6730C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D97314" w:rsidRPr="00B657B8" w14:paraId="2EDE86EE" w14:textId="77777777" w:rsidTr="00C30BD1">
        <w:trPr>
          <w:trHeight w:val="163"/>
          <w:tblHeader/>
        </w:trPr>
        <w:tc>
          <w:tcPr>
            <w:tcW w:w="3297" w:type="dxa"/>
          </w:tcPr>
          <w:p w14:paraId="7C3702E3" w14:textId="77777777" w:rsidR="00D97314" w:rsidRPr="00B657B8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6576CAE1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195202DE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A44AC0D" w14:textId="77777777" w:rsidR="00D97314" w:rsidRPr="00021994" w:rsidRDefault="00D97314" w:rsidP="00C30BD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21994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021994">
              <w:rPr>
                <w:rFonts w:asciiTheme="majorBidi" w:hAnsiTheme="majorBidi" w:hint="cs"/>
                <w:cs/>
                <w:lang w:val="en-US"/>
              </w:rPr>
              <w:t>กันยายน</w:t>
            </w:r>
          </w:p>
        </w:tc>
        <w:tc>
          <w:tcPr>
            <w:tcW w:w="978" w:type="dxa"/>
            <w:vAlign w:val="bottom"/>
          </w:tcPr>
          <w:p w14:paraId="378971C6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657B8">
              <w:rPr>
                <w:rFonts w:asciiTheme="majorBidi" w:hAnsiTheme="majorBidi" w:cstheme="majorBidi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D97314" w:rsidRPr="00B657B8" w14:paraId="5C59D514" w14:textId="77777777" w:rsidTr="00C30BD1">
        <w:trPr>
          <w:trHeight w:val="163"/>
          <w:tblHeader/>
        </w:trPr>
        <w:tc>
          <w:tcPr>
            <w:tcW w:w="3297" w:type="dxa"/>
          </w:tcPr>
          <w:p w14:paraId="29EB35AC" w14:textId="77777777" w:rsidR="00D97314" w:rsidRPr="00B657B8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3F76DFD3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4E758169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0CF2783B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8" w:type="dxa"/>
            <w:vAlign w:val="bottom"/>
          </w:tcPr>
          <w:p w14:paraId="4CFB362A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 w:hint="cs"/>
              </w:rPr>
              <w:t>256</w:t>
            </w:r>
            <w:r w:rsidRPr="00B657B8">
              <w:rPr>
                <w:rFonts w:asciiTheme="majorBidi" w:hAnsiTheme="majorBidi" w:cstheme="majorBidi"/>
              </w:rPr>
              <w:t>6</w:t>
            </w:r>
          </w:p>
        </w:tc>
      </w:tr>
      <w:tr w:rsidR="00D97314" w:rsidRPr="00B657B8" w14:paraId="09DF1297" w14:textId="77777777" w:rsidTr="00C30BD1">
        <w:trPr>
          <w:trHeight w:val="163"/>
          <w:tblHeader/>
        </w:trPr>
        <w:tc>
          <w:tcPr>
            <w:tcW w:w="3297" w:type="dxa"/>
          </w:tcPr>
          <w:p w14:paraId="7D5048B6" w14:textId="77777777" w:rsidR="00D97314" w:rsidRPr="00B657B8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0C027644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557FC3D4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09" w:type="dxa"/>
            <w:gridSpan w:val="2"/>
            <w:vAlign w:val="bottom"/>
          </w:tcPr>
          <w:p w14:paraId="21886D8A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  <w:r w:rsidRPr="00B657B8">
              <w:rPr>
                <w:rFonts w:asciiTheme="majorBidi" w:hAnsiTheme="majorBidi" w:cstheme="majorBidi"/>
                <w:i/>
                <w:iCs/>
              </w:rPr>
              <w:t>(</w:t>
            </w:r>
            <w:r w:rsidRPr="00B657B8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D97314" w:rsidRPr="00B657B8" w14:paraId="2B34730F" w14:textId="77777777" w:rsidTr="00C30BD1">
        <w:trPr>
          <w:trHeight w:val="163"/>
        </w:trPr>
        <w:tc>
          <w:tcPr>
            <w:tcW w:w="3297" w:type="dxa"/>
          </w:tcPr>
          <w:p w14:paraId="4DD8DAF5" w14:textId="77777777" w:rsidR="00D97314" w:rsidRPr="00B657B8" w:rsidRDefault="00D97314" w:rsidP="00C30BD1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55" w:type="dxa"/>
          </w:tcPr>
          <w:p w14:paraId="1354DA60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98" w:type="dxa"/>
          </w:tcPr>
          <w:p w14:paraId="394A4188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0C0E222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32B0297D" w14:textId="77777777" w:rsidR="00D97314" w:rsidRPr="00B657B8" w:rsidRDefault="00D97314" w:rsidP="00C30B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63712" w:rsidRPr="00B657B8" w14:paraId="62BEE9D1" w14:textId="77777777" w:rsidTr="00C30BD1">
        <w:trPr>
          <w:trHeight w:val="315"/>
        </w:trPr>
        <w:tc>
          <w:tcPr>
            <w:tcW w:w="3297" w:type="dxa"/>
          </w:tcPr>
          <w:p w14:paraId="162EC757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55" w:type="dxa"/>
          </w:tcPr>
          <w:p w14:paraId="1BA2139F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3D78B63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F0B1986" w14:textId="685BDFEB" w:rsidR="00E63712" w:rsidRPr="00B657B8" w:rsidRDefault="00E63712" w:rsidP="00E637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7DF0B3D" w14:textId="77777777" w:rsidR="00E63712" w:rsidRPr="00B657B8" w:rsidRDefault="00E63712" w:rsidP="00E637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63712" w:rsidRPr="00B657B8" w14:paraId="5A4995B4" w14:textId="77777777" w:rsidTr="00C30BD1">
        <w:trPr>
          <w:trHeight w:val="315"/>
        </w:trPr>
        <w:tc>
          <w:tcPr>
            <w:tcW w:w="3297" w:type="dxa"/>
          </w:tcPr>
          <w:p w14:paraId="511CDBC7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655" w:type="dxa"/>
          </w:tcPr>
          <w:p w14:paraId="5B284DDD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43FF8B1" w14:textId="77777777" w:rsidR="00E63712" w:rsidRPr="00B657B8" w:rsidRDefault="00E63712" w:rsidP="00E63712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15347D3D" w14:textId="27AA2E70" w:rsidR="00E63712" w:rsidRPr="00B657B8" w:rsidRDefault="00E63712" w:rsidP="00E637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9B545F5" w14:textId="77777777" w:rsidR="00E63712" w:rsidRPr="00B657B8" w:rsidRDefault="00E63712" w:rsidP="00E637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63712" w:rsidRPr="00B657B8" w14:paraId="2299BD52" w14:textId="77777777" w:rsidTr="00C30BD1">
        <w:trPr>
          <w:trHeight w:val="325"/>
        </w:trPr>
        <w:tc>
          <w:tcPr>
            <w:tcW w:w="3297" w:type="dxa"/>
          </w:tcPr>
          <w:p w14:paraId="54010217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55" w:type="dxa"/>
          </w:tcPr>
          <w:p w14:paraId="45BA152E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ECB63F9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2BC70E44" w14:textId="46C44006" w:rsidR="00E63712" w:rsidRPr="00B657B8" w:rsidRDefault="00E63712" w:rsidP="00E637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E7B1322" w14:textId="77777777" w:rsidR="00E63712" w:rsidRPr="00B657B8" w:rsidRDefault="00E63712" w:rsidP="00E637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E63712" w:rsidRPr="00B657B8" w14:paraId="18EB24DA" w14:textId="77777777" w:rsidTr="00C30BD1">
        <w:trPr>
          <w:trHeight w:val="315"/>
        </w:trPr>
        <w:tc>
          <w:tcPr>
            <w:tcW w:w="3297" w:type="dxa"/>
          </w:tcPr>
          <w:p w14:paraId="7F00AE94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655" w:type="dxa"/>
          </w:tcPr>
          <w:p w14:paraId="58366205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95B3634" w14:textId="77777777" w:rsidR="00E63712" w:rsidRPr="00B657B8" w:rsidRDefault="00E63712" w:rsidP="00E6371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7B3B414D" w14:textId="71D90F00" w:rsidR="00E63712" w:rsidRPr="00B657B8" w:rsidRDefault="00E63712" w:rsidP="00E6371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2B453410" w14:textId="77777777" w:rsidR="00E63712" w:rsidRPr="00B657B8" w:rsidRDefault="00E63712" w:rsidP="00E63712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12BC8" w:rsidRPr="00B657B8" w14:paraId="72D315F8" w14:textId="77777777" w:rsidTr="00C30BD1">
        <w:trPr>
          <w:trHeight w:val="315"/>
        </w:trPr>
        <w:tc>
          <w:tcPr>
            <w:tcW w:w="3297" w:type="dxa"/>
          </w:tcPr>
          <w:p w14:paraId="0FF18D46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655" w:type="dxa"/>
          </w:tcPr>
          <w:p w14:paraId="40C5743F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209691A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6E1210F0" w14:textId="0C8B0AA3" w:rsidR="00912BC8" w:rsidRPr="00B657B8" w:rsidRDefault="00912BC8" w:rsidP="00912BC8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78" w:type="dxa"/>
          </w:tcPr>
          <w:p w14:paraId="4620C930" w14:textId="77777777" w:rsidR="00912BC8" w:rsidRPr="00B657B8" w:rsidRDefault="00912BC8" w:rsidP="00912BC8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912BC8" w:rsidRPr="00B657B8" w14:paraId="7FF709A7" w14:textId="77777777" w:rsidTr="00C30BD1">
        <w:trPr>
          <w:trHeight w:val="330"/>
        </w:trPr>
        <w:tc>
          <w:tcPr>
            <w:tcW w:w="3297" w:type="dxa"/>
          </w:tcPr>
          <w:p w14:paraId="26FEBBA3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655" w:type="dxa"/>
          </w:tcPr>
          <w:p w14:paraId="15712F77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2369424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72DDED7C" w14:textId="4D23CB75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46ECA808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12BC8" w:rsidRPr="00B657B8" w14:paraId="4C4CD6C7" w14:textId="77777777" w:rsidTr="00C30BD1">
        <w:trPr>
          <w:trHeight w:val="315"/>
        </w:trPr>
        <w:tc>
          <w:tcPr>
            <w:tcW w:w="3297" w:type="dxa"/>
          </w:tcPr>
          <w:p w14:paraId="433A4833" w14:textId="77777777" w:rsidR="00912BC8" w:rsidRPr="00B657B8" w:rsidRDefault="00912BC8" w:rsidP="00912BC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</w:p>
        </w:tc>
        <w:tc>
          <w:tcPr>
            <w:tcW w:w="1655" w:type="dxa"/>
          </w:tcPr>
          <w:p w14:paraId="2DF0A22C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38A3D11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695568CD" w14:textId="714122D7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0CA26016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12BC8" w:rsidRPr="00B657B8" w14:paraId="461A2F2C" w14:textId="77777777" w:rsidTr="00C30BD1">
        <w:trPr>
          <w:trHeight w:val="315"/>
        </w:trPr>
        <w:tc>
          <w:tcPr>
            <w:tcW w:w="3297" w:type="dxa"/>
          </w:tcPr>
          <w:p w14:paraId="3AD85F45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19CB9EC7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397016D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431E70DD" w14:textId="77777777" w:rsidR="00912BC8" w:rsidRPr="00B657B8" w:rsidRDefault="00912BC8" w:rsidP="00912BC8">
            <w:pPr>
              <w:pStyle w:val="NoSpacing"/>
              <w:ind w:firstLine="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ให้เช่าอสังหาริมทรัพย์)</w:t>
            </w:r>
          </w:p>
        </w:tc>
        <w:tc>
          <w:tcPr>
            <w:tcW w:w="931" w:type="dxa"/>
          </w:tcPr>
          <w:p w14:paraId="01DCA5F5" w14:textId="6AE27C0D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78" w:type="dxa"/>
          </w:tcPr>
          <w:p w14:paraId="08D7490D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12BC8" w:rsidRPr="00B657B8" w14:paraId="62AAEBC4" w14:textId="77777777" w:rsidTr="00C30BD1">
        <w:trPr>
          <w:trHeight w:val="315"/>
        </w:trPr>
        <w:tc>
          <w:tcPr>
            <w:tcW w:w="3297" w:type="dxa"/>
          </w:tcPr>
          <w:p w14:paraId="75908556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44582768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4ECA1AB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0502CB48" w14:textId="0DBDF8EF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73D386F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12BC8" w:rsidRPr="00B657B8" w14:paraId="3F3E5100" w14:textId="77777777" w:rsidTr="00C30BD1">
        <w:trPr>
          <w:trHeight w:val="315"/>
        </w:trPr>
        <w:tc>
          <w:tcPr>
            <w:tcW w:w="3297" w:type="dxa"/>
          </w:tcPr>
          <w:p w14:paraId="52239831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655" w:type="dxa"/>
          </w:tcPr>
          <w:p w14:paraId="3A926F69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98" w:type="dxa"/>
          </w:tcPr>
          <w:p w14:paraId="1EC8E04B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1B516C39" w14:textId="4C03A631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1DB18B6B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12BC8" w:rsidRPr="00B657B8" w14:paraId="6E01F0DA" w14:textId="77777777" w:rsidTr="00C30BD1">
        <w:trPr>
          <w:trHeight w:val="647"/>
        </w:trPr>
        <w:tc>
          <w:tcPr>
            <w:tcW w:w="3297" w:type="dxa"/>
          </w:tcPr>
          <w:p w14:paraId="54B651A1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71666527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04376F1" w14:textId="77777777" w:rsidR="00912BC8" w:rsidRPr="00B657B8" w:rsidRDefault="00912BC8" w:rsidP="00912BC8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3736B313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4880AA3C" w14:textId="430B7693" w:rsidR="00912BC8" w:rsidRPr="00B657B8" w:rsidRDefault="00912BC8" w:rsidP="00912BC8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0B0F88DB" w14:textId="77777777" w:rsidR="00912BC8" w:rsidRPr="00B657B8" w:rsidRDefault="00912BC8" w:rsidP="00912BC8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912BC8" w:rsidRPr="00B657B8" w14:paraId="580D7D51" w14:textId="77777777" w:rsidTr="00C30BD1">
        <w:trPr>
          <w:trHeight w:val="315"/>
        </w:trPr>
        <w:tc>
          <w:tcPr>
            <w:tcW w:w="3297" w:type="dxa"/>
          </w:tcPr>
          <w:p w14:paraId="5B81DD58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655" w:type="dxa"/>
          </w:tcPr>
          <w:p w14:paraId="20156671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698" w:type="dxa"/>
          </w:tcPr>
          <w:p w14:paraId="7007BEFC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7436C3C1" w14:textId="29D0B7E6" w:rsidR="00912BC8" w:rsidRPr="00B657B8" w:rsidRDefault="00912BC8" w:rsidP="00912BC8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  <w:tc>
          <w:tcPr>
            <w:tcW w:w="978" w:type="dxa"/>
          </w:tcPr>
          <w:p w14:paraId="7400A6D7" w14:textId="77777777" w:rsidR="00912BC8" w:rsidRPr="00B657B8" w:rsidRDefault="00912BC8" w:rsidP="00912BC8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99.87</w:t>
            </w:r>
          </w:p>
        </w:tc>
      </w:tr>
      <w:tr w:rsidR="00912BC8" w:rsidRPr="00B657B8" w14:paraId="59BA4444" w14:textId="77777777" w:rsidTr="00C30BD1">
        <w:trPr>
          <w:trHeight w:val="315"/>
        </w:trPr>
        <w:tc>
          <w:tcPr>
            <w:tcW w:w="3297" w:type="dxa"/>
          </w:tcPr>
          <w:p w14:paraId="188D65F8" w14:textId="77777777" w:rsidR="00912BC8" w:rsidRPr="00B657B8" w:rsidRDefault="00912BC8" w:rsidP="00912BC8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655" w:type="dxa"/>
          </w:tcPr>
          <w:p w14:paraId="038D90E5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8FC64B3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35B01A1E" w14:textId="77777777" w:rsidR="00912BC8" w:rsidRPr="00B657B8" w:rsidRDefault="00912BC8" w:rsidP="00912BC8">
            <w:pPr>
              <w:pStyle w:val="NoSpacing"/>
              <w:ind w:firstLine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ผลิตและจัดจำหน่ายเครื่องดื่ม)</w:t>
            </w:r>
          </w:p>
        </w:tc>
        <w:tc>
          <w:tcPr>
            <w:tcW w:w="931" w:type="dxa"/>
          </w:tcPr>
          <w:p w14:paraId="3FE6CABD" w14:textId="472BCBDE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3FC8656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12BC8" w:rsidRPr="00B657B8" w14:paraId="430E8B09" w14:textId="77777777" w:rsidTr="00C30BD1">
        <w:trPr>
          <w:trHeight w:val="330"/>
        </w:trPr>
        <w:tc>
          <w:tcPr>
            <w:tcW w:w="3297" w:type="dxa"/>
          </w:tcPr>
          <w:p w14:paraId="59D9D94A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1571DE00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C5E71FA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5E4764B3" w14:textId="77777777" w:rsidR="00912BC8" w:rsidRPr="00B657B8" w:rsidRDefault="00912BC8" w:rsidP="00912BC8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73EF21E8" w14:textId="7638F144" w:rsidR="00912BC8" w:rsidRPr="00B657B8" w:rsidRDefault="00912BC8" w:rsidP="00912BC8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7F4BD4A" w14:textId="77777777" w:rsidR="00912BC8" w:rsidRPr="00B657B8" w:rsidRDefault="00912BC8" w:rsidP="00912BC8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912BC8" w:rsidRPr="00B657B8" w14:paraId="61127BA7" w14:textId="77777777" w:rsidTr="00C30BD1">
        <w:trPr>
          <w:trHeight w:val="330"/>
        </w:trPr>
        <w:tc>
          <w:tcPr>
            <w:tcW w:w="3297" w:type="dxa"/>
          </w:tcPr>
          <w:p w14:paraId="1FF8B93B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655" w:type="dxa"/>
          </w:tcPr>
          <w:p w14:paraId="23E6C18F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69C5C78" w14:textId="77777777" w:rsidR="00912BC8" w:rsidRPr="00B657B8" w:rsidRDefault="00912BC8" w:rsidP="00912BC8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1794596A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3136E79D" w14:textId="018CB3F2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2603D0A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12BC8" w:rsidRPr="00B657B8" w14:paraId="2520C802" w14:textId="77777777" w:rsidTr="00C30BD1">
        <w:trPr>
          <w:trHeight w:val="330"/>
        </w:trPr>
        <w:tc>
          <w:tcPr>
            <w:tcW w:w="3297" w:type="dxa"/>
          </w:tcPr>
          <w:p w14:paraId="1D1E9966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655" w:type="dxa"/>
          </w:tcPr>
          <w:p w14:paraId="39EFAED4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698" w:type="dxa"/>
          </w:tcPr>
          <w:p w14:paraId="3B12CD83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B62F3E7" w14:textId="0DDFF04F" w:rsidR="00912BC8" w:rsidRPr="00B657B8" w:rsidRDefault="00912BC8" w:rsidP="00912BC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7E33D289" w14:textId="77777777" w:rsidR="00912BC8" w:rsidRPr="00B657B8" w:rsidRDefault="00912BC8" w:rsidP="00912BC8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12BC8" w:rsidRPr="00B657B8" w14:paraId="0CE29522" w14:textId="77777777" w:rsidTr="00C30BD1">
        <w:trPr>
          <w:trHeight w:val="330"/>
        </w:trPr>
        <w:tc>
          <w:tcPr>
            <w:tcW w:w="3297" w:type="dxa"/>
          </w:tcPr>
          <w:p w14:paraId="75A5C07A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72D5FAA8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15FE066E" w14:textId="77777777" w:rsidR="00912BC8" w:rsidRPr="00B657B8" w:rsidRDefault="00912BC8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D496621" w14:textId="6312AC50" w:rsidR="00912BC8" w:rsidRPr="00B657B8" w:rsidRDefault="00912BC8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13DFD45C" w14:textId="77777777" w:rsidR="00912BC8" w:rsidRPr="00B657B8" w:rsidRDefault="00912BC8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39.00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7D3A4A" w:rsidRPr="00B657B8" w14:paraId="546785E4" w14:textId="77777777" w:rsidTr="00C30BD1">
        <w:trPr>
          <w:trHeight w:val="330"/>
        </w:trPr>
        <w:tc>
          <w:tcPr>
            <w:tcW w:w="3297" w:type="dxa"/>
          </w:tcPr>
          <w:p w14:paraId="70F8ED5D" w14:textId="77777777" w:rsidR="007D3A4A" w:rsidRPr="00B657B8" w:rsidRDefault="007D3A4A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18B6FC07" w14:textId="77777777" w:rsidR="007D3A4A" w:rsidRPr="00B657B8" w:rsidRDefault="007D3A4A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3EEF5A1B" w14:textId="77777777" w:rsidR="007D3A4A" w:rsidRPr="00B657B8" w:rsidRDefault="007D3A4A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F60952C" w14:textId="77777777" w:rsidR="007D3A4A" w:rsidRDefault="007D3A4A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747B13F" w14:textId="77777777" w:rsidR="007D3A4A" w:rsidRPr="00B657B8" w:rsidRDefault="007D3A4A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2E30B56F" w14:textId="77777777" w:rsidTr="00C30BD1">
        <w:trPr>
          <w:trHeight w:val="330"/>
        </w:trPr>
        <w:tc>
          <w:tcPr>
            <w:tcW w:w="3297" w:type="dxa"/>
          </w:tcPr>
          <w:p w14:paraId="6943EBF7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6DC045A2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043C4F11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8B1F25B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DAB42DB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39AE3458" w14:textId="77777777" w:rsidTr="00C30BD1">
        <w:trPr>
          <w:trHeight w:val="330"/>
        </w:trPr>
        <w:tc>
          <w:tcPr>
            <w:tcW w:w="3297" w:type="dxa"/>
          </w:tcPr>
          <w:p w14:paraId="10F95EC1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49B4D9F8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3A1AE05A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41DADB2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19D46B3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1FBB508C" w14:textId="77777777" w:rsidTr="00C30BD1">
        <w:trPr>
          <w:trHeight w:val="330"/>
        </w:trPr>
        <w:tc>
          <w:tcPr>
            <w:tcW w:w="3297" w:type="dxa"/>
          </w:tcPr>
          <w:p w14:paraId="1E52298D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5110BD4B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0A3AD37F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DD05C2C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0D6CBDD5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2432EB5D" w14:textId="77777777" w:rsidTr="00C30BD1">
        <w:trPr>
          <w:trHeight w:val="330"/>
        </w:trPr>
        <w:tc>
          <w:tcPr>
            <w:tcW w:w="3297" w:type="dxa"/>
          </w:tcPr>
          <w:p w14:paraId="3E05546A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6D843A46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04BC927C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514C46AF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64084C8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6E24C025" w14:textId="77777777" w:rsidTr="00C30BD1">
        <w:trPr>
          <w:trHeight w:val="330"/>
        </w:trPr>
        <w:tc>
          <w:tcPr>
            <w:tcW w:w="3297" w:type="dxa"/>
          </w:tcPr>
          <w:p w14:paraId="70D67506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6E54504D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3399942F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5D68C71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2D69BD3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64625C9A" w14:textId="77777777" w:rsidTr="00C30BD1">
        <w:trPr>
          <w:trHeight w:val="330"/>
        </w:trPr>
        <w:tc>
          <w:tcPr>
            <w:tcW w:w="3297" w:type="dxa"/>
          </w:tcPr>
          <w:p w14:paraId="72FB2F47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295199B3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3A8238E0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0CCC2D7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A5B874D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1E0C7482" w14:textId="77777777" w:rsidTr="00C30BD1">
        <w:trPr>
          <w:trHeight w:val="330"/>
        </w:trPr>
        <w:tc>
          <w:tcPr>
            <w:tcW w:w="3297" w:type="dxa"/>
          </w:tcPr>
          <w:p w14:paraId="2CC71CA0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6DA200DC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7B07F6D9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B95D7A4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E7EB5AD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43F7B7B5" w14:textId="77777777" w:rsidTr="00C30BD1">
        <w:trPr>
          <w:trHeight w:val="330"/>
        </w:trPr>
        <w:tc>
          <w:tcPr>
            <w:tcW w:w="3297" w:type="dxa"/>
          </w:tcPr>
          <w:p w14:paraId="36FF1622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7300E3D3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04310ED1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9121076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50E62F8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036C3" w:rsidRPr="00B657B8" w14:paraId="6F2AB099" w14:textId="77777777" w:rsidTr="00C30BD1">
        <w:trPr>
          <w:trHeight w:val="330"/>
        </w:trPr>
        <w:tc>
          <w:tcPr>
            <w:tcW w:w="3297" w:type="dxa"/>
          </w:tcPr>
          <w:p w14:paraId="6483D5D8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55" w:type="dxa"/>
          </w:tcPr>
          <w:p w14:paraId="30AFB9AE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98" w:type="dxa"/>
          </w:tcPr>
          <w:p w14:paraId="60730580" w14:textId="77777777" w:rsidR="00E036C3" w:rsidRPr="00B657B8" w:rsidRDefault="00E036C3" w:rsidP="00912BC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7A6EFAB" w14:textId="77777777" w:rsidR="00E036C3" w:rsidRDefault="00E036C3" w:rsidP="00912BC8">
            <w:pPr>
              <w:pStyle w:val="NoSpacing"/>
              <w:ind w:right="-215" w:firstLine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1A4549BE" w14:textId="77777777" w:rsidR="00E036C3" w:rsidRPr="00B657B8" w:rsidRDefault="00E036C3" w:rsidP="00912BC8">
            <w:pPr>
              <w:pStyle w:val="NoSpacing"/>
              <w:ind w:right="-215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7314" w:rsidRPr="00B657B8" w14:paraId="0959789E" w14:textId="77777777" w:rsidTr="00C30BD1">
        <w:trPr>
          <w:trHeight w:val="330"/>
        </w:trPr>
        <w:tc>
          <w:tcPr>
            <w:tcW w:w="3297" w:type="dxa"/>
          </w:tcPr>
          <w:p w14:paraId="6B7FE64E" w14:textId="77777777" w:rsidR="00D97314" w:rsidRPr="00B657B8" w:rsidRDefault="00D97314" w:rsidP="00C30B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55" w:type="dxa"/>
          </w:tcPr>
          <w:p w14:paraId="24B33DF1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B5C06EB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48219F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</w:tcPr>
          <w:p w14:paraId="6E2B2C90" w14:textId="77777777" w:rsidR="00D97314" w:rsidRPr="00B657B8" w:rsidRDefault="00D97314" w:rsidP="00C30B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7314" w:rsidRPr="00B657B8" w14:paraId="40B5F3DD" w14:textId="77777777" w:rsidTr="00C30BD1">
        <w:trPr>
          <w:trHeight w:val="330"/>
        </w:trPr>
        <w:tc>
          <w:tcPr>
            <w:tcW w:w="3297" w:type="dxa"/>
          </w:tcPr>
          <w:p w14:paraId="4874F2E1" w14:textId="77777777" w:rsidR="00D97314" w:rsidRPr="00B657B8" w:rsidRDefault="00D97314" w:rsidP="00C30BD1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655" w:type="dxa"/>
          </w:tcPr>
          <w:p w14:paraId="49968565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E883D7F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  <w:vAlign w:val="bottom"/>
          </w:tcPr>
          <w:p w14:paraId="3BAC07C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1B2500D" w14:textId="77777777" w:rsidR="00D97314" w:rsidRPr="00B657B8" w:rsidRDefault="00D97314" w:rsidP="00C30B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94D" w:rsidRPr="00B657B8" w14:paraId="1DD00259" w14:textId="77777777" w:rsidTr="00C30BD1">
        <w:trPr>
          <w:trHeight w:val="330"/>
        </w:trPr>
        <w:tc>
          <w:tcPr>
            <w:tcW w:w="3297" w:type="dxa"/>
          </w:tcPr>
          <w:p w14:paraId="1F5949C4" w14:textId="77777777" w:rsidR="00A4694D" w:rsidRPr="00B657B8" w:rsidRDefault="00A4694D" w:rsidP="00A4694D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655" w:type="dxa"/>
          </w:tcPr>
          <w:p w14:paraId="3F6FADEF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698" w:type="dxa"/>
          </w:tcPr>
          <w:p w14:paraId="3A707979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07F0F406" w14:textId="0567F7BD" w:rsidR="00A4694D" w:rsidRPr="00B657B8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41CE2E38" w14:textId="77777777" w:rsidR="00A4694D" w:rsidRPr="00B657B8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4694D" w:rsidRPr="00B657B8" w14:paraId="3A44EE07" w14:textId="77777777" w:rsidTr="00C30BD1">
        <w:trPr>
          <w:trHeight w:val="330"/>
        </w:trPr>
        <w:tc>
          <w:tcPr>
            <w:tcW w:w="3297" w:type="dxa"/>
          </w:tcPr>
          <w:p w14:paraId="4FF6C84E" w14:textId="77777777" w:rsidR="00A4694D" w:rsidRPr="00B657B8" w:rsidRDefault="00A4694D" w:rsidP="00A4694D">
            <w:pPr>
              <w:pStyle w:val="NoSpacing"/>
              <w:ind w:left="205" w:right="-120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496F261C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815EED7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C7892D0" w14:textId="77777777" w:rsidR="00A4694D" w:rsidRPr="00B657B8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08A4EDD6" w14:textId="77777777" w:rsidR="00A4694D" w:rsidRPr="00B657B8" w:rsidRDefault="00A4694D" w:rsidP="00A4694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4694D" w:rsidRPr="00B657B8" w14:paraId="3E61E594" w14:textId="77777777" w:rsidTr="00C30BD1">
        <w:trPr>
          <w:trHeight w:val="330"/>
        </w:trPr>
        <w:tc>
          <w:tcPr>
            <w:tcW w:w="3297" w:type="dxa"/>
          </w:tcPr>
          <w:p w14:paraId="016C60BB" w14:textId="77777777" w:rsidR="00A4694D" w:rsidRPr="00B657B8" w:rsidRDefault="00A4694D" w:rsidP="00A4694D">
            <w:pPr>
              <w:pStyle w:val="NoSpacing"/>
              <w:ind w:left="205" w:right="-120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  <w:tc>
          <w:tcPr>
            <w:tcW w:w="1655" w:type="dxa"/>
          </w:tcPr>
          <w:p w14:paraId="35C7A5C6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72F6D7B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187D0BE" w14:textId="77777777" w:rsidR="00A4694D" w:rsidRPr="00B657B8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525FC052" w14:textId="77777777" w:rsidR="00A4694D" w:rsidRPr="00B657B8" w:rsidRDefault="00A4694D" w:rsidP="00A4694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4694D" w:rsidRPr="00B657B8" w14:paraId="2039537D" w14:textId="77777777" w:rsidTr="00C30BD1">
        <w:trPr>
          <w:trHeight w:val="330"/>
        </w:trPr>
        <w:tc>
          <w:tcPr>
            <w:tcW w:w="3297" w:type="dxa"/>
          </w:tcPr>
          <w:p w14:paraId="4CB13143" w14:textId="77777777" w:rsidR="00A4694D" w:rsidRPr="00B657B8" w:rsidRDefault="00A4694D" w:rsidP="00A4694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44BBB0A8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F74E449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7266BAC1" w14:textId="0097B9DF" w:rsidR="00A4694D" w:rsidRPr="00B657B8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A17703A" w14:textId="77777777" w:rsidR="00A4694D" w:rsidRPr="00B657B8" w:rsidRDefault="00A4694D" w:rsidP="00A4694D">
            <w:pPr>
              <w:pStyle w:val="NoSpacing"/>
              <w:tabs>
                <w:tab w:val="left" w:pos="681"/>
                <w:tab w:val="left" w:pos="783"/>
              </w:tabs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4694D" w:rsidRPr="00B657B8" w14:paraId="4AEA4BA9" w14:textId="77777777" w:rsidTr="00C30BD1">
        <w:trPr>
          <w:trHeight w:val="330"/>
        </w:trPr>
        <w:tc>
          <w:tcPr>
            <w:tcW w:w="3297" w:type="dxa"/>
          </w:tcPr>
          <w:p w14:paraId="5244A3E6" w14:textId="77777777" w:rsidR="00A4694D" w:rsidRPr="00B657B8" w:rsidRDefault="00A4694D" w:rsidP="00A4694D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655" w:type="dxa"/>
          </w:tcPr>
          <w:p w14:paraId="2E507EF4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698" w:type="dxa"/>
          </w:tcPr>
          <w:p w14:paraId="61232CA8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D7516F4" w14:textId="57C259EE" w:rsidR="00A4694D" w:rsidRPr="00B657B8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FFE5407" w14:textId="77777777" w:rsidR="00A4694D" w:rsidRPr="00B657B8" w:rsidRDefault="00A4694D" w:rsidP="00A4694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4694D" w:rsidRPr="00B657B8" w14:paraId="30D82C5C" w14:textId="77777777" w:rsidTr="00C30BD1">
        <w:trPr>
          <w:trHeight w:val="330"/>
        </w:trPr>
        <w:tc>
          <w:tcPr>
            <w:tcW w:w="3297" w:type="dxa"/>
          </w:tcPr>
          <w:p w14:paraId="1965784D" w14:textId="77777777" w:rsidR="00A4694D" w:rsidRPr="00B657B8" w:rsidRDefault="00A4694D" w:rsidP="00A4694D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655" w:type="dxa"/>
          </w:tcPr>
          <w:p w14:paraId="64C4D6A5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6E6B6C61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2A29A96B" w14:textId="5600E8F6" w:rsidR="00A4694D" w:rsidRPr="00B657B8" w:rsidRDefault="00A4694D" w:rsidP="00A4694D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1B55422B" w14:textId="77777777" w:rsidR="00A4694D" w:rsidRPr="00B657B8" w:rsidRDefault="00A4694D" w:rsidP="00A4694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4694D" w:rsidRPr="00B657B8" w14:paraId="3E20DD6F" w14:textId="77777777" w:rsidTr="00C30BD1">
        <w:trPr>
          <w:trHeight w:val="330"/>
        </w:trPr>
        <w:tc>
          <w:tcPr>
            <w:tcW w:w="3297" w:type="dxa"/>
          </w:tcPr>
          <w:p w14:paraId="702A9CDC" w14:textId="77777777" w:rsidR="00A4694D" w:rsidRPr="00B657B8" w:rsidRDefault="00A4694D" w:rsidP="00A4694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655" w:type="dxa"/>
          </w:tcPr>
          <w:p w14:paraId="2DD0A327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380FD321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2236929" w14:textId="7BF60113" w:rsidR="00A4694D" w:rsidRPr="00B657B8" w:rsidRDefault="00A4694D" w:rsidP="00A4694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3386315F" w14:textId="77777777" w:rsidR="00A4694D" w:rsidRPr="00B657B8" w:rsidRDefault="00A4694D" w:rsidP="00A4694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4694D" w:rsidRPr="00B657B8" w14:paraId="501D0FD5" w14:textId="77777777" w:rsidTr="00C30BD1">
        <w:trPr>
          <w:trHeight w:val="330"/>
        </w:trPr>
        <w:tc>
          <w:tcPr>
            <w:tcW w:w="3297" w:type="dxa"/>
          </w:tcPr>
          <w:p w14:paraId="0DDBAF96" w14:textId="77777777" w:rsidR="00A4694D" w:rsidRPr="00B657B8" w:rsidRDefault="00A4694D" w:rsidP="00A4694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5" w:type="dxa"/>
          </w:tcPr>
          <w:p w14:paraId="3FEBD32D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55113C57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1144AB07" w14:textId="59DBE38C" w:rsidR="00A4694D" w:rsidRPr="00530353" w:rsidRDefault="00BD25E8" w:rsidP="00BD25E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78" w:type="dxa"/>
          </w:tcPr>
          <w:p w14:paraId="1261E1B8" w14:textId="77777777" w:rsidR="00A4694D" w:rsidRPr="00B657B8" w:rsidRDefault="00A4694D" w:rsidP="00A4694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</w:tr>
      <w:tr w:rsidR="00A4694D" w:rsidRPr="00B657B8" w14:paraId="6D7E550C" w14:textId="77777777" w:rsidTr="00C30BD1">
        <w:trPr>
          <w:trHeight w:val="330"/>
        </w:trPr>
        <w:tc>
          <w:tcPr>
            <w:tcW w:w="3297" w:type="dxa"/>
          </w:tcPr>
          <w:p w14:paraId="05F53CDE" w14:textId="77777777" w:rsidR="00A4694D" w:rsidRPr="00B657B8" w:rsidRDefault="00A4694D" w:rsidP="00A4694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B657B8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655" w:type="dxa"/>
          </w:tcPr>
          <w:p w14:paraId="2C2CC600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698" w:type="dxa"/>
          </w:tcPr>
          <w:p w14:paraId="4CB4AE10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4A868144" w14:textId="7DCF65D3" w:rsidR="00A4694D" w:rsidRPr="00530353" w:rsidRDefault="00A4694D" w:rsidP="00A4694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2519E54C" w14:textId="77777777" w:rsidR="00A4694D" w:rsidRPr="00B657B8" w:rsidRDefault="00A4694D" w:rsidP="00A4694D">
            <w:pPr>
              <w:pStyle w:val="NoSpacing"/>
              <w:tabs>
                <w:tab w:val="left" w:pos="270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A4694D" w:rsidRPr="00B657B8" w14:paraId="26CEA47C" w14:textId="77777777" w:rsidTr="00C30BD1">
        <w:trPr>
          <w:trHeight w:val="330"/>
        </w:trPr>
        <w:tc>
          <w:tcPr>
            <w:tcW w:w="3297" w:type="dxa"/>
          </w:tcPr>
          <w:p w14:paraId="22918F4B" w14:textId="77777777" w:rsidR="00A4694D" w:rsidRPr="00B657B8" w:rsidRDefault="00A4694D" w:rsidP="00A4694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4532F34F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4EACE6FB" w14:textId="77777777" w:rsidR="00A4694D" w:rsidRPr="00B657B8" w:rsidRDefault="00A4694D" w:rsidP="00A469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A25F762" w14:textId="18825494" w:rsidR="00A4694D" w:rsidRPr="00530353" w:rsidRDefault="00A4694D" w:rsidP="00A4694D">
            <w:pPr>
              <w:pStyle w:val="NoSpacing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53035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7D906063" w14:textId="77777777" w:rsidR="00A4694D" w:rsidRPr="00B657B8" w:rsidRDefault="00A4694D" w:rsidP="00A4694D">
            <w:pPr>
              <w:pStyle w:val="NoSpacing"/>
              <w:jc w:val="right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D97314" w:rsidRPr="00B657B8" w14:paraId="27145933" w14:textId="77777777" w:rsidTr="00C30BD1">
        <w:trPr>
          <w:trHeight w:val="330"/>
        </w:trPr>
        <w:tc>
          <w:tcPr>
            <w:tcW w:w="3297" w:type="dxa"/>
          </w:tcPr>
          <w:p w14:paraId="6088FFE3" w14:textId="77777777" w:rsidR="00D97314" w:rsidRPr="00B657B8" w:rsidRDefault="00D97314" w:rsidP="00C30B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02CD9550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3E5DC7B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44819ED" w14:textId="77777777" w:rsidR="00D97314" w:rsidRPr="00530353" w:rsidRDefault="00D97314" w:rsidP="00C30B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1D176F4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D97314" w:rsidRPr="00B657B8" w14:paraId="78377A1D" w14:textId="77777777" w:rsidTr="00C30BD1">
        <w:trPr>
          <w:trHeight w:val="330"/>
        </w:trPr>
        <w:tc>
          <w:tcPr>
            <w:tcW w:w="4952" w:type="dxa"/>
            <w:gridSpan w:val="2"/>
          </w:tcPr>
          <w:p w14:paraId="52AEB6AB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  <w:tc>
          <w:tcPr>
            <w:tcW w:w="2698" w:type="dxa"/>
          </w:tcPr>
          <w:p w14:paraId="13A2A05B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0EE7B8E" w14:textId="77777777" w:rsidR="00D97314" w:rsidRPr="00530353" w:rsidRDefault="00D97314" w:rsidP="00C30BD1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3806CEC7" w14:textId="77777777" w:rsidR="00D97314" w:rsidRPr="00B657B8" w:rsidRDefault="00D97314" w:rsidP="00C30BD1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7314" w:rsidRPr="00B657B8" w14:paraId="38038294" w14:textId="77777777" w:rsidTr="00C30BD1">
        <w:trPr>
          <w:trHeight w:val="330"/>
        </w:trPr>
        <w:tc>
          <w:tcPr>
            <w:tcW w:w="3297" w:type="dxa"/>
          </w:tcPr>
          <w:p w14:paraId="035491DE" w14:textId="77777777" w:rsidR="00D97314" w:rsidRPr="00B657B8" w:rsidRDefault="00D97314" w:rsidP="00C30B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655" w:type="dxa"/>
          </w:tcPr>
          <w:p w14:paraId="5E6C9157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0610B072" w14:textId="77777777" w:rsidR="00D97314" w:rsidRPr="00B657B8" w:rsidRDefault="00D97314" w:rsidP="00C30BD1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494DB6DE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456D37FE" w14:textId="115B9EA2" w:rsidR="00D97314" w:rsidRPr="00530353" w:rsidRDefault="00A45592" w:rsidP="00C30BD1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035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78" w:type="dxa"/>
          </w:tcPr>
          <w:p w14:paraId="0A09E0D8" w14:textId="77777777" w:rsidR="00D97314" w:rsidRPr="00E71749" w:rsidRDefault="00D97314" w:rsidP="00C30BD1">
            <w:pPr>
              <w:pStyle w:val="NoSpacing"/>
              <w:tabs>
                <w:tab w:val="left" w:pos="270"/>
                <w:tab w:val="left" w:pos="724"/>
              </w:tabs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290418" w:rsidRPr="00B657B8" w14:paraId="5B9B008E" w14:textId="77777777" w:rsidTr="00C30BD1">
        <w:trPr>
          <w:trHeight w:val="330"/>
        </w:trPr>
        <w:tc>
          <w:tcPr>
            <w:tcW w:w="3297" w:type="dxa"/>
          </w:tcPr>
          <w:p w14:paraId="79B545DF" w14:textId="77777777" w:rsidR="00290418" w:rsidRPr="00B657B8" w:rsidRDefault="00290418" w:rsidP="0029041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655" w:type="dxa"/>
          </w:tcPr>
          <w:p w14:paraId="3A46819C" w14:textId="77777777" w:rsidR="00290418" w:rsidRPr="00B657B8" w:rsidRDefault="00290418" w:rsidP="0029041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3DE7126B" w14:textId="77777777" w:rsidR="00290418" w:rsidRPr="00B657B8" w:rsidRDefault="00290418" w:rsidP="00290418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698" w:type="dxa"/>
          </w:tcPr>
          <w:p w14:paraId="64BA570E" w14:textId="77777777" w:rsidR="00290418" w:rsidRPr="00B657B8" w:rsidRDefault="00290418" w:rsidP="0029041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BAA992A" w14:textId="52C0728B" w:rsidR="00290418" w:rsidRPr="00530353" w:rsidRDefault="00290418" w:rsidP="00290418">
            <w:pPr>
              <w:pStyle w:val="NoSpacing"/>
              <w:tabs>
                <w:tab w:val="left" w:pos="643"/>
                <w:tab w:val="left" w:pos="733"/>
              </w:tabs>
              <w:ind w:right="-34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80.86</w:t>
            </w:r>
            <w:r w:rsidRPr="0053035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78" w:type="dxa"/>
          </w:tcPr>
          <w:p w14:paraId="3AC2BB5F" w14:textId="77777777" w:rsidR="00290418" w:rsidRPr="00B657B8" w:rsidRDefault="00290418" w:rsidP="00290418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290418" w:rsidRPr="00B657B8" w14:paraId="4CE1A426" w14:textId="77777777" w:rsidTr="00C30BD1">
        <w:trPr>
          <w:trHeight w:val="315"/>
        </w:trPr>
        <w:tc>
          <w:tcPr>
            <w:tcW w:w="3297" w:type="dxa"/>
          </w:tcPr>
          <w:p w14:paraId="647127A4" w14:textId="77777777" w:rsidR="00290418" w:rsidRPr="00B657B8" w:rsidRDefault="00290418" w:rsidP="0029041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655" w:type="dxa"/>
          </w:tcPr>
          <w:p w14:paraId="640AB989" w14:textId="77777777" w:rsidR="00290418" w:rsidRPr="00B657B8" w:rsidRDefault="00290418" w:rsidP="0029041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698" w:type="dxa"/>
          </w:tcPr>
          <w:p w14:paraId="0A7C9962" w14:textId="77777777" w:rsidR="00290418" w:rsidRPr="00B657B8" w:rsidRDefault="00290418" w:rsidP="0029041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69150B8E" w14:textId="3BF712B7" w:rsidR="00290418" w:rsidRPr="00530353" w:rsidRDefault="00290418" w:rsidP="00290418">
            <w:pPr>
              <w:pStyle w:val="NoSpacing"/>
              <w:tabs>
                <w:tab w:val="left" w:pos="638"/>
                <w:tab w:val="left" w:pos="733"/>
              </w:tabs>
              <w:ind w:right="-43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53035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53035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78" w:type="dxa"/>
          </w:tcPr>
          <w:p w14:paraId="67694750" w14:textId="77777777" w:rsidR="00290418" w:rsidRPr="00B657B8" w:rsidRDefault="00290418" w:rsidP="00290418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</w:tr>
      <w:tr w:rsidR="00D97314" w:rsidRPr="00B657B8" w14:paraId="224B84BD" w14:textId="77777777" w:rsidTr="00C30BD1">
        <w:trPr>
          <w:trHeight w:val="330"/>
        </w:trPr>
        <w:tc>
          <w:tcPr>
            <w:tcW w:w="3297" w:type="dxa"/>
          </w:tcPr>
          <w:p w14:paraId="076328B7" w14:textId="77777777" w:rsidR="00D97314" w:rsidRPr="00B657B8" w:rsidRDefault="00D97314" w:rsidP="00C30B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5" w:type="dxa"/>
          </w:tcPr>
          <w:p w14:paraId="021D9EF8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45684332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BE6AA5C" w14:textId="77777777" w:rsidR="00D97314" w:rsidRPr="00530353" w:rsidRDefault="00D97314" w:rsidP="00C30BD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B226A0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D97314" w:rsidRPr="00B657B8" w14:paraId="7239E9CA" w14:textId="77777777" w:rsidTr="00C30BD1">
        <w:trPr>
          <w:trHeight w:val="330"/>
        </w:trPr>
        <w:tc>
          <w:tcPr>
            <w:tcW w:w="3297" w:type="dxa"/>
          </w:tcPr>
          <w:p w14:paraId="462FFEA2" w14:textId="77777777" w:rsidR="00D97314" w:rsidRPr="00B657B8" w:rsidRDefault="00D97314" w:rsidP="00C30BD1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B657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  <w:tc>
          <w:tcPr>
            <w:tcW w:w="1655" w:type="dxa"/>
          </w:tcPr>
          <w:p w14:paraId="3A485AA1" w14:textId="77777777" w:rsidR="00D97314" w:rsidRPr="00B657B8" w:rsidRDefault="00D97314" w:rsidP="00C30BD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04C99ACC" w14:textId="77777777" w:rsidR="00D97314" w:rsidRPr="00B657B8" w:rsidRDefault="00D97314" w:rsidP="00C30BD1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5444273" w14:textId="77777777" w:rsidR="00D97314" w:rsidRPr="00530353" w:rsidRDefault="00D97314" w:rsidP="00C30BD1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8" w:type="dxa"/>
          </w:tcPr>
          <w:p w14:paraId="66B6146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05F2D" w:rsidRPr="00B657B8" w14:paraId="5D4029AF" w14:textId="77777777" w:rsidTr="00C30BD1">
        <w:trPr>
          <w:trHeight w:val="330"/>
        </w:trPr>
        <w:tc>
          <w:tcPr>
            <w:tcW w:w="3297" w:type="dxa"/>
          </w:tcPr>
          <w:p w14:paraId="32CAEEEF" w14:textId="77777777" w:rsidR="00905F2D" w:rsidRPr="00B657B8" w:rsidRDefault="00905F2D" w:rsidP="00905F2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655" w:type="dxa"/>
          </w:tcPr>
          <w:p w14:paraId="2E3D06BD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7638582C" w14:textId="77777777" w:rsidR="00905F2D" w:rsidRPr="00B657B8" w:rsidRDefault="00905F2D" w:rsidP="00905F2D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6A9B962E" w14:textId="148E3517" w:rsidR="00905F2D" w:rsidRPr="00530353" w:rsidRDefault="00905F2D" w:rsidP="00905F2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78" w:type="dxa"/>
          </w:tcPr>
          <w:p w14:paraId="6DDD48D6" w14:textId="77777777" w:rsidR="00905F2D" w:rsidRPr="00B657B8" w:rsidRDefault="00905F2D" w:rsidP="00905F2D">
            <w:pPr>
              <w:pStyle w:val="NoSpacing"/>
              <w:tabs>
                <w:tab w:val="left" w:pos="713"/>
              </w:tabs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905F2D" w:rsidRPr="00B657B8" w14:paraId="69BF1DB0" w14:textId="77777777" w:rsidTr="00C30BD1">
        <w:trPr>
          <w:trHeight w:val="330"/>
        </w:trPr>
        <w:tc>
          <w:tcPr>
            <w:tcW w:w="3297" w:type="dxa"/>
          </w:tcPr>
          <w:p w14:paraId="018C06CE" w14:textId="77777777" w:rsidR="00905F2D" w:rsidRPr="00B657B8" w:rsidRDefault="00905F2D" w:rsidP="00905F2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655" w:type="dxa"/>
          </w:tcPr>
          <w:p w14:paraId="73EDB359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106451D" w14:textId="77777777" w:rsidR="00905F2D" w:rsidRPr="00B657B8" w:rsidRDefault="00905F2D" w:rsidP="00905F2D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68961837" w14:textId="15D2556B" w:rsidR="00905F2D" w:rsidRPr="00530353" w:rsidRDefault="00BD25E8" w:rsidP="00BD25E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78" w:type="dxa"/>
          </w:tcPr>
          <w:p w14:paraId="612BD60A" w14:textId="77777777" w:rsidR="00905F2D" w:rsidRPr="00B657B8" w:rsidRDefault="00905F2D" w:rsidP="00905F2D">
            <w:pPr>
              <w:pStyle w:val="NoSpacing"/>
              <w:tabs>
                <w:tab w:val="left" w:pos="762"/>
              </w:tabs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B657B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</w:tr>
      <w:tr w:rsidR="00905F2D" w:rsidRPr="00B657B8" w14:paraId="72708D69" w14:textId="77777777" w:rsidTr="00C30BD1">
        <w:trPr>
          <w:trHeight w:val="330"/>
        </w:trPr>
        <w:tc>
          <w:tcPr>
            <w:tcW w:w="3297" w:type="dxa"/>
          </w:tcPr>
          <w:p w14:paraId="63E2E3E5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55" w:type="dxa"/>
          </w:tcPr>
          <w:p w14:paraId="124DA4CE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47B839CB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018DFB1D" w14:textId="77777777" w:rsidR="00905F2D" w:rsidRPr="00B657B8" w:rsidRDefault="00905F2D" w:rsidP="00905F2D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3EE73D42" w14:textId="0527DED3" w:rsidR="00905F2D" w:rsidRPr="00B657B8" w:rsidRDefault="00905F2D" w:rsidP="00905F2D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78" w:type="dxa"/>
          </w:tcPr>
          <w:p w14:paraId="4825EFE2" w14:textId="77777777" w:rsidR="00905F2D" w:rsidRPr="00B657B8" w:rsidRDefault="00905F2D" w:rsidP="00905F2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05F2D" w:rsidRPr="00B657B8" w14:paraId="6937063F" w14:textId="77777777" w:rsidTr="00C30BD1">
        <w:trPr>
          <w:trHeight w:val="330"/>
        </w:trPr>
        <w:tc>
          <w:tcPr>
            <w:tcW w:w="3297" w:type="dxa"/>
          </w:tcPr>
          <w:p w14:paraId="62EDECF4" w14:textId="77777777" w:rsidR="00905F2D" w:rsidRPr="00B657B8" w:rsidRDefault="00905F2D" w:rsidP="00905F2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5CA83790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3C6870DF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DBEE186" w14:textId="77777777" w:rsidR="00905F2D" w:rsidRPr="00B657B8" w:rsidRDefault="00905F2D" w:rsidP="00905F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6EDE823B" w14:textId="77777777" w:rsidR="00905F2D" w:rsidRPr="00B657B8" w:rsidRDefault="00905F2D" w:rsidP="00905F2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05F2D" w:rsidRPr="00B657B8" w14:paraId="672A66E3" w14:textId="77777777" w:rsidTr="00C30BD1">
        <w:trPr>
          <w:trHeight w:val="330"/>
        </w:trPr>
        <w:tc>
          <w:tcPr>
            <w:tcW w:w="3297" w:type="dxa"/>
          </w:tcPr>
          <w:p w14:paraId="7EF77F9E" w14:textId="77777777" w:rsidR="00905F2D" w:rsidRPr="00B657B8" w:rsidRDefault="00905F2D" w:rsidP="00905F2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B657B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655" w:type="dxa"/>
          </w:tcPr>
          <w:p w14:paraId="77E7BD57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1057B702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01479B5" w14:textId="77777777" w:rsidR="00905F2D" w:rsidRPr="00B657B8" w:rsidRDefault="00905F2D" w:rsidP="00905F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7C8DCE25" w14:textId="77777777" w:rsidR="00905F2D" w:rsidRPr="00B657B8" w:rsidRDefault="00905F2D" w:rsidP="00905F2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05F2D" w:rsidRPr="00B657B8" w14:paraId="28DC9C03" w14:textId="77777777" w:rsidTr="00C30BD1">
        <w:trPr>
          <w:trHeight w:val="330"/>
        </w:trPr>
        <w:tc>
          <w:tcPr>
            <w:tcW w:w="3297" w:type="dxa"/>
          </w:tcPr>
          <w:p w14:paraId="60B9FFA2" w14:textId="77777777" w:rsidR="00905F2D" w:rsidRPr="00B657B8" w:rsidRDefault="00905F2D" w:rsidP="00905F2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655" w:type="dxa"/>
          </w:tcPr>
          <w:p w14:paraId="5A90DCA4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98" w:type="dxa"/>
          </w:tcPr>
          <w:p w14:paraId="026D63E9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399E9D70" w14:textId="77777777" w:rsidR="00905F2D" w:rsidRPr="00B657B8" w:rsidRDefault="00905F2D" w:rsidP="00905F2D">
            <w:pPr>
              <w:pStyle w:val="NoSpacing"/>
              <w:ind w:firstLine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ให้เช่าอสังหาริมทรัพย์)</w:t>
            </w:r>
          </w:p>
        </w:tc>
        <w:tc>
          <w:tcPr>
            <w:tcW w:w="931" w:type="dxa"/>
          </w:tcPr>
          <w:p w14:paraId="150AA995" w14:textId="659C01B8" w:rsidR="00905F2D" w:rsidRPr="00B657B8" w:rsidRDefault="00905F2D" w:rsidP="00905F2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78" w:type="dxa"/>
          </w:tcPr>
          <w:p w14:paraId="55188614" w14:textId="77777777" w:rsidR="00905F2D" w:rsidRPr="00B657B8" w:rsidRDefault="00905F2D" w:rsidP="00905F2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05F2D" w:rsidRPr="00B657B8" w14:paraId="2FC694FA" w14:textId="77777777" w:rsidTr="00C30BD1">
        <w:trPr>
          <w:trHeight w:val="330"/>
        </w:trPr>
        <w:tc>
          <w:tcPr>
            <w:tcW w:w="3297" w:type="dxa"/>
          </w:tcPr>
          <w:p w14:paraId="3259E466" w14:textId="77777777" w:rsidR="00905F2D" w:rsidRPr="00B657B8" w:rsidRDefault="00905F2D" w:rsidP="00905F2D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5" w:type="dxa"/>
          </w:tcPr>
          <w:p w14:paraId="3D9BF792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8" w:type="dxa"/>
          </w:tcPr>
          <w:p w14:paraId="23755FB4" w14:textId="77777777" w:rsidR="00905F2D" w:rsidRPr="00B657B8" w:rsidRDefault="00905F2D" w:rsidP="00905F2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68E530B0" w14:textId="77777777" w:rsidR="00905F2D" w:rsidRPr="00B657B8" w:rsidRDefault="00905F2D" w:rsidP="00905F2D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8" w:type="dxa"/>
          </w:tcPr>
          <w:p w14:paraId="3B89C7E6" w14:textId="77777777" w:rsidR="00905F2D" w:rsidRPr="00B657B8" w:rsidRDefault="00905F2D" w:rsidP="00905F2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05F2D" w:rsidRPr="00B657B8" w14:paraId="7D5BF5FF" w14:textId="77777777" w:rsidTr="00C30BD1">
        <w:trPr>
          <w:trHeight w:val="330"/>
        </w:trPr>
        <w:tc>
          <w:tcPr>
            <w:tcW w:w="9559" w:type="dxa"/>
            <w:gridSpan w:val="5"/>
          </w:tcPr>
          <w:p w14:paraId="704E0D2A" w14:textId="77777777" w:rsidR="00905F2D" w:rsidRPr="00B657B8" w:rsidRDefault="00905F2D" w:rsidP="00905F2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B657B8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87.78</w:t>
            </w:r>
          </w:p>
        </w:tc>
      </w:tr>
      <w:tr w:rsidR="00905F2D" w:rsidRPr="00B657B8" w14:paraId="41BEBE6C" w14:textId="77777777" w:rsidTr="00C30BD1">
        <w:trPr>
          <w:trHeight w:val="330"/>
        </w:trPr>
        <w:tc>
          <w:tcPr>
            <w:tcW w:w="9559" w:type="dxa"/>
            <w:gridSpan w:val="5"/>
          </w:tcPr>
          <w:p w14:paraId="4BF92DA6" w14:textId="77777777" w:rsidR="00905F2D" w:rsidRPr="00B657B8" w:rsidRDefault="00905F2D" w:rsidP="00905F2D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</w:t>
            </w:r>
            <w:proofErr w:type="spellStart"/>
            <w:r w:rsidRPr="00B657B8">
              <w:rPr>
                <w:rFonts w:asciiTheme="majorBidi" w:hAnsiTheme="majorBidi" w:cs="Angsana New"/>
                <w:sz w:val="20"/>
                <w:lang w:bidi="th-TH"/>
              </w:rPr>
              <w:t>Pte.</w:t>
            </w:r>
            <w:proofErr w:type="spellEnd"/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Ltd.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31591671" w14:textId="77777777" w:rsidR="00905F2D" w:rsidRPr="00B657B8" w:rsidRDefault="00905F2D" w:rsidP="00905F2D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100.00</w:t>
            </w:r>
          </w:p>
        </w:tc>
      </w:tr>
      <w:tr w:rsidR="00905F2D" w:rsidRPr="00B657B8" w14:paraId="787C4C3E" w14:textId="77777777" w:rsidTr="00C30BD1">
        <w:trPr>
          <w:trHeight w:val="70"/>
        </w:trPr>
        <w:tc>
          <w:tcPr>
            <w:tcW w:w="9559" w:type="dxa"/>
            <w:gridSpan w:val="5"/>
          </w:tcPr>
          <w:p w14:paraId="4D9C191D" w14:textId="77777777" w:rsidR="00905F2D" w:rsidRPr="00B657B8" w:rsidRDefault="00905F2D" w:rsidP="00905F2D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B657B8">
              <w:rPr>
                <w:rFonts w:asciiTheme="majorBidi" w:hAnsiTheme="majorBidi" w:cstheme="majorBidi"/>
                <w:szCs w:val="24"/>
                <w:vertAlign w:val="superscript"/>
              </w:rPr>
              <w:t xml:space="preserve">(3)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B657B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 xml:space="preserve">79.99 </w:t>
            </w:r>
            <w:r w:rsidRPr="00B657B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B657B8">
              <w:rPr>
                <w:rFonts w:asciiTheme="majorBidi" w:hAnsiTheme="majorBidi" w:cs="Angsana New"/>
                <w:sz w:val="20"/>
                <w:lang w:bidi="th-TH"/>
              </w:rPr>
              <w:t>80.00</w:t>
            </w:r>
          </w:p>
        </w:tc>
      </w:tr>
    </w:tbl>
    <w:p w14:paraId="356D85B8" w14:textId="77777777" w:rsidR="00CD6DA2" w:rsidRDefault="00CD6DA2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09B5A37" w14:textId="2CB4F6D1" w:rsidR="00D97314" w:rsidRPr="00B657B8" w:rsidRDefault="00D97314" w:rsidP="00D97314">
      <w:pPr>
        <w:spacing w:line="240" w:lineRule="auto"/>
        <w:ind w:left="137" w:firstLine="40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/>
          <w:i/>
          <w:iCs/>
          <w:sz w:val="30"/>
          <w:szCs w:val="30"/>
          <w:cs/>
        </w:rPr>
        <w:lastRenderedPageBreak/>
        <w:t>โอนกิจการ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 xml:space="preserve"> บริษัท สยาม เบฟ แมนูแฟคเจอริ่ง จำกัด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>ให้แก่บริษัท</w:t>
      </w:r>
    </w:p>
    <w:p w14:paraId="72E0DD86" w14:textId="77777777" w:rsidR="00D97314" w:rsidRPr="00B657B8" w:rsidRDefault="00D97314" w:rsidP="00D97314">
      <w:pPr>
        <w:spacing w:line="240" w:lineRule="auto"/>
        <w:ind w:firstLine="40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79F4CF3" w14:textId="67706462" w:rsidR="00D97314" w:rsidRPr="00B657B8" w:rsidRDefault="00D97314" w:rsidP="00D97314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19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B657B8">
        <w:rPr>
          <w:rFonts w:asciiTheme="majorBidi" w:hAnsiTheme="majorBidi" w:cstheme="majorBidi"/>
          <w:sz w:val="30"/>
          <w:szCs w:val="30"/>
        </w:rPr>
        <w:t xml:space="preserve">2566 </w:t>
      </w:r>
      <w:r w:rsidRPr="00B657B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</w:t>
      </w:r>
      <w:r w:rsidR="00A453AF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/>
          <w:sz w:val="30"/>
          <w:szCs w:val="30"/>
          <w:cs/>
        </w:rPr>
        <w:t>การรับโอนกิจการทั้งหมด (</w:t>
      </w:r>
      <w:r w:rsidRPr="00B657B8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B657B8">
        <w:rPr>
          <w:rFonts w:asciiTheme="majorBidi" w:hAnsiTheme="majorBidi" w:cstheme="majorBidi"/>
          <w:sz w:val="30"/>
          <w:szCs w:val="30"/>
          <w:cs/>
        </w:rPr>
        <w:t>ของบริษัท สยาม เบฟ แมนูแฟคเจอริ่ง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B657B8">
        <w:rPr>
          <w:rFonts w:asciiTheme="majorBidi" w:hAnsiTheme="majorBidi" w:cstheme="majorBidi"/>
          <w:sz w:val="30"/>
          <w:szCs w:val="30"/>
        </w:rPr>
        <w:t xml:space="preserve">SBM)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B657B8">
        <w:rPr>
          <w:rFonts w:asciiTheme="majorBidi" w:hAnsiTheme="majorBidi" w:cstheme="majorBidi"/>
          <w:sz w:val="30"/>
          <w:szCs w:val="30"/>
        </w:rPr>
        <w:t xml:space="preserve">100 </w:t>
      </w:r>
      <w:r w:rsidRPr="00B657B8">
        <w:rPr>
          <w:rFonts w:asciiTheme="majorBidi" w:hAnsiTheme="majorBidi" w:cstheme="majorBidi"/>
          <w:sz w:val="30"/>
          <w:szCs w:val="30"/>
          <w:cs/>
        </w:rPr>
        <w:t>โดยบริษัทรับโอนทรัพย์สิน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B657B8">
        <w:rPr>
          <w:rFonts w:asciiTheme="majorBidi" w:hAnsiTheme="majorBidi" w:cstheme="majorBidi"/>
          <w:sz w:val="30"/>
          <w:szCs w:val="30"/>
        </w:rPr>
        <w:t xml:space="preserve"> SBM </w:t>
      </w:r>
      <w:r w:rsidRPr="00B657B8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B657B8">
        <w:rPr>
          <w:rFonts w:asciiTheme="majorBidi" w:hAnsiTheme="majorBidi" w:cstheme="majorBidi"/>
          <w:sz w:val="30"/>
          <w:szCs w:val="30"/>
        </w:rPr>
        <w:t xml:space="preserve"> SBM </w:t>
      </w:r>
      <w:r w:rsidRPr="00B657B8">
        <w:rPr>
          <w:rFonts w:asciiTheme="majorBidi" w:hAnsiTheme="majorBidi" w:cstheme="majorBidi"/>
          <w:sz w:val="30"/>
          <w:szCs w:val="30"/>
          <w:cs/>
        </w:rPr>
        <w:t>เป็น</w:t>
      </w:r>
      <w:r w:rsidRPr="00B657B8">
        <w:rPr>
          <w:rFonts w:asciiTheme="majorBidi" w:hAnsiTheme="majorBidi" w:cstheme="majorBidi"/>
          <w:sz w:val="30"/>
          <w:szCs w:val="30"/>
          <w:cs/>
        </w:rPr>
        <w:br/>
        <w:t>ราคาโอน</w:t>
      </w:r>
      <w:r w:rsidRPr="00B657B8">
        <w:rPr>
          <w:rFonts w:asciiTheme="majorBidi" w:hAnsiTheme="majorBidi" w:cstheme="majorBidi"/>
          <w:sz w:val="30"/>
          <w:szCs w:val="30"/>
        </w:rPr>
        <w:t xml:space="preserve">  </w:t>
      </w:r>
      <w:r w:rsidRPr="00B657B8">
        <w:rPr>
          <w:rFonts w:asciiTheme="majorBidi" w:hAnsiTheme="majorBidi" w:cstheme="majorBidi"/>
          <w:sz w:val="30"/>
          <w:szCs w:val="30"/>
          <w:cs/>
        </w:rPr>
        <w:t>บริษัทได้รับการโอนกิจการแล้วใน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1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657B8">
        <w:rPr>
          <w:rFonts w:asciiTheme="majorBidi" w:hAnsiTheme="majorBidi" w:cstheme="majorBidi"/>
          <w:sz w:val="30"/>
          <w:szCs w:val="30"/>
        </w:rPr>
        <w:t xml:space="preserve">2567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z w:val="30"/>
          <w:szCs w:val="30"/>
        </w:rPr>
        <w:t>SBM </w:t>
      </w:r>
      <w:r w:rsidRPr="00B657B8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</w:p>
    <w:p w14:paraId="16B2F32B" w14:textId="77777777" w:rsidR="00E036C3" w:rsidRDefault="00E036C3" w:rsidP="003D1B6B">
      <w:pPr>
        <w:spacing w:line="240" w:lineRule="auto"/>
        <w:ind w:left="164" w:firstLine="403"/>
        <w:rPr>
          <w:rFonts w:asciiTheme="majorBidi" w:eastAsia="Arial Unicode MS" w:hAnsiTheme="majorBidi" w:cstheme="majorBidi"/>
          <w:sz w:val="30"/>
          <w:szCs w:val="30"/>
        </w:rPr>
      </w:pPr>
    </w:p>
    <w:p w14:paraId="45BC81E6" w14:textId="374CC1C8" w:rsidR="00D97314" w:rsidRPr="003D1B6B" w:rsidRDefault="00D97314" w:rsidP="003D1B6B">
      <w:pPr>
        <w:spacing w:line="240" w:lineRule="auto"/>
        <w:ind w:left="164" w:firstLine="403"/>
        <w:rPr>
          <w:rFonts w:asciiTheme="majorBidi" w:hAnsiTheme="majorBidi" w:cstheme="majorBidi"/>
          <w:color w:val="FF0000"/>
          <w:sz w:val="24"/>
          <w:szCs w:val="24"/>
        </w:rPr>
      </w:pPr>
      <w:r w:rsidRPr="00B657B8">
        <w:rPr>
          <w:rFonts w:asciiTheme="majorBidi" w:eastAsia="Arial Unicode MS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ของ </w:t>
      </w:r>
      <w:r w:rsidRPr="00B657B8">
        <w:rPr>
          <w:rFonts w:asciiTheme="majorBidi" w:eastAsia="Arial Unicode MS" w:hAnsiTheme="majorBidi" w:cstheme="majorBidi"/>
          <w:sz w:val="30"/>
          <w:szCs w:val="30"/>
          <w:lang w:val="en-US"/>
        </w:rPr>
        <w:t>SBM</w:t>
      </w:r>
      <w:r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ณ วันโอนกิจการ</w:t>
      </w:r>
      <w:r w:rsidRPr="00B657B8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มีดังนี้</w:t>
      </w:r>
    </w:p>
    <w:p w14:paraId="6BD03D14" w14:textId="77777777" w:rsidR="00D97314" w:rsidRPr="00B657B8" w:rsidRDefault="00D97314" w:rsidP="00D97314">
      <w:pPr>
        <w:tabs>
          <w:tab w:val="left" w:pos="720"/>
        </w:tabs>
        <w:jc w:val="both"/>
        <w:rPr>
          <w:rFonts w:asciiTheme="majorBidi" w:eastAsia="Arial Unicode MS" w:hAnsiTheme="majorBidi" w:cstheme="majorBidi"/>
          <w:sz w:val="24"/>
          <w:szCs w:val="24"/>
        </w:rPr>
      </w:pPr>
    </w:p>
    <w:tbl>
      <w:tblPr>
        <w:tblW w:w="4650" w:type="pct"/>
        <w:tblInd w:w="567" w:type="dxa"/>
        <w:tblLook w:val="04A0" w:firstRow="1" w:lastRow="0" w:firstColumn="1" w:lastColumn="0" w:noHBand="0" w:noVBand="1"/>
      </w:tblPr>
      <w:tblGrid>
        <w:gridCol w:w="6898"/>
        <w:gridCol w:w="2033"/>
      </w:tblGrid>
      <w:tr w:rsidR="00D97314" w:rsidRPr="00B657B8" w14:paraId="152F330F" w14:textId="77777777" w:rsidTr="00C30BD1">
        <w:trPr>
          <w:cantSplit/>
          <w:trHeight w:val="420"/>
        </w:trPr>
        <w:tc>
          <w:tcPr>
            <w:tcW w:w="3862" w:type="pct"/>
          </w:tcPr>
          <w:p w14:paraId="2EC41104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CD9DE5" w14:textId="77777777" w:rsidR="00D97314" w:rsidRPr="00B657B8" w:rsidRDefault="00D97314" w:rsidP="00C30BD1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B657B8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B657B8">
              <w:rPr>
                <w:rFonts w:asciiTheme="majorBidi" w:eastAsia="Arial Unicode MS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657B8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97314" w:rsidRPr="00B657B8" w14:paraId="38776D1F" w14:textId="77777777" w:rsidTr="00C30BD1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EC68A42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2EE94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687,746</w:t>
            </w:r>
          </w:p>
        </w:tc>
      </w:tr>
      <w:tr w:rsidR="00D97314" w:rsidRPr="00B657B8" w14:paraId="3FCFDB05" w14:textId="77777777" w:rsidTr="00C30BD1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58A2116E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39AA0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158,413</w:t>
            </w:r>
          </w:p>
        </w:tc>
      </w:tr>
      <w:tr w:rsidR="00D97314" w:rsidRPr="00B657B8" w14:paraId="453E1A67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24122210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19215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</w:tr>
      <w:tr w:rsidR="00D97314" w:rsidRPr="00B657B8" w14:paraId="7F0FF8D7" w14:textId="77777777" w:rsidTr="00C30BD1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7A87B509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0F62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27,197</w:t>
            </w:r>
          </w:p>
        </w:tc>
      </w:tr>
      <w:tr w:rsidR="00D97314" w:rsidRPr="00B657B8" w14:paraId="0D8F27D2" w14:textId="77777777" w:rsidTr="00C30BD1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2CA52EF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53FF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279,625</w:t>
            </w:r>
          </w:p>
        </w:tc>
      </w:tr>
      <w:tr w:rsidR="00D97314" w:rsidRPr="00B657B8" w14:paraId="3D91269B" w14:textId="77777777" w:rsidTr="00C30BD1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47F75005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5BA83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</w:p>
        </w:tc>
      </w:tr>
      <w:tr w:rsidR="00D97314" w:rsidRPr="00B657B8" w14:paraId="589A1CC5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0482DB42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2960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2,238</w:t>
            </w:r>
          </w:p>
        </w:tc>
      </w:tr>
      <w:tr w:rsidR="00D97314" w:rsidRPr="00B657B8" w14:paraId="7FAF2ECA" w14:textId="77777777" w:rsidTr="00C30BD1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B4E83B0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ED3C5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17,326</w:t>
            </w:r>
          </w:p>
        </w:tc>
      </w:tr>
      <w:tr w:rsidR="00D97314" w:rsidRPr="00B657B8" w14:paraId="078E2CA7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7EA2EFE5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A0F6A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174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390</w:t>
            </w:r>
          </w:p>
        </w:tc>
      </w:tr>
      <w:tr w:rsidR="00D97314" w:rsidRPr="00B657B8" w14:paraId="4C91691D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7453BFA8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C8AB0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50,227</w:t>
            </w:r>
          </w:p>
        </w:tc>
      </w:tr>
      <w:tr w:rsidR="00D97314" w:rsidRPr="00B657B8" w14:paraId="28CC4295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017A5BF3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27A8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</w:tr>
      <w:tr w:rsidR="00D97314" w:rsidRPr="00B657B8" w14:paraId="7F7C9371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3F23184F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861CC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7,202</w:t>
            </w:r>
          </w:p>
        </w:tc>
      </w:tr>
      <w:tr w:rsidR="00D97314" w:rsidRPr="00B657B8" w14:paraId="29585606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69314910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CE420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696</w:t>
            </w:r>
          </w:p>
        </w:tc>
      </w:tr>
      <w:tr w:rsidR="00D97314" w:rsidRPr="00B657B8" w14:paraId="5CE16304" w14:textId="77777777" w:rsidTr="00C30BD1">
        <w:trPr>
          <w:cantSplit/>
          <w:trHeight w:val="420"/>
        </w:trPr>
        <w:tc>
          <w:tcPr>
            <w:tcW w:w="3862" w:type="pct"/>
            <w:vAlign w:val="bottom"/>
          </w:tcPr>
          <w:p w14:paraId="3CE8F913" w14:textId="77777777" w:rsidR="00D97314" w:rsidRPr="00B657B8" w:rsidRDefault="00D97314" w:rsidP="00C30BD1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A82006" w14:textId="77777777" w:rsidR="00D97314" w:rsidRPr="00B657B8" w:rsidRDefault="00D97314" w:rsidP="00C30BD1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104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694</w:t>
            </w:r>
          </w:p>
        </w:tc>
      </w:tr>
    </w:tbl>
    <w:p w14:paraId="652EEE30" w14:textId="77777777" w:rsidR="00DE1215" w:rsidRDefault="00DE1215" w:rsidP="00DE121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95E9F3C" w14:textId="77777777" w:rsidR="00E036C3" w:rsidRDefault="00E036C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47C2222" w14:textId="37CFBA4A" w:rsidR="00D97314" w:rsidRPr="00E036C3" w:rsidRDefault="00D97314" w:rsidP="00E036C3">
      <w:pPr>
        <w:spacing w:after="240" w:line="240" w:lineRule="auto"/>
        <w:ind w:left="137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036C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ปรับโครงสร้างการถือหุ้นในบริษัท โอ</w:t>
      </w:r>
      <w:r w:rsidRPr="00E036C3">
        <w:rPr>
          <w:rFonts w:asciiTheme="majorBidi" w:hAnsiTheme="majorBidi"/>
          <w:i/>
          <w:iCs/>
          <w:sz w:val="30"/>
          <w:szCs w:val="30"/>
        </w:rPr>
        <w:t>-</w:t>
      </w:r>
      <w:r w:rsidRPr="00E036C3">
        <w:rPr>
          <w:rFonts w:asciiTheme="majorBidi" w:hAnsiTheme="majorBidi" w:hint="cs"/>
          <w:i/>
          <w:iCs/>
          <w:sz w:val="30"/>
          <w:szCs w:val="30"/>
          <w:cs/>
        </w:rPr>
        <w:t>พรีเมียร์ จำกัด</w:t>
      </w:r>
    </w:p>
    <w:p w14:paraId="19365423" w14:textId="77777777" w:rsidR="00D97314" w:rsidRPr="00B657B8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ที่ประชุมคณะกรรมการบริหารได้มีมติให้บริษัทปรับโครงสร้างการถือหุ้นใน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 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โอ-พรีเมียร์ จำกัด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(OPM)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ซึ่งเป็นบริษัทย่อยของบริษัท ดังนี้</w:t>
      </w:r>
    </w:p>
    <w:p w14:paraId="544677C3" w14:textId="77777777" w:rsidR="00D97314" w:rsidRPr="00B657B8" w:rsidRDefault="00D97314" w:rsidP="00D97314">
      <w:pPr>
        <w:pStyle w:val="ListParagraph"/>
        <w:numPr>
          <w:ilvl w:val="0"/>
          <w:numId w:val="30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บริษัทจำหน่ายเงินลงทุนใน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OPM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ทั้งหมด จำนวน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9,998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คิดเป็นร้อยละ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99.98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ของหุ้นสามัญที่ออกและชำระเต็มมูลค่าแล้วให้แก่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ซึ่งเป็นบริษัทย่อยของกลุ่มบริษัท รวมเป็นจำนวนเงิน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1.3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 โดยบริษัทบันทึกกำไรจากการจำหน่ายเงินลงทุนดังกล่าว จำนวน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0.8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</w:t>
      </w:r>
    </w:p>
    <w:p w14:paraId="35BF360D" w14:textId="59B16AFF" w:rsidR="00D97314" w:rsidRPr="00530353" w:rsidRDefault="00D97314" w:rsidP="00530353">
      <w:pPr>
        <w:pStyle w:val="ListParagraph"/>
        <w:numPr>
          <w:ilvl w:val="0"/>
          <w:numId w:val="30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57B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ซื้อเงินลงทุนใน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OPM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จำนวน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จากบุคคลที่เกี่ยวข้องกัน คิดเป็นร้อยละ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0.01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ของหุ้นสามัญที่ออกและชำระเต็มมูลค่าแล้วของ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OPM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เป็นจำนวนเงิน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130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บาท</w:t>
      </w:r>
    </w:p>
    <w:p w14:paraId="242ED6DC" w14:textId="2ACEE393" w:rsidR="003D1B6B" w:rsidRPr="00530353" w:rsidRDefault="00D97314" w:rsidP="00530353">
      <w:pPr>
        <w:spacing w:before="240"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การ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ปรับโครงสร้างการถือหุ้นดังกล่าวได้ดำเนินการแล้วเสร็จในเดือนกุมภาพันธ์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ซึ่งทำให้บริษัท โอทูซี จำกัด มีสัดส่วนความเป็นเจ้าของใน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OPM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เป็นร้อยละ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99.99 </w:t>
      </w:r>
    </w:p>
    <w:p w14:paraId="32E52647" w14:textId="0196642A" w:rsidR="00D97314" w:rsidRPr="00530353" w:rsidRDefault="00D97314" w:rsidP="00530353">
      <w:pPr>
        <w:spacing w:after="240" w:line="240" w:lineRule="auto"/>
        <w:ind w:left="137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657B8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 xml:space="preserve"> บริษัท โอสถสภา แดรี่ จำกัด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>ให้แก่บริษัท สยามกลาส อินดัสทรี จำกัด</w:t>
      </w:r>
    </w:p>
    <w:p w14:paraId="73BEFE43" w14:textId="503A3049" w:rsidR="00E251E3" w:rsidRPr="0071570B" w:rsidRDefault="00D97314" w:rsidP="00530353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28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B657B8">
        <w:rPr>
          <w:rFonts w:asciiTheme="majorBidi" w:hAnsiTheme="majorBidi" w:cstheme="majorBidi"/>
          <w:sz w:val="30"/>
          <w:szCs w:val="30"/>
        </w:rPr>
        <w:t xml:space="preserve">2567 </w:t>
      </w:r>
      <w:r w:rsidRPr="00B657B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ที่ประชุมคณะกรรมการบริษัทได้มีมติให้บริษัทปรับโครงสร้างกลุ่มบริษัทโดยการโอนกิจการทั้งหมด (</w:t>
      </w:r>
      <w:r w:rsidRPr="00B657B8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โอสถสภา แดรี่ </w:t>
      </w:r>
      <w:r w:rsidRPr="00B657B8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B657B8">
        <w:rPr>
          <w:rFonts w:asciiTheme="majorBidi" w:hAnsiTheme="majorBidi" w:cstheme="majorBidi"/>
          <w:sz w:val="30"/>
          <w:szCs w:val="30"/>
        </w:rPr>
        <w:t xml:space="preserve">OSD)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B657B8">
        <w:rPr>
          <w:rFonts w:asciiTheme="majorBidi" w:hAnsiTheme="majorBidi" w:cstheme="majorBidi"/>
          <w:sz w:val="30"/>
          <w:szCs w:val="30"/>
        </w:rPr>
        <w:t xml:space="preserve">100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ไปยัง บริษัท สยามกลาส อินดัสทรี จำกัด </w:t>
      </w:r>
      <w:r w:rsidRPr="00B657B8">
        <w:rPr>
          <w:rFonts w:asciiTheme="majorBidi" w:hAnsiTheme="majorBidi" w:cstheme="majorBidi"/>
          <w:sz w:val="30"/>
          <w:szCs w:val="30"/>
        </w:rPr>
        <w:t xml:space="preserve">(SGI)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Pr="00B657B8">
        <w:rPr>
          <w:rFonts w:asciiTheme="majorBidi" w:hAnsiTheme="majorBidi" w:cstheme="majorBidi"/>
          <w:sz w:val="30"/>
          <w:szCs w:val="30"/>
        </w:rPr>
        <w:t xml:space="preserve">100 </w:t>
      </w:r>
      <w:r w:rsidRPr="00B657B8">
        <w:rPr>
          <w:rFonts w:asciiTheme="majorBidi" w:hAnsiTheme="majorBidi" w:cstheme="majorBidi"/>
          <w:sz w:val="30"/>
          <w:szCs w:val="30"/>
          <w:cs/>
        </w:rPr>
        <w:t>โดย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</w:rPr>
        <w:t xml:space="preserve">SGI </w:t>
      </w:r>
      <w:r w:rsidRPr="00B657B8">
        <w:rPr>
          <w:rFonts w:asciiTheme="majorBidi" w:hAnsiTheme="majorBidi" w:cstheme="majorBidi"/>
          <w:sz w:val="30"/>
          <w:szCs w:val="30"/>
          <w:cs/>
        </w:rPr>
        <w:t>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B657B8">
        <w:rPr>
          <w:rFonts w:asciiTheme="majorBidi" w:hAnsiTheme="majorBidi" w:cstheme="majorBidi"/>
          <w:sz w:val="30"/>
          <w:szCs w:val="30"/>
        </w:rPr>
        <w:t xml:space="preserve"> OSD </w:t>
      </w:r>
      <w:r w:rsidRPr="00B657B8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B657B8">
        <w:rPr>
          <w:rFonts w:asciiTheme="majorBidi" w:hAnsiTheme="majorBidi" w:cstheme="majorBidi"/>
          <w:sz w:val="30"/>
          <w:szCs w:val="30"/>
        </w:rPr>
        <w:t xml:space="preserve"> OSD </w:t>
      </w:r>
      <w:r w:rsidRPr="00B657B8">
        <w:rPr>
          <w:rFonts w:asciiTheme="majorBidi" w:hAnsiTheme="majorBidi" w:cstheme="majorBidi"/>
          <w:sz w:val="30"/>
          <w:szCs w:val="30"/>
          <w:cs/>
        </w:rPr>
        <w:t>เป็นราคาโอน</w:t>
      </w:r>
      <w:r w:rsidRPr="00B657B8">
        <w:rPr>
          <w:rFonts w:asciiTheme="majorBidi" w:hAnsiTheme="majorBidi" w:cstheme="majorBidi"/>
          <w:sz w:val="30"/>
          <w:szCs w:val="30"/>
        </w:rPr>
        <w:t xml:space="preserve">  SGI </w:t>
      </w:r>
      <w:r w:rsidRPr="00B657B8">
        <w:rPr>
          <w:rFonts w:asciiTheme="majorBidi" w:hAnsiTheme="majorBidi" w:cstheme="majorBidi"/>
          <w:sz w:val="30"/>
          <w:szCs w:val="30"/>
          <w:cs/>
        </w:rPr>
        <w:t>ได้รับการโอนกิจการแล้วใน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15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</w:rPr>
        <w:t xml:space="preserve">2567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z w:val="30"/>
          <w:szCs w:val="30"/>
        </w:rPr>
        <w:t>OSD </w:t>
      </w:r>
      <w:r w:rsidRPr="00B657B8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ทั้งนี้ การโอนกิจการทั้งหมดของ </w:t>
      </w:r>
      <w:r w:rsidRPr="00B657B8">
        <w:rPr>
          <w:rFonts w:asciiTheme="majorBidi" w:hAnsiTheme="majorBidi" w:cstheme="majorBidi"/>
          <w:sz w:val="30"/>
          <w:szCs w:val="30"/>
        </w:rPr>
        <w:t xml:space="preserve">OSD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มาที่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SGI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ไม่มีผลกระทบต่องบการเงินรวมของกลุ่มบริษัท</w:t>
      </w:r>
    </w:p>
    <w:p w14:paraId="65EF3B2C" w14:textId="664C80EB" w:rsidR="009432EF" w:rsidRDefault="00D97314" w:rsidP="00530353">
      <w:pPr>
        <w:spacing w:before="24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ต่อมาในเดือนพฤษภาคม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บริษัทได้จำหน่ายเงินลงทุนใน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OSD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ทั้งหมดให้แก่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SGI</w:t>
      </w:r>
      <w:r w:rsidRPr="00B657B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/>
          <w:sz w:val="30"/>
          <w:szCs w:val="30"/>
          <w:cs/>
          <w:lang w:val="en-US"/>
        </w:rPr>
        <w:t xml:space="preserve">รวมเป็นจำนวนเงิน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170.4 </w:t>
      </w:r>
      <w:r w:rsidRPr="00B657B8">
        <w:rPr>
          <w:rFonts w:asciiTheme="majorBidi" w:hAnsiTheme="majorBidi"/>
          <w:sz w:val="30"/>
          <w:szCs w:val="30"/>
          <w:cs/>
          <w:lang w:val="en-US"/>
        </w:rPr>
        <w:t xml:space="preserve">ล้านบาท โดยบริษัทบันทึกกำไรจากการจำหน่ายเงินลงทุนดังกล่าว จำนวน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80.4 </w:t>
      </w:r>
      <w:r w:rsidRPr="00B657B8">
        <w:rPr>
          <w:rFonts w:asciiTheme="majorBidi" w:hAnsiTheme="majorBidi"/>
          <w:sz w:val="30"/>
          <w:szCs w:val="30"/>
          <w:cs/>
          <w:lang w:val="en-US"/>
        </w:rPr>
        <w:t>ล้านบาท</w:t>
      </w:r>
      <w:r w:rsidRPr="00B657B8">
        <w:rPr>
          <w:rFonts w:asciiTheme="majorBidi" w:hAnsiTheme="majorBidi" w:hint="cs"/>
          <w:sz w:val="30"/>
          <w:szCs w:val="30"/>
          <w:cs/>
          <w:lang w:val="en-US"/>
        </w:rPr>
        <w:t>ในงบกำไรขาดทุนเฉพาะกิจการทั้งจำนวน</w:t>
      </w:r>
    </w:p>
    <w:p w14:paraId="44E58F32" w14:textId="77777777" w:rsidR="00A96182" w:rsidRDefault="00A96182" w:rsidP="00B47C9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21A059" w14:textId="28B295C6" w:rsidR="009432EF" w:rsidRPr="00530353" w:rsidRDefault="009432EF" w:rsidP="00530353">
      <w:pPr>
        <w:spacing w:after="240" w:line="240" w:lineRule="auto"/>
        <w:ind w:left="137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30353">
        <w:rPr>
          <w:rFonts w:asciiTheme="majorBidi" w:hAnsiTheme="majorBidi" w:hint="cs"/>
          <w:i/>
          <w:iCs/>
          <w:sz w:val="30"/>
          <w:szCs w:val="30"/>
          <w:cs/>
        </w:rPr>
        <w:t>การจำหน่ายเงินลงทุนใน</w:t>
      </w:r>
      <w:bookmarkStart w:id="2" w:name="_Hlk178082054"/>
      <w:r w:rsidRPr="00530353">
        <w:rPr>
          <w:rFonts w:asciiTheme="majorBidi" w:hAnsiTheme="majorBidi" w:hint="cs"/>
          <w:i/>
          <w:iCs/>
          <w:sz w:val="30"/>
          <w:szCs w:val="30"/>
          <w:cs/>
        </w:rPr>
        <w:t>บริษัท อินโนเวชั่น ออฟ เอ็กซ์พีเรียนซ์ จำกัด</w:t>
      </w:r>
      <w:bookmarkEnd w:id="2"/>
      <w:r w:rsidRPr="00530353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6F94C0BD" w14:textId="29BCF41D" w:rsidR="00E036C3" w:rsidRPr="00E036C3" w:rsidRDefault="009432EF" w:rsidP="00530353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13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กลุ่มบริษัทได้ขายเงินลงทุนทั้งหมดในบริษัท อินโนเวชั่น ออฟ เอ็กซ์พีเรียนซ์ จำกัด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proofErr w:type="spellStart"/>
      <w:r w:rsidR="00E069ED">
        <w:rPr>
          <w:rFonts w:asciiTheme="majorBidi" w:hAnsiTheme="majorBidi" w:cstheme="majorBidi"/>
          <w:spacing w:val="-4"/>
          <w:sz w:val="30"/>
          <w:szCs w:val="30"/>
          <w:lang w:val="en-US"/>
        </w:rPr>
        <w:t>i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EX</w:t>
      </w:r>
      <w:proofErr w:type="spellEnd"/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)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ซึ่งเป็นบริษัทย่อยของกลุ่มบริษัท เป็นจำนวนเงิน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B157F1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DA3BD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ผู้ซื้อทยอยจ่ายชำระค่าหุ้นจำนวน </w:t>
      </w:r>
      <w:r w:rsidR="00DA3BD3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B157F1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 w:rsidR="00DA3BD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DA3BD3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ล้านบาทแล้วในเดือนกันยายน </w:t>
      </w:r>
      <w:r w:rsidR="00DA3BD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="00B7099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="00B70996">
        <w:rPr>
          <w:rFonts w:asciiTheme="majorBidi" w:hAnsiTheme="majorBidi" w:cstheme="majorBidi" w:hint="cs"/>
          <w:spacing w:val="-4"/>
          <w:sz w:val="30"/>
          <w:szCs w:val="30"/>
          <w:cs/>
        </w:rPr>
        <w:t>จ่าย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ชำระ</w:t>
      </w:r>
      <w:r w:rsidR="00B157F1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ส่วนที่เหลือ</w:t>
      </w:r>
      <w:r w:rsidR="00B7099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อีกจำนวน </w:t>
      </w:r>
      <w:r w:rsidR="00B70996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B157F1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 w:rsidR="00B7099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7099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ภายในเดือนธันวาคม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และกลุ่มบริษัทจะต้องยกหนี้เงินให้กู้ยืมแก่ </w:t>
      </w:r>
      <w:proofErr w:type="spellStart"/>
      <w:r w:rsidR="00E069ED">
        <w:rPr>
          <w:rFonts w:asciiTheme="majorBidi" w:hAnsiTheme="majorBidi" w:cstheme="majorBidi"/>
          <w:spacing w:val="-4"/>
          <w:sz w:val="30"/>
          <w:szCs w:val="30"/>
          <w:lang w:val="en-US"/>
        </w:rPr>
        <w:t>i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EX</w:t>
      </w:r>
      <w:proofErr w:type="spellEnd"/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B157F1">
        <w:rPr>
          <w:rFonts w:asciiTheme="majorBidi" w:hAnsiTheme="majorBidi" w:cstheme="majorBidi"/>
          <w:spacing w:val="-4"/>
          <w:sz w:val="30"/>
          <w:szCs w:val="30"/>
          <w:lang w:val="en-US"/>
        </w:rPr>
        <w:t>.0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ณ วันที่จำหน่ายมูลค่าตามบัญชีของหนี้สินสุทธิของ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proofErr w:type="spellStart"/>
      <w:r w:rsidR="00E069ED">
        <w:rPr>
          <w:rFonts w:asciiTheme="majorBidi" w:hAnsiTheme="majorBidi" w:cstheme="majorBidi"/>
          <w:spacing w:val="-4"/>
          <w:sz w:val="30"/>
          <w:szCs w:val="30"/>
          <w:lang w:val="en-US"/>
        </w:rPr>
        <w:t>i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>EX</w:t>
      </w:r>
      <w:proofErr w:type="spellEnd"/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ในงบการเงินของกลุ่มบริษัทมีจำนวน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6.9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กลุ่มบริษัทรับรู้ส่วนได้เสียที่ไม่มีอำนาจควบคุมเพิ่มขึ้นเป็นจำนวน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1.4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และกลุ่มบริษัทรับรู้กำไรจากการขายเป็นจำนวน </w:t>
      </w:r>
      <w:r w:rsidRPr="00E036C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5.5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ซึ่งรวมอยู่ใน</w:t>
      </w:r>
      <w:r w:rsidR="00694568"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รายได้อื่น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ในงบกำไรขาดทุน</w:t>
      </w:r>
      <w:bookmarkStart w:id="3" w:name="_Hlk178163631"/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bookmarkEnd w:id="3"/>
    </w:p>
    <w:p w14:paraId="7370884C" w14:textId="75BDAFF0" w:rsidR="00D97314" w:rsidRPr="00F70E6C" w:rsidRDefault="00D97314" w:rsidP="00F70E6C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F29C1C6" w14:textId="77777777" w:rsidR="00D97314" w:rsidRPr="00B657B8" w:rsidRDefault="00D97314" w:rsidP="00D97314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48"/>
        <w:gridCol w:w="184"/>
        <w:gridCol w:w="1258"/>
      </w:tblGrid>
      <w:tr w:rsidR="00D97314" w:rsidRPr="00B657B8" w14:paraId="4B1A9DD8" w14:textId="77777777" w:rsidTr="00DC642B">
        <w:trPr>
          <w:cantSplit/>
          <w:tblHeader/>
        </w:trPr>
        <w:tc>
          <w:tcPr>
            <w:tcW w:w="5310" w:type="dxa"/>
            <w:vAlign w:val="bottom"/>
          </w:tcPr>
          <w:p w14:paraId="3FFB8DA4" w14:textId="77777777" w:rsidR="00D97314" w:rsidRPr="00B657B8" w:rsidRDefault="00D97314" w:rsidP="00DC642B">
            <w:pPr>
              <w:pStyle w:val="acctfourfigures"/>
              <w:tabs>
                <w:tab w:val="left" w:pos="720"/>
              </w:tabs>
              <w:spacing w:line="240" w:lineRule="auto"/>
              <w:ind w:left="8" w:firstLine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307595B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29FD2562" w14:textId="77777777" w:rsidR="00D97314" w:rsidRPr="00B657B8" w:rsidRDefault="00D97314" w:rsidP="00C30BD1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" w:type="dxa"/>
            <w:vAlign w:val="bottom"/>
          </w:tcPr>
          <w:p w14:paraId="6F8FF844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134367A" w14:textId="77777777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</w:t>
            </w:r>
            <w:r w:rsidRPr="00B657B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น</w:t>
            </w: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7314" w:rsidRPr="00B657B8" w14:paraId="326FA985" w14:textId="77777777" w:rsidTr="00DC642B">
        <w:trPr>
          <w:cantSplit/>
        </w:trPr>
        <w:tc>
          <w:tcPr>
            <w:tcW w:w="5310" w:type="dxa"/>
          </w:tcPr>
          <w:p w14:paraId="572631CC" w14:textId="77777777" w:rsidR="00D97314" w:rsidRPr="00B657B8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514B9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1CCE53C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B657B8" w14:paraId="3573943A" w14:textId="77777777" w:rsidTr="00DC642B">
        <w:trPr>
          <w:cantSplit/>
        </w:trPr>
        <w:tc>
          <w:tcPr>
            <w:tcW w:w="5310" w:type="dxa"/>
          </w:tcPr>
          <w:p w14:paraId="00C712B6" w14:textId="77777777" w:rsidR="00D97314" w:rsidRPr="00B657B8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702576D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84D85E0" w14:textId="1F5D32AB" w:rsidR="00D97314" w:rsidRPr="0062688E" w:rsidRDefault="005B0FCA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688E">
              <w:rPr>
                <w:rFonts w:ascii="Angsana New" w:hAnsi="Angsana New"/>
                <w:sz w:val="30"/>
                <w:szCs w:val="30"/>
              </w:rPr>
              <w:t>7</w:t>
            </w:r>
            <w:r w:rsidR="00F2347E">
              <w:rPr>
                <w:rFonts w:ascii="Angsana New" w:hAnsi="Angsana New"/>
                <w:sz w:val="30"/>
                <w:szCs w:val="30"/>
              </w:rPr>
              <w:t>35</w:t>
            </w:r>
            <w:r w:rsidRPr="0062688E">
              <w:rPr>
                <w:rFonts w:ascii="Angsana New" w:hAnsi="Angsana New"/>
                <w:sz w:val="30"/>
                <w:szCs w:val="30"/>
              </w:rPr>
              <w:t>,</w:t>
            </w:r>
            <w:r w:rsidR="00F2347E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184" w:type="dxa"/>
          </w:tcPr>
          <w:p w14:paraId="0115D159" w14:textId="77777777" w:rsidR="00D97314" w:rsidRPr="00B657B8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D0CF72F" w14:textId="3A1FB685" w:rsidR="00D97314" w:rsidRPr="004606C5" w:rsidRDefault="00292928" w:rsidP="004C5745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6C5">
              <w:rPr>
                <w:rFonts w:ascii="Angsana New" w:hAnsi="Angsana New"/>
                <w:sz w:val="30"/>
                <w:szCs w:val="30"/>
              </w:rPr>
              <w:t>701,</w:t>
            </w:r>
            <w:r w:rsidR="0003499B" w:rsidRPr="004606C5">
              <w:rPr>
                <w:rFonts w:ascii="Angsana New" w:hAnsi="Angsana New"/>
                <w:sz w:val="30"/>
                <w:szCs w:val="30"/>
              </w:rPr>
              <w:t>89</w:t>
            </w:r>
            <w:r w:rsidR="004C574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97314" w:rsidRPr="00B657B8" w14:paraId="2716AAB0" w14:textId="77777777" w:rsidTr="00DC642B">
        <w:trPr>
          <w:cantSplit/>
        </w:trPr>
        <w:tc>
          <w:tcPr>
            <w:tcW w:w="5310" w:type="dxa"/>
          </w:tcPr>
          <w:p w14:paraId="2E0A4552" w14:textId="77777777" w:rsidR="00D97314" w:rsidRPr="00B657B8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5B1222D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1D094CF" w14:textId="7EAFA02B" w:rsidR="00D97314" w:rsidRPr="0062688E" w:rsidRDefault="005B0FCA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688E">
              <w:rPr>
                <w:rFonts w:ascii="Angsana New" w:hAnsi="Angsana New"/>
                <w:sz w:val="30"/>
                <w:szCs w:val="30"/>
              </w:rPr>
              <w:t>118,228</w:t>
            </w:r>
          </w:p>
        </w:tc>
        <w:tc>
          <w:tcPr>
            <w:tcW w:w="184" w:type="dxa"/>
          </w:tcPr>
          <w:p w14:paraId="19E9B433" w14:textId="77777777" w:rsidR="00D97314" w:rsidRPr="00B657B8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B2CAB1" w14:textId="4F2FF467" w:rsidR="00D97314" w:rsidRPr="004606C5" w:rsidRDefault="004606C5" w:rsidP="004C5745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6C5">
              <w:rPr>
                <w:rFonts w:ascii="Angsana New" w:hAnsi="Angsana New"/>
                <w:sz w:val="30"/>
                <w:szCs w:val="30"/>
              </w:rPr>
              <w:t>5</w:t>
            </w:r>
            <w:r w:rsidR="00686D6A">
              <w:rPr>
                <w:rFonts w:ascii="Angsana New" w:hAnsi="Angsana New"/>
                <w:sz w:val="30"/>
                <w:szCs w:val="30"/>
              </w:rPr>
              <w:t>5,35</w:t>
            </w:r>
            <w:r w:rsidR="00DE46C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97314" w:rsidRPr="00B657B8" w14:paraId="0B1E4D6B" w14:textId="77777777" w:rsidTr="00DC642B">
        <w:trPr>
          <w:cantSplit/>
        </w:trPr>
        <w:tc>
          <w:tcPr>
            <w:tcW w:w="5310" w:type="dxa"/>
          </w:tcPr>
          <w:p w14:paraId="2B9EF93B" w14:textId="77777777" w:rsidR="00D97314" w:rsidRPr="00B657B8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รับโอนจากการโอนกิจการทั้งหมด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0CCC175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0CA916D7" w14:textId="28DBD8B4" w:rsidR="00D97314" w:rsidRPr="0062688E" w:rsidRDefault="0028256B" w:rsidP="004C5745">
            <w:pPr>
              <w:pStyle w:val="BodyText"/>
              <w:tabs>
                <w:tab w:val="decimal" w:pos="781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688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14:paraId="4DDDF798" w14:textId="77777777" w:rsidR="00D97314" w:rsidRPr="00B657B8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770529E" w14:textId="6F557AB9" w:rsidR="00D97314" w:rsidRPr="004606C5" w:rsidRDefault="00686D6A" w:rsidP="004C5745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</w:t>
            </w:r>
            <w:r w:rsidR="002330BC"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D97314" w:rsidRPr="00B657B8" w14:paraId="2F593F54" w14:textId="77777777" w:rsidTr="00DC642B">
        <w:trPr>
          <w:cantSplit/>
        </w:trPr>
        <w:tc>
          <w:tcPr>
            <w:tcW w:w="5310" w:type="dxa"/>
          </w:tcPr>
          <w:p w14:paraId="248CC96E" w14:textId="77777777" w:rsidR="00D97314" w:rsidRPr="00B657B8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818465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664F7F73" w14:textId="532BD1B7" w:rsidR="00D97314" w:rsidRPr="0062688E" w:rsidRDefault="0028256B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688E">
              <w:rPr>
                <w:rFonts w:ascii="Angsana New" w:hAnsi="Angsana New"/>
                <w:sz w:val="30"/>
                <w:szCs w:val="30"/>
              </w:rPr>
              <w:t>(5,</w:t>
            </w:r>
            <w:r w:rsidR="00197725">
              <w:rPr>
                <w:rFonts w:ascii="Angsana New" w:hAnsi="Angsana New"/>
                <w:sz w:val="30"/>
                <w:szCs w:val="30"/>
              </w:rPr>
              <w:t>583</w:t>
            </w:r>
            <w:r w:rsidRPr="006268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12D944AF" w14:textId="77777777" w:rsidR="00D97314" w:rsidRPr="00B657B8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42CA240" w14:textId="55E223A8" w:rsidR="00D97314" w:rsidRPr="003F6D44" w:rsidRDefault="002330BC" w:rsidP="00DE46CE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6D44">
              <w:rPr>
                <w:rFonts w:ascii="Angsana New" w:hAnsi="Angsana New"/>
                <w:sz w:val="30"/>
                <w:szCs w:val="30"/>
              </w:rPr>
              <w:t>(26,4</w:t>
            </w:r>
            <w:r w:rsidR="00094583">
              <w:rPr>
                <w:rFonts w:ascii="Angsana New" w:hAnsi="Angsana New"/>
                <w:sz w:val="30"/>
                <w:szCs w:val="30"/>
              </w:rPr>
              <w:t>40</w:t>
            </w:r>
            <w:r w:rsidRPr="003F6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7314" w:rsidRPr="00B657B8" w14:paraId="33CCF4FC" w14:textId="77777777" w:rsidTr="00DC642B">
        <w:trPr>
          <w:cantSplit/>
        </w:trPr>
        <w:tc>
          <w:tcPr>
            <w:tcW w:w="5310" w:type="dxa"/>
          </w:tcPr>
          <w:p w14:paraId="0DDF3756" w14:textId="77777777" w:rsidR="00D97314" w:rsidRPr="00B657B8" w:rsidRDefault="00D97314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475A8C1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77BD7B36" w14:textId="21D4E9F8" w:rsidR="00D97314" w:rsidRPr="0062688E" w:rsidRDefault="0062688E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688E">
              <w:rPr>
                <w:rFonts w:ascii="Angsana New" w:hAnsi="Angsana New"/>
                <w:sz w:val="30"/>
                <w:szCs w:val="30"/>
              </w:rPr>
              <w:t>(2,630)</w:t>
            </w:r>
          </w:p>
        </w:tc>
        <w:tc>
          <w:tcPr>
            <w:tcW w:w="184" w:type="dxa"/>
          </w:tcPr>
          <w:p w14:paraId="3B2CC88B" w14:textId="77777777" w:rsidR="00D97314" w:rsidRPr="00B657B8" w:rsidRDefault="00D97314" w:rsidP="00C30BD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165523" w14:textId="0EA9CD8D" w:rsidR="00D97314" w:rsidRPr="003F6D44" w:rsidRDefault="004E1773" w:rsidP="00DE46CE">
            <w:pPr>
              <w:pStyle w:val="BodyText"/>
              <w:tabs>
                <w:tab w:val="decimal" w:pos="9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6D44">
              <w:rPr>
                <w:rFonts w:ascii="Angsana New" w:hAnsi="Angsana New"/>
                <w:sz w:val="30"/>
                <w:szCs w:val="30"/>
              </w:rPr>
              <w:t>(1</w:t>
            </w:r>
            <w:r w:rsidR="003F6D44">
              <w:rPr>
                <w:rFonts w:ascii="Angsana New" w:hAnsi="Angsana New"/>
                <w:sz w:val="30"/>
                <w:szCs w:val="30"/>
              </w:rPr>
              <w:t>,</w:t>
            </w:r>
            <w:r w:rsidR="003F6D44" w:rsidRPr="003F6D44">
              <w:rPr>
                <w:rFonts w:ascii="Angsana New" w:hAnsi="Angsana New"/>
                <w:sz w:val="30"/>
                <w:szCs w:val="30"/>
              </w:rPr>
              <w:t>4</w:t>
            </w:r>
            <w:r w:rsidR="00B543C1">
              <w:rPr>
                <w:rFonts w:ascii="Angsana New" w:hAnsi="Angsana New"/>
                <w:sz w:val="30"/>
                <w:szCs w:val="30"/>
              </w:rPr>
              <w:t>1</w:t>
            </w:r>
            <w:r w:rsidR="003F6D44" w:rsidRPr="003F6D44">
              <w:rPr>
                <w:rFonts w:ascii="Angsana New" w:hAnsi="Angsana New"/>
                <w:sz w:val="30"/>
                <w:szCs w:val="30"/>
              </w:rPr>
              <w:t>1)</w:t>
            </w:r>
          </w:p>
        </w:tc>
      </w:tr>
      <w:tr w:rsidR="00B543C1" w:rsidRPr="00B657B8" w14:paraId="3DCCAE20" w14:textId="77777777" w:rsidTr="00DC642B">
        <w:trPr>
          <w:cantSplit/>
        </w:trPr>
        <w:tc>
          <w:tcPr>
            <w:tcW w:w="5310" w:type="dxa"/>
            <w:shd w:val="clear" w:color="auto" w:fill="auto"/>
          </w:tcPr>
          <w:p w14:paraId="47EF9DAD" w14:textId="4D96C5F2" w:rsidR="00B543C1" w:rsidRPr="00552459" w:rsidRDefault="00B543C1" w:rsidP="00DC642B">
            <w:pPr>
              <w:spacing w:line="240" w:lineRule="auto"/>
              <w:ind w:left="8" w:firstLine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574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จำหน่ายบริษัทย่อย </w:t>
            </w:r>
            <w:r w:rsidR="00B157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4C5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C57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4E80DDD9" w14:textId="77777777" w:rsidR="00B543C1" w:rsidRPr="00B657B8" w:rsidRDefault="00B543C1" w:rsidP="00B543C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</w:tcPr>
          <w:p w14:paraId="40CBAC2B" w14:textId="7D3850BF" w:rsidR="00B543C1" w:rsidRPr="0062688E" w:rsidRDefault="0062688E" w:rsidP="004C5745">
            <w:pPr>
              <w:pStyle w:val="BodyText"/>
              <w:tabs>
                <w:tab w:val="decimal" w:pos="106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688E">
              <w:rPr>
                <w:rFonts w:ascii="Angsana New" w:hAnsi="Angsana New"/>
                <w:sz w:val="30"/>
                <w:szCs w:val="30"/>
              </w:rPr>
              <w:t>(8</w:t>
            </w:r>
            <w:r w:rsidR="00E3756F" w:rsidRPr="004C5745">
              <w:rPr>
                <w:rFonts w:ascii="Angsana New" w:hAnsi="Angsana New"/>
                <w:sz w:val="30"/>
                <w:szCs w:val="30"/>
              </w:rPr>
              <w:t>31</w:t>
            </w:r>
            <w:r w:rsidRPr="006268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6098BB65" w14:textId="77777777" w:rsidR="00B543C1" w:rsidRPr="00B657B8" w:rsidRDefault="00B543C1" w:rsidP="00B543C1">
            <w:pPr>
              <w:pStyle w:val="BodyText"/>
              <w:tabs>
                <w:tab w:val="decimal" w:pos="998"/>
              </w:tabs>
              <w:spacing w:after="0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5E5A005C" w14:textId="6E49E8D2" w:rsidR="00B543C1" w:rsidRPr="00B543C1" w:rsidRDefault="00B543C1" w:rsidP="004C5745">
            <w:pPr>
              <w:pStyle w:val="BodyText"/>
              <w:tabs>
                <w:tab w:val="decimal" w:pos="663"/>
              </w:tabs>
              <w:spacing w:after="0" w:line="380" w:lineRule="exact"/>
              <w:ind w:left="-108"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657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9B26D5A" w14:textId="0AF514BD" w:rsidR="00D952AA" w:rsidRDefault="00D952AA" w:rsidP="003D1B6B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62D180A" w14:textId="27BD715B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0AFFEF02" w14:textId="77777777" w:rsidR="00D97314" w:rsidRPr="00B657B8" w:rsidRDefault="00D97314" w:rsidP="00D97314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780DC1F" w14:textId="77777777" w:rsidR="00D97314" w:rsidRPr="00B657B8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B657B8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Pr="00B657B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4589542C" w14:textId="77777777" w:rsidR="00D97314" w:rsidRPr="00B657B8" w:rsidRDefault="00D97314" w:rsidP="00D97314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/>
          <w:b w:val="0"/>
          <w:bCs w:val="0"/>
          <w:cs/>
        </w:rPr>
      </w:pPr>
    </w:p>
    <w:p w14:paraId="406EFDB1" w14:textId="77777777" w:rsidR="00D97314" w:rsidRPr="00B657B8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B657B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Pr="00B657B8">
        <w:rPr>
          <w:rFonts w:asciiTheme="majorBidi" w:hAnsiTheme="majorBidi"/>
          <w:b w:val="0"/>
          <w:bCs w:val="0"/>
          <w:lang w:val="en-US"/>
        </w:rPr>
        <w:t>1</w:t>
      </w:r>
      <w:r w:rsidRPr="00B657B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7D0743BE" w14:textId="77777777" w:rsidR="00D97314" w:rsidRPr="00B657B8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B657B8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B657B8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B657B8">
        <w:rPr>
          <w:rFonts w:asciiTheme="majorBidi" w:hAnsiTheme="majorBidi" w:cstheme="majorBidi"/>
          <w:b w:val="0"/>
          <w:bCs w:val="0"/>
          <w:lang w:val="en-US"/>
        </w:rPr>
        <w:t xml:space="preserve">2 </w:t>
      </w:r>
      <w:r w:rsidRPr="00B657B8">
        <w:rPr>
          <w:rFonts w:asciiTheme="majorBidi" w:hAnsiTheme="majorBidi" w:cstheme="majorBidi" w:hint="cs"/>
          <w:b w:val="0"/>
          <w:bCs w:val="0"/>
          <w:cs/>
        </w:rPr>
        <w:t>ผลิตภัณฑ์ของใช้ส่วนบุคคล</w:t>
      </w:r>
    </w:p>
    <w:p w14:paraId="1ABEC510" w14:textId="77777777" w:rsidR="00D97314" w:rsidRPr="00B657B8" w:rsidRDefault="00D97314" w:rsidP="00D97314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B657B8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B657B8">
        <w:rPr>
          <w:rFonts w:asciiTheme="majorBidi" w:hAnsiTheme="majorBidi"/>
          <w:b w:val="0"/>
          <w:bCs w:val="0"/>
          <w:cs/>
        </w:rPr>
        <w:t xml:space="preserve"> </w:t>
      </w:r>
      <w:r w:rsidRPr="00B657B8">
        <w:rPr>
          <w:rFonts w:asciiTheme="majorBidi" w:hAnsiTheme="majorBidi"/>
          <w:b w:val="0"/>
          <w:bCs w:val="0"/>
          <w:lang w:val="en-US"/>
        </w:rPr>
        <w:t>3</w:t>
      </w:r>
      <w:r w:rsidRPr="00B657B8">
        <w:rPr>
          <w:rFonts w:asciiTheme="majorBidi" w:hAnsiTheme="majorBidi"/>
          <w:b w:val="0"/>
          <w:bCs w:val="0"/>
          <w:cs/>
        </w:rPr>
        <w:t xml:space="preserve"> </w:t>
      </w:r>
      <w:r w:rsidRPr="00B657B8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239AC62A" w14:textId="77777777" w:rsidR="00D97314" w:rsidRPr="00B657B8" w:rsidRDefault="00D97314" w:rsidP="00D97314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3B0FA73" w14:textId="77777777" w:rsidR="00D97314" w:rsidRPr="00B657B8" w:rsidRDefault="00D97314" w:rsidP="00D9731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Pr="00B657B8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ของส่วนงาน </w:t>
      </w:r>
      <w:r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กลุ่มบริษัท ผู้บริหารเชื่อว่าการใช้กำไรก่อน</w:t>
      </w:r>
      <w:r w:rsidRPr="00B657B8"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4607C43" w14:textId="77777777" w:rsidR="009432EF" w:rsidRDefault="009432EF" w:rsidP="009432E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4" w:name="_Hlk104563605"/>
    </w:p>
    <w:p w14:paraId="0F8C0AC3" w14:textId="64906DCC" w:rsidR="00311C35" w:rsidRDefault="00311C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EEA79" w14:textId="779AFA94" w:rsidR="00D97314" w:rsidRPr="009432EF" w:rsidRDefault="00D97314" w:rsidP="003D1B6B">
      <w:pPr>
        <w:spacing w:line="240" w:lineRule="auto"/>
        <w:ind w:left="403" w:firstLine="403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B657B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6C161060" w14:textId="77777777" w:rsidR="00D97314" w:rsidRPr="00B657B8" w:rsidRDefault="00D97314" w:rsidP="00D97314">
      <w:pPr>
        <w:ind w:right="-45"/>
        <w:contextualSpacing/>
        <w:jc w:val="thaiDistribute"/>
        <w:rPr>
          <w:rFonts w:cstheme="minorBidi"/>
          <w:b/>
          <w:bCs/>
          <w:i/>
          <w:iCs/>
          <w:sz w:val="20"/>
          <w:szCs w:val="20"/>
          <w:cs/>
        </w:rPr>
      </w:pPr>
    </w:p>
    <w:p w14:paraId="257F2CC9" w14:textId="77777777" w:rsidR="00D97314" w:rsidRPr="008E2B12" w:rsidRDefault="00D97314" w:rsidP="00D97314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8E2B12">
        <w:rPr>
          <w:rFonts w:hint="cs"/>
          <w:sz w:val="30"/>
          <w:szCs w:val="30"/>
          <w:cs/>
        </w:rPr>
        <w:t>รายได้จากการขายในงบการเงินรวม</w:t>
      </w:r>
    </w:p>
    <w:p w14:paraId="1AE5E2E1" w14:textId="77777777" w:rsidR="00D97314" w:rsidRPr="00B657B8" w:rsidRDefault="00D97314" w:rsidP="00D97314">
      <w:pPr>
        <w:tabs>
          <w:tab w:val="left" w:pos="540"/>
          <w:tab w:val="left" w:pos="2642"/>
        </w:tabs>
        <w:ind w:left="540" w:right="-45"/>
        <w:jc w:val="center"/>
        <w:rPr>
          <w:rFonts w:asciiTheme="majorBidi" w:hAnsiTheme="majorBidi" w:cstheme="majorBidi"/>
          <w:sz w:val="30"/>
          <w:szCs w:val="30"/>
        </w:rPr>
      </w:pPr>
      <w:r w:rsidRPr="008E2B12">
        <w:rPr>
          <w:rFonts w:hint="cs"/>
          <w:sz w:val="30"/>
          <w:szCs w:val="30"/>
          <w:cs/>
        </w:rPr>
        <w:t xml:space="preserve">สำหรับงวดสามเดือนสิ้นสุดวันที่ </w:t>
      </w:r>
      <w:r w:rsidRPr="008E2B12">
        <w:rPr>
          <w:rFonts w:asciiTheme="majorBidi" w:hAnsiTheme="majorBidi" w:cstheme="majorBidi"/>
          <w:sz w:val="30"/>
          <w:szCs w:val="30"/>
        </w:rPr>
        <w:t xml:space="preserve">30 </w:t>
      </w:r>
      <w:r w:rsidRPr="008E2B12">
        <w:rPr>
          <w:rFonts w:asciiTheme="majorBidi" w:hAnsiTheme="majorBidi" w:cstheme="majorBidi" w:hint="cs"/>
          <w:sz w:val="30"/>
          <w:szCs w:val="30"/>
          <w:cs/>
        </w:rPr>
        <w:t>กันยายน</w:t>
      </w:r>
    </w:p>
    <w:p w14:paraId="003D8CA3" w14:textId="77777777" w:rsidR="00D97314" w:rsidRPr="00B657B8" w:rsidRDefault="00D97314" w:rsidP="00D97314">
      <w:pPr>
        <w:spacing w:line="240" w:lineRule="atLeast"/>
        <w:ind w:left="540"/>
        <w:jc w:val="center"/>
        <w:rPr>
          <w:rFonts w:cstheme="minorBidi"/>
          <w:sz w:val="20"/>
          <w:szCs w:val="20"/>
          <w:cs/>
          <w:lang w:val="en-US"/>
        </w:rPr>
      </w:pPr>
      <w:r w:rsidRPr="00021994">
        <w:rPr>
          <w:rFonts w:cs="Times New Roman"/>
          <w:noProof/>
          <w:highlight w:val="yellow"/>
          <w:lang w:val="en-US"/>
        </w:rPr>
        <mc:AlternateContent>
          <mc:Choice Requires="wpg">
            <w:drawing>
              <wp:anchor distT="0" distB="0" distL="114300" distR="114300" simplePos="0" relativeHeight="251658287" behindDoc="0" locked="0" layoutInCell="1" allowOverlap="1" wp14:anchorId="798F94C7" wp14:editId="144B8424">
                <wp:simplePos x="0" y="0"/>
                <wp:positionH relativeFrom="column">
                  <wp:posOffset>1794409</wp:posOffset>
                </wp:positionH>
                <wp:positionV relativeFrom="paragraph">
                  <wp:posOffset>42163</wp:posOffset>
                </wp:positionV>
                <wp:extent cx="4222116" cy="3307080"/>
                <wp:effectExtent l="0" t="0" r="0" b="762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35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36" name="Picture 36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7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8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0" name="Group 4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4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2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45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DC32A2" w14:textId="77777777" w:rsidR="00D97314" w:rsidRPr="00C120B5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F94C7" id="Group 34" o:spid="_x0000_s1026" style="position:absolute;left:0;text-align:left;margin-left:141.3pt;margin-top:3.3pt;width:332.45pt;height:260.4pt;z-index:251658287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os/F1RUAAEy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">
                <v:group id="Group 21" o:spid="_x0000_s1027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6" o:spid="_x0000_s1028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">
                    <v:imagedata r:id="rId13" o:title="Food2" grayscale="t"/>
                  </v:shape>
                  <v:shape id="Picture 37" o:spid="_x0000_s1029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30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group id="Group 40" o:spid="_x0000_s1031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Freeform 39" o:spid="_x0000_s1032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33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34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35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036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" filled="f" stroked="f">
                  <v:textbox inset="4.3pt,4.3pt,4.3pt,4.3pt">
                    <w:txbxContent>
                      <w:p w14:paraId="4BDC32A2" w14:textId="77777777" w:rsidR="00D97314" w:rsidRPr="00C120B5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21994">
        <w:rPr>
          <w:rFonts w:asciiTheme="majorBidi" w:hAnsiTheme="majorBidi" w:cstheme="majorBidi"/>
          <w:noProof/>
          <w:sz w:val="30"/>
          <w:szCs w:val="30"/>
          <w:highlight w:val="yellow"/>
          <w:lang w:val="en-US"/>
        </w:rPr>
        <mc:AlternateContent>
          <mc:Choice Requires="wpg">
            <w:drawing>
              <wp:anchor distT="0" distB="0" distL="114300" distR="114300" simplePos="0" relativeHeight="251658283" behindDoc="0" locked="0" layoutInCell="1" allowOverlap="1" wp14:anchorId="301917A5" wp14:editId="4DACE21E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4A9647" w14:textId="77777777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047408AC" w14:textId="77777777" w:rsidR="00D97314" w:rsidRPr="009D3874" w:rsidRDefault="00D97314" w:rsidP="00D97314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6891EA" w14:textId="67C26A96" w:rsidR="00D97314" w:rsidRPr="00275164" w:rsidRDefault="009357DD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6,042,871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219E5D" w14:textId="77777777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4518DA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D2930E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0291D3" w14:textId="77777777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6EF9">
                                <w:rPr>
                                  <w:rFonts w:asciiTheme="majorBidi" w:hAnsiTheme="majorBidi" w:cstheme="majorBidi" w:hint="cs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6</w:t>
                              </w:r>
                              <w:r w:rsidRPr="00D06E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,277,152</w:t>
                              </w:r>
                            </w:p>
                            <w:p w14:paraId="48A135FA" w14:textId="77777777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634A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  <w:p w14:paraId="6BA087FE" w14:textId="77777777" w:rsidR="00D97314" w:rsidRPr="005D488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1917A5" id="Group 46" o:spid="_x0000_s1037" style="position:absolute;left:0;text-align:left;margin-left:370.25pt;margin-top:65pt;width:100.8pt;height:1in;z-index:25165828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">
                <v:shape id="Text Box 47" o:spid="_x0000_s10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6C4A9647" w14:textId="77777777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047408AC" w14:textId="77777777" w:rsidR="00D97314" w:rsidRPr="009D3874" w:rsidRDefault="00D97314" w:rsidP="00D97314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516891EA" w14:textId="67C26A96" w:rsidR="00D97314" w:rsidRPr="00275164" w:rsidRDefault="009357DD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6,042,871</w:t>
                        </w:r>
                      </w:p>
                    </w:txbxContent>
                  </v:textbox>
                </v:shape>
                <v:shape id="Text Box 50" o:spid="_x0000_s10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67219E5D" w14:textId="77777777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51" o:spid="_x0000_s10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1B4518DA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0AD2930E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470291D3" w14:textId="77777777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6EF9">
                          <w:rPr>
                            <w:rFonts w:asciiTheme="majorBidi" w:hAnsiTheme="majorBidi" w:cstheme="majorBidi" w:hint="cs"/>
                            <w:sz w:val="28"/>
                            <w:szCs w:val="28"/>
                            <w:cs/>
                            <w:lang w:val="en-US"/>
                          </w:rPr>
                          <w:t>6</w:t>
                        </w:r>
                        <w:r w:rsidRPr="00D06EF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,277,152</w:t>
                        </w:r>
                      </w:p>
                      <w:p w14:paraId="48A135FA" w14:textId="77777777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8634AE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  <w:p w14:paraId="6BA087FE" w14:textId="77777777" w:rsidR="00D97314" w:rsidRPr="005D488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7C6B762E" wp14:editId="1E30BC78">
            <wp:extent cx="5779107" cy="3589020"/>
            <wp:effectExtent l="0" t="0" r="0" b="0"/>
            <wp:docPr id="188" name="Chart 1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48F3D9" w14:textId="77777777" w:rsidR="00D97314" w:rsidRPr="00B657B8" w:rsidRDefault="00D97314" w:rsidP="00D97314">
      <w:pPr>
        <w:ind w:left="540" w:right="-45"/>
        <w:rPr>
          <w:rFonts w:cs="Times New Roman"/>
          <w:sz w:val="20"/>
          <w:szCs w:val="20"/>
        </w:rPr>
      </w:pPr>
      <w:r w:rsidRPr="00B657B8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82" behindDoc="0" locked="0" layoutInCell="1" allowOverlap="1" wp14:anchorId="7691333C" wp14:editId="1E84AC63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132" name="Group 132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13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135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136" name="Group 136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13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1" name="Group 141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1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4" name="Group 164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17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80" name="Group 180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181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0C53BF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32F5919E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182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9D83BB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183" name="Group 183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184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0F6719" w14:textId="77777777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186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D526FCA" w14:textId="77777777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187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51C6E66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91333C" id="Group 65" o:spid="_x0000_s1044" style="position:absolute;left:0;text-align:left;margin-left:41.85pt;margin-top:8.75pt;width:422.45pt;height:129.35pt;z-index:251658282;mso-height-relative:margin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wtexUAAL6IAAAOAAAAZHJzL2Uyb0RvYy54bWzsXdtuG8kRfQ+QfyD07hV7LhxSWDtIvN5F&#10;gM1mETvIM01REhGKw5C0JefrU9VVp4czQ3Y1ZV2M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">
                <v:group id="Group 87" o:spid="_x0000_s1045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group id="Group 132" o:spid="_x0000_s1046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Freeform 39" o:spid="_x0000_s1047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8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49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136" o:spid="_x0000_s105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 137" o:spid="_x0000_s105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group id="Group 138" o:spid="_x0000_s105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    <v:line id="Straight Connector 19" o:spid="_x0000_s105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5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rW4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8eUYm0Ns/AAAA//8DAFBLAQItABQABgAIAAAAIQDb4fbL7gAAAIUBAAATAAAAAAAA&#10;AAAAAAAAAAAAAABbQ29udGVudF9UeXBlc10ueG1sUEsBAi0AFAAGAAgAAAAhAFr0LFu/AAAAFQEA&#10;AAsAAAAAAAAAAAAAAAAAHwEAAF9yZWxzLy5yZWxzUEsBAi0AFAAGAAgAAAAhAA1KtbjHAAAA3AAA&#10;AA8AAAAAAAAAAAAAAAAABwIAAGRycy9kb3ducmV2LnhtbFBLBQYAAAAAAwADALcAAAD7AgAAAAA=&#10;" strokecolor="black [3213]">
                        <o:lock v:ext="edit" shapetype="f"/>
                      </v:line>
                    </v:group>
                    <v:group id="Group 141" o:spid="_x0000_s105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    <v:line id="Straight Connector 19" o:spid="_x0000_s105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I0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LIXfZ+IFcnUHAAD//wMAUEsBAi0AFAAGAAgAAAAhANvh9svuAAAAhQEAABMAAAAAAAAAAAAA&#10;AAAAAAAAAFtDb250ZW50X1R5cGVzXS54bWxQSwECLQAUAAYACAAAACEAWvQsW78AAAAVAQAACwAA&#10;AAAAAAAAAAAAAAAfAQAAX3JlbHMvLnJlbHNQSwECLQAUAAYACAAAACEA2WHSNMMAAADcAAAADwAA&#10;AAAAAAAAAAAAAAAHAgAAZHJzL2Rvd25yZXYueG1sUEsFBgAAAAADAAMAtwAAAPcCAAAAAA==&#10;" strokecolor="black [3213]">
                        <o:lock v:ext="edit" shapetype="f"/>
                      </v:line>
                      <v:line id="Straight Connector 19" o:spid="_x0000_s105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164" o:spid="_x0000_s105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<v:line id="Straight Connector 19" o:spid="_x0000_s105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HMD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rTyjEygt78AAAD//wMAUEsBAi0AFAAGAAgAAAAhANvh9svuAAAAhQEAABMAAAAAAAAA&#10;AAAAAAAAAAAAAFtDb250ZW50X1R5cGVzXS54bWxQSwECLQAUAAYACAAAACEAWvQsW78AAAAVAQAA&#10;CwAAAAAAAAAAAAAAAAAfAQAAX3JlbHMvLnJlbHNQSwECLQAUAAYACAAAACEAPVBzA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6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NaYwwAAANw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F+uoD7M/ECuboBAAD//wMAUEsBAi0AFAAGAAgAAAAhANvh9svuAAAAhQEAABMAAAAAAAAAAAAA&#10;AAAAAAAAAFtDb250ZW50X1R5cGVzXS54bWxQSwECLQAUAAYACAAAACEAWvQsW78AAAAVAQAACwAA&#10;AAAAAAAAAAAAAAAfAQAAX3JlbHMvLnJlbHNQSwECLQAUAAYACAAAACEAUhzWmMMAAADcAAAADwAA&#10;AAAAAAAAAAAAAAAHAgAAZHJzL2Rvd25yZXYueG1sUEsFBgAAAAADAAMAtwAAAPcCAAAAAA==&#10;" strokecolor="black [3213]">
                        <o:lock v:ext="edit" shapetype="f"/>
                      </v:line>
                    </v:group>
                  </v:group>
                  <v:group id="Group 180" o:spid="_x0000_s106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  <v:shape id="TextBox 15" o:spid="_x0000_s106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" filled="f" stroked="f">
                      <v:textbox inset="4.3pt,4.3pt,4.3pt,4.3pt">
                        <w:txbxContent>
                          <w:p w14:paraId="4B0C53BF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32F5919E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6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    <v:textbox inset="4.3pt,4.3pt,4.3pt,4.3pt">
                        <w:txbxContent>
                          <w:p w14:paraId="5D9D83BB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183" o:spid="_x0000_s106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  <v:shape id="TextBox 6" o:spid="_x0000_s106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" filled="f" stroked="f">
                        <v:textbox inset="4.3pt,4.3pt,4.3pt,4.3pt">
                          <w:txbxContent>
                            <w:p w14:paraId="160F6719" w14:textId="77777777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06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" filled="f" stroked="f">
                        <v:textbox inset="4.3pt,4.3pt,4.3pt,4.3pt">
                          <w:txbxContent>
                            <w:p w14:paraId="6D526FCA" w14:textId="77777777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6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" filled="f" stroked="f">
                      <v:textbox inset="4.3pt,4.3pt,4.3pt,4.3pt">
                        <w:txbxContent>
                          <w:p w14:paraId="651C6E66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0DBFB33D" w14:textId="77777777" w:rsidR="00D97314" w:rsidRPr="00B657B8" w:rsidRDefault="00D97314" w:rsidP="00D9731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B657B8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80" behindDoc="1" locked="0" layoutInCell="1" allowOverlap="1" wp14:anchorId="0E3DB920" wp14:editId="74E725A1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189" name="Chart 189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81" behindDoc="1" locked="0" layoutInCell="1" allowOverlap="1" wp14:anchorId="52032797" wp14:editId="03599A43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V relativeFrom="margin">
              <wp14:pctHeight>0</wp14:pctHeight>
            </wp14:sizeRelV>
          </wp:anchor>
        </w:drawing>
      </w:r>
    </w:p>
    <w:p w14:paraId="0E4BE023" w14:textId="77777777" w:rsidR="00D97314" w:rsidRPr="00B657B8" w:rsidRDefault="00D97314" w:rsidP="00D97314">
      <w:pPr>
        <w:tabs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5" behindDoc="0" locked="0" layoutInCell="1" allowOverlap="1" wp14:anchorId="0B183E9A" wp14:editId="3C264089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16" name="Picture 16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86" behindDoc="0" locked="0" layoutInCell="1" allowOverlap="1" wp14:anchorId="22869027" wp14:editId="1F54ED7B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17" name="Picture 17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E2624E" w14:textId="77777777" w:rsidR="00D97314" w:rsidRPr="00B657B8" w:rsidRDefault="00D97314" w:rsidP="00D97314">
      <w:pPr>
        <w:tabs>
          <w:tab w:val="left" w:pos="540"/>
          <w:tab w:val="left" w:pos="2642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</w:rPr>
        <w:tab/>
      </w:r>
    </w:p>
    <w:p w14:paraId="7AE1F7AA" w14:textId="77777777" w:rsidR="00D97314" w:rsidRPr="00B657B8" w:rsidRDefault="00D97314" w:rsidP="00D97314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sectPr w:rsidR="00D97314" w:rsidRPr="00B657B8" w:rsidSect="00351A56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84" behindDoc="0" locked="0" layoutInCell="1" allowOverlap="1" wp14:anchorId="18273BD6" wp14:editId="342F4467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682245542" name="Chart 6822455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tbl>
      <w:tblPr>
        <w:tblpPr w:leftFromText="180" w:rightFromText="180" w:vertAnchor="text" w:tblpY="17"/>
        <w:tblW w:w="518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283"/>
        <w:gridCol w:w="739"/>
        <w:gridCol w:w="178"/>
        <w:gridCol w:w="853"/>
        <w:gridCol w:w="202"/>
        <w:gridCol w:w="872"/>
        <w:gridCol w:w="196"/>
        <w:gridCol w:w="853"/>
        <w:gridCol w:w="217"/>
        <w:gridCol w:w="872"/>
        <w:gridCol w:w="220"/>
        <w:gridCol w:w="844"/>
        <w:gridCol w:w="217"/>
        <w:gridCol w:w="872"/>
        <w:gridCol w:w="181"/>
        <w:gridCol w:w="844"/>
        <w:gridCol w:w="217"/>
        <w:gridCol w:w="869"/>
        <w:gridCol w:w="220"/>
        <w:gridCol w:w="856"/>
        <w:gridCol w:w="178"/>
        <w:gridCol w:w="751"/>
      </w:tblGrid>
      <w:tr w:rsidR="00D97314" w:rsidRPr="00B657B8" w14:paraId="45497A27" w14:textId="77777777" w:rsidTr="00C11AD5">
        <w:trPr>
          <w:cantSplit/>
          <w:tblHeader/>
        </w:trPr>
        <w:tc>
          <w:tcPr>
            <w:tcW w:w="4999" w:type="pct"/>
            <w:gridSpan w:val="24"/>
            <w:shd w:val="clear" w:color="auto" w:fill="auto"/>
          </w:tcPr>
          <w:p w14:paraId="49E730D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D97314" w:rsidRPr="00B657B8" w14:paraId="147E97E9" w14:textId="77777777" w:rsidTr="00C11AD5">
        <w:trPr>
          <w:cantSplit/>
          <w:tblHeader/>
        </w:trPr>
        <w:tc>
          <w:tcPr>
            <w:tcW w:w="940" w:type="pct"/>
            <w:shd w:val="clear" w:color="auto" w:fill="auto"/>
          </w:tcPr>
          <w:p w14:paraId="2EE0000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574" w:type="pct"/>
            <w:gridSpan w:val="3"/>
            <w:shd w:val="clear" w:color="auto" w:fill="auto"/>
            <w:vAlign w:val="bottom"/>
          </w:tcPr>
          <w:p w14:paraId="626E394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97403D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pct"/>
            <w:gridSpan w:val="3"/>
            <w:shd w:val="clear" w:color="auto" w:fill="auto"/>
            <w:vAlign w:val="bottom"/>
          </w:tcPr>
          <w:p w14:paraId="7A8844E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5" w:type="pct"/>
            <w:vAlign w:val="bottom"/>
          </w:tcPr>
          <w:p w14:paraId="58C7CBC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4" w:type="pct"/>
            <w:gridSpan w:val="3"/>
            <w:shd w:val="clear" w:color="auto" w:fill="auto"/>
            <w:vAlign w:val="bottom"/>
          </w:tcPr>
          <w:p w14:paraId="03E148F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3" w:type="pct"/>
            <w:vAlign w:val="bottom"/>
          </w:tcPr>
          <w:p w14:paraId="74B903FE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78DB266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0" w:type="pct"/>
            <w:vAlign w:val="bottom"/>
          </w:tcPr>
          <w:p w14:paraId="0A5E06E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40" w:type="pct"/>
            <w:gridSpan w:val="3"/>
            <w:shd w:val="clear" w:color="auto" w:fill="auto"/>
            <w:vAlign w:val="bottom"/>
          </w:tcPr>
          <w:p w14:paraId="543AB32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6AF737E7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1" w:type="pct"/>
            <w:gridSpan w:val="3"/>
            <w:vAlign w:val="bottom"/>
          </w:tcPr>
          <w:p w14:paraId="2928923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C11AD5" w:rsidRPr="00B657B8" w14:paraId="0E5AFD34" w14:textId="77777777" w:rsidTr="00C11AD5">
        <w:trPr>
          <w:cantSplit/>
          <w:tblHeader/>
        </w:trPr>
        <w:tc>
          <w:tcPr>
            <w:tcW w:w="940" w:type="pct"/>
            <w:shd w:val="clear" w:color="auto" w:fill="auto"/>
          </w:tcPr>
          <w:p w14:paraId="57967B2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Pr="00386545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30 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5" w:type="pct"/>
            <w:shd w:val="clear" w:color="auto" w:fill="auto"/>
          </w:tcPr>
          <w:p w14:paraId="42FF087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94" w:type="pct"/>
            <w:shd w:val="clear" w:color="auto" w:fill="auto"/>
          </w:tcPr>
          <w:p w14:paraId="4CF3B44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3C5746A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59" w:type="pct"/>
            <w:shd w:val="clear" w:color="auto" w:fill="auto"/>
          </w:tcPr>
          <w:p w14:paraId="7B3F60F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4977E92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7" w:type="pct"/>
            <w:shd w:val="clear" w:color="auto" w:fill="auto"/>
          </w:tcPr>
          <w:p w14:paraId="1839508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69D2CAB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5" w:type="pct"/>
          </w:tcPr>
          <w:p w14:paraId="56B8BF5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891C1D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2" w:type="pct"/>
            <w:shd w:val="clear" w:color="auto" w:fill="auto"/>
          </w:tcPr>
          <w:p w14:paraId="5AC6A01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10F8484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3" w:type="pct"/>
          </w:tcPr>
          <w:p w14:paraId="1FFAA9C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</w:tcPr>
          <w:p w14:paraId="6E50488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2" w:type="pct"/>
          </w:tcPr>
          <w:p w14:paraId="18FA577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56F9C7D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</w:tcPr>
          <w:p w14:paraId="477486F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</w:tcPr>
          <w:p w14:paraId="5C6B190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2" w:type="pct"/>
            <w:shd w:val="clear" w:color="auto" w:fill="auto"/>
          </w:tcPr>
          <w:p w14:paraId="13AC3D8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51C1DE1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3" w:type="pct"/>
          </w:tcPr>
          <w:p w14:paraId="1571844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</w:tcPr>
          <w:p w14:paraId="3EEC578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shd w:val="clear" w:color="auto" w:fill="auto"/>
          </w:tcPr>
          <w:p w14:paraId="0BE7D28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</w:tcPr>
          <w:p w14:paraId="57846D1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</w:tr>
      <w:tr w:rsidR="00D97314" w:rsidRPr="00B657B8" w14:paraId="3E328B51" w14:textId="77777777" w:rsidTr="00C11AD5">
        <w:trPr>
          <w:cantSplit/>
          <w:tblHeader/>
        </w:trPr>
        <w:tc>
          <w:tcPr>
            <w:tcW w:w="940" w:type="pct"/>
            <w:shd w:val="clear" w:color="auto" w:fill="auto"/>
          </w:tcPr>
          <w:p w14:paraId="53B07D8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060" w:type="pct"/>
            <w:gridSpan w:val="23"/>
            <w:shd w:val="clear" w:color="auto" w:fill="auto"/>
          </w:tcPr>
          <w:p w14:paraId="34CD2C8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C11AD5" w:rsidRPr="00B657B8" w14:paraId="6A9447BC" w14:textId="77777777" w:rsidTr="00C11AD5">
        <w:trPr>
          <w:cantSplit/>
        </w:trPr>
        <w:tc>
          <w:tcPr>
            <w:tcW w:w="940" w:type="pct"/>
            <w:shd w:val="clear" w:color="auto" w:fill="auto"/>
          </w:tcPr>
          <w:p w14:paraId="34176C7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35" w:type="pct"/>
            <w:shd w:val="clear" w:color="auto" w:fill="auto"/>
          </w:tcPr>
          <w:p w14:paraId="01A889AB" w14:textId="10C464EA" w:rsidR="00D97314" w:rsidRPr="00B657B8" w:rsidRDefault="0034452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4,639,</w:t>
            </w:r>
            <w:r w:rsidR="008A5CF0">
              <w:rPr>
                <w:rFonts w:asciiTheme="majorBidi" w:hAnsiTheme="majorBidi" w:cstheme="majorBidi"/>
                <w:szCs w:val="22"/>
                <w:lang w:val="en-US" w:bidi="th-TH"/>
              </w:rPr>
              <w:t>386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9B60B56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17DDAE2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5,070,693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E6EA6D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660296E9" w14:textId="7AC7AD54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701,872</w:t>
            </w:r>
          </w:p>
        </w:tc>
        <w:tc>
          <w:tcPr>
            <w:tcW w:w="67" w:type="pct"/>
            <w:shd w:val="clear" w:color="auto" w:fill="auto"/>
          </w:tcPr>
          <w:p w14:paraId="0C64539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7FE6C33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647,168</w:t>
            </w:r>
          </w:p>
        </w:tc>
        <w:tc>
          <w:tcPr>
            <w:tcW w:w="65" w:type="pct"/>
            <w:shd w:val="clear" w:color="auto" w:fill="auto"/>
          </w:tcPr>
          <w:p w14:paraId="52DC9B4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743ED653" w14:textId="50491243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701,</w:t>
            </w:r>
            <w:r w:rsidR="002F1A1C">
              <w:rPr>
                <w:rFonts w:asciiTheme="majorBidi" w:hAnsiTheme="majorBidi" w:cstheme="majorBidi"/>
                <w:szCs w:val="22"/>
                <w:lang w:val="en-US" w:bidi="th-TH"/>
              </w:rPr>
              <w:t>613</w:t>
            </w:r>
          </w:p>
        </w:tc>
        <w:tc>
          <w:tcPr>
            <w:tcW w:w="72" w:type="pct"/>
            <w:shd w:val="clear" w:color="auto" w:fill="auto"/>
          </w:tcPr>
          <w:p w14:paraId="29B129F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0CA2925D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559,291</w:t>
            </w:r>
          </w:p>
        </w:tc>
        <w:tc>
          <w:tcPr>
            <w:tcW w:w="73" w:type="pct"/>
            <w:shd w:val="clear" w:color="auto" w:fill="auto"/>
          </w:tcPr>
          <w:p w14:paraId="53D5B9C6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4944BF6A" w14:textId="5614F3C2" w:rsidR="00D97314" w:rsidRPr="00B657B8" w:rsidRDefault="00403A8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6,042,871</w:t>
            </w:r>
          </w:p>
        </w:tc>
        <w:tc>
          <w:tcPr>
            <w:tcW w:w="72" w:type="pct"/>
            <w:shd w:val="clear" w:color="auto" w:fill="auto"/>
          </w:tcPr>
          <w:p w14:paraId="6D70213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01B747C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6,277,152</w:t>
            </w:r>
          </w:p>
        </w:tc>
        <w:tc>
          <w:tcPr>
            <w:tcW w:w="60" w:type="pct"/>
            <w:shd w:val="clear" w:color="auto" w:fill="auto"/>
          </w:tcPr>
          <w:p w14:paraId="6F49361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66AD1547" w14:textId="6C864F6E" w:rsidR="00D97314" w:rsidRPr="00B657B8" w:rsidRDefault="00403A8B" w:rsidP="00C30BD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19163E8E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056A876F" w14:textId="77777777" w:rsidR="00D97314" w:rsidRPr="00B657B8" w:rsidRDefault="00D97314" w:rsidP="00C30BD1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62DA697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700DDB24" w14:textId="3EF43BD1" w:rsidR="00D97314" w:rsidRPr="00B657B8" w:rsidRDefault="00034A7E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6,042,871</w:t>
            </w:r>
          </w:p>
        </w:tc>
        <w:tc>
          <w:tcPr>
            <w:tcW w:w="59" w:type="pct"/>
            <w:shd w:val="clear" w:color="auto" w:fill="auto"/>
          </w:tcPr>
          <w:p w14:paraId="5E9CE22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439C9F3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6,277,152</w:t>
            </w:r>
          </w:p>
        </w:tc>
      </w:tr>
      <w:tr w:rsidR="00C11AD5" w:rsidRPr="00B657B8" w14:paraId="07F26BD9" w14:textId="77777777" w:rsidTr="00C11AD5">
        <w:trPr>
          <w:cantSplit/>
        </w:trPr>
        <w:tc>
          <w:tcPr>
            <w:tcW w:w="940" w:type="pct"/>
            <w:shd w:val="clear" w:color="auto" w:fill="auto"/>
          </w:tcPr>
          <w:p w14:paraId="5590D9D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35" w:type="pct"/>
            <w:tcBorders>
              <w:bottom w:val="single" w:sz="4" w:space="0" w:color="auto"/>
            </w:tcBorders>
            <w:shd w:val="clear" w:color="auto" w:fill="auto"/>
          </w:tcPr>
          <w:p w14:paraId="31016E63" w14:textId="262DD1FA" w:rsidR="00D97314" w:rsidRPr="00B657B8" w:rsidRDefault="0034452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69,5</w:t>
            </w:r>
            <w:r w:rsidR="002F1A1C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EF493A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</w:tcPr>
          <w:p w14:paraId="27D200C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65,861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E75B81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4523978E" w14:textId="595178B5" w:rsidR="00D97314" w:rsidRPr="00B657B8" w:rsidRDefault="00A570F3" w:rsidP="00C30BD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0179F696" w14:textId="77777777" w:rsidR="00D97314" w:rsidRPr="00B657B8" w:rsidRDefault="00D97314" w:rsidP="00C30BD1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3EF57D5B" w14:textId="77777777" w:rsidR="00D97314" w:rsidRPr="00B657B8" w:rsidRDefault="00D97314" w:rsidP="00C30BD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 w:hint="cs"/>
                <w:lang w:val="en-US"/>
              </w:rPr>
              <w:t>-</w:t>
            </w:r>
          </w:p>
        </w:tc>
        <w:tc>
          <w:tcPr>
            <w:tcW w:w="65" w:type="pct"/>
            <w:shd w:val="clear" w:color="auto" w:fill="auto"/>
          </w:tcPr>
          <w:p w14:paraId="6AD6F3F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535AED60" w14:textId="26C22EB5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41,770</w:t>
            </w:r>
          </w:p>
        </w:tc>
        <w:tc>
          <w:tcPr>
            <w:tcW w:w="72" w:type="pct"/>
            <w:shd w:val="clear" w:color="auto" w:fill="auto"/>
          </w:tcPr>
          <w:p w14:paraId="62516C31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68B0785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 xml:space="preserve"> 46,262</w:t>
            </w:r>
          </w:p>
        </w:tc>
        <w:tc>
          <w:tcPr>
            <w:tcW w:w="73" w:type="pct"/>
            <w:shd w:val="clear" w:color="auto" w:fill="auto"/>
          </w:tcPr>
          <w:p w14:paraId="55060BC1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63FDDD01" w14:textId="2B238F80" w:rsidR="00D97314" w:rsidRPr="00B657B8" w:rsidRDefault="00403A8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111,</w:t>
            </w:r>
            <w:r w:rsidR="00EB2C3C">
              <w:rPr>
                <w:rFonts w:asciiTheme="majorBidi" w:hAnsiTheme="majorBidi" w:cstheme="majorBidi"/>
                <w:szCs w:val="22"/>
                <w:lang w:val="en-US" w:bidi="th-TH"/>
              </w:rPr>
              <w:t>321</w:t>
            </w:r>
          </w:p>
        </w:tc>
        <w:tc>
          <w:tcPr>
            <w:tcW w:w="72" w:type="pct"/>
            <w:shd w:val="clear" w:color="auto" w:fill="auto"/>
          </w:tcPr>
          <w:p w14:paraId="1D144CCD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2ED31B5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112,123</w:t>
            </w:r>
          </w:p>
        </w:tc>
        <w:tc>
          <w:tcPr>
            <w:tcW w:w="60" w:type="pct"/>
            <w:shd w:val="clear" w:color="auto" w:fill="auto"/>
          </w:tcPr>
          <w:p w14:paraId="73CD457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24EE535A" w14:textId="696C7BFB" w:rsidR="00D97314" w:rsidRPr="00B657B8" w:rsidRDefault="00403A8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(111,</w:t>
            </w:r>
            <w:r w:rsidR="0078172B">
              <w:rPr>
                <w:rFonts w:asciiTheme="majorBidi" w:hAnsiTheme="majorBidi" w:cstheme="majorBidi"/>
                <w:szCs w:val="22"/>
                <w:lang w:val="en-US" w:bidi="th-TH"/>
              </w:rPr>
              <w:t>321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66005FD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76A75A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(112,123)</w:t>
            </w:r>
          </w:p>
        </w:tc>
        <w:tc>
          <w:tcPr>
            <w:tcW w:w="73" w:type="pct"/>
            <w:shd w:val="clear" w:color="auto" w:fill="auto"/>
          </w:tcPr>
          <w:p w14:paraId="0A3075BE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</w:tcPr>
          <w:p w14:paraId="0021A6FC" w14:textId="7538CD02" w:rsidR="00D97314" w:rsidRPr="00B657B8" w:rsidRDefault="00034A7E" w:rsidP="00C30BD1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60FC46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</w:tcPr>
          <w:p w14:paraId="45EF49E3" w14:textId="6384B5A1" w:rsidR="00D97314" w:rsidRPr="00B657B8" w:rsidRDefault="00034A7E" w:rsidP="00C30BD1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11AD5" w:rsidRPr="00B657B8" w14:paraId="17532760" w14:textId="77777777" w:rsidTr="00C11AD5">
        <w:trPr>
          <w:cantSplit/>
        </w:trPr>
        <w:tc>
          <w:tcPr>
            <w:tcW w:w="940" w:type="pct"/>
            <w:shd w:val="clear" w:color="auto" w:fill="auto"/>
          </w:tcPr>
          <w:p w14:paraId="7A202A43" w14:textId="77777777" w:rsidR="00D97314" w:rsidRPr="00B657B8" w:rsidRDefault="00D97314" w:rsidP="00C30BD1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242A7" w14:textId="2D68C658" w:rsidR="00D97314" w:rsidRPr="00B657B8" w:rsidRDefault="0034452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4,708</w:t>
            </w:r>
            <w:r w:rsidR="00A570F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2F1A1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937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4C3D35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E8B5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5,136,554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83617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DFCBF" w14:textId="4D85F9F7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701,872</w:t>
            </w:r>
          </w:p>
        </w:tc>
        <w:tc>
          <w:tcPr>
            <w:tcW w:w="67" w:type="pct"/>
            <w:shd w:val="clear" w:color="auto" w:fill="auto"/>
          </w:tcPr>
          <w:p w14:paraId="66161D47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E0A3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647,168</w:t>
            </w:r>
          </w:p>
        </w:tc>
        <w:tc>
          <w:tcPr>
            <w:tcW w:w="65" w:type="pct"/>
            <w:shd w:val="clear" w:color="auto" w:fill="auto"/>
          </w:tcPr>
          <w:p w14:paraId="0D8B405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F36F9" w14:textId="00992C77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743,3</w:t>
            </w:r>
            <w:r w:rsidR="002F1A1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</w:t>
            </w:r>
          </w:p>
        </w:tc>
        <w:tc>
          <w:tcPr>
            <w:tcW w:w="72" w:type="pct"/>
            <w:shd w:val="clear" w:color="auto" w:fill="auto"/>
          </w:tcPr>
          <w:p w14:paraId="585CB63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81C7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605,553</w:t>
            </w:r>
          </w:p>
        </w:tc>
        <w:tc>
          <w:tcPr>
            <w:tcW w:w="73" w:type="pct"/>
            <w:shd w:val="clear" w:color="auto" w:fill="auto"/>
          </w:tcPr>
          <w:p w14:paraId="52F83CE5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50438" w14:textId="04AF5FC5" w:rsidR="00D97314" w:rsidRPr="00B657B8" w:rsidRDefault="00403A8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6,154,1</w:t>
            </w:r>
            <w:r w:rsidR="000C54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92</w:t>
            </w:r>
          </w:p>
        </w:tc>
        <w:tc>
          <w:tcPr>
            <w:tcW w:w="72" w:type="pct"/>
            <w:shd w:val="clear" w:color="auto" w:fill="auto"/>
          </w:tcPr>
          <w:p w14:paraId="2ABFA8D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C36E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6,389,275</w:t>
            </w:r>
          </w:p>
        </w:tc>
        <w:tc>
          <w:tcPr>
            <w:tcW w:w="60" w:type="pct"/>
            <w:shd w:val="clear" w:color="auto" w:fill="auto"/>
          </w:tcPr>
          <w:p w14:paraId="7093727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452C" w14:textId="35A9CBA7" w:rsidR="00D97314" w:rsidRPr="00B657B8" w:rsidRDefault="00403A8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(111,</w:t>
            </w:r>
            <w:r w:rsidR="0078172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321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305C870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4A31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(112,123)</w:t>
            </w:r>
          </w:p>
        </w:tc>
        <w:tc>
          <w:tcPr>
            <w:tcW w:w="73" w:type="pct"/>
            <w:shd w:val="clear" w:color="auto" w:fill="auto"/>
          </w:tcPr>
          <w:p w14:paraId="74E1356B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B2D13" w14:textId="6CB0D07E" w:rsidR="00D97314" w:rsidRPr="00B657B8" w:rsidRDefault="00034A7E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6,042,871</w:t>
            </w:r>
          </w:p>
        </w:tc>
        <w:tc>
          <w:tcPr>
            <w:tcW w:w="59" w:type="pct"/>
            <w:shd w:val="clear" w:color="auto" w:fill="auto"/>
          </w:tcPr>
          <w:p w14:paraId="538D1E9F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CA92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6,277,152</w:t>
            </w:r>
          </w:p>
        </w:tc>
      </w:tr>
      <w:tr w:rsidR="00C11AD5" w:rsidRPr="00B657B8" w14:paraId="380CF080" w14:textId="77777777" w:rsidTr="00C11AD5">
        <w:trPr>
          <w:cantSplit/>
        </w:trPr>
        <w:tc>
          <w:tcPr>
            <w:tcW w:w="940" w:type="pct"/>
            <w:shd w:val="clear" w:color="auto" w:fill="auto"/>
          </w:tcPr>
          <w:p w14:paraId="6C1A434C" w14:textId="77777777" w:rsidR="00D97314" w:rsidRPr="00B657B8" w:rsidRDefault="00D97314" w:rsidP="00C30BD1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</w:tcPr>
          <w:p w14:paraId="4694A80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4FFE0FB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</w:tcBorders>
            <w:shd w:val="clear" w:color="auto" w:fill="auto"/>
          </w:tcPr>
          <w:p w14:paraId="60ACF7A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A4BEC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593758E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3B5A0E0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08D9DFCB" w14:textId="77777777" w:rsidR="00D97314" w:rsidRPr="000F0D6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</w:tcPr>
          <w:p w14:paraId="296B24C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14:paraId="0E6E71F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3E1790E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291F159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25"/>
              </w:tabs>
              <w:spacing w:line="280" w:lineRule="exact"/>
              <w:ind w:lef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288CC8C8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3BFF629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4F76351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04DE8A7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shd w:val="clear" w:color="auto" w:fill="auto"/>
          </w:tcPr>
          <w:p w14:paraId="6872E76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14:paraId="1B240AA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50BA416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146CBD6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2AA9F05B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</w:tcPr>
          <w:p w14:paraId="54769CC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569C108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</w:tcPr>
          <w:p w14:paraId="251F2CF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C11AD5" w:rsidRPr="00B657B8" w14:paraId="4E115DC7" w14:textId="77777777" w:rsidTr="00C11AD5">
        <w:trPr>
          <w:cantSplit/>
        </w:trPr>
        <w:tc>
          <w:tcPr>
            <w:tcW w:w="940" w:type="pct"/>
            <w:shd w:val="clear" w:color="auto" w:fill="auto"/>
          </w:tcPr>
          <w:p w14:paraId="6373202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35" w:type="pct"/>
            <w:shd w:val="clear" w:color="auto" w:fill="auto"/>
          </w:tcPr>
          <w:p w14:paraId="52A4BD0C" w14:textId="55D00576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(296,900)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4F5698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</w:tcPr>
          <w:p w14:paraId="25DD1BC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(312,258)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E80928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158296C5" w14:textId="5119F6EC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(22,639)</w:t>
            </w:r>
          </w:p>
        </w:tc>
        <w:tc>
          <w:tcPr>
            <w:tcW w:w="67" w:type="pct"/>
            <w:shd w:val="clear" w:color="auto" w:fill="auto"/>
          </w:tcPr>
          <w:p w14:paraId="4DDEC6DA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767F776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(20,104)</w:t>
            </w:r>
          </w:p>
        </w:tc>
        <w:tc>
          <w:tcPr>
            <w:tcW w:w="65" w:type="pct"/>
            <w:shd w:val="clear" w:color="auto" w:fill="auto"/>
          </w:tcPr>
          <w:p w14:paraId="1313AA7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</w:tcPr>
          <w:p w14:paraId="747E8199" w14:textId="6E622D71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(52,754)</w:t>
            </w:r>
          </w:p>
        </w:tc>
        <w:tc>
          <w:tcPr>
            <w:tcW w:w="72" w:type="pct"/>
            <w:shd w:val="clear" w:color="auto" w:fill="auto"/>
          </w:tcPr>
          <w:p w14:paraId="343EAE8A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63BAA39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(52,411)</w:t>
            </w:r>
          </w:p>
        </w:tc>
        <w:tc>
          <w:tcPr>
            <w:tcW w:w="73" w:type="pct"/>
            <w:shd w:val="clear" w:color="auto" w:fill="auto"/>
          </w:tcPr>
          <w:p w14:paraId="0A22F8A8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7AA9F0DC" w14:textId="550D9928" w:rsidR="00D97314" w:rsidRPr="00B657B8" w:rsidRDefault="00403A8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(372,293)</w:t>
            </w:r>
          </w:p>
        </w:tc>
        <w:tc>
          <w:tcPr>
            <w:tcW w:w="72" w:type="pct"/>
            <w:shd w:val="clear" w:color="auto" w:fill="auto"/>
          </w:tcPr>
          <w:p w14:paraId="648A321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9" w:type="pct"/>
            <w:shd w:val="clear" w:color="auto" w:fill="auto"/>
          </w:tcPr>
          <w:p w14:paraId="24B0741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(384,773)</w:t>
            </w:r>
          </w:p>
        </w:tc>
        <w:tc>
          <w:tcPr>
            <w:tcW w:w="60" w:type="pct"/>
            <w:shd w:val="clear" w:color="auto" w:fill="auto"/>
          </w:tcPr>
          <w:p w14:paraId="2062B17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053EAF32" w14:textId="4CADF3FD" w:rsidR="00D97314" w:rsidRPr="00B657B8" w:rsidRDefault="00403A8B" w:rsidP="00C30BD1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0D3D4E6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699B5D2F" w14:textId="77777777" w:rsidR="00D97314" w:rsidRPr="00B657B8" w:rsidRDefault="00D97314" w:rsidP="00C30BD1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0852C7EB" w14:textId="77777777" w:rsidR="00D97314" w:rsidRPr="00B657B8" w:rsidRDefault="00D97314" w:rsidP="00C30BD1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6ACC2ECD" w14:textId="463B8A73" w:rsidR="00D97314" w:rsidRPr="00B657B8" w:rsidRDefault="00034A7E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(372,293)</w:t>
            </w:r>
          </w:p>
        </w:tc>
        <w:tc>
          <w:tcPr>
            <w:tcW w:w="59" w:type="pct"/>
            <w:shd w:val="clear" w:color="auto" w:fill="auto"/>
          </w:tcPr>
          <w:p w14:paraId="362C63A9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5FF8278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(384,773)</w:t>
            </w:r>
          </w:p>
        </w:tc>
      </w:tr>
      <w:tr w:rsidR="00C11AD5" w:rsidRPr="00B657B8" w14:paraId="0B2F7CE3" w14:textId="77777777" w:rsidTr="00C11AD5">
        <w:trPr>
          <w:cantSplit/>
        </w:trPr>
        <w:tc>
          <w:tcPr>
            <w:tcW w:w="940" w:type="pct"/>
            <w:shd w:val="clear" w:color="auto" w:fill="auto"/>
          </w:tcPr>
          <w:p w14:paraId="0B477F2D" w14:textId="74AF229D" w:rsidR="00D97314" w:rsidRPr="00C11AD5" w:rsidRDefault="00D97314" w:rsidP="00C11AD5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pacing w:val="-2"/>
                <w:szCs w:val="22"/>
                <w:cs/>
                <w:lang w:bidi="th-TH"/>
              </w:rPr>
            </w:pPr>
            <w:r w:rsidRPr="00C11AD5">
              <w:rPr>
                <w:rFonts w:asciiTheme="majorBidi" w:hAnsiTheme="majorBidi" w:cstheme="majorBidi" w:hint="cs"/>
                <w:b/>
                <w:bCs/>
                <w:spacing w:val="-2"/>
                <w:szCs w:val="22"/>
                <w:cs/>
                <w:lang w:bidi="th-TH"/>
              </w:rPr>
              <w:t>กำไร</w:t>
            </w:r>
            <w:r w:rsidR="00AD5F83" w:rsidRPr="00C11AD5">
              <w:rPr>
                <w:rFonts w:asciiTheme="majorBidi" w:hAnsiTheme="majorBidi" w:cstheme="majorBidi" w:hint="cs"/>
                <w:b/>
                <w:bCs/>
                <w:spacing w:val="-2"/>
                <w:szCs w:val="22"/>
                <w:cs/>
                <w:lang w:bidi="th-TH"/>
              </w:rPr>
              <w:t xml:space="preserve"> (ขาดทุน) </w:t>
            </w:r>
            <w:r w:rsidRPr="00C11AD5">
              <w:rPr>
                <w:rFonts w:asciiTheme="majorBidi" w:hAnsiTheme="majorBidi" w:cstheme="majorBidi" w:hint="cs"/>
                <w:b/>
                <w:bCs/>
                <w:spacing w:val="-2"/>
                <w:szCs w:val="22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235" w:type="pct"/>
            <w:tcBorders>
              <w:bottom w:val="double" w:sz="4" w:space="0" w:color="auto"/>
            </w:tcBorders>
            <w:shd w:val="clear" w:color="auto" w:fill="auto"/>
          </w:tcPr>
          <w:p w14:paraId="50E699B1" w14:textId="52AF85A6" w:rsidR="00D97314" w:rsidRPr="00B657B8" w:rsidRDefault="00031011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703,4</w:t>
            </w:r>
            <w:r w:rsidR="00A06DA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9A30BEB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pct"/>
            <w:tcBorders>
              <w:bottom w:val="double" w:sz="4" w:space="0" w:color="auto"/>
            </w:tcBorders>
            <w:shd w:val="clear" w:color="auto" w:fill="auto"/>
          </w:tcPr>
          <w:p w14:paraId="3F0D106F" w14:textId="4E7D0F70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649</w:t>
            </w:r>
            <w:r w:rsidRPr="000F0D6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,517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33C58E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6D2B62F1" w14:textId="02DB0F33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45,246</w:t>
            </w:r>
          </w:p>
        </w:tc>
        <w:tc>
          <w:tcPr>
            <w:tcW w:w="67" w:type="pct"/>
            <w:shd w:val="clear" w:color="auto" w:fill="auto"/>
          </w:tcPr>
          <w:p w14:paraId="347FAD44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126CAF8" w14:textId="1D7C0F18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24,741</w:t>
            </w:r>
          </w:p>
        </w:tc>
        <w:tc>
          <w:tcPr>
            <w:tcW w:w="65" w:type="pct"/>
            <w:shd w:val="clear" w:color="auto" w:fill="auto"/>
          </w:tcPr>
          <w:p w14:paraId="6845479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14:paraId="44D827E0" w14:textId="4D072D34" w:rsidR="00D97314" w:rsidRPr="00B657B8" w:rsidRDefault="00A570F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7D2C9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1,174,907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337E82CF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176D0F27" w14:textId="5A4C3295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15,093</w:t>
            </w:r>
          </w:p>
        </w:tc>
        <w:tc>
          <w:tcPr>
            <w:tcW w:w="73" w:type="pct"/>
            <w:shd w:val="clear" w:color="auto" w:fill="auto"/>
          </w:tcPr>
          <w:p w14:paraId="4DEAF76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4A20FE28" w14:textId="23EEBC12" w:rsidR="00D97314" w:rsidRPr="00B657B8" w:rsidRDefault="007D2C9B" w:rsidP="00E069E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(426,221)</w:t>
            </w:r>
          </w:p>
        </w:tc>
        <w:tc>
          <w:tcPr>
            <w:tcW w:w="72" w:type="pct"/>
            <w:shd w:val="clear" w:color="auto" w:fill="auto"/>
          </w:tcPr>
          <w:p w14:paraId="6EC32E0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50C9B927" w14:textId="7648DB21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689,351</w:t>
            </w:r>
          </w:p>
        </w:tc>
        <w:tc>
          <w:tcPr>
            <w:tcW w:w="60" w:type="pct"/>
            <w:shd w:val="clear" w:color="auto" w:fill="auto"/>
          </w:tcPr>
          <w:p w14:paraId="65D0FBA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14:paraId="1D5465B5" w14:textId="24EFCE96" w:rsidR="00D97314" w:rsidRPr="00B657B8" w:rsidRDefault="007D2C9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37,506</w:t>
            </w:r>
          </w:p>
        </w:tc>
        <w:tc>
          <w:tcPr>
            <w:tcW w:w="72" w:type="pct"/>
            <w:shd w:val="clear" w:color="auto" w:fill="auto"/>
          </w:tcPr>
          <w:p w14:paraId="49CE914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4A7C69B" w14:textId="02DB426C" w:rsidR="00D97314" w:rsidRPr="00B657B8" w:rsidRDefault="00FB69D5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D97314"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782</w:t>
            </w:r>
          </w:p>
        </w:tc>
        <w:tc>
          <w:tcPr>
            <w:tcW w:w="73" w:type="pct"/>
            <w:shd w:val="clear" w:color="auto" w:fill="auto"/>
          </w:tcPr>
          <w:p w14:paraId="037AE72D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14:paraId="1D036C09" w14:textId="59037804" w:rsidR="00D97314" w:rsidRPr="00C11AD5" w:rsidRDefault="007D2C9B" w:rsidP="00C11AD5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11A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(388,715)</w:t>
            </w:r>
          </w:p>
        </w:tc>
        <w:tc>
          <w:tcPr>
            <w:tcW w:w="59" w:type="pct"/>
            <w:shd w:val="clear" w:color="auto" w:fill="auto"/>
          </w:tcPr>
          <w:p w14:paraId="27546213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</w:tcPr>
          <w:p w14:paraId="6B432D58" w14:textId="4CC4F26D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69</w:t>
            </w:r>
            <w:r w:rsidR="00FB6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FB6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133</w:t>
            </w:r>
          </w:p>
        </w:tc>
      </w:tr>
      <w:tr w:rsidR="00C11AD5" w:rsidRPr="00B657B8" w14:paraId="6183C264" w14:textId="77777777" w:rsidTr="00C11AD5">
        <w:trPr>
          <w:cantSplit/>
        </w:trPr>
        <w:tc>
          <w:tcPr>
            <w:tcW w:w="940" w:type="pct"/>
            <w:shd w:val="clear" w:color="auto" w:fill="auto"/>
          </w:tcPr>
          <w:p w14:paraId="37D6C3F1" w14:textId="77777777" w:rsidR="00D97314" w:rsidRPr="00B657B8" w:rsidRDefault="00D97314" w:rsidP="00C30BD1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27C63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1EC521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16575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E203D7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E2571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73511C8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8177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DA9538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F5277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EF81BD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5184B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55E1AE1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3A09D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B998B93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8C5EE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0213E8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68718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FD7E92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18AEA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2F1E216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547B4B8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0D0BE1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248D730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11AD5" w:rsidRPr="00B657B8" w14:paraId="256BCB5D" w14:textId="77777777" w:rsidTr="00C11AD5">
        <w:trPr>
          <w:cantSplit/>
        </w:trPr>
        <w:tc>
          <w:tcPr>
            <w:tcW w:w="1173" w:type="pct"/>
            <w:gridSpan w:val="2"/>
            <w:shd w:val="clear" w:color="auto" w:fill="auto"/>
          </w:tcPr>
          <w:p w14:paraId="16C55C2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C6D3E9A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76076C2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5CC84E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212A9D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10A91D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D89E52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E2919A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9C922A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420A01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4866C7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3FC734A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6DFB82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A9451B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BCCDD7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D593B6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7349C7F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8878B6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E8BCA3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3DA6433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3C42AA6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9116C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2D22A6F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11AD5" w:rsidRPr="00B657B8" w14:paraId="7A8FCE3B" w14:textId="77777777" w:rsidTr="00C11AD5">
        <w:trPr>
          <w:cantSplit/>
        </w:trPr>
        <w:tc>
          <w:tcPr>
            <w:tcW w:w="940" w:type="pct"/>
            <w:shd w:val="clear" w:color="auto" w:fill="auto"/>
            <w:vAlign w:val="center"/>
          </w:tcPr>
          <w:p w14:paraId="336577C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35" w:type="pct"/>
            <w:shd w:val="clear" w:color="auto" w:fill="auto"/>
            <w:vAlign w:val="bottom"/>
          </w:tcPr>
          <w:p w14:paraId="56B070E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49E7E11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5FB3691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D3EF4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D90232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DA27D1E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DA6D24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3DE84C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A979D1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72E91A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65718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2C1DF4D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2A065D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6FACE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49759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631AB0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A7AFEB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B8A7DC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B08508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907047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D4341F0" w14:textId="4976ED9E" w:rsidR="00D97314" w:rsidRPr="00B657B8" w:rsidRDefault="00736D4B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12,729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84585EE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2E2FCB1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7,041</w:t>
            </w:r>
          </w:p>
        </w:tc>
      </w:tr>
      <w:tr w:rsidR="00C11AD5" w:rsidRPr="00D47FDB" w14:paraId="6393C7D4" w14:textId="77777777" w:rsidTr="00C11AD5">
        <w:trPr>
          <w:cantSplit/>
          <w:trHeight w:val="56"/>
        </w:trPr>
        <w:tc>
          <w:tcPr>
            <w:tcW w:w="1854" w:type="pct"/>
            <w:gridSpan w:val="6"/>
            <w:shd w:val="clear" w:color="auto" w:fill="auto"/>
          </w:tcPr>
          <w:p w14:paraId="7F1BBDC1" w14:textId="7585A8BA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0D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664B7F82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9679BBA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6CE384B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0524355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EDBC30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597301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F9DAF13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F52513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0227E9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1C1DE6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57DD735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7B5D22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4C5ACB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D43E6C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0FA2422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7490824" w14:textId="2510950E" w:rsidR="005B50D0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265,895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7CA141C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5E725781" w14:textId="3E9DC1C1" w:rsidR="005B50D0" w:rsidRPr="005B50D0" w:rsidRDefault="005B50D0" w:rsidP="00D47FDB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5B5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11AD5" w:rsidRPr="00B657B8" w14:paraId="2B2E9160" w14:textId="77777777" w:rsidTr="00C11AD5">
        <w:trPr>
          <w:cantSplit/>
          <w:trHeight w:val="56"/>
        </w:trPr>
        <w:tc>
          <w:tcPr>
            <w:tcW w:w="1854" w:type="pct"/>
            <w:gridSpan w:val="6"/>
            <w:shd w:val="clear" w:color="auto" w:fill="auto"/>
          </w:tcPr>
          <w:p w14:paraId="79E79E33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5ACF29A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6E3E353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3F94B7C7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75B11D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BC8B9C1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E8AE79F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1E495AE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94F02A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25EE0D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52A4EB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31A0B09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926223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FBC942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464E00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CF3AB3D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4AFD0133" w14:textId="249732B7" w:rsidR="005B50D0" w:rsidRPr="00B657B8" w:rsidRDefault="005D3BFB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9,766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723EAA6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67EDDC70" w14:textId="2E38B6D3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  <w:r w:rsidR="00FB69D5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FB69D5">
              <w:rPr>
                <w:rFonts w:asciiTheme="majorBidi" w:hAnsiTheme="majorBidi" w:cstheme="majorBidi"/>
                <w:szCs w:val="22"/>
                <w:lang w:bidi="th-TH"/>
              </w:rPr>
              <w:t>346</w:t>
            </w:r>
          </w:p>
        </w:tc>
      </w:tr>
      <w:tr w:rsidR="00C11AD5" w:rsidRPr="00D865A8" w14:paraId="3F8C5701" w14:textId="77777777" w:rsidTr="00C11AD5">
        <w:trPr>
          <w:cantSplit/>
          <w:trHeight w:val="56"/>
        </w:trPr>
        <w:tc>
          <w:tcPr>
            <w:tcW w:w="1512" w:type="pct"/>
            <w:gridSpan w:val="4"/>
            <w:shd w:val="clear" w:color="auto" w:fill="auto"/>
          </w:tcPr>
          <w:p w14:paraId="68B64F2F" w14:textId="020D1A8F" w:rsidR="00D865A8" w:rsidRDefault="00D865A8" w:rsidP="00D865A8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ตัดจำหน่าย</w:t>
            </w: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สินทรัพย์ไม่มีตัวตนอื่น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508BA62" w14:textId="77777777" w:rsidR="00D865A8" w:rsidRPr="00B657B8" w:rsidRDefault="00D865A8" w:rsidP="00D865A8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AE30231" w14:textId="77777777" w:rsidR="00D865A8" w:rsidRPr="00B657B8" w:rsidRDefault="00D865A8" w:rsidP="00D865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1D7DB4E" w14:textId="77777777" w:rsidR="00D865A8" w:rsidRPr="00B657B8" w:rsidRDefault="00D865A8" w:rsidP="00D865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052072" w14:textId="77777777" w:rsidR="00D865A8" w:rsidRPr="00B657B8" w:rsidRDefault="00D865A8" w:rsidP="00D865A8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2CBA787A" w14:textId="77777777" w:rsidR="00D865A8" w:rsidRPr="00B657B8" w:rsidRDefault="00D865A8" w:rsidP="00D865A8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8ACA99B" w14:textId="77777777" w:rsidR="00D865A8" w:rsidRPr="00B657B8" w:rsidRDefault="00D865A8" w:rsidP="00D865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2F34525" w14:textId="77777777" w:rsidR="00D865A8" w:rsidRPr="00B657B8" w:rsidRDefault="00D865A8" w:rsidP="00D865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9B0923B" w14:textId="77777777" w:rsidR="00D865A8" w:rsidRPr="00B657B8" w:rsidRDefault="00D865A8" w:rsidP="00D865A8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5E6A996" w14:textId="77777777" w:rsidR="00D865A8" w:rsidRPr="00B657B8" w:rsidRDefault="00D865A8" w:rsidP="00D865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D04DCA0" w14:textId="77777777" w:rsidR="00D865A8" w:rsidRPr="00B657B8" w:rsidRDefault="00D865A8" w:rsidP="00D865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90A6CA" w14:textId="77777777" w:rsidR="00D865A8" w:rsidRPr="00B657B8" w:rsidRDefault="00D865A8" w:rsidP="00D865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E5B63DA" w14:textId="77777777" w:rsidR="00D865A8" w:rsidRPr="00B657B8" w:rsidRDefault="00D865A8" w:rsidP="00D865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312A58C" w14:textId="77777777" w:rsidR="00D865A8" w:rsidRPr="00B657B8" w:rsidRDefault="00D865A8" w:rsidP="00D865A8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D65AF5F" w14:textId="77777777" w:rsidR="00D865A8" w:rsidRPr="00B657B8" w:rsidRDefault="00D865A8" w:rsidP="00D865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059C3D" w14:textId="77777777" w:rsidR="00D865A8" w:rsidRPr="00B657B8" w:rsidRDefault="00D865A8" w:rsidP="00D865A8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F47A9FF" w14:textId="77777777" w:rsidR="00D865A8" w:rsidRPr="00B657B8" w:rsidRDefault="00D865A8" w:rsidP="00D865A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B5193AC" w14:textId="77777777" w:rsidR="00D865A8" w:rsidRPr="00B657B8" w:rsidRDefault="00D865A8" w:rsidP="00D865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39B06DF" w14:textId="4BC07EBF" w:rsidR="00D865A8" w:rsidRPr="00DE46CE" w:rsidRDefault="00D865A8" w:rsidP="00DE46CE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D47FDB">
              <w:rPr>
                <w:rFonts w:asciiTheme="majorBidi" w:hAnsiTheme="majorBidi" w:cs="Angsana New"/>
                <w:szCs w:val="22"/>
                <w:lang w:bidi="th-TH"/>
              </w:rPr>
              <w:t>(18,337)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D638D9A" w14:textId="77777777" w:rsidR="00D865A8" w:rsidRPr="00B657B8" w:rsidRDefault="00D865A8" w:rsidP="00D865A8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7F3C18B2" w14:textId="32CB31F8" w:rsidR="00D865A8" w:rsidRPr="00386545" w:rsidRDefault="00D865A8" w:rsidP="00D865A8">
            <w:pPr>
              <w:pStyle w:val="BodyText"/>
              <w:tabs>
                <w:tab w:val="decimal" w:pos="416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5B50D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11AD5" w:rsidRPr="00B657B8" w14:paraId="7E4DD342" w14:textId="77777777" w:rsidTr="00C11AD5">
        <w:trPr>
          <w:cantSplit/>
          <w:trHeight w:val="56"/>
        </w:trPr>
        <w:tc>
          <w:tcPr>
            <w:tcW w:w="1512" w:type="pct"/>
            <w:gridSpan w:val="4"/>
            <w:shd w:val="clear" w:color="auto" w:fill="auto"/>
          </w:tcPr>
          <w:p w14:paraId="348BDDCD" w14:textId="72B272F3" w:rsidR="005B50D0" w:rsidRPr="00B657B8" w:rsidRDefault="007C5DE4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กำไร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B50D0"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) </w:t>
            </w:r>
            <w:r w:rsidR="005B50D0"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จากการด้อยค่าของที่ดิน อาคารและอุปกรณ์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4C8D7B6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80863F1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4EEF415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E16BA2B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8F0FD14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029D30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F91FA53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E3D3E3C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E8955D9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5AF155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8D26439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A5BD2B2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FAED765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18A2AA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C928D40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D41A88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AEAA8BE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758643B" w14:textId="31E30A97" w:rsidR="005B50D0" w:rsidRPr="00B657B8" w:rsidRDefault="007C5DE4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109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509F1CC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698DC1B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(237)</w:t>
            </w:r>
          </w:p>
        </w:tc>
      </w:tr>
      <w:tr w:rsidR="00C11AD5" w:rsidRPr="00B657B8" w14:paraId="41EC3A64" w14:textId="77777777" w:rsidTr="00C11AD5">
        <w:trPr>
          <w:cantSplit/>
          <w:trHeight w:val="56"/>
        </w:trPr>
        <w:tc>
          <w:tcPr>
            <w:tcW w:w="1512" w:type="pct"/>
            <w:gridSpan w:val="4"/>
            <w:shd w:val="clear" w:color="auto" w:fill="auto"/>
            <w:vAlign w:val="center"/>
          </w:tcPr>
          <w:p w14:paraId="5631A104" w14:textId="03845B26" w:rsidR="00F8438C" w:rsidRPr="00B657B8" w:rsidRDefault="00F8438C" w:rsidP="00F8438C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ด้อยค่าของ</w:t>
            </w:r>
            <w:r w:rsidRPr="0038654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สินทรัพย์ไม่มีตัวตนอื่น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8FAED25" w14:textId="77777777" w:rsidR="00F8438C" w:rsidRPr="00B657B8" w:rsidRDefault="00F8438C" w:rsidP="00F8438C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D688459" w14:textId="77777777" w:rsidR="00F8438C" w:rsidRPr="00B657B8" w:rsidRDefault="00F8438C" w:rsidP="00F8438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DAA375B" w14:textId="77777777" w:rsidR="00F8438C" w:rsidRPr="00B657B8" w:rsidRDefault="00F8438C" w:rsidP="00F8438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1A5C8C" w14:textId="77777777" w:rsidR="00F8438C" w:rsidRPr="00B657B8" w:rsidRDefault="00F8438C" w:rsidP="00F8438C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C5D536E" w14:textId="77777777" w:rsidR="00F8438C" w:rsidRPr="00B657B8" w:rsidRDefault="00F8438C" w:rsidP="00F8438C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356845E" w14:textId="77777777" w:rsidR="00F8438C" w:rsidRPr="00B657B8" w:rsidRDefault="00F8438C" w:rsidP="00F8438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920E916" w14:textId="77777777" w:rsidR="00F8438C" w:rsidRPr="00B657B8" w:rsidRDefault="00F8438C" w:rsidP="00F8438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E9AA9CA" w14:textId="77777777" w:rsidR="00F8438C" w:rsidRPr="00B657B8" w:rsidRDefault="00F8438C" w:rsidP="00F8438C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E707816" w14:textId="77777777" w:rsidR="00F8438C" w:rsidRPr="00B657B8" w:rsidRDefault="00F8438C" w:rsidP="00F8438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BBBA555" w14:textId="77777777" w:rsidR="00F8438C" w:rsidRPr="00B657B8" w:rsidRDefault="00F8438C" w:rsidP="00F8438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8C27057" w14:textId="77777777" w:rsidR="00F8438C" w:rsidRPr="00B657B8" w:rsidRDefault="00F8438C" w:rsidP="00F8438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65C97DE" w14:textId="77777777" w:rsidR="00F8438C" w:rsidRPr="00B657B8" w:rsidRDefault="00F8438C" w:rsidP="00F8438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93AE675" w14:textId="77777777" w:rsidR="00F8438C" w:rsidRPr="00B657B8" w:rsidRDefault="00F8438C" w:rsidP="00F8438C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3A7E2EF" w14:textId="77777777" w:rsidR="00F8438C" w:rsidRPr="00B657B8" w:rsidRDefault="00F8438C" w:rsidP="00F8438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AB9A8CA" w14:textId="77777777" w:rsidR="00F8438C" w:rsidRPr="00B657B8" w:rsidRDefault="00F8438C" w:rsidP="00F8438C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F8D2F8B" w14:textId="77777777" w:rsidR="00F8438C" w:rsidRPr="00B657B8" w:rsidRDefault="00F8438C" w:rsidP="00F8438C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6659907" w14:textId="77777777" w:rsidR="00F8438C" w:rsidRPr="00B657B8" w:rsidRDefault="00F8438C" w:rsidP="00F8438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</w:tcPr>
          <w:p w14:paraId="02AC577F" w14:textId="3CFAA2C0" w:rsidR="00F8438C" w:rsidRPr="00F8438C" w:rsidRDefault="00437904" w:rsidP="00F8438C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5B50D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8A54E39" w14:textId="77777777" w:rsidR="00F8438C" w:rsidRPr="00B657B8" w:rsidRDefault="00F8438C" w:rsidP="00F8438C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68B6A531" w14:textId="2FB74290" w:rsidR="00F8438C" w:rsidRPr="00386545" w:rsidRDefault="00F8438C" w:rsidP="00F8438C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(837)</w:t>
            </w:r>
          </w:p>
        </w:tc>
      </w:tr>
      <w:tr w:rsidR="00C11AD5" w:rsidRPr="00B657B8" w14:paraId="0848DE42" w14:textId="77777777" w:rsidTr="00C11AD5">
        <w:trPr>
          <w:cantSplit/>
          <w:trHeight w:val="56"/>
        </w:trPr>
        <w:tc>
          <w:tcPr>
            <w:tcW w:w="1512" w:type="pct"/>
            <w:gridSpan w:val="4"/>
            <w:shd w:val="clear" w:color="auto" w:fill="auto"/>
            <w:vAlign w:val="center"/>
          </w:tcPr>
          <w:p w14:paraId="0340F740" w14:textId="7A8A0308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E5A16F5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12FA481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BC697D7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CBC0F0A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599B6E5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50A34E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9B4C5E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7CD8791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2D6A236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F19D7F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7F2393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184C07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CD8EEC0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94BFAD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2E2E1B3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4F9507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B90C729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C35703E" w14:textId="51AC1105" w:rsidR="005B50D0" w:rsidRPr="00B657B8" w:rsidRDefault="008D5EF2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(86,322)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9200092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4BC2B93B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(31,469)</w:t>
            </w:r>
          </w:p>
        </w:tc>
      </w:tr>
      <w:tr w:rsidR="00C11AD5" w:rsidRPr="00B657B8" w14:paraId="75833C61" w14:textId="77777777" w:rsidTr="00C11AD5">
        <w:trPr>
          <w:cantSplit/>
        </w:trPr>
        <w:tc>
          <w:tcPr>
            <w:tcW w:w="1854" w:type="pct"/>
            <w:gridSpan w:val="6"/>
            <w:shd w:val="clear" w:color="auto" w:fill="auto"/>
            <w:vAlign w:val="center"/>
          </w:tcPr>
          <w:p w14:paraId="6E834AF0" w14:textId="1B6E926D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DDEC58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64CE56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F0A331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557689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54B50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DB1F31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EC669A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CD0186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447D61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C8AF643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A16444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3462CC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300DE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C933C2D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7787D96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1476CB6C" w14:textId="284CB4E4" w:rsidR="005B50D0" w:rsidRPr="009C5B9D" w:rsidRDefault="009C5B9D" w:rsidP="009C5B9D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 w:rsidRPr="009C5B9D">
              <w:rPr>
                <w:rFonts w:asciiTheme="majorBidi" w:hAnsiTheme="majorBidi" w:cs="Angsana New"/>
                <w:szCs w:val="22"/>
                <w:lang w:bidi="th-TH"/>
              </w:rPr>
              <w:t>(79,600)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C669F3D" w14:textId="77777777" w:rsidR="005B50D0" w:rsidRPr="009C5B9D" w:rsidRDefault="005B50D0" w:rsidP="009C5B9D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77F7B90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(10,317)</w:t>
            </w:r>
          </w:p>
        </w:tc>
      </w:tr>
      <w:tr w:rsidR="00C11AD5" w:rsidRPr="00B657B8" w14:paraId="4DA7F32E" w14:textId="77777777" w:rsidTr="00C11AD5">
        <w:trPr>
          <w:cantSplit/>
        </w:trPr>
        <w:tc>
          <w:tcPr>
            <w:tcW w:w="1173" w:type="pct"/>
            <w:gridSpan w:val="2"/>
            <w:shd w:val="clear" w:color="auto" w:fill="auto"/>
            <w:vAlign w:val="center"/>
          </w:tcPr>
          <w:p w14:paraId="46B03D7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232CB2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21A99275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16457F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18F60D2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48213B5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3AEDAB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18BC7B6F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1D821A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B8FAC5B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1D3EABD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9E119A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BA29A2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7FF91C5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2880BBB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836E49F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CED598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8FE7CF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3BCB54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9837721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537DFD03" w14:textId="153A5B09" w:rsidR="005B50D0" w:rsidRPr="003969DA" w:rsidRDefault="003969DA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27,538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36035A2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3CF63DA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22,111</w:t>
            </w:r>
          </w:p>
        </w:tc>
      </w:tr>
      <w:tr w:rsidR="00C11AD5" w:rsidRPr="00B657B8" w14:paraId="66937F60" w14:textId="77777777" w:rsidTr="00C11AD5">
        <w:trPr>
          <w:cantSplit/>
        </w:trPr>
        <w:tc>
          <w:tcPr>
            <w:tcW w:w="1854" w:type="pct"/>
            <w:gridSpan w:val="6"/>
            <w:shd w:val="clear" w:color="auto" w:fill="auto"/>
            <w:vAlign w:val="center"/>
          </w:tcPr>
          <w:p w14:paraId="3F28F87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1CFBA8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9339EB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C5CABE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A3A583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B57E7EB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668C7F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CCCEF6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D0A237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FFFB5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F59909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0CF136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D8E5DF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B6984D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CFDB331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BD023E2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0AFD8114" w14:textId="6EF19EEB" w:rsidR="005B50D0" w:rsidRPr="00B657B8" w:rsidRDefault="003969DA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(26,786)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A4D85ED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48" w:type="pct"/>
            <w:shd w:val="clear" w:color="auto" w:fill="auto"/>
            <w:vAlign w:val="bottom"/>
          </w:tcPr>
          <w:p w14:paraId="4B17AEA3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(26,327)</w:t>
            </w:r>
          </w:p>
        </w:tc>
      </w:tr>
      <w:tr w:rsidR="00C11AD5" w:rsidRPr="00B657B8" w14:paraId="5BCA5917" w14:textId="77777777" w:rsidTr="00C11AD5">
        <w:trPr>
          <w:cantSplit/>
        </w:trPr>
        <w:tc>
          <w:tcPr>
            <w:tcW w:w="1854" w:type="pct"/>
            <w:gridSpan w:val="6"/>
            <w:shd w:val="clear" w:color="auto" w:fill="auto"/>
            <w:vAlign w:val="center"/>
          </w:tcPr>
          <w:p w14:paraId="438A6FC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0EDE57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89532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7C481D9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75A31D1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9EE37B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389921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B757B8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67AD315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4ACE6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DDA35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BD0B4C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0B4CEA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699126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3F23186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D62DB67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C813" w14:textId="6F284AFF" w:rsidR="005B50D0" w:rsidRPr="00B657B8" w:rsidRDefault="003969DA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(59,492)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8134996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ABA51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(95,844)</w:t>
            </w:r>
          </w:p>
        </w:tc>
      </w:tr>
      <w:tr w:rsidR="00C11AD5" w:rsidRPr="00B657B8" w14:paraId="28995176" w14:textId="77777777" w:rsidTr="00C11AD5">
        <w:trPr>
          <w:cantSplit/>
        </w:trPr>
        <w:tc>
          <w:tcPr>
            <w:tcW w:w="1173" w:type="pct"/>
            <w:gridSpan w:val="2"/>
            <w:shd w:val="clear" w:color="auto" w:fill="auto"/>
            <w:vAlign w:val="center"/>
          </w:tcPr>
          <w:p w14:paraId="3A832E51" w14:textId="167D777B" w:rsidR="005B50D0" w:rsidRPr="00B657B8" w:rsidRDefault="004A0298" w:rsidP="004A029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 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 xml:space="preserve"> (ขาดทุน) 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สุทธิจากการดำเนินงาน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594A57A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429D212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10E6562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054369F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9C03951" w14:textId="77777777" w:rsidR="005B50D0" w:rsidRPr="00B657B8" w:rsidRDefault="005B50D0" w:rsidP="005B50D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E63C42C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3469AD9E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53653E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3C8B2C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B3E5CF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9841357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2AE69B9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ECB9EA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3A524B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17E711A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AC5A63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B869FE3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6B0B6BB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45F1A05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615D8" w14:textId="6790B6FB" w:rsidR="005B50D0" w:rsidRPr="00B657B8" w:rsidRDefault="00BC32D6" w:rsidP="00501B7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(343,215)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30EC1D" w14:textId="77777777" w:rsidR="005B50D0" w:rsidRPr="00B657B8" w:rsidRDefault="005B50D0" w:rsidP="005B50D0">
            <w:pPr>
              <w:pStyle w:val="acctfourfigures"/>
              <w:tabs>
                <w:tab w:val="left" w:pos="507"/>
              </w:tabs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FCE8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641,600</w:t>
            </w:r>
          </w:p>
        </w:tc>
      </w:tr>
      <w:tr w:rsidR="00C11AD5" w:rsidRPr="00B657B8" w14:paraId="5A8270B9" w14:textId="77777777" w:rsidTr="00C11AD5">
        <w:trPr>
          <w:cantSplit/>
        </w:trPr>
        <w:tc>
          <w:tcPr>
            <w:tcW w:w="1512" w:type="pct"/>
            <w:gridSpan w:val="4"/>
            <w:shd w:val="clear" w:color="auto" w:fill="auto"/>
          </w:tcPr>
          <w:p w14:paraId="1CD6D50A" w14:textId="6F8C9FB4" w:rsidR="005B50D0" w:rsidRPr="00B657B8" w:rsidRDefault="0064452A" w:rsidP="005B50D0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B50D0"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)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="005B50D0"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8B7AACF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920C0A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88BD7CE" w14:textId="77777777" w:rsidR="005B50D0" w:rsidRPr="00B657B8" w:rsidRDefault="005B50D0" w:rsidP="005B50D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7E2CD74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02F0D042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6B7223C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4D38528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1A7FD51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4ADBF39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88DF3C1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CD0B4F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378128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562C2DC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8DA37E9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9F8BC9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1C262F5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95B08AD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AD1C" w14:textId="76BCFE44" w:rsidR="005B50D0" w:rsidRPr="00B657B8" w:rsidRDefault="005D3BFB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4" w:right="-48"/>
              <w:contextualSpacing/>
              <w:jc w:val="right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(17,982)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EC60A53" w14:textId="77777777" w:rsidR="005B50D0" w:rsidRPr="00B657B8" w:rsidRDefault="005B50D0" w:rsidP="005B50D0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6F56F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526</w:t>
            </w:r>
          </w:p>
        </w:tc>
      </w:tr>
      <w:tr w:rsidR="00C11AD5" w:rsidRPr="00B657B8" w14:paraId="32D07E97" w14:textId="77777777" w:rsidTr="00C11AD5">
        <w:trPr>
          <w:cantSplit/>
        </w:trPr>
        <w:tc>
          <w:tcPr>
            <w:tcW w:w="1173" w:type="pct"/>
            <w:gridSpan w:val="2"/>
            <w:shd w:val="clear" w:color="auto" w:fill="auto"/>
          </w:tcPr>
          <w:p w14:paraId="6F5E2AFF" w14:textId="2A91941D" w:rsidR="005B50D0" w:rsidRPr="00B657B8" w:rsidRDefault="004A0298" w:rsidP="004A0298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 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(ขาดทุน) </w:t>
            </w: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สุทธิส่วนที่เป็นของบริษัท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AA47BC4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pct"/>
            <w:shd w:val="clear" w:color="auto" w:fill="auto"/>
            <w:vAlign w:val="bottom"/>
          </w:tcPr>
          <w:p w14:paraId="632CBCE2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570A29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42D9B7E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4B2E706" w14:textId="77777777" w:rsidR="005B50D0" w:rsidRPr="00B657B8" w:rsidRDefault="005B50D0" w:rsidP="005B50D0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E559823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44BA5114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AC5485A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D75879A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0DFEFCB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9FF1837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A50A4D0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2CF8732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E825585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9178651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6889157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3C8E1F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E251B18" w14:textId="77777777" w:rsidR="005B50D0" w:rsidRPr="00B657B8" w:rsidRDefault="005B50D0" w:rsidP="005B50D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08D4DC6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ED678B" w14:textId="4E128330" w:rsidR="005B50D0" w:rsidRPr="00B657B8" w:rsidRDefault="00437904" w:rsidP="00501B74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(361,197)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9AA0555" w14:textId="77777777" w:rsidR="005B50D0" w:rsidRPr="00B657B8" w:rsidRDefault="005B50D0" w:rsidP="005B50D0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B4C71" w14:textId="77777777" w:rsidR="005B50D0" w:rsidRPr="00B657B8" w:rsidRDefault="005B50D0" w:rsidP="005B50D0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</w:rPr>
              <w:t>64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2,126</w:t>
            </w:r>
          </w:p>
        </w:tc>
      </w:tr>
    </w:tbl>
    <w:p w14:paraId="1069B822" w14:textId="77777777" w:rsidR="00D97314" w:rsidRPr="00B657B8" w:rsidRDefault="00D97314" w:rsidP="00D97314">
      <w:pPr>
        <w:ind w:right="-45"/>
        <w:contextualSpacing/>
        <w:jc w:val="thaiDistribute"/>
        <w:rPr>
          <w:sz w:val="2"/>
          <w:szCs w:val="2"/>
          <w:cs/>
          <w:lang w:val="en-US"/>
        </w:rPr>
        <w:sectPr w:rsidR="00D97314" w:rsidRPr="00B657B8" w:rsidSect="00D86F7D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B657B8">
        <w:rPr>
          <w:sz w:val="2"/>
          <w:szCs w:val="2"/>
        </w:rPr>
        <w:t xml:space="preserve"> </w:t>
      </w:r>
    </w:p>
    <w:p w14:paraId="42C99D62" w14:textId="77777777" w:rsidR="00D97314" w:rsidRPr="008E2B12" w:rsidRDefault="00D97314" w:rsidP="00D97314">
      <w:pPr>
        <w:spacing w:line="240" w:lineRule="atLeast"/>
        <w:ind w:left="540"/>
        <w:jc w:val="center"/>
        <w:rPr>
          <w:sz w:val="30"/>
          <w:szCs w:val="30"/>
        </w:rPr>
      </w:pPr>
      <w:r w:rsidRPr="008E2B12">
        <w:rPr>
          <w:rFonts w:hint="cs"/>
          <w:sz w:val="30"/>
          <w:szCs w:val="30"/>
          <w:cs/>
        </w:rPr>
        <w:lastRenderedPageBreak/>
        <w:t>รายได้จากการขายในงบการเงินรวม</w:t>
      </w:r>
    </w:p>
    <w:p w14:paraId="4BA798CF" w14:textId="77777777" w:rsidR="00D97314" w:rsidRPr="00B657B8" w:rsidRDefault="00D97314" w:rsidP="00D97314">
      <w:pPr>
        <w:spacing w:line="240" w:lineRule="atLeast"/>
        <w:ind w:left="540"/>
        <w:jc w:val="center"/>
        <w:rPr>
          <w:sz w:val="30"/>
          <w:szCs w:val="30"/>
          <w:cs/>
        </w:rPr>
      </w:pPr>
      <w:r w:rsidRPr="008E2B12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9" behindDoc="0" locked="0" layoutInCell="1" allowOverlap="1" wp14:anchorId="145FFE16" wp14:editId="41A33D3A">
                <wp:simplePos x="0" y="0"/>
                <wp:positionH relativeFrom="column">
                  <wp:posOffset>1796020</wp:posOffset>
                </wp:positionH>
                <wp:positionV relativeFrom="paragraph">
                  <wp:posOffset>251855</wp:posOffset>
                </wp:positionV>
                <wp:extent cx="4222116" cy="3307080"/>
                <wp:effectExtent l="0" t="0" r="0" b="762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16" cy="3307080"/>
                          <a:chOff x="415510" y="-621023"/>
                          <a:chExt cx="4317882" cy="3248964"/>
                        </a:xfrm>
                      </wpg:grpSpPr>
                      <wpg:grpSp>
                        <wpg:cNvPr id="82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83" name="Picture 83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4" name="Picture 84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85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6" name="Group 86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89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0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1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2" name="TextBox 1"/>
                        <wps:cNvSpPr txBox="1"/>
                        <wps:spPr>
                          <a:xfrm>
                            <a:off x="3831371" y="-621023"/>
                            <a:ext cx="902021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12AE52" w14:textId="77777777" w:rsidR="00D97314" w:rsidRPr="00C120B5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5FFE16" id="Group 81" o:spid="_x0000_s1068" style="position:absolute;left:0;text-align:left;margin-left:141.4pt;margin-top:19.85pt;width:332.45pt;height:260.4pt;z-index:251658259;mso-width-relative:margin;mso-height-relative:margin" coordorigin="4155,-6210" coordsize="43178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">
                <v:group id="Group 21" o:spid="_x0000_s1069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Picture 83" o:spid="_x0000_s1070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">
                    <v:imagedata r:id="rId13" o:title="Food2" grayscale="t"/>
                  </v:shape>
                  <v:shape id="Picture 84" o:spid="_x0000_s1071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">
                    <v:imagedata r:id="rId14" o:title="Food3" grayscale="t"/>
                  </v:shape>
                </v:group>
                <v:group id="Group 27" o:spid="_x0000_s1072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group id="Group 86" o:spid="_x0000_s1073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shape id="Freeform 39" o:spid="_x0000_s1074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75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76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77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TextBox 1" o:spid="_x0000_s1078" type="#_x0000_t202" style="position:absolute;left:38313;top:-6210;width:9020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" filled="f" stroked="f">
                  <v:textbox inset="4.3pt,4.3pt,4.3pt,4.3pt">
                    <w:txbxContent>
                      <w:p w14:paraId="1512AE52" w14:textId="77777777" w:rsidR="00D97314" w:rsidRPr="00C120B5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E2B12">
        <w:rPr>
          <w:rFonts w:hint="cs"/>
          <w:sz w:val="30"/>
          <w:szCs w:val="30"/>
          <w:cs/>
        </w:rPr>
        <w:t xml:space="preserve">สำหรับงวดเก้าเดือนสิ้นสุดวันที่ </w:t>
      </w:r>
      <w:r w:rsidRPr="008E2B12">
        <w:rPr>
          <w:rFonts w:asciiTheme="majorBidi" w:hAnsiTheme="majorBidi" w:cstheme="majorBidi"/>
          <w:sz w:val="30"/>
          <w:szCs w:val="30"/>
        </w:rPr>
        <w:t xml:space="preserve">30 </w:t>
      </w:r>
      <w:r w:rsidRPr="008E2B12">
        <w:rPr>
          <w:rFonts w:asciiTheme="majorBidi" w:hAnsiTheme="majorBidi" w:cstheme="majorBidi" w:hint="cs"/>
          <w:sz w:val="30"/>
          <w:szCs w:val="30"/>
          <w:cs/>
        </w:rPr>
        <w:t>กันยายน</w:t>
      </w:r>
    </w:p>
    <w:p w14:paraId="779E1FBA" w14:textId="77777777" w:rsidR="00D97314" w:rsidRPr="00B657B8" w:rsidRDefault="00D97314" w:rsidP="00D97314">
      <w:pPr>
        <w:tabs>
          <w:tab w:val="left" w:pos="9450"/>
        </w:tabs>
        <w:ind w:left="540" w:right="-45"/>
        <w:rPr>
          <w:rFonts w:cstheme="minorBidi"/>
          <w:sz w:val="20"/>
          <w:szCs w:val="20"/>
          <w:lang w:val="en-US"/>
        </w:rPr>
      </w:pP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2E70AC7E" wp14:editId="3396301F">
                <wp:simplePos x="0" y="0"/>
                <wp:positionH relativeFrom="column">
                  <wp:posOffset>4701978</wp:posOffset>
                </wp:positionH>
                <wp:positionV relativeFrom="paragraph">
                  <wp:posOffset>825500</wp:posOffset>
                </wp:positionV>
                <wp:extent cx="1280160" cy="914400"/>
                <wp:effectExtent l="0" t="0" r="15240" b="1905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1E03BE" w14:textId="77777777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  <w:p w14:paraId="1E825F73" w14:textId="77777777" w:rsidR="00D97314" w:rsidRPr="009D3874" w:rsidRDefault="00D97314" w:rsidP="00D97314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095596" w14:textId="2FA0D4CF" w:rsidR="00D97314" w:rsidRPr="00275164" w:rsidRDefault="00550FF5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20,647,805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A2FB6E8" w14:textId="77777777" w:rsidR="00D97314" w:rsidRPr="009D3874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66033F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466E1E3" w14:textId="77777777" w:rsidR="00D97314" w:rsidRPr="00C22645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08E9C8" w14:textId="77777777" w:rsidR="00D97314" w:rsidRPr="00275164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bookmarkStart w:id="5" w:name="_Hlk175302767"/>
                              <w:bookmarkStart w:id="6" w:name="_Hlk175302768"/>
                              <w:r w:rsidRPr="00D06EF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19,531,871</w:t>
                              </w:r>
                              <w:bookmarkEnd w:id="5"/>
                              <w:bookmarkEnd w:id="6"/>
                            </w:p>
                            <w:p w14:paraId="77FD7D30" w14:textId="77777777" w:rsidR="00D97314" w:rsidRPr="005D488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70AC7E" id="Group 22" o:spid="_x0000_s1079" style="position:absolute;left:0;text-align:left;margin-left:370.25pt;margin-top:65pt;width:100.8pt;height:1in;z-index:251658260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">
                <v:shape id="Text Box 23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  <v:textbox>
                    <w:txbxContent>
                      <w:p w14:paraId="541E03BE" w14:textId="77777777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7</w:t>
                        </w:r>
                      </w:p>
                      <w:p w14:paraId="1E825F73" w14:textId="77777777" w:rsidR="00D97314" w:rsidRPr="009D3874" w:rsidRDefault="00D97314" w:rsidP="00D97314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24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14:paraId="7F095596" w14:textId="2FA0D4CF" w:rsidR="00D97314" w:rsidRPr="00275164" w:rsidRDefault="00550FF5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20,647,805</w:t>
                        </w:r>
                      </w:p>
                    </w:txbxContent>
                  </v:textbox>
                </v:shape>
                <v:shape id="Text Box 25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  <v:textbox>
                    <w:txbxContent>
                      <w:p w14:paraId="4A2FB6E8" w14:textId="77777777" w:rsidR="00D97314" w:rsidRPr="009D3874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26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" fillcolor="#00338d" strokeweight=".5pt">
                  <v:textbox>
                    <w:txbxContent>
                      <w:p w14:paraId="5266033F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7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" fillcolor="#00338d" strokeweight=".5pt">
                  <v:textbox>
                    <w:txbxContent>
                      <w:p w14:paraId="0466E1E3" w14:textId="77777777" w:rsidR="00D97314" w:rsidRPr="00C22645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8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  <v:textbox>
                    <w:txbxContent>
                      <w:p w14:paraId="3308E9C8" w14:textId="77777777" w:rsidR="00D97314" w:rsidRPr="00275164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bookmarkStart w:id="7" w:name="_Hlk175302767"/>
                        <w:bookmarkStart w:id="8" w:name="_Hlk175302768"/>
                        <w:r w:rsidRPr="00D06EF9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19,531,871</w:t>
                        </w:r>
                        <w:bookmarkEnd w:id="7"/>
                        <w:bookmarkEnd w:id="8"/>
                      </w:p>
                      <w:p w14:paraId="77FD7D30" w14:textId="77777777" w:rsidR="00D97314" w:rsidRPr="005D488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cs="Times New Roman"/>
          <w:noProof/>
          <w:sz w:val="20"/>
          <w:szCs w:val="20"/>
          <w:lang w:val="en-US"/>
        </w:rPr>
        <w:drawing>
          <wp:inline distT="0" distB="0" distL="0" distR="0" wp14:anchorId="23C0E0A4" wp14:editId="483C8A7B">
            <wp:extent cx="5779107" cy="3589020"/>
            <wp:effectExtent l="0" t="0" r="0" b="0"/>
            <wp:docPr id="72" name="Chart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08341D4E" w14:textId="77777777" w:rsidR="00D97314" w:rsidRPr="00B657B8" w:rsidRDefault="00D97314" w:rsidP="00D97314">
      <w:pPr>
        <w:ind w:left="540" w:right="-45"/>
        <w:rPr>
          <w:rFonts w:cs="Times New Roman"/>
          <w:sz w:val="20"/>
          <w:szCs w:val="20"/>
        </w:rPr>
      </w:pPr>
      <w:r w:rsidRPr="00B657B8">
        <w:rPr>
          <w:rFonts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1C26A564" wp14:editId="11A3BFFA">
                <wp:simplePos x="0" y="0"/>
                <wp:positionH relativeFrom="column">
                  <wp:posOffset>531307</wp:posOffset>
                </wp:positionH>
                <wp:positionV relativeFrom="paragraph">
                  <wp:posOffset>110910</wp:posOffset>
                </wp:positionV>
                <wp:extent cx="5365113" cy="1642753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113" cy="1642753"/>
                          <a:chOff x="0" y="292033"/>
                          <a:chExt cx="5365800" cy="1643325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2939278" y="1273133"/>
                            <a:ext cx="274302" cy="210184"/>
                            <a:chOff x="26861" y="141936"/>
                            <a:chExt cx="558319" cy="46227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344701" y="271744"/>
                              <a:ext cx="240479" cy="311745"/>
                              <a:chOff x="26861" y="115269"/>
                              <a:chExt cx="240479" cy="311745"/>
                            </a:xfrm>
                          </wpg:grpSpPr>
                          <wps:wsp>
                            <wps:cNvPr id="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30167" y="115269"/>
                                <a:ext cx="235194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33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861" y="150317"/>
                                <a:ext cx="240479" cy="2766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39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41936"/>
                              <a:ext cx="283866" cy="46227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53" name="Group 53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55" name="Group 5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5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5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1" name="Group 6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6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64" name="Group 6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66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B8926F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1FD6583C" w14:textId="77777777" w:rsidR="00D97314" w:rsidRPr="00D02FA5" w:rsidRDefault="00D97314" w:rsidP="00D97314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67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30B56E0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68" name="Group 68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69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98F07CB" w14:textId="77777777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70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7EA23AB" w14:textId="77777777" w:rsidR="00D97314" w:rsidRPr="00AD4C8B" w:rsidRDefault="00D97314" w:rsidP="00D97314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EA471A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71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95052C5" w14:textId="77777777" w:rsidR="00D97314" w:rsidRPr="00D02FA5" w:rsidRDefault="00D97314" w:rsidP="00D97314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26A564" id="Group 29" o:spid="_x0000_s1086" style="position:absolute;left:0;text-align:left;margin-left:41.85pt;margin-top:8.75pt;width:422.45pt;height:129.35pt;z-index:251658258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">
                <v:group id="Group 30" o:spid="_x0000_s1087" style="position:absolute;left:29392;top:12731;width:2743;height:2102" coordorigin="268,1419" coordsize="5583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Group 31" o:spid="_x0000_s1088" style="position:absolute;left:3447;top:2717;width:2404;height:31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Freeform 39" o:spid="_x0000_s1089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" path="m310,86l356,10r,l352,6,348,2,342,r-4,l18,r,l14,,8,2,4,6,,10,46,86r264,xe" fillcolor="black [3213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90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91" style="position:absolute;left:268;top:1419;width:2839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49" o:spid="_x0000_s1092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53" o:spid="_x0000_s1093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group id="Group 55" o:spid="_x0000_s1094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line id="Straight Connector 19" o:spid="_x0000_s1095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96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" strokecolor="black [3213]">
                        <o:lock v:ext="edit" shapetype="f"/>
                      </v:line>
                    </v:group>
                    <v:group id="Group 58" o:spid="_x0000_s1097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line id="Straight Connector 19" o:spid="_x0000_s1098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5Vl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MH2Fvy/xB8jVLwAAAP//AwBQSwECLQAUAAYACAAAACEA2+H2y+4AAACFAQAAEwAAAAAAAAAA&#10;AAAAAAAAAAAAW0NvbnRlbnRfVHlwZXNdLnhtbFBLAQItABQABgAIAAAAIQBa9CxbvwAAABUBAAAL&#10;AAAAAAAAAAAAAAAAAB8BAABfcmVscy8ucmVsc1BLAQItABQABgAIAAAAIQAZG5Vl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099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" strokecolor="black [3213]">
                        <o:lock v:ext="edit" shapetype="f"/>
                      </v:line>
                    </v:group>
                    <v:group id="Group 61" o:spid="_x0000_s1100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line id="Straight Connector 19" o:spid="_x0000_s1101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82pxQAAANs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" strokecolor="black [3213]">
                        <o:lock v:ext="edit" shapetype="f"/>
                      </v:line>
                      <v:line id="Straight Connector 19" o:spid="_x0000_s1102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2gy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" strokecolor="black [3213]">
                        <o:lock v:ext="edit" shapetype="f"/>
                      </v:line>
                    </v:group>
                  </v:group>
                  <v:group id="Group 64" o:spid="_x0000_s1103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<v:shape id="TextBox 15" o:spid="_x0000_s1104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" filled="f" stroked="f">
                      <v:textbox inset="4.3pt,4.3pt,4.3pt,4.3pt">
                        <w:txbxContent>
                          <w:p w14:paraId="0CB8926F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1FD6583C" w14:textId="77777777" w:rsidR="00D97314" w:rsidRPr="00D02FA5" w:rsidRDefault="00D97314" w:rsidP="00D97314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105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" filled="f" stroked="f">
                      <v:textbox inset="4.3pt,4.3pt,4.3pt,4.3pt">
                        <w:txbxContent>
                          <w:p w14:paraId="130B56E0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68" o:spid="_x0000_s1106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<v:shape id="TextBox 6" o:spid="_x0000_s1107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" filled="f" stroked="f">
                        <v:textbox inset="4.3pt,4.3pt,4.3pt,4.3pt">
                          <w:txbxContent>
                            <w:p w14:paraId="598F07CB" w14:textId="77777777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6" o:spid="_x0000_s1108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" filled="f" stroked="f">
                        <v:textbox inset="4.3pt,4.3pt,4.3pt,4.3pt">
                          <w:txbxContent>
                            <w:p w14:paraId="07EA23AB" w14:textId="77777777" w:rsidR="00D97314" w:rsidRPr="00AD4C8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A471A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109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" filled="f" stroked="f">
                      <v:textbox inset="4.3pt,4.3pt,4.3pt,4.3pt">
                        <w:txbxContent>
                          <w:p w14:paraId="595052C5" w14:textId="77777777" w:rsidR="00D97314" w:rsidRPr="00D02FA5" w:rsidRDefault="00D97314" w:rsidP="00D97314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sz w:val="24"/>
                                <w:szCs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52550131" w14:textId="77777777" w:rsidR="00D97314" w:rsidRPr="00B657B8" w:rsidRDefault="00D97314" w:rsidP="00D97314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B657B8">
        <w:rPr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56" behindDoc="1" locked="0" layoutInCell="1" allowOverlap="1" wp14:anchorId="52089AB5" wp14:editId="79702A29">
            <wp:simplePos x="0" y="0"/>
            <wp:positionH relativeFrom="column">
              <wp:posOffset>3672490</wp:posOffset>
            </wp:positionH>
            <wp:positionV relativeFrom="paragraph">
              <wp:posOffset>130350</wp:posOffset>
            </wp:positionV>
            <wp:extent cx="2358390" cy="2623820"/>
            <wp:effectExtent l="0" t="0" r="0" b="0"/>
            <wp:wrapNone/>
            <wp:docPr id="73" name="Chart 7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asciiTheme="majorBidi" w:hAnsiTheme="majorBidi" w:cstheme="majorBidi"/>
          <w:noProof/>
          <w:sz w:val="30"/>
          <w:szCs w:val="30"/>
          <w:lang w:val="en-US"/>
        </w:rPr>
        <w:drawing>
          <wp:anchor distT="0" distB="0" distL="114300" distR="114300" simplePos="0" relativeHeight="251658257" behindDoc="1" locked="0" layoutInCell="1" allowOverlap="1" wp14:anchorId="11CCA3FA" wp14:editId="55996979">
            <wp:simplePos x="0" y="0"/>
            <wp:positionH relativeFrom="column">
              <wp:posOffset>398780</wp:posOffset>
            </wp:positionH>
            <wp:positionV relativeFrom="paragraph">
              <wp:posOffset>130175</wp:posOffset>
            </wp:positionV>
            <wp:extent cx="2411730" cy="2451100"/>
            <wp:effectExtent l="0" t="0" r="7620" b="6350"/>
            <wp:wrapNone/>
            <wp:docPr id="74" name="Chart 74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V relativeFrom="margin">
              <wp14:pctHeight>0</wp14:pctHeight>
            </wp14:sizeRelV>
          </wp:anchor>
        </w:drawing>
      </w:r>
    </w:p>
    <w:p w14:paraId="221B960F" w14:textId="77777777" w:rsidR="00D97314" w:rsidRPr="00B657B8" w:rsidRDefault="00D97314" w:rsidP="00D97314">
      <w:pPr>
        <w:tabs>
          <w:tab w:val="left" w:pos="540"/>
        </w:tabs>
        <w:ind w:right="-45"/>
        <w:jc w:val="both"/>
        <w:rPr>
          <w:rFonts w:asciiTheme="majorBidi" w:hAnsiTheme="majorBidi" w:cstheme="majorBidi"/>
          <w:sz w:val="30"/>
          <w:szCs w:val="30"/>
          <w:cs/>
        </w:rPr>
        <w:sectPr w:rsidR="00D97314" w:rsidRPr="00B657B8" w:rsidSect="00F9779C">
          <w:footerReference w:type="default" r:id="rId26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2" behindDoc="0" locked="0" layoutInCell="1" allowOverlap="1" wp14:anchorId="1C1FD4CC" wp14:editId="0C335CC5">
            <wp:simplePos x="0" y="0"/>
            <wp:positionH relativeFrom="column">
              <wp:posOffset>3367140</wp:posOffset>
            </wp:positionH>
            <wp:positionV relativeFrom="paragraph">
              <wp:posOffset>199390</wp:posOffset>
            </wp:positionV>
            <wp:extent cx="122038" cy="146188"/>
            <wp:effectExtent l="0" t="0" r="0" b="6350"/>
            <wp:wrapNone/>
            <wp:docPr id="75" name="Picture 75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Food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038" cy="146188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8263" behindDoc="0" locked="0" layoutInCell="1" allowOverlap="1" wp14:anchorId="297AB00F" wp14:editId="62C0F5A8">
            <wp:simplePos x="0" y="0"/>
            <wp:positionH relativeFrom="column">
              <wp:posOffset>3503888</wp:posOffset>
            </wp:positionH>
            <wp:positionV relativeFrom="paragraph">
              <wp:posOffset>129540</wp:posOffset>
            </wp:positionV>
            <wp:extent cx="105143" cy="214432"/>
            <wp:effectExtent l="0" t="0" r="9525" b="0"/>
            <wp:wrapNone/>
            <wp:docPr id="76" name="Picture 76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Food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43" cy="214432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61" behindDoc="0" locked="0" layoutInCell="1" allowOverlap="1" wp14:anchorId="1F9D0F71" wp14:editId="67661A9F">
            <wp:simplePos x="0" y="0"/>
            <wp:positionH relativeFrom="column">
              <wp:posOffset>3750310</wp:posOffset>
            </wp:positionH>
            <wp:positionV relativeFrom="paragraph">
              <wp:posOffset>1905</wp:posOffset>
            </wp:positionV>
            <wp:extent cx="2286000" cy="2286000"/>
            <wp:effectExtent l="57150" t="0" r="57150" b="114300"/>
            <wp:wrapSquare wrapText="bothSides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tblpY="17"/>
        <w:tblW w:w="5049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6"/>
        <w:gridCol w:w="914"/>
        <w:gridCol w:w="216"/>
        <w:gridCol w:w="978"/>
        <w:gridCol w:w="189"/>
        <w:gridCol w:w="912"/>
        <w:gridCol w:w="217"/>
        <w:gridCol w:w="937"/>
        <w:gridCol w:w="211"/>
        <w:gridCol w:w="915"/>
        <w:gridCol w:w="233"/>
        <w:gridCol w:w="937"/>
        <w:gridCol w:w="236"/>
        <w:gridCol w:w="905"/>
        <w:gridCol w:w="233"/>
        <w:gridCol w:w="937"/>
        <w:gridCol w:w="195"/>
        <w:gridCol w:w="905"/>
        <w:gridCol w:w="233"/>
        <w:gridCol w:w="931"/>
        <w:gridCol w:w="236"/>
        <w:gridCol w:w="918"/>
        <w:gridCol w:w="185"/>
        <w:gridCol w:w="821"/>
      </w:tblGrid>
      <w:tr w:rsidR="00D97314" w:rsidRPr="00B657B8" w14:paraId="3B5D92D1" w14:textId="77777777" w:rsidTr="00C30BD1">
        <w:trPr>
          <w:cantSplit/>
          <w:tblHeader/>
        </w:trPr>
        <w:tc>
          <w:tcPr>
            <w:tcW w:w="5000" w:type="pct"/>
            <w:gridSpan w:val="24"/>
            <w:shd w:val="clear" w:color="auto" w:fill="auto"/>
          </w:tcPr>
          <w:p w14:paraId="17588E7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D97314" w:rsidRPr="00B657B8" w14:paraId="707391E4" w14:textId="77777777" w:rsidTr="00C30BD1">
        <w:trPr>
          <w:cantSplit/>
          <w:tblHeader/>
        </w:trPr>
        <w:tc>
          <w:tcPr>
            <w:tcW w:w="740" w:type="pct"/>
            <w:shd w:val="clear" w:color="auto" w:fill="auto"/>
          </w:tcPr>
          <w:p w14:paraId="0FD628E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cs/>
                <w:lang w:bidi="th-TH"/>
              </w:rPr>
            </w:pP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สำหรับงวดเก้าเดือนสิ้นสุดวันที่</w:t>
            </w:r>
          </w:p>
        </w:tc>
        <w:tc>
          <w:tcPr>
            <w:tcW w:w="670" w:type="pct"/>
            <w:gridSpan w:val="3"/>
            <w:shd w:val="clear" w:color="auto" w:fill="auto"/>
            <w:vAlign w:val="bottom"/>
          </w:tcPr>
          <w:p w14:paraId="25EB081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4A3529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shd w:val="clear" w:color="auto" w:fill="auto"/>
            <w:vAlign w:val="bottom"/>
          </w:tcPr>
          <w:p w14:paraId="48A3858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44475C3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3" w:type="pct"/>
            <w:gridSpan w:val="3"/>
            <w:shd w:val="clear" w:color="auto" w:fill="auto"/>
            <w:vAlign w:val="bottom"/>
          </w:tcPr>
          <w:p w14:paraId="00AAB78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5" w:type="pct"/>
            <w:vAlign w:val="bottom"/>
          </w:tcPr>
          <w:p w14:paraId="30506DD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0" w:type="pct"/>
            <w:gridSpan w:val="3"/>
            <w:vAlign w:val="bottom"/>
          </w:tcPr>
          <w:p w14:paraId="1891E3B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2" w:type="pct"/>
            <w:vAlign w:val="bottom"/>
          </w:tcPr>
          <w:p w14:paraId="2FD99AF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4A1ACFC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5" w:type="pct"/>
            <w:vAlign w:val="bottom"/>
          </w:tcPr>
          <w:p w14:paraId="01A11564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2" w:type="pct"/>
            <w:gridSpan w:val="3"/>
            <w:vAlign w:val="bottom"/>
          </w:tcPr>
          <w:p w14:paraId="1BBE594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D97314" w:rsidRPr="00B657B8" w14:paraId="3F25F2FA" w14:textId="77777777" w:rsidTr="00C30BD1">
        <w:trPr>
          <w:cantSplit/>
          <w:tblHeader/>
        </w:trPr>
        <w:tc>
          <w:tcPr>
            <w:tcW w:w="740" w:type="pct"/>
            <w:shd w:val="clear" w:color="auto" w:fill="auto"/>
          </w:tcPr>
          <w:p w14:paraId="1CB0DDC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86545">
              <w:rPr>
                <w:rFonts w:ascii="Angsana New" w:hAnsi="Angsana New" w:hint="cs"/>
                <w:b/>
                <w:bCs/>
                <w:i/>
                <w:iCs/>
                <w:color w:val="000000"/>
                <w:szCs w:val="22"/>
                <w:rtl/>
              </w:rPr>
              <w:t xml:space="preserve">   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val="en-US" w:bidi="th-TH"/>
              </w:rPr>
              <w:t>3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bidi="th-TH"/>
              </w:rPr>
              <w:t>0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Pr="003865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91" w:type="pct"/>
            <w:shd w:val="clear" w:color="auto" w:fill="auto"/>
          </w:tcPr>
          <w:p w14:paraId="483862B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9" w:type="pct"/>
            <w:shd w:val="clear" w:color="auto" w:fill="auto"/>
          </w:tcPr>
          <w:p w14:paraId="363027B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7070E03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0" w:type="pct"/>
            <w:shd w:val="clear" w:color="auto" w:fill="auto"/>
          </w:tcPr>
          <w:p w14:paraId="3556690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</w:tcPr>
          <w:p w14:paraId="4F093E9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69" w:type="pct"/>
            <w:shd w:val="clear" w:color="auto" w:fill="auto"/>
          </w:tcPr>
          <w:p w14:paraId="30B2EE0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5B62BE8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7" w:type="pct"/>
          </w:tcPr>
          <w:p w14:paraId="763483D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7B34C9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  <w:shd w:val="clear" w:color="auto" w:fill="auto"/>
          </w:tcPr>
          <w:p w14:paraId="148E033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271E1DF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5" w:type="pct"/>
          </w:tcPr>
          <w:p w14:paraId="49703D0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</w:tcPr>
          <w:p w14:paraId="71E3485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</w:tcPr>
          <w:p w14:paraId="375BB81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</w:tcPr>
          <w:p w14:paraId="54B1BC3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62" w:type="pct"/>
          </w:tcPr>
          <w:p w14:paraId="418D975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6FF3C1E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74" w:type="pct"/>
            <w:shd w:val="clear" w:color="auto" w:fill="auto"/>
          </w:tcPr>
          <w:p w14:paraId="7562272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5184455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75" w:type="pct"/>
          </w:tcPr>
          <w:p w14:paraId="5A656D3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001C3A9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shd w:val="clear" w:color="auto" w:fill="auto"/>
          </w:tcPr>
          <w:p w14:paraId="56016C2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</w:tcPr>
          <w:p w14:paraId="0F9E18B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</w:tr>
      <w:tr w:rsidR="00D97314" w:rsidRPr="00B657B8" w14:paraId="06986FBC" w14:textId="77777777" w:rsidTr="00C30BD1">
        <w:trPr>
          <w:cantSplit/>
          <w:tblHeader/>
        </w:trPr>
        <w:tc>
          <w:tcPr>
            <w:tcW w:w="740" w:type="pct"/>
            <w:shd w:val="clear" w:color="auto" w:fill="auto"/>
          </w:tcPr>
          <w:p w14:paraId="2DE72EE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60" w:type="pct"/>
            <w:gridSpan w:val="23"/>
            <w:shd w:val="clear" w:color="auto" w:fill="auto"/>
          </w:tcPr>
          <w:p w14:paraId="18FEEB6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D97314" w:rsidRPr="00B657B8" w14:paraId="45DFA646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2103391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1" w:type="pct"/>
            <w:shd w:val="clear" w:color="auto" w:fill="auto"/>
          </w:tcPr>
          <w:p w14:paraId="13B11CBE" w14:textId="37BDF7AC" w:rsidR="00D97314" w:rsidRPr="00B657B8" w:rsidRDefault="00315CF8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16,819,6</w:t>
            </w:r>
            <w:r w:rsidR="000F4849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CA85727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1243A8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15,836,992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5E5175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</w:tcPr>
          <w:p w14:paraId="50BD5273" w14:textId="196CBD00" w:rsidR="00D97314" w:rsidRPr="00B657B8" w:rsidRDefault="003575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2,020,727</w:t>
            </w:r>
          </w:p>
        </w:tc>
        <w:tc>
          <w:tcPr>
            <w:tcW w:w="69" w:type="pct"/>
            <w:shd w:val="clear" w:color="auto" w:fill="auto"/>
          </w:tcPr>
          <w:p w14:paraId="0A10EA8F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46032F3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1,768,554</w:t>
            </w:r>
          </w:p>
        </w:tc>
        <w:tc>
          <w:tcPr>
            <w:tcW w:w="67" w:type="pct"/>
            <w:shd w:val="clear" w:color="auto" w:fill="auto"/>
          </w:tcPr>
          <w:p w14:paraId="033629F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4FF4C74A" w14:textId="7FE6FF36" w:rsidR="00D97314" w:rsidRPr="00B657B8" w:rsidRDefault="00DF2DD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1,807,</w:t>
            </w:r>
            <w:r w:rsidR="00DD3AF8">
              <w:rPr>
                <w:rFonts w:asciiTheme="majorBidi" w:hAnsiTheme="majorBidi" w:cstheme="majorBidi"/>
                <w:szCs w:val="22"/>
                <w:lang w:val="en-US" w:bidi="th-TH"/>
              </w:rPr>
              <w:t>419</w:t>
            </w:r>
          </w:p>
        </w:tc>
        <w:tc>
          <w:tcPr>
            <w:tcW w:w="74" w:type="pct"/>
            <w:shd w:val="clear" w:color="auto" w:fill="auto"/>
          </w:tcPr>
          <w:p w14:paraId="7C8E449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78E9419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1,926,325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27874D9A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0CB8C286" w14:textId="13B36F32" w:rsidR="00D97314" w:rsidRPr="00B657B8" w:rsidRDefault="00C8367F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20,647,805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70B3D4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753AF29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19,531,871</w:t>
            </w:r>
          </w:p>
        </w:tc>
        <w:tc>
          <w:tcPr>
            <w:tcW w:w="62" w:type="pct"/>
            <w:shd w:val="clear" w:color="auto" w:fill="auto"/>
          </w:tcPr>
          <w:p w14:paraId="717A236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5AC6933" w14:textId="14BFDD62" w:rsidR="00D97314" w:rsidRPr="00B657B8" w:rsidRDefault="001461D1" w:rsidP="00C30BD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724CBA71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04997711" w14:textId="77777777" w:rsidR="00D97314" w:rsidRPr="00B657B8" w:rsidRDefault="00D97314" w:rsidP="00C30BD1">
            <w:pPr>
              <w:pStyle w:val="BodyText"/>
              <w:tabs>
                <w:tab w:val="decimal" w:pos="55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E797DF4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5E1A4A6" w14:textId="142028F6" w:rsidR="00D97314" w:rsidRPr="00B657B8" w:rsidRDefault="006E073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20,647</w:t>
            </w:r>
            <w:r w:rsidR="00332A3F">
              <w:rPr>
                <w:rFonts w:asciiTheme="majorBidi" w:hAnsiTheme="majorBidi" w:cstheme="majorBidi"/>
                <w:szCs w:val="22"/>
                <w:lang w:val="en-US" w:bidi="th-TH"/>
              </w:rPr>
              <w:t>,805</w:t>
            </w:r>
          </w:p>
        </w:tc>
        <w:tc>
          <w:tcPr>
            <w:tcW w:w="59" w:type="pct"/>
            <w:shd w:val="clear" w:color="auto" w:fill="auto"/>
          </w:tcPr>
          <w:p w14:paraId="1C76583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0321E1C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19,531,871</w:t>
            </w:r>
          </w:p>
        </w:tc>
      </w:tr>
      <w:tr w:rsidR="00D97314" w:rsidRPr="00B657B8" w14:paraId="0162D983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2FFAA57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DABD05B" w14:textId="7008D357" w:rsidR="00D97314" w:rsidRPr="00B657B8" w:rsidRDefault="00315CF8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172,</w:t>
            </w:r>
            <w:r w:rsidR="000F4849">
              <w:rPr>
                <w:rFonts w:asciiTheme="majorBidi" w:hAnsiTheme="majorBidi" w:cstheme="majorBidi"/>
                <w:szCs w:val="22"/>
                <w:lang w:val="en-US" w:bidi="th-TH"/>
              </w:rPr>
              <w:t>327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0364F706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3654AF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178,031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FFAB36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7FC0B0E2" w14:textId="31ED589A" w:rsidR="00D97314" w:rsidRPr="00B657B8" w:rsidRDefault="00357544" w:rsidP="00C30BD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1E4EB8BA" w14:textId="77777777" w:rsidR="00D97314" w:rsidRPr="00B657B8" w:rsidRDefault="00D97314" w:rsidP="00C30BD1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4D117D54" w14:textId="77777777" w:rsidR="00D97314" w:rsidRPr="00B657B8" w:rsidRDefault="00D97314" w:rsidP="00C30BD1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3301DD7A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699A629E" w14:textId="5845DE1C" w:rsidR="00D97314" w:rsidRPr="00B657B8" w:rsidRDefault="00DF2DD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126,250</w:t>
            </w:r>
          </w:p>
        </w:tc>
        <w:tc>
          <w:tcPr>
            <w:tcW w:w="74" w:type="pct"/>
            <w:shd w:val="clear" w:color="auto" w:fill="auto"/>
          </w:tcPr>
          <w:p w14:paraId="62C6244F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666BCD8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122,675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50B8A44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5683621B" w14:textId="6E4728B6" w:rsidR="00D97314" w:rsidRPr="00B657B8" w:rsidRDefault="00294B62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298,5</w:t>
            </w:r>
            <w:r w:rsidR="00B41BA2">
              <w:rPr>
                <w:rFonts w:asciiTheme="majorBidi" w:hAnsiTheme="majorBidi" w:cstheme="majorBidi"/>
                <w:szCs w:val="22"/>
                <w:lang w:val="en-US" w:bidi="th-TH"/>
              </w:rPr>
              <w:t>77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9577AA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</w:tcPr>
          <w:p w14:paraId="7C083DA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300,706</w:t>
            </w:r>
          </w:p>
        </w:tc>
        <w:tc>
          <w:tcPr>
            <w:tcW w:w="62" w:type="pct"/>
            <w:shd w:val="clear" w:color="auto" w:fill="auto"/>
          </w:tcPr>
          <w:p w14:paraId="63319D8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01756C69" w14:textId="5DD6D22A" w:rsidR="00D97314" w:rsidRPr="00B657B8" w:rsidRDefault="005117B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(298,5</w:t>
            </w:r>
            <w:r w:rsidR="00DD3AF8">
              <w:rPr>
                <w:rFonts w:asciiTheme="majorBidi" w:hAnsiTheme="majorBidi" w:cstheme="majorBidi"/>
                <w:szCs w:val="22"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10CCB13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17B85AB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(300,706)</w:t>
            </w:r>
          </w:p>
        </w:tc>
        <w:tc>
          <w:tcPr>
            <w:tcW w:w="75" w:type="pct"/>
            <w:shd w:val="clear" w:color="auto" w:fill="auto"/>
          </w:tcPr>
          <w:p w14:paraId="167DC105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162890F" w14:textId="6107C8A0" w:rsidR="00D97314" w:rsidRPr="00B657B8" w:rsidRDefault="003A6CD4" w:rsidP="00C30BD1">
            <w:pPr>
              <w:pStyle w:val="BodyText"/>
              <w:tabs>
                <w:tab w:val="decimal" w:pos="541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C30FB65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2E294C5A" w14:textId="77777777" w:rsidR="00D97314" w:rsidRPr="00B657B8" w:rsidRDefault="00D97314" w:rsidP="00C30BD1">
            <w:pPr>
              <w:pStyle w:val="BodyText"/>
              <w:tabs>
                <w:tab w:val="decimal" w:pos="4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97314" w:rsidRPr="00B657B8" w14:paraId="5BD503D5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483F2EA3" w14:textId="77777777" w:rsidR="00D97314" w:rsidRPr="00B657B8" w:rsidRDefault="00D97314" w:rsidP="00C30BD1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657B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CF7F6" w14:textId="4990AC10" w:rsidR="00D97314" w:rsidRPr="00B657B8" w:rsidRDefault="003575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16,991,98</w:t>
            </w:r>
            <w:r w:rsidR="005F25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FF16804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03E8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16,015,023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4DB185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2430F" w14:textId="32BEE41A" w:rsidR="00D97314" w:rsidRPr="00B657B8" w:rsidRDefault="003575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2,020,727</w:t>
            </w:r>
          </w:p>
        </w:tc>
        <w:tc>
          <w:tcPr>
            <w:tcW w:w="69" w:type="pct"/>
            <w:shd w:val="clear" w:color="auto" w:fill="auto"/>
          </w:tcPr>
          <w:p w14:paraId="3D1374C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410C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1,768,554</w:t>
            </w:r>
          </w:p>
        </w:tc>
        <w:tc>
          <w:tcPr>
            <w:tcW w:w="67" w:type="pct"/>
            <w:shd w:val="clear" w:color="auto" w:fill="auto"/>
          </w:tcPr>
          <w:p w14:paraId="35B52A6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90937" w14:textId="0773277F" w:rsidR="00D97314" w:rsidRPr="00B657B8" w:rsidRDefault="007B6125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1,933,6</w:t>
            </w:r>
            <w:r w:rsidR="00DD3AF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69</w:t>
            </w:r>
          </w:p>
        </w:tc>
        <w:tc>
          <w:tcPr>
            <w:tcW w:w="74" w:type="pct"/>
            <w:shd w:val="clear" w:color="auto" w:fill="auto"/>
          </w:tcPr>
          <w:p w14:paraId="7B533B4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4EFE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2,049,000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15443FD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11907" w14:textId="4756096D" w:rsidR="00D97314" w:rsidRPr="00B657B8" w:rsidRDefault="00A801F2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20,946,3</w:t>
            </w:r>
            <w:r w:rsidR="00B41BA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03A152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A83D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19,832,577</w:t>
            </w:r>
          </w:p>
        </w:tc>
        <w:tc>
          <w:tcPr>
            <w:tcW w:w="62" w:type="pct"/>
            <w:shd w:val="clear" w:color="auto" w:fill="auto"/>
          </w:tcPr>
          <w:p w14:paraId="18B1711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BE44E" w14:textId="2A5CDC38" w:rsidR="00D97314" w:rsidRPr="00B657B8" w:rsidRDefault="005117B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(298</w:t>
            </w:r>
            <w:r w:rsidR="001461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,5</w:t>
            </w:r>
            <w:r w:rsidR="0098112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77</w:t>
            </w:r>
            <w:r w:rsidR="001461D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7C826E9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939B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(300,706)</w:t>
            </w:r>
          </w:p>
        </w:tc>
        <w:tc>
          <w:tcPr>
            <w:tcW w:w="75" w:type="pct"/>
            <w:shd w:val="clear" w:color="auto" w:fill="auto"/>
          </w:tcPr>
          <w:p w14:paraId="52874D56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EB6C2" w14:textId="4F75E745" w:rsidR="00D97314" w:rsidRPr="00B657B8" w:rsidRDefault="003A6CD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20,647,805</w:t>
            </w:r>
          </w:p>
        </w:tc>
        <w:tc>
          <w:tcPr>
            <w:tcW w:w="59" w:type="pct"/>
            <w:shd w:val="clear" w:color="auto" w:fill="auto"/>
          </w:tcPr>
          <w:p w14:paraId="68A5F42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3BD6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19,531,871</w:t>
            </w:r>
          </w:p>
        </w:tc>
      </w:tr>
      <w:tr w:rsidR="00D97314" w:rsidRPr="00B657B8" w14:paraId="59200D2A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1600FB2B" w14:textId="77777777" w:rsidR="00D97314" w:rsidRPr="00B657B8" w:rsidRDefault="00D97314" w:rsidP="00C30BD1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3EB04C9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C77A1B1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</w:tcPr>
          <w:p w14:paraId="6482AC6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41E13D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EAE53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</w:tcPr>
          <w:p w14:paraId="1E68098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17F3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23BB3E2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</w:tcPr>
          <w:p w14:paraId="614BFC5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3B1D5D58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</w:tcPr>
          <w:p w14:paraId="7092BF7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8C8823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4F392C9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F713D5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</w:tcPr>
          <w:p w14:paraId="164AA57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" w:type="pct"/>
            <w:shd w:val="clear" w:color="auto" w:fill="auto"/>
          </w:tcPr>
          <w:p w14:paraId="48BBB4C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6413269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" w:type="pct"/>
            <w:shd w:val="clear" w:color="auto" w:fill="auto"/>
          </w:tcPr>
          <w:p w14:paraId="4DBD133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</w:tcPr>
          <w:p w14:paraId="699768C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709B1917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</w:tcPr>
          <w:p w14:paraId="091E8B2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3CD447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</w:tcPr>
          <w:p w14:paraId="24C949C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97314" w:rsidRPr="00B657B8" w14:paraId="47E7114A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3DA5F51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1" w:type="pct"/>
            <w:shd w:val="clear" w:color="auto" w:fill="auto"/>
          </w:tcPr>
          <w:p w14:paraId="22B8AF0E" w14:textId="77948B69" w:rsidR="00D97314" w:rsidRPr="00B657B8" w:rsidRDefault="003575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(875,066)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2205FF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4F0D485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(901,518)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B9CF66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FA52A6D" w14:textId="79F959DC" w:rsidR="00D97314" w:rsidRPr="00B657B8" w:rsidRDefault="000E78AA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(65,187)</w:t>
            </w:r>
          </w:p>
        </w:tc>
        <w:tc>
          <w:tcPr>
            <w:tcW w:w="69" w:type="pct"/>
            <w:shd w:val="clear" w:color="auto" w:fill="auto"/>
          </w:tcPr>
          <w:p w14:paraId="5E59781B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9617BD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(57,605)</w:t>
            </w:r>
          </w:p>
        </w:tc>
        <w:tc>
          <w:tcPr>
            <w:tcW w:w="67" w:type="pct"/>
            <w:shd w:val="clear" w:color="auto" w:fill="auto"/>
          </w:tcPr>
          <w:p w14:paraId="1BD91E1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14:paraId="7363D4D5" w14:textId="7FEEE94A" w:rsidR="00D97314" w:rsidRPr="00B657B8" w:rsidRDefault="00E277BF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(175,510)</w:t>
            </w:r>
          </w:p>
        </w:tc>
        <w:tc>
          <w:tcPr>
            <w:tcW w:w="74" w:type="pct"/>
            <w:shd w:val="clear" w:color="auto" w:fill="auto"/>
          </w:tcPr>
          <w:p w14:paraId="57E8DAFA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B257C5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(208,099)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0820E9EF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1BB29BF" w14:textId="27F4FCD4" w:rsidR="00D97314" w:rsidRPr="00B657B8" w:rsidRDefault="00DF22BA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(1,115,763)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43D7FD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65F4EA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 w:hint="cs"/>
                <w:szCs w:val="22"/>
                <w:lang w:val="en-US" w:bidi="th-TH"/>
              </w:rPr>
              <w:t>(1,1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67,222)</w:t>
            </w:r>
          </w:p>
        </w:tc>
        <w:tc>
          <w:tcPr>
            <w:tcW w:w="62" w:type="pct"/>
            <w:shd w:val="clear" w:color="auto" w:fill="auto"/>
          </w:tcPr>
          <w:p w14:paraId="015A135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7A40DC6" w14:textId="771EC1DD" w:rsidR="00D97314" w:rsidRPr="00B657B8" w:rsidRDefault="006F1C3C" w:rsidP="00C30BD1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6BB14EBA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6" w:type="pct"/>
            <w:shd w:val="clear" w:color="auto" w:fill="auto"/>
          </w:tcPr>
          <w:p w14:paraId="0C262D3C" w14:textId="77777777" w:rsidR="00D97314" w:rsidRPr="00B657B8" w:rsidRDefault="00D97314" w:rsidP="00C30BD1">
            <w:pPr>
              <w:pStyle w:val="BodyText"/>
              <w:tabs>
                <w:tab w:val="decimal" w:pos="55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2FA20D6C" w14:textId="77777777" w:rsidR="00D97314" w:rsidRPr="00B657B8" w:rsidRDefault="00D97314" w:rsidP="00C30BD1">
            <w:pPr>
              <w:pStyle w:val="acctfourfigures"/>
              <w:tabs>
                <w:tab w:val="decimal" w:pos="524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6E9ABAB" w14:textId="27F9D4E9" w:rsidR="00D97314" w:rsidRPr="00B657B8" w:rsidRDefault="00883D57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(1,115,763)</w:t>
            </w:r>
          </w:p>
        </w:tc>
        <w:tc>
          <w:tcPr>
            <w:tcW w:w="59" w:type="pct"/>
            <w:shd w:val="clear" w:color="auto" w:fill="auto"/>
          </w:tcPr>
          <w:p w14:paraId="7D6BAB3D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2695478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(1,167,222)</w:t>
            </w:r>
          </w:p>
        </w:tc>
      </w:tr>
      <w:tr w:rsidR="00D97314" w:rsidRPr="00B657B8" w14:paraId="1FA61B54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068F23A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3C5729AA" w14:textId="3033B35C" w:rsidR="00D97314" w:rsidRPr="00B657B8" w:rsidRDefault="003575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 w:rsidR="005F257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="00E0044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34,972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76E6257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7639183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1,934,419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76377F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FDDAD5" w14:textId="43307F9A" w:rsidR="00D97314" w:rsidRPr="00B657B8" w:rsidRDefault="00DF2DD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85,197</w:t>
            </w:r>
          </w:p>
        </w:tc>
        <w:tc>
          <w:tcPr>
            <w:tcW w:w="69" w:type="pct"/>
            <w:shd w:val="clear" w:color="auto" w:fill="auto"/>
          </w:tcPr>
          <w:p w14:paraId="5EC0D546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C2CB9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23,496</w:t>
            </w:r>
          </w:p>
        </w:tc>
        <w:tc>
          <w:tcPr>
            <w:tcW w:w="67" w:type="pct"/>
            <w:shd w:val="clear" w:color="auto" w:fill="auto"/>
          </w:tcPr>
          <w:p w14:paraId="1A099F6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7E33E3D6" w14:textId="06A02E25" w:rsidR="00D97314" w:rsidRPr="00B657B8" w:rsidRDefault="004C3C96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B1E52">
              <w:rPr>
                <w:rFonts w:asciiTheme="majorBidi" w:hAnsiTheme="majorBidi" w:cstheme="majorBidi"/>
                <w:b/>
                <w:bCs/>
                <w:szCs w:val="22"/>
              </w:rPr>
              <w:t>1,597,919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4" w:type="pct"/>
            <w:shd w:val="clear" w:color="auto" w:fill="auto"/>
          </w:tcPr>
          <w:p w14:paraId="27B89143" w14:textId="77777777" w:rsidR="00D97314" w:rsidRPr="00B657B8" w:rsidRDefault="00D97314" w:rsidP="00C30BD1">
            <w:pPr>
              <w:pStyle w:val="acctfourfigures"/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6EA98F6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263,267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9EE667C" w14:textId="77777777" w:rsidR="00D97314" w:rsidRPr="00B657B8" w:rsidRDefault="00D97314" w:rsidP="00C30BD1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49DE92C4" w14:textId="6B135E9E" w:rsidR="00D97314" w:rsidRPr="00B657B8" w:rsidRDefault="005B3DAC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1,322,250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AB13C7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8" w:type="pct"/>
            <w:tcBorders>
              <w:bottom w:val="double" w:sz="4" w:space="0" w:color="auto"/>
            </w:tcBorders>
            <w:shd w:val="clear" w:color="auto" w:fill="auto"/>
          </w:tcPr>
          <w:p w14:paraId="7C68DA0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2,221,182</w:t>
            </w:r>
          </w:p>
        </w:tc>
        <w:tc>
          <w:tcPr>
            <w:tcW w:w="62" w:type="pct"/>
            <w:shd w:val="clear" w:color="auto" w:fill="auto"/>
          </w:tcPr>
          <w:p w14:paraId="5D81E94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5BDF50C9" w14:textId="5EAFBBF9" w:rsidR="00D97314" w:rsidRPr="00B657B8" w:rsidRDefault="005B3DAC" w:rsidP="0098112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51,760</w:t>
            </w:r>
          </w:p>
        </w:tc>
        <w:tc>
          <w:tcPr>
            <w:tcW w:w="74" w:type="pct"/>
            <w:shd w:val="clear" w:color="auto" w:fill="auto"/>
          </w:tcPr>
          <w:p w14:paraId="212B22D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0EE524B9" w14:textId="48DA5123" w:rsidR="00D97314" w:rsidRPr="00B657B8" w:rsidRDefault="00FB69D5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32</w:t>
            </w:r>
            <w:r w:rsidR="00D97314"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882</w:t>
            </w:r>
          </w:p>
        </w:tc>
        <w:tc>
          <w:tcPr>
            <w:tcW w:w="75" w:type="pct"/>
            <w:shd w:val="clear" w:color="auto" w:fill="auto"/>
          </w:tcPr>
          <w:p w14:paraId="07BE75A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30B4FE42" w14:textId="45A99A73" w:rsidR="00D97314" w:rsidRPr="00B657B8" w:rsidRDefault="005B3DAC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1,374,010</w:t>
            </w:r>
          </w:p>
        </w:tc>
        <w:tc>
          <w:tcPr>
            <w:tcW w:w="59" w:type="pct"/>
            <w:shd w:val="clear" w:color="auto" w:fill="auto"/>
          </w:tcPr>
          <w:p w14:paraId="2A8AFB5A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</w:tcPr>
          <w:p w14:paraId="30D96936" w14:textId="25214794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 w:rsidR="00FB6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254</w:t>
            </w: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="00FB6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064</w:t>
            </w:r>
          </w:p>
        </w:tc>
      </w:tr>
      <w:tr w:rsidR="00D97314" w:rsidRPr="00B657B8" w14:paraId="6E84A507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42732FC5" w14:textId="77777777" w:rsidR="00D97314" w:rsidRPr="00B657B8" w:rsidRDefault="00D97314" w:rsidP="00C30BD1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FC72A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AC6711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EC663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D19A83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5813C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9FBE7F4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FE3EA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7B568C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8250C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362712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BFDA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55E954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91CC0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C4D7027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D45DD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B1FBFA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07D09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2D92A48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803A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FF1861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FB231C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2D01E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3ADD30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97314" w:rsidRPr="00B657B8" w14:paraId="73FE82F9" w14:textId="77777777" w:rsidTr="00C30BD1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71BBEB7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รายได้</w:t>
            </w:r>
            <w:r w:rsidRPr="00B657B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และค่าใช้จ่ายที่ไม่ได้ปันส่วน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144F9B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E2BBD7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F10409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D8BC4B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605853B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CD4F47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0B420E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95EE7F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F551A8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64A87F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44E6105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DED04A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D8AD60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7FF79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74A532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9646C8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CA3AEB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E7357B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9F8ACC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409D31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F50AE7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EB0140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97314" w:rsidRPr="00B657B8" w14:paraId="2D1B34EA" w14:textId="77777777" w:rsidTr="00C30BD1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05F390A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6C013CC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068627B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3AD732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027DF2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A8032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C8CD26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1712D0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D8934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896AD5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7848BF8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2FA66C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B450D1F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1546A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243B61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AADE9F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CF4D55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7A917B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CFF8871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222436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7806CB5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4D72EB4" w14:textId="3A152761" w:rsidR="00D97314" w:rsidRPr="00B657B8" w:rsidRDefault="009537F0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30,120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E2765CA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878CB4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18,536</w:t>
            </w:r>
          </w:p>
        </w:tc>
      </w:tr>
      <w:tr w:rsidR="000C0744" w:rsidRPr="00893232" w14:paraId="5A51C22D" w14:textId="77777777" w:rsidTr="00C30BD1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56EE4195" w14:textId="1A3FF0C1" w:rsidR="000C0744" w:rsidRPr="00B657B8" w:rsidRDefault="000C07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0D0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D56D47D" w14:textId="77777777" w:rsidR="000C0744" w:rsidRPr="00B657B8" w:rsidRDefault="000C074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7226D57" w14:textId="77777777" w:rsidR="000C0744" w:rsidRPr="00B657B8" w:rsidRDefault="000C074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EC989B5" w14:textId="77777777" w:rsidR="000C0744" w:rsidRPr="00B657B8" w:rsidRDefault="000C074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4B4BC31" w14:textId="77777777" w:rsidR="000C0744" w:rsidRPr="00B657B8" w:rsidRDefault="000C074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4A4A307" w14:textId="77777777" w:rsidR="000C0744" w:rsidRPr="00B657B8" w:rsidRDefault="000C074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B0F2DDE" w14:textId="77777777" w:rsidR="000C0744" w:rsidRPr="00B657B8" w:rsidRDefault="000C07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05F6DD3" w14:textId="77777777" w:rsidR="000C0744" w:rsidRPr="00B657B8" w:rsidRDefault="000C074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804F8C5" w14:textId="77777777" w:rsidR="000C0744" w:rsidRPr="00B657B8" w:rsidRDefault="000C074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1C84B1F" w14:textId="77777777" w:rsidR="000C0744" w:rsidRPr="00B657B8" w:rsidRDefault="000C074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BF6CEE3" w14:textId="77777777" w:rsidR="000C0744" w:rsidRPr="00B657B8" w:rsidRDefault="000C07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66BA027" w14:textId="77777777" w:rsidR="000C0744" w:rsidRPr="00B657B8" w:rsidRDefault="000C074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9EBA8CB" w14:textId="77777777" w:rsidR="000C0744" w:rsidRPr="00B657B8" w:rsidRDefault="000C07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0B76F88" w14:textId="77777777" w:rsidR="000C0744" w:rsidRPr="00B657B8" w:rsidRDefault="000C074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83E6A94" w14:textId="77777777" w:rsidR="000C0744" w:rsidRPr="00B657B8" w:rsidRDefault="000C07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D8B961E" w14:textId="77777777" w:rsidR="000C0744" w:rsidRPr="00B657B8" w:rsidRDefault="000C074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F0ADB62" w14:textId="77777777" w:rsidR="000C0744" w:rsidRPr="00B657B8" w:rsidRDefault="000C074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4E8F1A50" w14:textId="77777777" w:rsidR="000C0744" w:rsidRPr="00B657B8" w:rsidRDefault="000C074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2F1557D" w14:textId="15B8579E" w:rsidR="000C0744" w:rsidRPr="00B657B8" w:rsidRDefault="00191645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265,895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F6981DD" w14:textId="77777777" w:rsidR="000C0744" w:rsidRPr="00B657B8" w:rsidRDefault="000C074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DA7D2E0" w14:textId="2203EC70" w:rsidR="000C0744" w:rsidRPr="000C0744" w:rsidRDefault="000C0744" w:rsidP="00893232">
            <w:pPr>
              <w:pStyle w:val="BodyText"/>
              <w:tabs>
                <w:tab w:val="decimal" w:pos="4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0C0744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97314" w:rsidRPr="00B657B8" w14:paraId="29E50455" w14:textId="77777777" w:rsidTr="00C30BD1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07C9D1D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484275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CE5B5E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7F55F3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11239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790442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493919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C462122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971DAD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FE41FA6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D9F051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92F86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50785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F254AD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4B40A0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9F13057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4D8613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C16F64A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7F35743" w14:textId="7AB8C694" w:rsidR="00D97314" w:rsidRPr="00B657B8" w:rsidRDefault="003772B9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18,864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D679223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95E18A9" w14:textId="4AA72C38" w:rsidR="00D97314" w:rsidRPr="00B657B8" w:rsidRDefault="00FB69D5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86</w:t>
            </w:r>
            <w:r w:rsidR="00D97314" w:rsidRPr="00386545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540</w:t>
            </w:r>
          </w:p>
        </w:tc>
      </w:tr>
      <w:tr w:rsidR="00D97314" w:rsidRPr="00B657B8" w14:paraId="7D3C55B3" w14:textId="77777777" w:rsidTr="00C30BD1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51E3EAF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bidi="th-TH"/>
              </w:rPr>
              <w:t>ขาดทุนจากการตัดจำหน่ายสินทรัพย์ไม่มีตัวตนอื่น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FB93D5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0736DB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7445B3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46C627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D0A310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B0752B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2FD6F1A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F9C27D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4B22706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18FCDA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4D1232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63F9FA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1DCEB3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338682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5FFC150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FA7CF3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3C435F6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956E9D2" w14:textId="000E0BC4" w:rsidR="00D97314" w:rsidRPr="00B657B8" w:rsidRDefault="00D2179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(26,357)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654F3C1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418247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499</w:t>
            </w: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D97314" w:rsidRPr="00B657B8" w14:paraId="6C21346D" w14:textId="77777777" w:rsidTr="00C30BD1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0EB0BE2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D7A7C1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EF817A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EAF9D6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2368CC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1C37AA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344E94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5B71540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BB70FC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8E4B20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88EE96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D9CB7A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03DA9E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8ACCE6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8770F1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A8A1496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E44795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3EEBC17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8B2A9E0" w14:textId="43774F88" w:rsidR="00D97314" w:rsidRPr="00B657B8" w:rsidRDefault="00DE3567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(2,630)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92BE950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4A2945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(24,137)</w:t>
            </w:r>
          </w:p>
        </w:tc>
      </w:tr>
      <w:tr w:rsidR="00D97314" w:rsidRPr="00B657B8" w14:paraId="357F976C" w14:textId="77777777" w:rsidTr="00C30BD1">
        <w:trPr>
          <w:cantSplit/>
          <w:trHeight w:val="56"/>
        </w:trPr>
        <w:tc>
          <w:tcPr>
            <w:tcW w:w="1410" w:type="pct"/>
            <w:gridSpan w:val="4"/>
            <w:shd w:val="clear" w:color="auto" w:fill="auto"/>
          </w:tcPr>
          <w:p w14:paraId="50E5389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ขาดทุนจากการด้อยค่าของสินทรัพย์ไม่มีตัวตนอื่น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4B9414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20A897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947EB3F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718D45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E97ACA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BC77DB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F2E1FC2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785263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A1937BE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47C73B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56F87A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2B3BB2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04209F5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28CA47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88E525C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6FA40E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998C192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446EE35" w14:textId="0D069037" w:rsidR="00D97314" w:rsidRPr="00B657B8" w:rsidRDefault="00086731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C473C5">
              <w:rPr>
                <w:rFonts w:asciiTheme="majorBidi" w:hAnsiTheme="majorBidi" w:cstheme="majorBidi"/>
                <w:szCs w:val="22"/>
                <w:lang w:bidi="th-TH"/>
              </w:rPr>
              <w:t>1,389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2D3DDF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2AB6CF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(837)</w:t>
            </w:r>
          </w:p>
        </w:tc>
      </w:tr>
      <w:tr w:rsidR="00D97314" w:rsidRPr="00B657B8" w14:paraId="784BBE8E" w14:textId="77777777" w:rsidTr="00C30BD1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7AE0C87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1C78AE2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CBE6F2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0BBFD1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6E9633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28F816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665340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388B21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E24671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59364D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290B8F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514B74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6C890B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76569F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8A00C1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EFDA26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34B482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A1C66C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A07D6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DF76AFF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7D0BAA3" w14:textId="30DDD3B2" w:rsidR="00D97314" w:rsidRPr="00B657B8" w:rsidRDefault="00866C31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(133,385)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D94DEC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33235EE" w14:textId="77777777" w:rsidR="00D97314" w:rsidRPr="00383A02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(110,885)</w:t>
            </w:r>
          </w:p>
        </w:tc>
      </w:tr>
      <w:tr w:rsidR="00D97314" w:rsidRPr="00B657B8" w14:paraId="579E0E96" w14:textId="77777777" w:rsidTr="00C30BD1">
        <w:trPr>
          <w:cantSplit/>
        </w:trPr>
        <w:tc>
          <w:tcPr>
            <w:tcW w:w="1760" w:type="pct"/>
            <w:gridSpan w:val="6"/>
            <w:shd w:val="clear" w:color="auto" w:fill="auto"/>
            <w:vAlign w:val="center"/>
          </w:tcPr>
          <w:p w14:paraId="0CDA384A" w14:textId="5B521CBA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AAE152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6F0BD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0626A65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3C8A3C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3402EB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04DBE8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193583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CAD57D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11046C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877E81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B0F326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10DDCC3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BDAC69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3002BB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89B34E3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548B93E" w14:textId="3937D122" w:rsidR="00D97314" w:rsidRPr="00B657B8" w:rsidRDefault="00050C32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(80,882)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1F72BA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252A55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lang w:val="en-US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(1,987)</w:t>
            </w:r>
          </w:p>
        </w:tc>
      </w:tr>
      <w:tr w:rsidR="00D97314" w:rsidRPr="00B657B8" w14:paraId="084F524B" w14:textId="77777777" w:rsidTr="00C30BD1">
        <w:trPr>
          <w:cantSplit/>
        </w:trPr>
        <w:tc>
          <w:tcPr>
            <w:tcW w:w="1760" w:type="pct"/>
            <w:gridSpan w:val="6"/>
            <w:shd w:val="clear" w:color="auto" w:fill="auto"/>
            <w:vAlign w:val="center"/>
          </w:tcPr>
          <w:p w14:paraId="65A286B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7177F8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B848F2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775741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FF429F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4F9DF3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0F5F51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36C8233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FC914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25D705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5AC5C0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605353E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7C5C8A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9B0DBA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0E6ABA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C53B207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1E1B59F" w14:textId="732D956C" w:rsidR="00D97314" w:rsidRPr="00B657B8" w:rsidRDefault="00D95783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88,634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B017100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158D77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bidi="th-TH"/>
              </w:rPr>
              <w:t>103,367</w:t>
            </w:r>
          </w:p>
        </w:tc>
      </w:tr>
      <w:tr w:rsidR="00D97314" w:rsidRPr="00B657B8" w14:paraId="0740E4B5" w14:textId="77777777" w:rsidTr="00C30BD1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6614BB1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445A7C3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E5CCE9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296DFA3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B25639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69FCC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114552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413D61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80831A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D65A79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FDB101D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206149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E506F1E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EC3CDA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8B668B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8DD4DB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CFC2A2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0E9A92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F0B2398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6163B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83C74F3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25F4ABF" w14:textId="76ECF6FC" w:rsidR="00D97314" w:rsidRPr="00B657B8" w:rsidRDefault="006211D2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(82,297)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CC34B45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B2B4D4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(73,963)</w:t>
            </w:r>
          </w:p>
        </w:tc>
      </w:tr>
      <w:tr w:rsidR="00D97314" w:rsidRPr="00B657B8" w14:paraId="57CE24B0" w14:textId="77777777" w:rsidTr="00C30BD1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5F92988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15F2ED7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38C56A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9E4300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212AE8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1BEE0F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2C92EBC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B12B552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7C2C82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85774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3EBDD5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7056DB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64E0CEB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B52899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875F14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FB5EED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71984A8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A6F0AA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0F7C5B1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C67CCE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052B825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4430E" w14:textId="767B3597" w:rsidR="00D97314" w:rsidRPr="00B657B8" w:rsidRDefault="001D6E60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(284,062)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CFD6F29" w14:textId="77777777" w:rsidR="00D97314" w:rsidRPr="00B657B8" w:rsidRDefault="00D97314" w:rsidP="00C30BD1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E7A7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(259,477)</w:t>
            </w:r>
          </w:p>
        </w:tc>
      </w:tr>
      <w:tr w:rsidR="00D97314" w:rsidRPr="00B657B8" w14:paraId="736F1490" w14:textId="77777777" w:rsidTr="00C30BD1">
        <w:trPr>
          <w:cantSplit/>
        </w:trPr>
        <w:tc>
          <w:tcPr>
            <w:tcW w:w="740" w:type="pct"/>
            <w:shd w:val="clear" w:color="auto" w:fill="auto"/>
            <w:vAlign w:val="center"/>
          </w:tcPr>
          <w:p w14:paraId="1A6269E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4C848C7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40DA61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AAAB48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1DC5A8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D8A1C2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666CA99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07745E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AC134C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111FD1F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A2877C2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D87441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294BEE70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1070E7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6C3960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8600C8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17CD331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62CEA9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4318843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455C8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EFAF644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65F07" w14:textId="4B188971" w:rsidR="00D97314" w:rsidRPr="00B657B8" w:rsidRDefault="002E6C46" w:rsidP="00C30BD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1,166,521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1385E99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1B8E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1,990,722</w:t>
            </w:r>
          </w:p>
        </w:tc>
      </w:tr>
      <w:tr w:rsidR="00D97314" w:rsidRPr="00B657B8" w14:paraId="0A52B801" w14:textId="77777777" w:rsidTr="00C30BD1">
        <w:trPr>
          <w:cantSplit/>
        </w:trPr>
        <w:tc>
          <w:tcPr>
            <w:tcW w:w="1410" w:type="pct"/>
            <w:gridSpan w:val="4"/>
            <w:shd w:val="clear" w:color="auto" w:fill="auto"/>
          </w:tcPr>
          <w:p w14:paraId="0774C8C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B657B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6476CD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D28035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315357D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FB1D32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3FF4C3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1C0FA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3927268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43BE4B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8C1E74A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D3058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78811C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A1F54F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3F0C494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562DFD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D31E870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AEE66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66C9F5D3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9BE2" w14:textId="584BA657" w:rsidR="00D97314" w:rsidRPr="00B657B8" w:rsidRDefault="0061648F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(95,197)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B10D16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FD2B1" w14:textId="77777777" w:rsidR="00D97314" w:rsidRPr="00383A02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4" w:right="-57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386545">
              <w:rPr>
                <w:rFonts w:asciiTheme="majorBidi" w:hAnsiTheme="majorBidi" w:cstheme="majorBidi"/>
                <w:szCs w:val="22"/>
                <w:lang w:val="en-US" w:bidi="th-TH"/>
              </w:rPr>
              <w:t>(21,313)</w:t>
            </w:r>
          </w:p>
        </w:tc>
      </w:tr>
      <w:tr w:rsidR="00D97314" w:rsidRPr="00B657B8" w14:paraId="66586FA4" w14:textId="77777777" w:rsidTr="00C30BD1">
        <w:trPr>
          <w:cantSplit/>
        </w:trPr>
        <w:tc>
          <w:tcPr>
            <w:tcW w:w="740" w:type="pct"/>
            <w:shd w:val="clear" w:color="auto" w:fill="auto"/>
          </w:tcPr>
          <w:p w14:paraId="2269C0D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4E173CE9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C88A3D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5101555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B34420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ED5C25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98D3522" w14:textId="77777777" w:rsidR="00D97314" w:rsidRPr="00B657B8" w:rsidRDefault="00D97314" w:rsidP="00C30BD1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3C35A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5E38C3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58691B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691DA40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46E93E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712BF547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E6D9D2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31CA0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720AD5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" w:type="pct"/>
            <w:shd w:val="clear" w:color="auto" w:fill="auto"/>
            <w:vAlign w:val="bottom"/>
          </w:tcPr>
          <w:p w14:paraId="2BA59B1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B3AE68C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DAB36A3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5C0AB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5214FADB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8899D" w14:textId="1C37B0B5" w:rsidR="00D97314" w:rsidRPr="00B657B8" w:rsidRDefault="002E6C46" w:rsidP="00C30BD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1,071,324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8F40EA6" w14:textId="77777777" w:rsidR="00D97314" w:rsidRPr="00B657B8" w:rsidRDefault="00D97314" w:rsidP="00C30BD1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2BC2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86545">
              <w:rPr>
                <w:rFonts w:asciiTheme="majorBidi" w:hAnsiTheme="majorBidi" w:cstheme="majorBidi"/>
                <w:b/>
                <w:bCs/>
                <w:szCs w:val="22"/>
              </w:rPr>
              <w:t>1,969,409</w:t>
            </w:r>
          </w:p>
        </w:tc>
      </w:tr>
    </w:tbl>
    <w:p w14:paraId="69BFDA1E" w14:textId="77777777" w:rsidR="00D97314" w:rsidRPr="00B657B8" w:rsidRDefault="00D97314" w:rsidP="00D97314">
      <w:pPr>
        <w:tabs>
          <w:tab w:val="left" w:pos="540"/>
        </w:tabs>
        <w:spacing w:line="240" w:lineRule="auto"/>
        <w:ind w:left="539" w:right="-45"/>
        <w:jc w:val="thaiDistribute"/>
        <w:rPr>
          <w:b/>
          <w:bCs/>
          <w:i/>
          <w:iCs/>
          <w:sz w:val="30"/>
          <w:szCs w:val="30"/>
          <w:cs/>
        </w:rPr>
        <w:sectPr w:rsidR="00D97314" w:rsidRPr="00B657B8" w:rsidSect="000D611D">
          <w:headerReference w:type="default" r:id="rId28"/>
          <w:pgSz w:w="16834" w:h="11909" w:orient="landscape" w:code="9"/>
          <w:pgMar w:top="1152" w:right="691" w:bottom="1152" w:left="576" w:header="720" w:footer="720" w:gutter="0"/>
          <w:paperSrc w:first="7" w:other="7"/>
          <w:cols w:space="737"/>
          <w:docGrid w:linePitch="360"/>
        </w:sectPr>
      </w:pPr>
      <w:r w:rsidRPr="00B657B8">
        <w:rPr>
          <w:b/>
          <w:bCs/>
          <w:i/>
          <w:iCs/>
          <w:sz w:val="30"/>
          <w:szCs w:val="30"/>
          <w:cs/>
        </w:rPr>
        <w:br w:type="page"/>
      </w:r>
    </w:p>
    <w:p w14:paraId="001F8E30" w14:textId="77777777" w:rsidR="00D97314" w:rsidRPr="00B657B8" w:rsidRDefault="00D97314" w:rsidP="00D97314">
      <w:pPr>
        <w:tabs>
          <w:tab w:val="left" w:pos="540"/>
        </w:tabs>
        <w:spacing w:line="240" w:lineRule="auto"/>
        <w:ind w:left="539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B657B8">
        <w:rPr>
          <w:b/>
          <w:bCs/>
          <w:i/>
          <w:iCs/>
          <w:sz w:val="30"/>
          <w:szCs w:val="30"/>
          <w:cs/>
        </w:rPr>
        <w:lastRenderedPageBreak/>
        <w:t>การ</w:t>
      </w:r>
      <w:r w:rsidRPr="00B657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จำแนก</w:t>
      </w:r>
      <w:r w:rsidRPr="00B657B8">
        <w:rPr>
          <w:b/>
          <w:bCs/>
          <w:i/>
          <w:iCs/>
          <w:sz w:val="30"/>
          <w:szCs w:val="30"/>
          <w:cs/>
        </w:rPr>
        <w:t>รายได้</w:t>
      </w:r>
    </w:p>
    <w:p w14:paraId="559E8062" w14:textId="77777777" w:rsidR="00D97314" w:rsidRPr="00B657B8" w:rsidRDefault="00D97314" w:rsidP="00D97314">
      <w:pPr>
        <w:pStyle w:val="NoSpacing"/>
        <w:rPr>
          <w:b/>
          <w:bCs/>
          <w:i/>
          <w:iCs/>
          <w:sz w:val="30"/>
          <w:szCs w:val="30"/>
          <w:lang w:val="en-US"/>
        </w:rPr>
      </w:pPr>
    </w:p>
    <w:p w14:paraId="3CB00B3E" w14:textId="77777777" w:rsidR="00D97314" w:rsidRPr="00B657B8" w:rsidRDefault="00D97314" w:rsidP="00D97314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B657B8">
        <w:rPr>
          <w:rFonts w:asciiTheme="majorBidi" w:hAnsiTheme="majorBidi" w:cstheme="majorBidi"/>
          <w:sz w:val="30"/>
          <w:szCs w:val="30"/>
          <w:cs/>
        </w:rPr>
        <w:t>ร</w:t>
      </w:r>
      <w:r w:rsidRPr="00B657B8">
        <w:rPr>
          <w:sz w:val="30"/>
          <w:szCs w:val="30"/>
          <w:cs/>
        </w:rPr>
        <w:t>ายได้หลักของกลุ่มบริษัท</w:t>
      </w:r>
      <w:r w:rsidRPr="00B657B8">
        <w:rPr>
          <w:rFonts w:hint="cs"/>
          <w:sz w:val="30"/>
          <w:szCs w:val="30"/>
          <w:cs/>
        </w:rPr>
        <w:t>และ</w:t>
      </w:r>
      <w:r w:rsidRPr="00B657B8">
        <w:rPr>
          <w:sz w:val="30"/>
          <w:szCs w:val="30"/>
          <w:cs/>
        </w:rPr>
        <w:t>บริษัทได้มาจากสัญญาที่ทำกับลูกค้า</w:t>
      </w:r>
    </w:p>
    <w:p w14:paraId="48AC1101" w14:textId="77777777" w:rsidR="00D97314" w:rsidRPr="00B657B8" w:rsidRDefault="00D97314" w:rsidP="00D97314">
      <w:pPr>
        <w:tabs>
          <w:tab w:val="left" w:pos="540"/>
        </w:tabs>
        <w:spacing w:line="240" w:lineRule="auto"/>
        <w:ind w:right="-45"/>
        <w:jc w:val="thaiDistribute"/>
        <w:rPr>
          <w:sz w:val="30"/>
          <w:szCs w:val="30"/>
        </w:rPr>
      </w:pPr>
    </w:p>
    <w:p w14:paraId="0C153825" w14:textId="77777777" w:rsidR="00D97314" w:rsidRPr="008E2B12" w:rsidRDefault="00D97314" w:rsidP="00D97314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8E2B12">
        <w:rPr>
          <w:rFonts w:hint="cs"/>
          <w:spacing w:val="8"/>
          <w:sz w:val="30"/>
          <w:szCs w:val="30"/>
          <w:cs/>
          <w:lang w:val="en-US"/>
        </w:rPr>
        <w:t>รายได้จากการขายจำแนกตามส่วนงานภูมิศาสตร์ในงบการเงินรวม</w:t>
      </w:r>
    </w:p>
    <w:p w14:paraId="2517A2AF" w14:textId="77777777" w:rsidR="00D97314" w:rsidRPr="00B657B8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8E2B12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31824EB" wp14:editId="604D3F6F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F60F4C" w14:textId="77777777" w:rsidR="00D97314" w:rsidRPr="007E43D2" w:rsidRDefault="00D97314" w:rsidP="00D97314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824EB" id="Text Box 143" o:spid="_x0000_s1110" type="#_x0000_t202" style="position:absolute;left:0;text-align:left;margin-left:388.05pt;margin-top:20.15pt;width:65.75pt;height:29.45pt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yF13Tp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5DF60F4C" w14:textId="77777777" w:rsidR="00D97314" w:rsidRPr="007E43D2" w:rsidRDefault="00D97314" w:rsidP="00D97314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8E2B12">
        <w:rPr>
          <w:rFonts w:hint="cs"/>
          <w:spacing w:val="8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8E2B12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Pr="008E2B12">
        <w:rPr>
          <w:rFonts w:hint="cs"/>
          <w:spacing w:val="8"/>
          <w:sz w:val="30"/>
          <w:szCs w:val="30"/>
          <w:cs/>
          <w:lang w:val="en-US"/>
        </w:rPr>
        <w:t xml:space="preserve"> กันยายน</w:t>
      </w:r>
    </w:p>
    <w:p w14:paraId="16C8D2BE" w14:textId="77777777" w:rsidR="00D97314" w:rsidRPr="00B657B8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lang w:val="en-US"/>
        </w:rPr>
      </w:pPr>
      <w:r w:rsidRPr="00B657B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76D07" wp14:editId="7C6E6800">
                <wp:simplePos x="0" y="0"/>
                <wp:positionH relativeFrom="column">
                  <wp:posOffset>2501091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149" name="Freeform: 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01C2DB28" id="Freeform: Shape 149" o:spid="_x0000_s1026" style="position:absolute;margin-left:196.95pt;margin-top:218.7pt;width:16.3pt;height:2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W5HnP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3298CCA0" wp14:editId="2AEEDD15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44662C" w14:textId="77777777" w:rsidR="00D97314" w:rsidRPr="001518A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04EA58" w14:textId="5D5E0DF8" w:rsidR="00D97314" w:rsidRPr="007E43D2" w:rsidRDefault="002675E5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6,042,871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335CEA2" w14:textId="77777777" w:rsidR="00D97314" w:rsidRPr="00061F79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D0BA00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EC902B3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130855" w14:textId="77777777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6,277,152</w:t>
                              </w:r>
                            </w:p>
                            <w:p w14:paraId="71336491" w14:textId="77777777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5BA5F7A6" w14:textId="77777777" w:rsidR="00D97314" w:rsidRPr="00FA531A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98CCA0" id="Group 97" o:spid="_x0000_s1111" style="position:absolute;left:0;text-align:left;margin-left:350.6pt;margin-top:63.5pt;width:100.8pt;height:1in;z-index:25165824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">
                <v:shape id="Text Box 107" o:spid="_x0000_s1112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2E44662C" w14:textId="77777777" w:rsidR="00D97314" w:rsidRPr="001518A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08" o:spid="_x0000_s1113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3F04EA58" w14:textId="5D5E0DF8" w:rsidR="00D97314" w:rsidRPr="007E43D2" w:rsidRDefault="002675E5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6,042,871</w:t>
                        </w:r>
                      </w:p>
                    </w:txbxContent>
                  </v:textbox>
                </v:shape>
                <v:shape id="Text Box 109" o:spid="_x0000_s1114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0335CEA2" w14:textId="77777777" w:rsidR="00D97314" w:rsidRPr="00061F79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10" o:spid="_x0000_s1115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64D0BA00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116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5EC902B3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117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2C130855" w14:textId="77777777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6,277,152</w:t>
                        </w:r>
                      </w:p>
                      <w:p w14:paraId="71336491" w14:textId="77777777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5BA5F7A6" w14:textId="77777777" w:rsidR="00D97314" w:rsidRPr="00FA531A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28A448FF" wp14:editId="5C2AA6D8">
            <wp:extent cx="5698490" cy="3589020"/>
            <wp:effectExtent l="0" t="0" r="0" b="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1497B39" w14:textId="77777777" w:rsidR="00D97314" w:rsidRPr="00B657B8" w:rsidRDefault="00D97314" w:rsidP="00D97314">
      <w:pPr>
        <w:pStyle w:val="ListParagraph"/>
        <w:ind w:left="540" w:right="65"/>
        <w:rPr>
          <w:szCs w:val="22"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75C6F053" wp14:editId="6BFE975C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9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CFFE4C" w14:textId="77777777" w:rsidR="00D97314" w:rsidRPr="005A17B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0A7F35" w14:textId="77777777" w:rsidR="00D97314" w:rsidRPr="005A17B1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9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4BDF3E" w14:textId="77777777" w:rsidR="00D97314" w:rsidRPr="0088592B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30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D25F86" w14:textId="77777777" w:rsidR="00D97314" w:rsidRPr="000826A4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6F053" id="Group 296" o:spid="_x0000_s1118" style="position:absolute;left:0;text-align:left;margin-left:18.7pt;margin-top:2.4pt;width:432.15pt;height:133.75pt;z-index:251658246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">
                <v:shape id="TextBox 7" o:spid="_x0000_s1119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" filled="f" stroked="f">
                  <v:textbox inset="4.3pt,4.3pt,4.3pt,4.3pt">
                    <w:txbxContent>
                      <w:p w14:paraId="59CFFE4C" w14:textId="77777777" w:rsidR="00D97314" w:rsidRPr="005A17B1" w:rsidRDefault="00D97314" w:rsidP="00D97314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20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" filled="f" stroked="f">
                  <v:textbox inset="4.3pt,4.3pt,4.3pt,4.3pt">
                    <w:txbxContent>
                      <w:p w14:paraId="240A7F35" w14:textId="77777777" w:rsidR="00D97314" w:rsidRPr="005A17B1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21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" filled="f" stroked="f">
                  <v:textbox inset="4.3pt,4.3pt,4.3pt,4.3pt">
                    <w:txbxContent>
                      <w:p w14:paraId="4F4BDF3E" w14:textId="77777777" w:rsidR="00D97314" w:rsidRPr="0088592B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Box 6" o:spid="_x0000_s1122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xti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ObLGTkCuvwFAAD//wMAUEsBAi0AFAAGAAgAAAAhANvh9svuAAAAhQEAABMAAAAAAAAAAAAAAAAA&#10;AAAAAFtDb250ZW50X1R5cGVzXS54bWxQSwECLQAUAAYACAAAACEAWvQsW78AAAAVAQAACwAAAAAA&#10;AAAAAAAAAAAfAQAAX3JlbHMvLnJlbHNQSwECLQAUAAYACAAAACEA83MbYsAAAADcAAAADwAAAAAA&#10;AAAAAAAAAAAHAgAAZHJzL2Rvd25yZXYueG1sUEsFBgAAAAADAAMAtwAAAPQCAAAAAA==&#10;" filled="f" stroked="f">
                  <v:textbox inset="4.3pt,4.3pt,4.3pt,4.3pt">
                    <w:txbxContent>
                      <w:p w14:paraId="63D25F86" w14:textId="77777777" w:rsidR="00D97314" w:rsidRPr="000826A4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47" behindDoc="1" locked="0" layoutInCell="1" allowOverlap="1" wp14:anchorId="2101A454" wp14:editId="2C60BC43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0" t="0" r="0" b="0"/>
            <wp:wrapNone/>
            <wp:docPr id="161" name="Chart 1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anchor>
        </w:drawing>
      </w:r>
    </w:p>
    <w:p w14:paraId="6B08F606" w14:textId="77777777" w:rsidR="00D97314" w:rsidRPr="00B657B8" w:rsidRDefault="00D97314" w:rsidP="00D97314">
      <w:pPr>
        <w:pStyle w:val="ListParagraph"/>
        <w:ind w:left="540" w:right="65"/>
        <w:rPr>
          <w:szCs w:val="22"/>
          <w:cs/>
          <w:lang w:val="en-AU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30F226CF" wp14:editId="0FD45B5F">
                <wp:simplePos x="0" y="0"/>
                <wp:positionH relativeFrom="column">
                  <wp:posOffset>2143485</wp:posOffset>
                </wp:positionH>
                <wp:positionV relativeFrom="paragraph">
                  <wp:posOffset>659250</wp:posOffset>
                </wp:positionV>
                <wp:extent cx="1639443" cy="673305"/>
                <wp:effectExtent l="0" t="0" r="18415" b="12700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9443" cy="673305"/>
                          <a:chOff x="-288822" y="-76200"/>
                          <a:chExt cx="1473721" cy="675181"/>
                        </a:xfrm>
                      </wpg:grpSpPr>
                      <wpg:grpSp>
                        <wpg:cNvPr id="151" name="Group 151"/>
                        <wpg:cNvGrpSpPr/>
                        <wpg:grpSpPr>
                          <a:xfrm>
                            <a:off x="-288822" y="-76200"/>
                            <a:ext cx="1473721" cy="67"/>
                            <a:chOff x="-288822" y="-76200"/>
                            <a:chExt cx="1473721" cy="67"/>
                          </a:xfrm>
                        </wpg:grpSpPr>
                        <wps:wsp>
                          <wps:cNvPr id="152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9"/>
                          <wps:cNvCnPr>
                            <a:cxnSpLocks/>
                          </wps:cNvCnPr>
                          <wps:spPr>
                            <a:xfrm>
                              <a:off x="-28882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-199413" y="598981"/>
                            <a:ext cx="1299046" cy="0"/>
                            <a:chOff x="-199413" y="-251809"/>
                            <a:chExt cx="1299046" cy="0"/>
                          </a:xfrm>
                        </wpg:grpSpPr>
                        <wps:wsp>
                          <wps:cNvPr id="155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Connector 19"/>
                          <wps:cNvCnPr>
                            <a:cxnSpLocks/>
                          </wps:cNvCnPr>
                          <wps:spPr>
                            <a:xfrm>
                              <a:off x="-199413" y="-251809"/>
                              <a:ext cx="23271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7EB7F0" id="Group 150" o:spid="_x0000_s1026" style="position:absolute;margin-left:168.8pt;margin-top:51.9pt;width:129.1pt;height:53pt;z-index:251658242;mso-width-relative:margin;mso-height-relative:margin" coordorigin="-2888,-762" coordsize="14737,6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">
                <v:group id="Group 151" o:spid="_x0000_s1027" style="position:absolute;left:-2888;top:-762;width:14736;height:1" coordorigin="-2888,-762" coordsize="147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88,-762" to="2250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" strokecolor="black [3213]">
                    <o:lock v:ext="edit" shapetype="f"/>
                  </v:line>
                </v:group>
                <v:group id="Group 154" o:spid="_x0000_s1030" style="position:absolute;left:-1994;top:5989;width:12990;height:0" coordorigin="-1994,-2518" coordsize="12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994,-2518" to="333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B1080E" wp14:editId="0A8EA8E0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58" name="Freeform: 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7CEDAB81" id="Freeform: Shape 158" o:spid="_x0000_s1026" style="position:absolute;margin-left:246.85pt;margin-top:93.3pt;width:16.9pt;height:16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F15E29" wp14:editId="4FB61AFE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57" name="Freeform: 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7253E441" id="Freeform: Shape 157" o:spid="_x0000_s1026" style="position:absolute;margin-left:233.05pt;margin-top:35.05pt;width:22.65pt;height:28.8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183662C9" wp14:editId="43AA9D74">
            <wp:extent cx="2286000" cy="2286000"/>
            <wp:effectExtent l="0" t="0" r="0" b="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51D3267C" w14:textId="77777777" w:rsidR="00D97314" w:rsidRPr="00B657B8" w:rsidRDefault="00D97314" w:rsidP="00D97314">
      <w:pPr>
        <w:spacing w:line="240" w:lineRule="auto"/>
        <w:jc w:val="center"/>
        <w:rPr>
          <w:lang w:val="en-US"/>
        </w:rPr>
      </w:pPr>
      <w:r w:rsidRPr="00B657B8">
        <w:rPr>
          <w:spacing w:val="8"/>
          <w:sz w:val="30"/>
          <w:szCs w:val="30"/>
          <w:cs/>
          <w:lang w:val="en-US"/>
        </w:rPr>
        <w:br w:type="page"/>
      </w:r>
    </w:p>
    <w:p w14:paraId="2C7848E0" w14:textId="77777777" w:rsidR="00D97314" w:rsidRPr="008E2B12" w:rsidRDefault="00D97314" w:rsidP="00D97314">
      <w:pPr>
        <w:spacing w:line="240" w:lineRule="auto"/>
        <w:jc w:val="center"/>
        <w:rPr>
          <w:sz w:val="30"/>
          <w:szCs w:val="30"/>
        </w:rPr>
      </w:pPr>
      <w:r w:rsidRPr="008E2B1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1D908D72" w14:textId="77777777" w:rsidR="00D97314" w:rsidRPr="00B657B8" w:rsidRDefault="00D97314" w:rsidP="00D97314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8E2B12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1BA218EA" wp14:editId="34A2925D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24FCB1" w14:textId="77777777" w:rsidR="00D97314" w:rsidRPr="005A17B1" w:rsidRDefault="00D97314" w:rsidP="00D97314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A218EA" id="Text Box 100" o:spid="_x0000_s1123" type="#_x0000_t202" style="position:absolute;left:0;text-align:left;margin-left:377.1pt;margin-top:18.65pt;width:79.45pt;height:29.45pt;z-index:25165825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" filled="f" stroked="f">
                <v:textbox inset="4.3pt,4.3pt,4.3pt,4.3pt">
                  <w:txbxContent>
                    <w:p w14:paraId="6C24FCB1" w14:textId="77777777" w:rsidR="00D97314" w:rsidRPr="005A17B1" w:rsidRDefault="00D97314" w:rsidP="00D97314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8E2B1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8E2B12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Pr="008E2B1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สาม</w:t>
      </w:r>
      <w:r w:rsidRPr="008E2B12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Pr="008E2B12">
        <w:rPr>
          <w:b w:val="0"/>
          <w:bCs w:val="0"/>
          <w:i w:val="0"/>
          <w:iCs w:val="0"/>
          <w:spacing w:val="8"/>
          <w:lang w:val="en-US"/>
        </w:rPr>
        <w:t>30</w:t>
      </w:r>
      <w:r w:rsidRPr="008E2B12">
        <w:rPr>
          <w:b w:val="0"/>
          <w:bCs w:val="0"/>
          <w:i w:val="0"/>
          <w:iCs w:val="0"/>
          <w:spacing w:val="8"/>
          <w:cs/>
          <w:lang w:val="en-US"/>
        </w:rPr>
        <w:t xml:space="preserve"> </w:t>
      </w:r>
      <w:r w:rsidRPr="008E2B1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กันยายน</w:t>
      </w:r>
    </w:p>
    <w:p w14:paraId="4D8F209C" w14:textId="58EA9ED9" w:rsidR="00D97314" w:rsidRPr="00B657B8" w:rsidRDefault="00D97314" w:rsidP="00D97314">
      <w:pPr>
        <w:pStyle w:val="ListParagraph"/>
        <w:ind w:left="540" w:right="65"/>
        <w:jc w:val="center"/>
        <w:rPr>
          <w:szCs w:val="22"/>
          <w:lang w:val="en-US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BD5CCF4" wp14:editId="34249E4F">
                <wp:simplePos x="0" y="0"/>
                <wp:positionH relativeFrom="column">
                  <wp:posOffset>2330450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8" name="Freeform: 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EF1A87-C35B-499E-B9F7-9B79CB588AF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5319D98D" id="Freeform: Shape 8" o:spid="_x0000_s1026" style="position:absolute;margin-left:183.5pt;margin-top:217pt;width:16.25pt;height:27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1820948F" wp14:editId="22012EAC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73" name="Text Box 17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1CC794" w14:textId="77777777" w:rsidR="00D97314" w:rsidRPr="00235F02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B48830B" w14:textId="79E182FF" w:rsidR="00D97314" w:rsidRPr="00F6464C" w:rsidRDefault="007841E7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4,301,695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Text Box 17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052C04" w14:textId="77777777" w:rsidR="00D97314" w:rsidRPr="00D02FA5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Text Box 17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B2D2D26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BE0D2DE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F71D29" w14:textId="77777777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4,649,858</w:t>
                              </w:r>
                            </w:p>
                            <w:p w14:paraId="202665CB" w14:textId="77777777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7C1BE38D" w14:textId="77777777" w:rsidR="00D97314" w:rsidRPr="00D02FA5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  <w:p w14:paraId="54F58B03" w14:textId="77777777" w:rsidR="00D97314" w:rsidRPr="006D206D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948F" id="Group 172" o:spid="_x0000_s1124" style="position:absolute;left:0;text-align:left;margin-left:342.15pt;margin-top:61.8pt;width:100.8pt;height:1in;z-index:251658254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">
                <v:shape id="Text Box 173" o:spid="_x0000_s1125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14:paraId="241CC794" w14:textId="77777777" w:rsidR="00D97314" w:rsidRPr="00235F02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174" o:spid="_x0000_s1126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14:paraId="3B48830B" w14:textId="79E182FF" w:rsidR="00D97314" w:rsidRPr="00F6464C" w:rsidRDefault="007841E7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4,301,695</w:t>
                        </w:r>
                      </w:p>
                    </w:txbxContent>
                  </v:textbox>
                </v:shape>
                <v:shape id="Text Box 175" o:spid="_x0000_s1127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l+0wQAAANwAAAAPAAAAZHJzL2Rvd25yZXYueG1sRE9NSwMx&#10;EL0L/ocwgjebVWh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Fd2X7TBAAAA3AAAAA8AAAAA&#10;AAAAAAAAAAAABwIAAGRycy9kb3ducmV2LnhtbFBLBQYAAAAAAwADALcAAAD1AgAAAAA=&#10;" fillcolor="white [3201]" strokeweight=".5pt">
                  <v:textbox>
                    <w:txbxContent>
                      <w:p w14:paraId="67052C04" w14:textId="77777777" w:rsidR="00D97314" w:rsidRPr="00D02FA5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76" o:spid="_x0000_s1128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" fillcolor="#00338d" strokeweight=".5pt">
                  <v:textbox>
                    <w:txbxContent>
                      <w:p w14:paraId="7B2D2D26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77" o:spid="_x0000_s1129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" fillcolor="#00338d" strokeweight=".5pt">
                  <v:textbox>
                    <w:txbxContent>
                      <w:p w14:paraId="5BE0D2DE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85" o:spid="_x0000_s1130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14:paraId="21F71D29" w14:textId="77777777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4,649,858</w:t>
                        </w:r>
                      </w:p>
                      <w:p w14:paraId="202665CB" w14:textId="77777777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7C1BE38D" w14:textId="77777777" w:rsidR="00D97314" w:rsidRPr="00D02FA5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  <w:p w14:paraId="54F58B03" w14:textId="77777777" w:rsidR="00D97314" w:rsidRPr="006D206D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75D92EE2" wp14:editId="2DEF94C0">
            <wp:extent cx="5675741" cy="3589020"/>
            <wp:effectExtent l="0" t="0" r="0" b="0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06E2E47B" w14:textId="3BDCD5C1" w:rsidR="00D97314" w:rsidRPr="00B657B8" w:rsidRDefault="00DF25E2" w:rsidP="00D97314">
      <w:pPr>
        <w:pStyle w:val="ListParagraph"/>
        <w:ind w:left="540" w:right="65"/>
        <w:rPr>
          <w:szCs w:val="22"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7BDA053A" wp14:editId="64198DF2">
                <wp:simplePos x="0" y="0"/>
                <wp:positionH relativeFrom="column">
                  <wp:posOffset>176784</wp:posOffset>
                </wp:positionH>
                <wp:positionV relativeFrom="paragraph">
                  <wp:posOffset>103632</wp:posOffset>
                </wp:positionV>
                <wp:extent cx="5454015" cy="1830831"/>
                <wp:effectExtent l="0" t="0" r="0" b="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830831"/>
                          <a:chOff x="-406025" y="0"/>
                          <a:chExt cx="5454705" cy="1832174"/>
                        </a:xfrm>
                      </wpg:grpSpPr>
                      <wps:wsp>
                        <wps:cNvPr id="115" name="TextBox 7"/>
                        <wps:cNvSpPr txBox="1"/>
                        <wps:spPr>
                          <a:xfrm>
                            <a:off x="1880264" y="59737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0D4D3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4E015FA5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6" name="TextBox 7"/>
                        <wps:cNvSpPr txBox="1"/>
                        <wps:spPr>
                          <a:xfrm>
                            <a:off x="1899281" y="1506419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0511E6" w14:textId="77777777" w:rsidR="00D97314" w:rsidRPr="0034178E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3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7DBE81" w14:textId="77777777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 w:rsidRPr="00D9427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4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5F9515" w14:textId="77777777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DA053A" id="Group 130" o:spid="_x0000_s1131" style="position:absolute;left:0;text-align:left;margin-left:13.9pt;margin-top:8.15pt;width:429.45pt;height:144.15pt;z-index:251658252;mso-width-relative:margin;mso-height-relative:margin" coordorigin="-4060" coordsize="54547,18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">
                <v:shape id="TextBox 7" o:spid="_x0000_s1132" type="#_x0000_t202" style="position:absolute;left:18802;top:597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" filled="f" stroked="f">
                  <v:textbox inset="4.3pt,4.3pt,4.3pt,4.3pt">
                    <w:txbxContent>
                      <w:p w14:paraId="0E50D4D3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4E015FA5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33" type="#_x0000_t202" style="position:absolute;left:18992;top:15064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" filled="f" stroked="f">
                  <v:textbox inset="4.3pt,4.3pt,4.3pt,4.3pt">
                    <w:txbxContent>
                      <w:p w14:paraId="2E0511E6" w14:textId="77777777" w:rsidR="00D97314" w:rsidRPr="0034178E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34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" filled="f" stroked="f">
                  <v:textbox inset="4.3pt,4.3pt,4.3pt,4.3pt">
                    <w:txbxContent>
                      <w:p w14:paraId="0F7DBE81" w14:textId="77777777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 w:rsidRPr="00D9427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135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" filled="f" stroked="f">
                  <v:textbox inset="4.3pt,4.3pt,4.3pt,4.3pt">
                    <w:txbxContent>
                      <w:p w14:paraId="7A5F9515" w14:textId="77777777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7314" w:rsidRPr="00B657B8">
        <w:rPr>
          <w:rFonts w:hint="cs"/>
          <w:noProof/>
          <w:lang w:val="en-US"/>
        </w:rPr>
        <w:drawing>
          <wp:anchor distT="0" distB="0" distL="114300" distR="114300" simplePos="0" relativeHeight="251658255" behindDoc="1" locked="0" layoutInCell="1" allowOverlap="1" wp14:anchorId="1E551FB1" wp14:editId="669F17AE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0" t="0" r="0" b="0"/>
            <wp:wrapNone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anchor>
        </w:drawing>
      </w:r>
    </w:p>
    <w:p w14:paraId="4963F410" w14:textId="77777777" w:rsidR="00D97314" w:rsidRPr="00B657B8" w:rsidRDefault="00D97314" w:rsidP="00D97314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9" behindDoc="0" locked="0" layoutInCell="1" allowOverlap="1" wp14:anchorId="171F72DF" wp14:editId="524DE946">
                <wp:simplePos x="0" y="0"/>
                <wp:positionH relativeFrom="column">
                  <wp:posOffset>2097617</wp:posOffset>
                </wp:positionH>
                <wp:positionV relativeFrom="paragraph">
                  <wp:posOffset>597535</wp:posOffset>
                </wp:positionV>
                <wp:extent cx="1681565" cy="944245"/>
                <wp:effectExtent l="0" t="0" r="13970" b="2730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1565" cy="944245"/>
                          <a:chOff x="-2888" y="-63645"/>
                          <a:chExt cx="1311929" cy="914435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-2888" y="-63645"/>
                            <a:ext cx="1311929" cy="5"/>
                            <a:chOff x="-2888" y="-63645"/>
                            <a:chExt cx="1311929" cy="5"/>
                          </a:xfrm>
                        </wpg:grpSpPr>
                        <wps:wsp>
                          <wps:cNvPr id="111" name="Straight Connector 19"/>
                          <wps:cNvCnPr>
                            <a:cxnSpLocks/>
                          </wps:cNvCnPr>
                          <wps:spPr>
                            <a:xfrm>
                              <a:off x="805245" y="-63640"/>
                              <a:ext cx="503796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113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18A39B" id="Group 129" o:spid="_x0000_s1026" style="position:absolute;margin-left:165.15pt;margin-top:47.05pt;width:132.4pt;height:74.35pt;z-index:251658249;mso-width-relative:margin;mso-height-relative:margin" coordorigin="-28,-636" coordsize="131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">
                <v:group id="Group 128" o:spid="_x0000_s1027" style="position:absolute;left:-28;top:-636;width:13118;height:0" coordorigin="-28,-636" coordsize="131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line id="Straight Connector 19" o:spid="_x0000_s1028" style="position:absolute;visibility:visible;mso-wrap-style:square" from="8052,-636" to="13090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" strokecolor="black [3213]">
                    <o:lock v:ext="edit" shapetype="f"/>
                  </v:line>
                </v:group>
                <v:group id="Group 127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TSwwAAANwAAAAPAAAAZHJzL2Rvd25yZXYueG1sRE9Na8JA&#10;EL0X/A/LCL3VTSw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7isE0s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F23A11C" wp14:editId="54E88830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117" name="Freeform: 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669CA71E" id="Freeform: Shape 117" o:spid="_x0000_s1026" style="position:absolute;margin-left:228.1pt;margin-top:32.45pt;width:22.65pt;height:28.8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77BD6B2E" wp14:editId="38C5CA6F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118" name="Freeform: 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1D62C678" id="Freeform: Shape 118" o:spid="_x0000_s1026" style="position:absolute;margin-left:245.65pt;margin-top:113.2pt;width:18.9pt;height:18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16F3CE95" wp14:editId="5D3C1FDC">
            <wp:extent cx="2286000" cy="2286000"/>
            <wp:effectExtent l="0" t="0" r="0" b="0"/>
            <wp:docPr id="105" name="Chart 10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1A96D831" w14:textId="77777777" w:rsidR="00D97314" w:rsidRPr="00B657B8" w:rsidRDefault="00D97314" w:rsidP="00D97314">
      <w:pPr>
        <w:ind w:left="540" w:right="447"/>
        <w:jc w:val="thaiDistribute"/>
        <w:rPr>
          <w:spacing w:val="-2"/>
          <w:sz w:val="30"/>
          <w:szCs w:val="30"/>
          <w:cs/>
        </w:rPr>
      </w:pPr>
      <w:r w:rsidRPr="00B657B8">
        <w:rPr>
          <w:spacing w:val="-2"/>
          <w:sz w:val="30"/>
          <w:szCs w:val="30"/>
          <w:cs/>
        </w:rPr>
        <w:br w:type="page"/>
      </w:r>
    </w:p>
    <w:p w14:paraId="27F08321" w14:textId="77777777" w:rsidR="00D97314" w:rsidRPr="008E2B12" w:rsidRDefault="00D97314" w:rsidP="00D97314">
      <w:pPr>
        <w:ind w:left="540" w:right="18"/>
        <w:jc w:val="center"/>
        <w:rPr>
          <w:spacing w:val="8"/>
          <w:sz w:val="30"/>
          <w:szCs w:val="30"/>
          <w:lang w:val="en-US"/>
        </w:rPr>
      </w:pPr>
      <w:r w:rsidRPr="008E2B1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รายได้จากการขายจำแนกตามส่วนงานภูมิศาสตร์ในงบการเงินรวม</w:t>
      </w:r>
    </w:p>
    <w:p w14:paraId="50E34CB9" w14:textId="77777777" w:rsidR="00D97314" w:rsidRPr="00B657B8" w:rsidRDefault="00D97314" w:rsidP="00D97314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  <w:cs/>
          <w:lang w:val="en-US"/>
        </w:rPr>
      </w:pPr>
      <w:r w:rsidRPr="008E2B12">
        <w:rPr>
          <w:rFonts w:hint="cs"/>
          <w:noProof/>
          <w:spacing w:val="8"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6072F497" wp14:editId="351E383F">
                <wp:simplePos x="0" y="0"/>
                <wp:positionH relativeFrom="column">
                  <wp:posOffset>4927919</wp:posOffset>
                </wp:positionH>
                <wp:positionV relativeFrom="paragraph">
                  <wp:posOffset>255941</wp:posOffset>
                </wp:positionV>
                <wp:extent cx="834927" cy="373989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B48A908" w14:textId="77777777" w:rsidR="00D97314" w:rsidRPr="007E43D2" w:rsidRDefault="00D97314" w:rsidP="00D97314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  <w:lang w:val="en-US"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72F497" id="Text Box 78" o:spid="_x0000_s1136" type="#_x0000_t202" style="position:absolute;left:0;text-align:left;margin-left:388.05pt;margin-top:20.15pt;width:65.75pt;height:29.45pt;z-index:25165826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" filled="f" stroked="f">
                <v:textbox inset="4.3pt,4.3pt,4.3pt,4.3pt">
                  <w:txbxContent>
                    <w:p w14:paraId="1B48A908" w14:textId="77777777" w:rsidR="00D97314" w:rsidRPr="007E43D2" w:rsidRDefault="00D97314" w:rsidP="00D97314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  <w:lang w:val="en-US"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8E2B12">
        <w:rPr>
          <w:rFonts w:hint="cs"/>
          <w:spacing w:val="8"/>
          <w:sz w:val="30"/>
          <w:szCs w:val="30"/>
          <w:cs/>
          <w:lang w:val="en-US"/>
        </w:rPr>
        <w:t xml:space="preserve">สำหรับงวดเก้าเดือนสิ้นสุดวันที่ </w:t>
      </w:r>
      <w:r w:rsidRPr="008E2B12">
        <w:rPr>
          <w:rFonts w:asciiTheme="majorBidi" w:hAnsiTheme="majorBidi" w:cstheme="majorBidi"/>
          <w:spacing w:val="8"/>
          <w:sz w:val="30"/>
          <w:szCs w:val="30"/>
          <w:lang w:val="en-US"/>
        </w:rPr>
        <w:t>30</w:t>
      </w:r>
      <w:r w:rsidRPr="008E2B12">
        <w:rPr>
          <w:rFonts w:hint="cs"/>
          <w:spacing w:val="8"/>
          <w:sz w:val="30"/>
          <w:szCs w:val="30"/>
          <w:cs/>
          <w:lang w:val="en-US"/>
        </w:rPr>
        <w:t xml:space="preserve"> กันยายน</w:t>
      </w:r>
    </w:p>
    <w:p w14:paraId="3B0336D7" w14:textId="77777777" w:rsidR="00D97314" w:rsidRPr="00B657B8" w:rsidRDefault="00D97314" w:rsidP="00D97314">
      <w:pPr>
        <w:pStyle w:val="ListParagraph"/>
        <w:tabs>
          <w:tab w:val="left" w:pos="9090"/>
        </w:tabs>
        <w:ind w:left="540" w:right="65"/>
        <w:rPr>
          <w:szCs w:val="22"/>
          <w:lang w:val="en-US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6360983C" wp14:editId="0BBD1D5A">
                <wp:simplePos x="0" y="0"/>
                <wp:positionH relativeFrom="column">
                  <wp:posOffset>2317750</wp:posOffset>
                </wp:positionH>
                <wp:positionV relativeFrom="paragraph">
                  <wp:posOffset>2777490</wp:posOffset>
                </wp:positionV>
                <wp:extent cx="206734" cy="343574"/>
                <wp:effectExtent l="0" t="0" r="22225" b="18415"/>
                <wp:wrapNone/>
                <wp:docPr id="79" name="Freeform: 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18345C0C" id="Freeform: Shape 79" o:spid="_x0000_s1026" style="position:absolute;margin-left:182.5pt;margin-top:218.7pt;width:16.3pt;height:27.0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9" behindDoc="0" locked="0" layoutInCell="1" allowOverlap="1" wp14:anchorId="711BBA38" wp14:editId="4FC3DCD8">
                <wp:simplePos x="0" y="0"/>
                <wp:positionH relativeFrom="column">
                  <wp:posOffset>4452840</wp:posOffset>
                </wp:positionH>
                <wp:positionV relativeFrom="paragraph">
                  <wp:posOffset>806450</wp:posOffset>
                </wp:positionV>
                <wp:extent cx="1280160" cy="914400"/>
                <wp:effectExtent l="0" t="0" r="15240" b="1905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95" name="Text Box 9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D8C361" w14:textId="77777777" w:rsidR="00D97314" w:rsidRPr="001518AE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75EBFA7" w14:textId="60821174" w:rsidR="00D97314" w:rsidRPr="007E43D2" w:rsidRDefault="001303BA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20,647,805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D870FA" w14:textId="77777777" w:rsidR="00D97314" w:rsidRPr="00061F79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0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DFE644A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0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052831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03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FD9A8CA" w14:textId="77777777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19,531,871</w:t>
                              </w:r>
                            </w:p>
                            <w:p w14:paraId="5C2D39E1" w14:textId="77777777" w:rsidR="00D97314" w:rsidRPr="007E43D2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14:paraId="4E12472D" w14:textId="77777777" w:rsidR="00D97314" w:rsidRPr="00FA531A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1BBA38" id="Group 94" o:spid="_x0000_s1137" style="position:absolute;left:0;text-align:left;margin-left:350.6pt;margin-top:63.5pt;width:100.8pt;height:1in;z-index:251658269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">
                <v:shape id="Text Box 95" o:spid="_x0000_s1138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" fillcolor="white [3201]" strokeweight=".5pt">
                  <v:textbox>
                    <w:txbxContent>
                      <w:p w14:paraId="26D8C361" w14:textId="77777777" w:rsidR="00D97314" w:rsidRPr="001518AE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96" o:spid="_x0000_s1139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" fillcolor="white [3201]" strokeweight=".5pt">
                  <v:textbox>
                    <w:txbxContent>
                      <w:p w14:paraId="075EBFA7" w14:textId="60821174" w:rsidR="00D97314" w:rsidRPr="007E43D2" w:rsidRDefault="001303BA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20,647,805</w:t>
                        </w:r>
                      </w:p>
                    </w:txbxContent>
                  </v:textbox>
                </v:shape>
                <v:shape id="Text Box 98" o:spid="_x0000_s1140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" fillcolor="white [3201]" strokeweight=".5pt">
                  <v:textbox>
                    <w:txbxContent>
                      <w:p w14:paraId="4DD870FA" w14:textId="77777777" w:rsidR="00D97314" w:rsidRPr="00061F79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01" o:spid="_x0000_s1141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" fillcolor="#00338d" strokeweight=".5pt">
                  <v:textbox>
                    <w:txbxContent>
                      <w:p w14:paraId="6DFE644A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02" o:spid="_x0000_s1142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" fillcolor="#00338d" strokeweight=".5pt">
                  <v:textbox>
                    <w:txbxContent>
                      <w:p w14:paraId="4B052831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03" o:spid="_x0000_s1143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" fillcolor="white [3201]" strokeweight=".5pt">
                  <v:textbox>
                    <w:txbxContent>
                      <w:p w14:paraId="7FD9A8CA" w14:textId="77777777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19,531,871</w:t>
                        </w:r>
                      </w:p>
                      <w:p w14:paraId="5C2D39E1" w14:textId="77777777" w:rsidR="00D97314" w:rsidRPr="007E43D2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  <w:p w14:paraId="4E12472D" w14:textId="77777777" w:rsidR="00D97314" w:rsidRPr="00FA531A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27FC36E4" wp14:editId="7446F2B6">
            <wp:extent cx="5698490" cy="3589020"/>
            <wp:effectExtent l="0" t="0" r="0" b="0"/>
            <wp:docPr id="260" name="Chart 2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055BA396" w14:textId="77777777" w:rsidR="00D97314" w:rsidRPr="00B657B8" w:rsidRDefault="00D97314" w:rsidP="00D97314">
      <w:pPr>
        <w:pStyle w:val="ListParagraph"/>
        <w:ind w:left="540" w:right="65"/>
        <w:rPr>
          <w:szCs w:val="22"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0" behindDoc="0" locked="0" layoutInCell="1" allowOverlap="1" wp14:anchorId="57C2F6C9" wp14:editId="6D825B6D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119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E88A34" w14:textId="77777777" w:rsidR="00D97314" w:rsidRPr="005A17B1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</w:pPr>
                              <w:r w:rsidRPr="005A17B1">
                                <w:rPr>
                                  <w:rFonts w:ascii="Angsana New" w:hAnsi="Angsana New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  <w:lang w:val="en-US"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0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2C347A" w14:textId="77777777" w:rsidR="00D97314" w:rsidRPr="005A17B1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1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7E2DF0" w14:textId="77777777" w:rsidR="00D97314" w:rsidRPr="000826A4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24D29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22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7135E3" w14:textId="77777777" w:rsidR="00D97314" w:rsidRPr="000826A4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C2F6C9" id="Group 104" o:spid="_x0000_s1144" style="position:absolute;left:0;text-align:left;margin-left:18.7pt;margin-top:2.4pt;width:432.15pt;height:133.75pt;z-index:251658270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">
                <v:shape id="TextBox 7" o:spid="_x0000_s114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ErD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g/ncPrmTiBXD0BAAD//wMAUEsBAi0AFAAGAAgAAAAhANvh9svuAAAAhQEAABMAAAAAAAAAAAAA&#10;AAAAAAAAAFtDb250ZW50X1R5cGVzXS54bWxQSwECLQAUAAYACAAAACEAWvQsW78AAAAVAQAACwAA&#10;AAAAAAAAAAAAAAAfAQAAX3JlbHMvLnJlbHNQSwECLQAUAAYACAAAACEASlRKw8MAAADcAAAADwAA&#10;AAAAAAAAAAAAAAAHAgAAZHJzL2Rvd25yZXYueG1sUEsFBgAAAAADAAMAtwAAAPcCAAAAAA==&#10;" filled="f" stroked="f">
                  <v:textbox inset="4.3pt,4.3pt,4.3pt,4.3pt">
                    <w:txbxContent>
                      <w:p w14:paraId="1EE88A34" w14:textId="77777777" w:rsidR="00D97314" w:rsidRPr="005A17B1" w:rsidRDefault="00D97314" w:rsidP="00D97314">
                        <w:pPr>
                          <w:spacing w:after="120"/>
                          <w:jc w:val="center"/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</w:pPr>
                        <w:r w:rsidRPr="005A17B1">
                          <w:rPr>
                            <w:rFonts w:ascii="Angsana New" w:hAnsi="Angsana New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  <w:lang w:val="en-US"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4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" filled="f" stroked="f">
                  <v:textbox inset="4.3pt,4.3pt,4.3pt,4.3pt">
                    <w:txbxContent>
                      <w:p w14:paraId="692C347A" w14:textId="77777777" w:rsidR="00D97314" w:rsidRPr="005A17B1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4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" filled="f" stroked="f">
                  <v:textbox inset="4.3pt,4.3pt,4.3pt,4.3pt">
                    <w:txbxContent>
                      <w:p w14:paraId="187E2DF0" w14:textId="77777777" w:rsidR="00D97314" w:rsidRPr="000826A4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24D29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67</w:t>
                        </w:r>
                      </w:p>
                    </w:txbxContent>
                  </v:textbox>
                </v:shape>
                <v:shape id="TextBox 6" o:spid="_x0000_s114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" filled="f" stroked="f">
                  <v:textbox inset="4.3pt,4.3pt,4.3pt,4.3pt">
                    <w:txbxContent>
                      <w:p w14:paraId="2B7135E3" w14:textId="77777777" w:rsidR="00D97314" w:rsidRPr="000826A4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anchor distT="0" distB="0" distL="114300" distR="114300" simplePos="0" relativeHeight="251658271" behindDoc="1" locked="0" layoutInCell="1" allowOverlap="1" wp14:anchorId="3CFA5FB5" wp14:editId="02C89A37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0" t="0" r="0" b="0"/>
            <wp:wrapNone/>
            <wp:docPr id="261" name="Chart 2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anchor>
        </w:drawing>
      </w:r>
    </w:p>
    <w:p w14:paraId="279F5DED" w14:textId="77777777" w:rsidR="00D97314" w:rsidRPr="00B657B8" w:rsidRDefault="00D97314" w:rsidP="00D97314">
      <w:pPr>
        <w:pStyle w:val="ListParagraph"/>
        <w:ind w:left="540" w:right="65"/>
        <w:rPr>
          <w:szCs w:val="22"/>
          <w:cs/>
          <w:lang w:val="en-AU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7E1ACA22" wp14:editId="3513E226">
                <wp:simplePos x="0" y="0"/>
                <wp:positionH relativeFrom="column">
                  <wp:posOffset>2113281</wp:posOffset>
                </wp:positionH>
                <wp:positionV relativeFrom="paragraph">
                  <wp:posOffset>645160</wp:posOffset>
                </wp:positionV>
                <wp:extent cx="1675342" cy="677545"/>
                <wp:effectExtent l="0" t="0" r="20320" b="27305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5342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42" name="Group 142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44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47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AB8432" id="Group 126" o:spid="_x0000_s1026" style="position:absolute;margin-left:166.4pt;margin-top:50.8pt;width:131.9pt;height:53.35pt;z-index:251658266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">
                <v:group id="Group 142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" strokecolor="black [3213]">
                    <o:lock v:ext="edit" shapetype="f"/>
                  </v:line>
                </v:group>
                <v:group id="Group 146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2007EFFE" wp14:editId="6B8E982C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65" name="Freeform: 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5BFCF351" id="Freeform: Shape 165" o:spid="_x0000_s1026" style="position:absolute;margin-left:246.85pt;margin-top:93.3pt;width:16.9pt;height:16.05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5870B2F7" wp14:editId="768E859E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166" name="Freeform: 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20EA07EF" id="Freeform: Shape 166" o:spid="_x0000_s1026" style="position:absolute;margin-left:233.05pt;margin-top:35.05pt;width:22.65pt;height:28.8pt;z-index:2516582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54A90113" wp14:editId="5B2A59EC">
            <wp:extent cx="2286000" cy="2286000"/>
            <wp:effectExtent l="0" t="0" r="0" b="0"/>
            <wp:docPr id="262" name="Chart 2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27E31BED" w14:textId="77777777" w:rsidR="00D97314" w:rsidRPr="00B657B8" w:rsidRDefault="00D97314" w:rsidP="00D97314">
      <w:pPr>
        <w:spacing w:line="240" w:lineRule="auto"/>
        <w:rPr>
          <w:spacing w:val="-2"/>
          <w:sz w:val="30"/>
          <w:szCs w:val="30"/>
        </w:rPr>
      </w:pPr>
      <w:r w:rsidRPr="00B657B8">
        <w:rPr>
          <w:spacing w:val="-2"/>
          <w:sz w:val="30"/>
          <w:szCs w:val="30"/>
        </w:rPr>
        <w:br w:type="page"/>
      </w:r>
    </w:p>
    <w:p w14:paraId="4EB309DF" w14:textId="77777777" w:rsidR="00D97314" w:rsidRPr="008E2B12" w:rsidRDefault="00D97314" w:rsidP="00D97314">
      <w:pPr>
        <w:spacing w:line="240" w:lineRule="auto"/>
        <w:jc w:val="center"/>
        <w:rPr>
          <w:sz w:val="30"/>
          <w:szCs w:val="30"/>
        </w:rPr>
      </w:pPr>
      <w:r w:rsidRPr="008E2B12">
        <w:rPr>
          <w:rFonts w:hint="cs"/>
          <w:spacing w:val="8"/>
          <w:sz w:val="30"/>
          <w:szCs w:val="30"/>
          <w:cs/>
          <w:lang w:val="en-US"/>
        </w:rPr>
        <w:lastRenderedPageBreak/>
        <w:t>รายได้จากการขายจำแนกตามส่วนงานภูมิศาสตร์ในงบการเงินเฉพาะกิจการ</w:t>
      </w:r>
    </w:p>
    <w:p w14:paraId="458E8162" w14:textId="77777777" w:rsidR="00D97314" w:rsidRPr="00B657B8" w:rsidRDefault="00D97314" w:rsidP="00D97314">
      <w:pPr>
        <w:pStyle w:val="ListParagraph"/>
        <w:ind w:left="540" w:right="65"/>
        <w:jc w:val="center"/>
        <w:rPr>
          <w:b w:val="0"/>
          <w:bCs w:val="0"/>
          <w:i w:val="0"/>
          <w:iCs w:val="0"/>
          <w:spacing w:val="8"/>
          <w:cs/>
          <w:lang w:val="en-US"/>
        </w:rPr>
      </w:pPr>
      <w:r w:rsidRPr="008E2B12">
        <w:rPr>
          <w:rFonts w:hint="cs"/>
          <w:b w:val="0"/>
          <w:bCs w:val="0"/>
          <w:i w:val="0"/>
          <w:iCs w:val="0"/>
          <w:noProof/>
          <w:spacing w:val="8"/>
          <w:lang w:val="en-US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4075CC2E" wp14:editId="0226DB74">
                <wp:simplePos x="0" y="0"/>
                <wp:positionH relativeFrom="column">
                  <wp:posOffset>4788866</wp:posOffset>
                </wp:positionH>
                <wp:positionV relativeFrom="paragraph">
                  <wp:posOffset>236855</wp:posOffset>
                </wp:positionV>
                <wp:extent cx="1008972" cy="373989"/>
                <wp:effectExtent l="0" t="0" r="0" b="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972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89B8197" w14:textId="77777777" w:rsidR="00D97314" w:rsidRPr="005A17B1" w:rsidRDefault="00D97314" w:rsidP="00D97314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หน่วย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5A17B1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A17B1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75CC2E" id="Text Box 167" o:spid="_x0000_s1149" type="#_x0000_t202" style="position:absolute;left:0;text-align:left;margin-left:377.1pt;margin-top:18.65pt;width:79.45pt;height:29.45pt;z-index:25165827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" filled="f" stroked="f">
                <v:textbox inset="4.3pt,4.3pt,4.3pt,4.3pt">
                  <w:txbxContent>
                    <w:p w14:paraId="289B8197" w14:textId="77777777" w:rsidR="00D97314" w:rsidRPr="005A17B1" w:rsidRDefault="00D97314" w:rsidP="00D97314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หน่วย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5A17B1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5A17B1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8E2B1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สำหรับ</w:t>
      </w:r>
      <w:r w:rsidRPr="008E2B12">
        <w:rPr>
          <w:b w:val="0"/>
          <w:bCs w:val="0"/>
          <w:i w:val="0"/>
          <w:iCs w:val="0"/>
          <w:spacing w:val="8"/>
          <w:cs/>
          <w:lang w:val="en-US"/>
        </w:rPr>
        <w:t>งวด</w:t>
      </w:r>
      <w:r w:rsidRPr="008E2B1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เก้า</w:t>
      </w:r>
      <w:r w:rsidRPr="008E2B12">
        <w:rPr>
          <w:b w:val="0"/>
          <w:bCs w:val="0"/>
          <w:i w:val="0"/>
          <w:iCs w:val="0"/>
          <w:spacing w:val="8"/>
          <w:cs/>
          <w:lang w:val="en-US"/>
        </w:rPr>
        <w:t xml:space="preserve">เดือนสิ้นสุดวันที่ </w:t>
      </w:r>
      <w:r w:rsidRPr="008E2B12">
        <w:rPr>
          <w:b w:val="0"/>
          <w:bCs w:val="0"/>
          <w:i w:val="0"/>
          <w:iCs w:val="0"/>
          <w:spacing w:val="8"/>
          <w:lang w:val="en-US"/>
        </w:rPr>
        <w:t>30</w:t>
      </w:r>
      <w:r w:rsidRPr="008E2B12">
        <w:rPr>
          <w:b w:val="0"/>
          <w:bCs w:val="0"/>
          <w:i w:val="0"/>
          <w:iCs w:val="0"/>
          <w:spacing w:val="8"/>
          <w:cs/>
          <w:lang w:val="en-US"/>
        </w:rPr>
        <w:t xml:space="preserve"> </w:t>
      </w:r>
      <w:r w:rsidRPr="008E2B12">
        <w:rPr>
          <w:rFonts w:hint="cs"/>
          <w:b w:val="0"/>
          <w:bCs w:val="0"/>
          <w:i w:val="0"/>
          <w:iCs w:val="0"/>
          <w:spacing w:val="8"/>
          <w:cs/>
          <w:lang w:val="en-US"/>
        </w:rPr>
        <w:t>กันยายน</w:t>
      </w:r>
    </w:p>
    <w:p w14:paraId="0706707C" w14:textId="4883746A" w:rsidR="00D97314" w:rsidRPr="00B657B8" w:rsidRDefault="00D97314" w:rsidP="00D97314">
      <w:pPr>
        <w:pStyle w:val="ListParagraph"/>
        <w:tabs>
          <w:tab w:val="left" w:pos="8910"/>
        </w:tabs>
        <w:ind w:left="540" w:right="65"/>
        <w:rPr>
          <w:szCs w:val="22"/>
          <w:cs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27BDA358" wp14:editId="31303546">
                <wp:simplePos x="0" y="0"/>
                <wp:positionH relativeFrom="column">
                  <wp:posOffset>2279650</wp:posOffset>
                </wp:positionH>
                <wp:positionV relativeFrom="paragraph">
                  <wp:posOffset>2755900</wp:posOffset>
                </wp:positionV>
                <wp:extent cx="206375" cy="343535"/>
                <wp:effectExtent l="0" t="0" r="22225" b="18415"/>
                <wp:wrapNone/>
                <wp:docPr id="168" name="Freeform: 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375" cy="3435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7615CFD7" id="Freeform: Shape 168" o:spid="_x0000_s1026" style="position:absolute;margin-left:179.5pt;margin-top:217pt;width:16.25pt;height:27.0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asciiTheme="majorBidi" w:hAnsiTheme="majorBidi" w:cstheme="majorBidi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8" behindDoc="0" locked="0" layoutInCell="1" allowOverlap="1" wp14:anchorId="5FE5F4D9" wp14:editId="3EF92942">
                <wp:simplePos x="0" y="0"/>
                <wp:positionH relativeFrom="column">
                  <wp:posOffset>4345492</wp:posOffset>
                </wp:positionH>
                <wp:positionV relativeFrom="paragraph">
                  <wp:posOffset>784860</wp:posOffset>
                </wp:positionV>
                <wp:extent cx="1280160" cy="914400"/>
                <wp:effectExtent l="0" t="0" r="15240" b="1905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58" name="Text Box 258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5CFD92C" w14:textId="77777777" w:rsidR="00D97314" w:rsidRPr="00235F02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59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2934E7F" w14:textId="08635DBE" w:rsidR="00D97314" w:rsidRPr="00F6464C" w:rsidRDefault="0016006B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14,0</w:t>
                              </w:r>
                              <w:r w:rsidR="00B50BA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7,29</w:t>
                              </w:r>
                              <w:r w:rsidR="00B50BA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Text Box 263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68884BA" w14:textId="77777777" w:rsidR="00D97314" w:rsidRPr="00D02FA5" w:rsidRDefault="00D97314" w:rsidP="00D97314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D02FA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Text Box 264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6E1F5F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6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CD9347E" w14:textId="77777777" w:rsidR="00D97314" w:rsidRPr="005C4C7D" w:rsidRDefault="00D97314" w:rsidP="00D97314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66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0151AD" w14:textId="77777777" w:rsidR="00D97314" w:rsidRPr="00F6464C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15575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  <w:t>13,305,274</w:t>
                              </w:r>
                            </w:p>
                            <w:p w14:paraId="46A7369C" w14:textId="77777777" w:rsidR="00D97314" w:rsidRPr="00D02FA5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cs/>
                                </w:rPr>
                              </w:pPr>
                            </w:p>
                            <w:p w14:paraId="17E6D392" w14:textId="77777777" w:rsidR="00D97314" w:rsidRPr="006D206D" w:rsidRDefault="00D97314" w:rsidP="00D97314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E5F4D9" id="Group 257" o:spid="_x0000_s1150" style="position:absolute;left:0;text-align:left;margin-left:342.15pt;margin-top:61.8pt;width:100.8pt;height:1in;z-index:25165827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">
                <v:shape id="Text Box 258" o:spid="_x0000_s1151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802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rC1nyhGQiysAAAD//wMAUEsBAi0AFAAGAAgAAAAhANvh9svuAAAAhQEAABMAAAAAAAAAAAAAAAAA&#10;AAAAAFtDb250ZW50X1R5cGVzXS54bWxQSwECLQAUAAYACAAAACEAWvQsW78AAAAVAQAACwAAAAAA&#10;AAAAAAAAAAAfAQAAX3JlbHMvLnJlbHNQSwECLQAUAAYACAAAACEAKefNNsAAAADcAAAADwAAAAAA&#10;AAAAAAAAAAAHAgAAZHJzL2Rvd25yZXYueG1sUEsFBgAAAAADAAMAtwAAAPQCAAAAAA==&#10;" fillcolor="white [3201]" strokeweight=".5pt">
                  <v:textbox>
                    <w:txbxContent>
                      <w:p w14:paraId="75CFD92C" w14:textId="77777777" w:rsidR="00D97314" w:rsidRPr="00235F02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</w:t>
                        </w:r>
                      </w:p>
                    </w:txbxContent>
                  </v:textbox>
                </v:shape>
                <v:shape id="Text Box 259" o:spid="_x0000_s1152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" fillcolor="white [3201]" strokeweight=".5pt">
                  <v:textbox>
                    <w:txbxContent>
                      <w:p w14:paraId="32934E7F" w14:textId="08635DBE" w:rsidR="00D97314" w:rsidRPr="00F6464C" w:rsidRDefault="0016006B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14,0</w:t>
                        </w:r>
                        <w:r w:rsidR="00B50BA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5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7,29</w:t>
                        </w:r>
                        <w:r w:rsidR="00B50BA4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263" o:spid="_x0000_s1153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5X6wwAAANwAAAAPAAAAZHJzL2Rvd25yZXYueG1sRI9BawIx&#10;FITvhf6H8Aq91Wwt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6S+V+sMAAADcAAAADwAA&#10;AAAAAAAAAAAAAAAHAgAAZHJzL2Rvd25yZXYueG1sUEsFBgAAAAADAAMAtwAAAPcCAAAAAA==&#10;" fillcolor="white [3201]" strokeweight=".5pt">
                  <v:textbox>
                    <w:txbxContent>
                      <w:p w14:paraId="568884BA" w14:textId="77777777" w:rsidR="00D97314" w:rsidRPr="00D02FA5" w:rsidRDefault="00D97314" w:rsidP="00D97314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D02FA5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264" o:spid="_x0000_s1154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" fillcolor="#00338d" strokeweight=".5pt">
                  <v:textbox>
                    <w:txbxContent>
                      <w:p w14:paraId="3E6E1F5F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65" o:spid="_x0000_s1155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" fillcolor="#00338d" strokeweight=".5pt">
                  <v:textbox>
                    <w:txbxContent>
                      <w:p w14:paraId="6CD9347E" w14:textId="77777777" w:rsidR="00D97314" w:rsidRPr="005C4C7D" w:rsidRDefault="00D97314" w:rsidP="00D97314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66" o:spid="_x0000_s1156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" fillcolor="white [3201]" strokeweight=".5pt">
                  <v:textbox>
                    <w:txbxContent>
                      <w:p w14:paraId="4D0151AD" w14:textId="77777777" w:rsidR="00D97314" w:rsidRPr="00F6464C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  <w:r w:rsidRPr="00615575"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  <w:t>13,305,274</w:t>
                        </w:r>
                      </w:p>
                      <w:p w14:paraId="46A7369C" w14:textId="77777777" w:rsidR="00D97314" w:rsidRPr="00D02FA5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cs/>
                          </w:rPr>
                        </w:pPr>
                      </w:p>
                      <w:p w14:paraId="17E6D392" w14:textId="77777777" w:rsidR="00D97314" w:rsidRPr="006D206D" w:rsidRDefault="00D97314" w:rsidP="00D97314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57AFFF54" wp14:editId="0543FD0A">
            <wp:extent cx="5675741" cy="3589020"/>
            <wp:effectExtent l="0" t="0" r="0" b="0"/>
            <wp:docPr id="276" name="Chart 2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1D15FD65" w14:textId="7615D77F" w:rsidR="00D97314" w:rsidRPr="00B657B8" w:rsidRDefault="00BC415D" w:rsidP="00D97314">
      <w:pPr>
        <w:pStyle w:val="ListParagraph"/>
        <w:ind w:left="540" w:right="65"/>
        <w:rPr>
          <w:szCs w:val="22"/>
          <w:lang w:val="en-AU"/>
        </w:rPr>
      </w:pPr>
      <w:r w:rsidRPr="00B657B8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76" behindDoc="0" locked="0" layoutInCell="1" allowOverlap="1" wp14:anchorId="217881CB" wp14:editId="54D0C42A">
                <wp:simplePos x="0" y="0"/>
                <wp:positionH relativeFrom="column">
                  <wp:posOffset>177304</wp:posOffset>
                </wp:positionH>
                <wp:positionV relativeFrom="paragraph">
                  <wp:posOffset>107052</wp:posOffset>
                </wp:positionV>
                <wp:extent cx="5454015" cy="1829054"/>
                <wp:effectExtent l="0" t="0" r="0" b="0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4015" cy="1829054"/>
                          <a:chOff x="-406025" y="0"/>
                          <a:chExt cx="5454705" cy="1830885"/>
                        </a:xfrm>
                      </wpg:grpSpPr>
                      <wps:wsp>
                        <wps:cNvPr id="170" name="TextBox 7"/>
                        <wps:cNvSpPr txBox="1"/>
                        <wps:spPr>
                          <a:xfrm>
                            <a:off x="1880264" y="591018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EC8B50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0B17A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  <w:p w14:paraId="15A952E8" w14:textId="77777777" w:rsidR="00D97314" w:rsidRPr="000B17AC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1" name="TextBox 7"/>
                        <wps:cNvSpPr txBox="1"/>
                        <wps:spPr>
                          <a:xfrm>
                            <a:off x="1899281" y="1505130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8CFE9E" w14:textId="77777777" w:rsidR="00D97314" w:rsidRPr="0034178E" w:rsidRDefault="00D97314" w:rsidP="00D97314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91" name="TextBox 6"/>
                        <wps:cNvSpPr txBox="1"/>
                        <wps:spPr>
                          <a:xfrm>
                            <a:off x="-406025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61BA87" w14:textId="77777777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F6464C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2955702" y="0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ED15A0" w14:textId="77777777" w:rsidR="00D97314" w:rsidRPr="0034178E" w:rsidRDefault="00D97314" w:rsidP="00D97314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4178E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881CB" id="Group 169" o:spid="_x0000_s1157" style="position:absolute;left:0;text-align:left;margin-left:13.95pt;margin-top:8.45pt;width:429.45pt;height:2in;z-index:251658276;mso-width-relative:margin;mso-height-relative:margin" coordorigin="-4060" coordsize="54547,18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">
                <v:shape id="TextBox 7" o:spid="_x0000_s1158" type="#_x0000_t202" style="position:absolute;left:18802;top:591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" filled="f" stroked="f">
                  <v:textbox inset="4.3pt,4.3pt,4.3pt,4.3pt">
                    <w:txbxContent>
                      <w:p w14:paraId="28EC8B50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0B17A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  <w:p w14:paraId="15A952E8" w14:textId="77777777" w:rsidR="00D97314" w:rsidRPr="000B17AC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Box 7" o:spid="_x0000_s1159" type="#_x0000_t202" style="position:absolute;left:18992;top:15051;width:7060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" filled="f" stroked="f">
                  <v:textbox inset="4.3pt,4.3pt,4.3pt,4.3pt">
                    <w:txbxContent>
                      <w:p w14:paraId="3B8CFE9E" w14:textId="77777777" w:rsidR="00D97314" w:rsidRPr="0034178E" w:rsidRDefault="00D97314" w:rsidP="00D97314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160" type="#_x0000_t202" style="position:absolute;left:-4060;width:20925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" filled="f" stroked="f">
                  <v:textbox inset="4.3pt,4.3pt,4.3pt,4.3pt">
                    <w:txbxContent>
                      <w:p w14:paraId="4061BA87" w14:textId="77777777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F6464C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  <v:shape id="TextBox 6" o:spid="_x0000_s1161" type="#_x0000_t202" style="position:absolute;left:29557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58ED15A0" w14:textId="77777777" w:rsidR="00D97314" w:rsidRPr="0034178E" w:rsidRDefault="00D97314" w:rsidP="00D97314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4178E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7314" w:rsidRPr="00B657B8">
        <w:rPr>
          <w:rFonts w:hint="cs"/>
          <w:noProof/>
          <w:lang w:val="en-US"/>
        </w:rPr>
        <w:drawing>
          <wp:anchor distT="0" distB="0" distL="114300" distR="114300" simplePos="0" relativeHeight="251658279" behindDoc="1" locked="0" layoutInCell="1" allowOverlap="1" wp14:anchorId="47D9C8A6" wp14:editId="3BCFBB65">
            <wp:simplePos x="0" y="0"/>
            <wp:positionH relativeFrom="column">
              <wp:posOffset>3485674</wp:posOffset>
            </wp:positionH>
            <wp:positionV relativeFrom="paragraph">
              <wp:posOffset>271780</wp:posOffset>
            </wp:positionV>
            <wp:extent cx="2286000" cy="2286000"/>
            <wp:effectExtent l="0" t="0" r="0" b="0"/>
            <wp:wrapNone/>
            <wp:docPr id="277" name="Chart 2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anchor>
        </w:drawing>
      </w:r>
    </w:p>
    <w:p w14:paraId="6FA6D5F1" w14:textId="77777777" w:rsidR="00D97314" w:rsidRPr="00B657B8" w:rsidRDefault="00D97314" w:rsidP="00D97314">
      <w:pPr>
        <w:pStyle w:val="ListParagraph"/>
        <w:ind w:left="540" w:right="65"/>
        <w:rPr>
          <w:b w:val="0"/>
          <w:bCs w:val="0"/>
          <w:i w:val="0"/>
          <w:iCs w:val="0"/>
          <w:szCs w:val="22"/>
          <w:lang w:val="en-US"/>
        </w:rPr>
      </w:pPr>
      <w:r w:rsidRPr="00B657B8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73" behindDoc="0" locked="0" layoutInCell="1" allowOverlap="1" wp14:anchorId="797C7478" wp14:editId="1C15CE85">
                <wp:simplePos x="0" y="0"/>
                <wp:positionH relativeFrom="column">
                  <wp:posOffset>2112010</wp:posOffset>
                </wp:positionH>
                <wp:positionV relativeFrom="paragraph">
                  <wp:posOffset>629146</wp:posOffset>
                </wp:positionV>
                <wp:extent cx="1641572" cy="913765"/>
                <wp:effectExtent l="0" t="0" r="34925" b="1968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1572" cy="913765"/>
                          <a:chOff x="-2888" y="-63645"/>
                          <a:chExt cx="1288875" cy="914435"/>
                        </a:xfrm>
                      </wpg:grpSpPr>
                      <wpg:grpSp>
                        <wpg:cNvPr id="268" name="Group 268"/>
                        <wpg:cNvGrpSpPr/>
                        <wpg:grpSpPr>
                          <a:xfrm>
                            <a:off x="-2888" y="-63645"/>
                            <a:ext cx="1288875" cy="5"/>
                            <a:chOff x="-2888" y="-63645"/>
                            <a:chExt cx="1288875" cy="5"/>
                          </a:xfrm>
                        </wpg:grpSpPr>
                        <wps:wsp>
                          <wps:cNvPr id="269" name="Straight Connector 19"/>
                          <wps:cNvCnPr>
                            <a:cxnSpLocks/>
                          </wps:cNvCnPr>
                          <wps:spPr>
                            <a:xfrm>
                              <a:off x="805432" y="-63640"/>
                              <a:ext cx="48055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19"/>
                          <wps:cNvCnPr>
                            <a:cxnSpLocks/>
                          </wps:cNvCnPr>
                          <wps:spPr>
                            <a:xfrm>
                              <a:off x="-2888" y="-63645"/>
                              <a:ext cx="3988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51354" y="850685"/>
                            <a:ext cx="1194143" cy="105"/>
                            <a:chOff x="51354" y="-105"/>
                            <a:chExt cx="1194143" cy="105"/>
                          </a:xfrm>
                        </wpg:grpSpPr>
                        <wps:wsp>
                          <wps:cNvPr id="272" name="Straight Connector 19"/>
                          <wps:cNvCnPr>
                            <a:cxnSpLocks/>
                          </wps:cNvCnPr>
                          <wps:spPr>
                            <a:xfrm>
                              <a:off x="1027722" y="0"/>
                              <a:ext cx="21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Straight Connector 19"/>
                          <wps:cNvCnPr>
                            <a:cxnSpLocks/>
                          </wps:cNvCnPr>
                          <wps:spPr>
                            <a:xfrm>
                              <a:off x="51354" y="-105"/>
                              <a:ext cx="22271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6F938F" id="Group 267" o:spid="_x0000_s1026" style="position:absolute;margin-left:166.3pt;margin-top:49.55pt;width:129.25pt;height:71.95pt;z-index:251658273;mso-width-relative:margin;mso-height-relative:margin" coordorigin="-28,-636" coordsize="12888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">
                <v:group id="Group 268" o:spid="_x0000_s1027" style="position:absolute;left:-28;top:-636;width:12887;height:0" coordorigin="-28,-636" coordsize="12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line id="Straight Connector 19" o:spid="_x0000_s1028" style="position:absolute;visibility:visible;mso-wrap-style:square" from="8054,-636" to="128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29" style="position:absolute;visibility:visible;mso-wrap-style:square" from="-28,-636" to="3959,-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x55wgAAANw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" strokecolor="black [3213]">
                    <o:lock v:ext="edit" shapetype="f"/>
                  </v:line>
                </v:group>
                <v:group id="Group 271" o:spid="_x0000_s1030" style="position:absolute;left:513;top:8506;width:11941;height:1" coordorigin="513,-1" coordsize="1194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line id="Straight Connector 19" o:spid="_x0000_s1031" style="position:absolute;visibility:visible;mso-wrap-style:square" from="10277,0" to="124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" strokecolor="black [3213]">
                    <o:lock v:ext="edit" shapetype="f"/>
                  </v:line>
                  <v:line id="Straight Connector 19" o:spid="_x0000_s1032" style="position:absolute;visibility:visible;mso-wrap-style:square" from="513,-1" to="2740,-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5B6EF071" wp14:editId="4A0B18E2">
                <wp:simplePos x="0" y="0"/>
                <wp:positionH relativeFrom="column">
                  <wp:posOffset>2896596</wp:posOffset>
                </wp:positionH>
                <wp:positionV relativeFrom="paragraph">
                  <wp:posOffset>412080</wp:posOffset>
                </wp:positionV>
                <wp:extent cx="287655" cy="365760"/>
                <wp:effectExtent l="0" t="0" r="17145" b="15240"/>
                <wp:wrapNone/>
                <wp:docPr id="274" name="Freeform: 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3C8FA9D4" id="Freeform: Shape 274" o:spid="_x0000_s1026" style="position:absolute;margin-left:228.1pt;margin-top:32.45pt;width:22.65pt;height:28.8pt;z-index:251658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BsDhvZ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26C67D48" wp14:editId="27C0EB34">
                <wp:simplePos x="0" y="0"/>
                <wp:positionH relativeFrom="column">
                  <wp:posOffset>3120019</wp:posOffset>
                </wp:positionH>
                <wp:positionV relativeFrom="paragraph">
                  <wp:posOffset>1437640</wp:posOffset>
                </wp:positionV>
                <wp:extent cx="240030" cy="228600"/>
                <wp:effectExtent l="0" t="0" r="7620" b="0"/>
                <wp:wrapNone/>
                <wp:docPr id="275" name="Freeform: 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0030" cy="228600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w16du="http://schemas.microsoft.com/office/word/2023/wordml/word16du">
            <w:pict>
              <v:shape w14:anchorId="4AD7627A" id="Freeform: Shape 275" o:spid="_x0000_s1026" style="position:absolute;margin-left:245.65pt;margin-top:113.2pt;width:18.9pt;height:18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216291,63062;227721,52026;177605,14977;169692,33108;152986,27590;137160,7094;105508,1577;63305,20495;54512,28378;77372,18919;81768,18919;75614,33896;84406,43355;96715,52026;103749,42567;113421,31531;131005,36261;137160,48085;141556,55968;146832,62274;124851,54391;125730,59121;127488,64639;109904,74098;95836,90652;87923,100111;66822,99323;63305,119818;78252,115088;87044,133219;86165,137160;68580,126124;45720,113512;28135,94593;25498,67003;14068,62274;1758,134795;61546,212046;105508,202587;85285,171844;90561,150561;109904,142678;144194,155290;150348,163961;173208,174209;155624,197857;134522,212834;116938,223870;189035,214411;240030,145831;232117,127701;213653,130066;209257,92228;213653,71733;136281,62274;186397,26013;184638,22860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B657B8">
        <w:rPr>
          <w:rFonts w:hint="cs"/>
          <w:noProof/>
          <w:lang w:val="en-US"/>
        </w:rPr>
        <w:drawing>
          <wp:inline distT="0" distB="0" distL="0" distR="0" wp14:anchorId="2F0BFEA3" wp14:editId="7449CD29">
            <wp:extent cx="2286000" cy="2286000"/>
            <wp:effectExtent l="0" t="0" r="0" b="0"/>
            <wp:docPr id="278" name="Chart 2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  <w:t xml:space="preserve">       </w:t>
      </w:r>
      <w:r w:rsidRPr="00B657B8">
        <w:rPr>
          <w:szCs w:val="22"/>
          <w:lang w:val="en-AU"/>
        </w:rPr>
        <w:tab/>
      </w:r>
      <w:r w:rsidRPr="00B657B8">
        <w:rPr>
          <w:szCs w:val="22"/>
          <w:lang w:val="en-AU"/>
        </w:rPr>
        <w:tab/>
      </w:r>
    </w:p>
    <w:p w14:paraId="6E6A7EFA" w14:textId="77777777" w:rsidR="00D97314" w:rsidRPr="00B657B8" w:rsidRDefault="00D97314" w:rsidP="00D97314">
      <w:pPr>
        <w:spacing w:line="240" w:lineRule="auto"/>
        <w:rPr>
          <w:spacing w:val="-2"/>
          <w:sz w:val="30"/>
          <w:szCs w:val="30"/>
          <w:cs/>
        </w:rPr>
      </w:pPr>
      <w:r w:rsidRPr="00B657B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 w:rsidRPr="00B657B8">
        <w:rPr>
          <w:spacing w:val="-2"/>
          <w:sz w:val="30"/>
          <w:szCs w:val="30"/>
          <w:cs/>
        </w:rPr>
        <w:br w:type="page"/>
      </w:r>
    </w:p>
    <w:p w14:paraId="0696238D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48DE8CE6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1CD021A2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B657B8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B657B8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B657B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</w:p>
    <w:p w14:paraId="77A701AA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CF7D157" w14:textId="77777777" w:rsidR="00D97314" w:rsidRPr="001754A6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1754A6">
        <w:rPr>
          <w:rFonts w:ascii="Angsana New" w:hAnsi="Angsana New" w:cs="Angsana New"/>
          <w:sz w:val="30"/>
          <w:szCs w:val="30"/>
          <w:lang w:bidi="th-TH"/>
        </w:rPr>
        <w:t>2</w:t>
      </w:r>
      <w:r w:rsidRPr="001754A6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1754A6">
        <w:rPr>
          <w:rFonts w:ascii="Angsana New" w:hAnsi="Angsana New" w:cs="Angsana New"/>
          <w:sz w:val="30"/>
          <w:szCs w:val="30"/>
          <w:lang w:bidi="th-TH"/>
        </w:rPr>
        <w:t>256</w:t>
      </w:r>
      <w:r w:rsidRPr="001754A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1754A6">
        <w:rPr>
          <w:rFonts w:ascii="Angsana New" w:hAnsi="Angsana New" w:cs="Angsana New"/>
          <w:sz w:val="30"/>
          <w:szCs w:val="30"/>
          <w:lang w:bidi="th-TH"/>
        </w:rPr>
        <w:t xml:space="preserve">2567 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1754A6">
        <w:rPr>
          <w:rFonts w:ascii="Angsana New" w:hAnsi="Angsana New" w:cs="Angsana New"/>
          <w:sz w:val="30"/>
          <w:szCs w:val="30"/>
          <w:lang w:bidi="th-TH"/>
        </w:rPr>
        <w:br/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1754A6">
        <w:rPr>
          <w:rFonts w:ascii="Angsana New" w:hAnsi="Angsana New" w:cs="Angsana New"/>
          <w:sz w:val="30"/>
          <w:szCs w:val="30"/>
          <w:lang w:bidi="th-TH"/>
        </w:rPr>
        <w:t>2566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1754A6">
        <w:rPr>
          <w:rFonts w:ascii="Angsana New" w:hAnsi="Angsana New" w:cs="Angsana New"/>
          <w:sz w:val="30"/>
          <w:szCs w:val="30"/>
          <w:lang w:val="en-US" w:bidi="th-TH"/>
        </w:rPr>
        <w:t>1.65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1754A6">
        <w:rPr>
          <w:rFonts w:ascii="Angsana New" w:hAnsi="Angsana New" w:cs="Angsana New"/>
          <w:sz w:val="30"/>
          <w:szCs w:val="30"/>
          <w:lang w:bidi="th-TH"/>
        </w:rPr>
        <w:t xml:space="preserve">4,956.12 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1754A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ระหว่างปี </w:t>
      </w:r>
      <w:r w:rsidRPr="001754A6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1754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ในอัตราหุ้นละ </w:t>
      </w:r>
      <w:r w:rsidRPr="001754A6">
        <w:rPr>
          <w:rFonts w:ascii="Angsana New" w:hAnsi="Angsana New" w:cs="Angsana New"/>
          <w:sz w:val="30"/>
          <w:szCs w:val="30"/>
          <w:lang w:val="en-US" w:bidi="th-TH"/>
        </w:rPr>
        <w:t>1.20</w:t>
      </w:r>
      <w:r w:rsidRPr="001754A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1754A6">
        <w:rPr>
          <w:rFonts w:ascii="Angsana New" w:hAnsi="Angsana New" w:cs="Angsana New"/>
          <w:sz w:val="30"/>
          <w:szCs w:val="30"/>
          <w:lang w:bidi="th-TH"/>
        </w:rPr>
        <w:t xml:space="preserve"> 3,604.43 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1754A6">
        <w:rPr>
          <w:rFonts w:ascii="Angsana New" w:hAnsi="Angsana New" w:cs="Angsana New"/>
          <w:sz w:val="30"/>
          <w:szCs w:val="30"/>
          <w:lang w:bidi="th-TH"/>
        </w:rPr>
        <w:t>0.45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1754A6">
        <w:rPr>
          <w:rFonts w:ascii="Angsana New" w:hAnsi="Angsana New" w:cs="Angsana New"/>
          <w:sz w:val="30"/>
          <w:szCs w:val="30"/>
          <w:lang w:bidi="th-TH"/>
        </w:rPr>
        <w:t>1,351.69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1754A6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1754A6">
        <w:rPr>
          <w:rFonts w:ascii="Angsana New" w:hAnsi="Angsana New" w:cs="Angsana New"/>
          <w:sz w:val="30"/>
          <w:szCs w:val="30"/>
          <w:lang w:bidi="th-TH"/>
        </w:rPr>
        <w:t>2</w:t>
      </w:r>
      <w:r w:rsidRPr="001754A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1754A6"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</w:t>
      </w:r>
      <w:r w:rsidRPr="001754A6">
        <w:rPr>
          <w:rFonts w:ascii="Angsana New" w:hAnsi="Angsana New" w:cs="Angsana New"/>
          <w:sz w:val="30"/>
          <w:szCs w:val="30"/>
          <w:lang w:bidi="th-TH"/>
        </w:rPr>
        <w:t xml:space="preserve"> 2567</w:t>
      </w:r>
    </w:p>
    <w:p w14:paraId="75FFED44" w14:textId="77777777" w:rsidR="005365BB" w:rsidRPr="007B476A" w:rsidRDefault="005365BB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C309746" w14:textId="33467F1E" w:rsidR="005365BB" w:rsidRPr="005D2F5A" w:rsidRDefault="005365BB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30353">
        <w:rPr>
          <w:rFonts w:ascii="Angsana New" w:hAnsi="Angsana New" w:cs="Angsana New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 w:rsidRPr="00530353">
        <w:rPr>
          <w:rFonts w:ascii="Angsana New" w:hAnsi="Angsana New" w:cs="Angsana New"/>
          <w:sz w:val="30"/>
          <w:szCs w:val="30"/>
          <w:lang w:bidi="th-TH"/>
        </w:rPr>
        <w:t xml:space="preserve">14 </w:t>
      </w:r>
      <w:r w:rsidRPr="00530353">
        <w:rPr>
          <w:rFonts w:ascii="Angsana New" w:hAnsi="Angsana New" w:cs="Angsana New"/>
          <w:sz w:val="30"/>
          <w:szCs w:val="30"/>
          <w:cs/>
          <w:lang w:bidi="th-TH"/>
        </w:rPr>
        <w:t xml:space="preserve">สิงหาคม </w:t>
      </w:r>
      <w:r w:rsidRPr="00530353">
        <w:rPr>
          <w:rFonts w:ascii="Angsana New" w:hAnsi="Angsana New" w:cs="Angsana New"/>
          <w:sz w:val="30"/>
          <w:szCs w:val="30"/>
          <w:lang w:bidi="th-TH"/>
        </w:rPr>
        <w:t xml:space="preserve">2567 </w:t>
      </w:r>
      <w:r w:rsidRPr="00530353">
        <w:rPr>
          <w:rFonts w:ascii="Angsana New" w:hAnsi="Angsana New" w:cs="Angsana New"/>
          <w:sz w:val="30"/>
          <w:szCs w:val="30"/>
          <w:cs/>
          <w:lang w:bidi="th-TH"/>
        </w:rPr>
        <w:t xml:space="preserve">ได้มีมติอนุมัติการจัดสรรกำไรจากผลการดำเนินงานงวดครึ่งปีแรกของปี </w:t>
      </w:r>
      <w:r w:rsidRPr="00530353">
        <w:rPr>
          <w:rFonts w:ascii="Angsana New" w:hAnsi="Angsana New" w:cs="Angsana New"/>
          <w:sz w:val="30"/>
          <w:szCs w:val="30"/>
          <w:lang w:bidi="th-TH"/>
        </w:rPr>
        <w:t xml:space="preserve">2567 </w:t>
      </w:r>
      <w:r w:rsidRPr="0053035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เป็นเงินปันผลระหว่างกาล ในอัตราหุ้นละ </w:t>
      </w:r>
      <w:r w:rsidRPr="00530353">
        <w:rPr>
          <w:rFonts w:ascii="Angsana New" w:hAnsi="Angsana New" w:cs="Angsana New"/>
          <w:sz w:val="30"/>
          <w:szCs w:val="30"/>
          <w:lang w:bidi="th-TH"/>
        </w:rPr>
        <w:t>0.3</w:t>
      </w:r>
      <w:r w:rsidR="00563AF0" w:rsidRPr="00530353">
        <w:rPr>
          <w:rFonts w:ascii="Angsana New" w:hAnsi="Angsana New" w:cs="Angsana New"/>
          <w:sz w:val="30"/>
          <w:szCs w:val="30"/>
          <w:lang w:bidi="th-TH"/>
        </w:rPr>
        <w:t>0</w:t>
      </w:r>
      <w:r w:rsidRPr="0053035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30353">
        <w:rPr>
          <w:rFonts w:ascii="Angsana New" w:hAnsi="Angsana New" w:cs="Angsana New"/>
          <w:sz w:val="30"/>
          <w:szCs w:val="30"/>
          <w:cs/>
          <w:lang w:bidi="th-TH"/>
        </w:rPr>
        <w:t xml:space="preserve">บาท คิดเป็นจำนวนเงินประมาณ </w:t>
      </w:r>
      <w:r w:rsidRPr="00530353">
        <w:rPr>
          <w:rFonts w:ascii="Angsana New" w:hAnsi="Angsana New" w:cs="Angsana New"/>
          <w:sz w:val="30"/>
          <w:szCs w:val="30"/>
          <w:lang w:bidi="th-TH"/>
        </w:rPr>
        <w:t>901.1</w:t>
      </w:r>
      <w:r w:rsidR="00E25B8E" w:rsidRPr="00530353">
        <w:rPr>
          <w:rFonts w:ascii="Angsana New" w:hAnsi="Angsana New" w:cs="Angsana New"/>
          <w:sz w:val="30"/>
          <w:szCs w:val="30"/>
          <w:lang w:bidi="th-TH"/>
        </w:rPr>
        <w:t>2</w:t>
      </w:r>
      <w:r w:rsidRPr="0053035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30353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="005D2F5A" w:rsidRPr="00530353">
        <w:rPr>
          <w:rFonts w:ascii="Angsana New" w:hAnsi="Angsana New" w:cs="Angsana New"/>
          <w:sz w:val="30"/>
          <w:szCs w:val="30"/>
          <w:cs/>
          <w:lang w:bidi="th-TH"/>
        </w:rPr>
        <w:t>เงินปันผลดังกล่าวได้จ่าย</w:t>
      </w:r>
      <w:r w:rsidRPr="00530353">
        <w:rPr>
          <w:rFonts w:ascii="Angsana New" w:hAnsi="Angsana New" w:cs="Angsana New"/>
          <w:sz w:val="30"/>
          <w:szCs w:val="30"/>
          <w:cs/>
          <w:lang w:bidi="th-TH"/>
        </w:rPr>
        <w:t>ให้แก่ผู้ถือหุ้น</w:t>
      </w:r>
      <w:r w:rsidR="005D2F5A" w:rsidRPr="00530353">
        <w:rPr>
          <w:rFonts w:ascii="Angsana New" w:hAnsi="Angsana New" w:cs="Angsana New" w:hint="cs"/>
          <w:sz w:val="30"/>
          <w:szCs w:val="30"/>
          <w:cs/>
          <w:lang w:bidi="th-TH"/>
        </w:rPr>
        <w:t>แล้ว</w:t>
      </w:r>
      <w:r w:rsidRPr="00530353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ในเดือนกันยายน </w:t>
      </w:r>
      <w:r w:rsidRPr="00530353">
        <w:rPr>
          <w:rFonts w:ascii="Angsana New" w:hAnsi="Angsana New" w:cs="Angsana New"/>
          <w:sz w:val="30"/>
          <w:szCs w:val="30"/>
          <w:lang w:bidi="th-TH"/>
        </w:rPr>
        <w:t>2567</w:t>
      </w:r>
    </w:p>
    <w:p w14:paraId="2A26D6BD" w14:textId="77777777" w:rsidR="00D97314" w:rsidRPr="00B657B8" w:rsidRDefault="00D97314" w:rsidP="00D97314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F08EC39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B657B8">
        <w:rPr>
          <w:rFonts w:ascii="Angsana New" w:hAnsi="Angsana New" w:cs="Angsana New" w:hint="cs"/>
          <w:i/>
          <w:iCs/>
          <w:sz w:val="30"/>
          <w:szCs w:val="30"/>
          <w:rtl/>
          <w:cs/>
        </w:rPr>
        <w:t xml:space="preserve"> </w:t>
      </w:r>
      <w:r w:rsidRPr="00B657B8">
        <w:rPr>
          <w:rFonts w:ascii="Angsana New" w:hAnsi="Angsana New" w:cs="Angsana New"/>
          <w:i/>
          <w:iCs/>
          <w:sz w:val="30"/>
          <w:szCs w:val="30"/>
          <w:lang w:bidi="th-TH"/>
        </w:rPr>
        <w:t>256</w:t>
      </w:r>
      <w:r w:rsidRPr="00B657B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6</w:t>
      </w:r>
    </w:p>
    <w:p w14:paraId="045B1F34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6C8AEDC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เมษายน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256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2566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B657B8">
        <w:rPr>
          <w:rFonts w:ascii="Angsana New" w:hAnsi="Angsana New" w:cs="Angsana New"/>
          <w:sz w:val="30"/>
          <w:szCs w:val="30"/>
          <w:lang w:bidi="th-TH"/>
        </w:rPr>
        <w:br/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ปี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2565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ในอัตราหุ้นละ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0.90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2,703.37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ทั้งนี้บริษัทได้จ่ายเงินปันผลระหว่างกาลให้แก่ผู้ถือหุ้นแล้วในเดือนกันยายน 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2565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ในอัตราหุ้นละ 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0.45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1,351.68 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0.45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1,351.69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พฤษภาคม</w:t>
      </w:r>
      <w:r w:rsidRPr="00B657B8">
        <w:rPr>
          <w:rFonts w:ascii="Angsana New" w:hAnsi="Angsana New" w:cs="Angsana New"/>
          <w:sz w:val="30"/>
          <w:szCs w:val="30"/>
          <w:lang w:bidi="th-TH"/>
        </w:rPr>
        <w:t xml:space="preserve"> 256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6</w:t>
      </w:r>
    </w:p>
    <w:p w14:paraId="4BE904C3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5689AAF" w14:textId="4ECC59CF" w:rsidR="00D97314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 มีมติอนุมัติจ่ายเงินปันผลระหว่างกาลจากกำไรสะสม </w:t>
      </w:r>
      <w:r w:rsidRPr="00B657B8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 xml:space="preserve">0.80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บาทต่อหุ้น รวมเป็นจำนวนประมาณ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2,40</w:t>
      </w:r>
      <w:r w:rsidR="00B157F1">
        <w:rPr>
          <w:rFonts w:ascii="Angsana New" w:hAnsi="Angsana New" w:cs="Angsana New"/>
          <w:sz w:val="30"/>
          <w:szCs w:val="30"/>
          <w:lang w:val="en-US" w:bidi="th-TH"/>
        </w:rPr>
        <w:t>2.93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ซึ่งเป็นการจ่ายเงินปันผลระหว่างกาล</w:t>
      </w:r>
      <w:r w:rsidRPr="00B657B8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ครั้งพิเศษจากเงินที่บริษัทได้รับจากการจำหน่ายเงินลงทุนในบริษัท ยูนิ. ชาร์ม (ประเทศไทย) จำกัด 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657B8">
        <w:rPr>
          <w:rFonts w:ascii="Angsana New" w:hAnsi="Angsana New" w:cs="Angsana New"/>
          <w:sz w:val="30"/>
          <w:szCs w:val="30"/>
          <w:lang w:bidi="th-TH"/>
        </w:rPr>
        <w:t>2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>กรก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ฎ</w:t>
      </w:r>
      <w:r w:rsidRPr="00B657B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าคม </w:t>
      </w:r>
      <w:r w:rsidRPr="00B657B8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0EBE2630" w14:textId="77777777" w:rsidR="00BD7D35" w:rsidRDefault="00BD7D35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15C0AF5" w14:textId="77777777" w:rsidR="00BD7D35" w:rsidRPr="00386545" w:rsidRDefault="00BD7D35" w:rsidP="00BD7D35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</w:rPr>
      </w:pPr>
      <w:r w:rsidRPr="00386545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9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สิงหาคม</w:t>
      </w:r>
      <w:r w:rsidRPr="00386545">
        <w:rPr>
          <w:rFonts w:ascii="Angsana New" w:hAnsi="Angsana New"/>
          <w:sz w:val="30"/>
          <w:szCs w:val="30"/>
        </w:rPr>
        <w:t xml:space="preserve"> 256</w:t>
      </w:r>
      <w:r w:rsidRPr="00386545">
        <w:rPr>
          <w:rFonts w:ascii="Angsana New" w:hAnsi="Angsana New" w:hint="cs"/>
          <w:sz w:val="30"/>
          <w:szCs w:val="30"/>
          <w:cs/>
        </w:rPr>
        <w:t>6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ได้มีมติอนุมัติการจัดสรรกำไรจาก</w:t>
      </w:r>
      <w:r w:rsidRPr="00386545">
        <w:rPr>
          <w:rFonts w:ascii="Angsana New" w:hAnsi="Angsana New"/>
          <w:sz w:val="30"/>
          <w:szCs w:val="30"/>
          <w:cs/>
        </w:rPr>
        <w:br/>
        <w:t>ผลการดำเนินงานงวดครึ่งปีแรกของปี</w:t>
      </w:r>
      <w:r w:rsidRPr="00386545">
        <w:rPr>
          <w:rFonts w:ascii="Angsana New" w:hAnsi="Angsana New"/>
          <w:sz w:val="30"/>
          <w:szCs w:val="30"/>
        </w:rPr>
        <w:t xml:space="preserve"> 256</w:t>
      </w:r>
      <w:r w:rsidRPr="00386545">
        <w:rPr>
          <w:rFonts w:ascii="Angsana New" w:hAnsi="Angsana New"/>
          <w:sz w:val="30"/>
          <w:szCs w:val="30"/>
          <w:lang w:val="en-US"/>
        </w:rPr>
        <w:t>6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เป็นเงินปันผลระหว่างกาล ในอัตราหุ้นละ</w:t>
      </w:r>
      <w:r w:rsidRPr="00386545">
        <w:rPr>
          <w:rFonts w:ascii="Angsana New" w:hAnsi="Angsana New"/>
          <w:sz w:val="30"/>
          <w:szCs w:val="30"/>
        </w:rPr>
        <w:t xml:space="preserve"> 0.40 </w:t>
      </w:r>
      <w:r w:rsidRPr="00386545">
        <w:rPr>
          <w:rFonts w:ascii="Angsana New" w:hAnsi="Angsana New"/>
          <w:sz w:val="30"/>
          <w:szCs w:val="30"/>
          <w:cs/>
        </w:rPr>
        <w:t>บาท คิดเป็นจำนวน</w:t>
      </w:r>
      <w:r w:rsidRPr="00386545">
        <w:rPr>
          <w:rFonts w:ascii="Angsana New" w:hAnsi="Angsana New" w:hint="cs"/>
          <w:sz w:val="30"/>
          <w:szCs w:val="30"/>
          <w:cs/>
        </w:rPr>
        <w:t>เงิน</w:t>
      </w:r>
      <w:r w:rsidRPr="00386545">
        <w:rPr>
          <w:rFonts w:ascii="Angsana New" w:hAnsi="Angsana New"/>
          <w:sz w:val="30"/>
          <w:szCs w:val="30"/>
          <w:cs/>
        </w:rPr>
        <w:t xml:space="preserve"> </w:t>
      </w:r>
      <w:r w:rsidRPr="00386545">
        <w:rPr>
          <w:rFonts w:ascii="Angsana New" w:hAnsi="Angsana New"/>
          <w:sz w:val="30"/>
          <w:szCs w:val="30"/>
        </w:rPr>
        <w:t xml:space="preserve">1,201.50 </w:t>
      </w:r>
      <w:r w:rsidRPr="00386545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386545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Pr="00386545">
        <w:rPr>
          <w:rFonts w:ascii="Angsana New" w:hAnsi="Angsana New"/>
          <w:sz w:val="30"/>
          <w:szCs w:val="30"/>
        </w:rPr>
        <w:t>256</w:t>
      </w:r>
      <w:r w:rsidRPr="00386545">
        <w:rPr>
          <w:rFonts w:ascii="Angsana New" w:hAnsi="Angsana New" w:hint="cs"/>
          <w:sz w:val="30"/>
          <w:szCs w:val="30"/>
          <w:cs/>
        </w:rPr>
        <w:t>6</w:t>
      </w:r>
    </w:p>
    <w:p w14:paraId="5903105A" w14:textId="77777777" w:rsidR="00D97314" w:rsidRPr="00FA4FD8" w:rsidRDefault="00D97314" w:rsidP="00D97314">
      <w:pPr>
        <w:ind w:left="540" w:right="447"/>
        <w:jc w:val="thaiDistribute"/>
        <w:rPr>
          <w:spacing w:val="-2"/>
          <w:sz w:val="30"/>
          <w:szCs w:val="30"/>
          <w:cs/>
          <w:lang w:val="en-US"/>
        </w:rPr>
      </w:pPr>
    </w:p>
    <w:p w14:paraId="6597324C" w14:textId="77777777" w:rsidR="00D97314" w:rsidRPr="00B657B8" w:rsidRDefault="00D97314" w:rsidP="00D9731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74717322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3F5AE446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F43443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657B8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85B838" w14:textId="77777777" w:rsidR="00D97314" w:rsidRPr="00B657B8" w:rsidRDefault="00D97314" w:rsidP="00D97314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7F919EE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B657B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B657B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A649448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5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39"/>
        <w:gridCol w:w="178"/>
        <w:gridCol w:w="785"/>
        <w:gridCol w:w="178"/>
        <w:gridCol w:w="860"/>
        <w:gridCol w:w="180"/>
        <w:gridCol w:w="942"/>
        <w:gridCol w:w="178"/>
        <w:gridCol w:w="995"/>
      </w:tblGrid>
      <w:tr w:rsidR="00D97314" w:rsidRPr="00B657B8" w14:paraId="0B666486" w14:textId="77777777" w:rsidTr="00C30BD1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1F99595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59040CA8" w14:textId="4E9F5F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52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97314" w:rsidRPr="00B657B8" w14:paraId="15664B29" w14:textId="77777777" w:rsidTr="00C30BD1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722B13D6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79A4EA8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46C7467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821D1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97314" w:rsidRPr="00B657B8" w14:paraId="0A4BAABC" w14:textId="77777777" w:rsidTr="00C60F83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105E1D8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59F1E95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464F480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0049914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B71988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4FF4CA5B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D03ED2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1AAD16A8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D4AF4A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F99CC9E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97314" w:rsidRPr="00B657B8" w14:paraId="52456811" w14:textId="77777777" w:rsidTr="00C30BD1">
        <w:trPr>
          <w:tblHeader/>
        </w:trPr>
        <w:tc>
          <w:tcPr>
            <w:tcW w:w="4050" w:type="dxa"/>
            <w:shd w:val="clear" w:color="auto" w:fill="auto"/>
          </w:tcPr>
          <w:p w14:paraId="13E19FE7" w14:textId="77777777" w:rsidR="00D97314" w:rsidRPr="00B657B8" w:rsidRDefault="00D97314" w:rsidP="00C30BD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51C01DD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7314" w:rsidRPr="00B657B8" w14:paraId="0CF57FC7" w14:textId="77777777" w:rsidTr="00C60F83">
        <w:tc>
          <w:tcPr>
            <w:tcW w:w="4050" w:type="dxa"/>
            <w:shd w:val="clear" w:color="auto" w:fill="auto"/>
          </w:tcPr>
          <w:p w14:paraId="4BB63F66" w14:textId="77777777" w:rsidR="00D97314" w:rsidRPr="00B657B8" w:rsidRDefault="00D97314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0</w:t>
            </w: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39" w:type="dxa"/>
          </w:tcPr>
          <w:p w14:paraId="29AB032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0A398A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3F23F0B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0D6A992" w14:textId="77777777" w:rsidR="00D97314" w:rsidRPr="00B657B8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2634210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E2EA79" w14:textId="77777777" w:rsidR="00D97314" w:rsidRPr="00B657B8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7449E5E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2055609" w14:textId="77777777" w:rsidR="00D97314" w:rsidRPr="00B657B8" w:rsidRDefault="00D97314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1C27B0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97314" w:rsidRPr="00B657B8" w14:paraId="74C4ABE9" w14:textId="77777777" w:rsidTr="00C30BD1">
        <w:tc>
          <w:tcPr>
            <w:tcW w:w="9585" w:type="dxa"/>
            <w:gridSpan w:val="10"/>
            <w:shd w:val="clear" w:color="auto" w:fill="auto"/>
          </w:tcPr>
          <w:p w14:paraId="4133A16D" w14:textId="77777777" w:rsidR="00D97314" w:rsidRPr="00A92AAC" w:rsidRDefault="00D97314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B87C05" w:rsidRPr="00B657B8" w14:paraId="510C5B3D" w14:textId="77777777" w:rsidTr="00C60F83">
        <w:tc>
          <w:tcPr>
            <w:tcW w:w="4050" w:type="dxa"/>
            <w:shd w:val="clear" w:color="auto" w:fill="auto"/>
          </w:tcPr>
          <w:p w14:paraId="3803F744" w14:textId="77777777" w:rsidR="00B87C05" w:rsidRPr="00B657B8" w:rsidRDefault="00B87C05" w:rsidP="00B87C0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0B31BBA8" w14:textId="49274F55" w:rsidR="00B87C05" w:rsidRPr="00B657B8" w:rsidRDefault="00B87C05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0DF8C83E" w14:textId="77777777" w:rsidR="00B87C05" w:rsidRPr="00B657B8" w:rsidRDefault="00B87C05" w:rsidP="00B87C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C26AC72" w14:textId="041B4FB7" w:rsidR="00B87C05" w:rsidRPr="00B657B8" w:rsidRDefault="00B87C05" w:rsidP="00B87C05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2B2548E" w14:textId="77777777" w:rsidR="00B87C05" w:rsidRPr="00B657B8" w:rsidRDefault="00B87C05" w:rsidP="00B87C0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627578" w14:textId="26CDDF2C" w:rsidR="00B87C05" w:rsidRPr="00B657B8" w:rsidRDefault="00B87C05" w:rsidP="00B87C05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16B0B" w14:textId="77777777" w:rsidR="00B87C05" w:rsidRPr="00B657B8" w:rsidRDefault="00B87C05" w:rsidP="00B87C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2B42E6F" w14:textId="42F75D99" w:rsidR="00B87C05" w:rsidRPr="00B657B8" w:rsidRDefault="00B87C05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661CF5" w14:textId="77777777" w:rsidR="00B87C05" w:rsidRPr="00B657B8" w:rsidRDefault="00B87C05" w:rsidP="00B87C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971E288" w14:textId="26CE7C6B" w:rsidR="00B87C05" w:rsidRPr="00B657B8" w:rsidRDefault="00B87C05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D97314" w:rsidRPr="00B657B8" w14:paraId="2E94B5BB" w14:textId="77777777" w:rsidTr="00C60F83">
        <w:tc>
          <w:tcPr>
            <w:tcW w:w="4050" w:type="dxa"/>
            <w:shd w:val="clear" w:color="auto" w:fill="auto"/>
          </w:tcPr>
          <w:p w14:paraId="62151936" w14:textId="77777777" w:rsidR="00D97314" w:rsidRPr="00B657B8" w:rsidRDefault="00D97314" w:rsidP="00C30BD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5E751597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CCA2E0D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3558DA8" w14:textId="77777777" w:rsidR="00D97314" w:rsidRPr="00B657B8" w:rsidRDefault="00D97314" w:rsidP="00C30BD1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280CD9" w14:textId="77777777" w:rsidR="00D97314" w:rsidRPr="00B657B8" w:rsidRDefault="00D97314" w:rsidP="00C30BD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F8197C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A7A66B" w14:textId="77777777" w:rsidR="00D97314" w:rsidRPr="00B657B8" w:rsidRDefault="00D97314" w:rsidP="00C30B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FA858DF" w14:textId="77777777" w:rsidR="00D97314" w:rsidRPr="00B657B8" w:rsidRDefault="00D97314" w:rsidP="00C30BD1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66428B" w14:textId="77777777" w:rsidR="00D97314" w:rsidRPr="00B657B8" w:rsidRDefault="00D97314" w:rsidP="00C30B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13BF0A" w14:textId="77777777" w:rsidR="00D97314" w:rsidRPr="00B657B8" w:rsidRDefault="00D97314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1AE3" w:rsidRPr="00B657B8" w14:paraId="798A3167" w14:textId="77777777" w:rsidTr="00C60F83">
        <w:tc>
          <w:tcPr>
            <w:tcW w:w="4050" w:type="dxa"/>
            <w:shd w:val="clear" w:color="auto" w:fill="auto"/>
          </w:tcPr>
          <w:p w14:paraId="66C2B8B0" w14:textId="249B3BC2" w:rsidR="00611AE3" w:rsidRPr="00B657B8" w:rsidRDefault="00611AE3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952A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D952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</w:t>
            </w:r>
            <w:r w:rsidRPr="00B657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239" w:type="dxa"/>
          </w:tcPr>
          <w:p w14:paraId="573422DC" w14:textId="77777777" w:rsidR="00611AE3" w:rsidRPr="00B657B8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62A337B" w14:textId="77777777" w:rsidR="00611AE3" w:rsidRPr="00B657B8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1C05BC32" w14:textId="77777777" w:rsidR="00611AE3" w:rsidRPr="00B657B8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3117AB8" w14:textId="77777777" w:rsidR="00611AE3" w:rsidRPr="00B657B8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709DB34B" w14:textId="77777777" w:rsidR="00611AE3" w:rsidRPr="00B657B8" w:rsidRDefault="00611AE3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F424E7" w14:textId="77777777" w:rsidR="00611AE3" w:rsidRPr="00B657B8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6D38980B" w14:textId="77777777" w:rsidR="00611AE3" w:rsidRPr="00B657B8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F2DCE04" w14:textId="77777777" w:rsidR="00611AE3" w:rsidRPr="00B657B8" w:rsidRDefault="00611AE3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453836" w14:textId="77777777" w:rsidR="00611AE3" w:rsidRPr="00B657B8" w:rsidRDefault="00611AE3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B657B8" w14:paraId="7563FE8D" w14:textId="77777777" w:rsidTr="00C60F83">
        <w:tc>
          <w:tcPr>
            <w:tcW w:w="4050" w:type="dxa"/>
            <w:shd w:val="clear" w:color="auto" w:fill="auto"/>
          </w:tcPr>
          <w:p w14:paraId="2DD2ED2F" w14:textId="50BA971C" w:rsidR="00DB516C" w:rsidRPr="00B657B8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0FE1E5CA" w14:textId="0162AD61" w:rsidR="00DB516C" w:rsidRPr="00530353" w:rsidRDefault="00C60F83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B20D0" w:rsidRPr="00530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79,</w:t>
            </w:r>
            <w:r w:rsidR="00931C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68393552" w14:textId="77777777" w:rsidR="00DB516C" w:rsidRPr="00530353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5BF7ACE" w14:textId="711A4A41" w:rsidR="00DB516C" w:rsidRPr="00530353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3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DD71FE1" w14:textId="77777777" w:rsidR="00DB516C" w:rsidRPr="00530353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0" w:type="dxa"/>
            <w:shd w:val="clear" w:color="auto" w:fill="auto"/>
          </w:tcPr>
          <w:p w14:paraId="50EEDC12" w14:textId="61335F35" w:rsidR="00DB516C" w:rsidRPr="00530353" w:rsidRDefault="00C60F83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B20D0" w:rsidRPr="00530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79,</w:t>
            </w:r>
            <w:r w:rsidR="00931C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7D7680" w14:textId="77777777" w:rsidR="00DB516C" w:rsidRPr="00530353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6381625" w14:textId="39012C7A" w:rsidR="00DB516C" w:rsidRPr="00530353" w:rsidRDefault="00DB516C" w:rsidP="00E069E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03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B656D7" w14:textId="77777777" w:rsidR="00DB516C" w:rsidRPr="00530353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1E2E684C" w14:textId="607A0EE6" w:rsidR="00DB516C" w:rsidRPr="00530353" w:rsidRDefault="00C60F83" w:rsidP="00E069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B20D0" w:rsidRPr="00530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79,</w:t>
            </w:r>
            <w:r w:rsidR="00931C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B516C" w:rsidRPr="00B657B8" w14:paraId="728A7C0A" w14:textId="77777777" w:rsidTr="00C60F83">
        <w:tc>
          <w:tcPr>
            <w:tcW w:w="4050" w:type="dxa"/>
            <w:shd w:val="clear" w:color="auto" w:fill="auto"/>
          </w:tcPr>
          <w:p w14:paraId="332EEBB3" w14:textId="77777777" w:rsidR="00DB516C" w:rsidRPr="00B657B8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2A150F04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4EDCFE4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324D2396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B0F74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46CA670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39F39A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2543176A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9E60764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8B63E8D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B657B8" w14:paraId="3694E68E" w14:textId="77777777" w:rsidTr="00C60F83">
        <w:tc>
          <w:tcPr>
            <w:tcW w:w="4050" w:type="dxa"/>
            <w:shd w:val="clear" w:color="auto" w:fill="auto"/>
          </w:tcPr>
          <w:p w14:paraId="45584657" w14:textId="77777777" w:rsidR="00DB516C" w:rsidRPr="00B657B8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B657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239" w:type="dxa"/>
          </w:tcPr>
          <w:p w14:paraId="668F4AB3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2319FBA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64C96F38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BCB095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47CEF38F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628DF6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04ED0E7B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5513EAE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8DE6350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B657B8" w14:paraId="6784D845" w14:textId="77777777" w:rsidTr="00C30BD1">
        <w:tc>
          <w:tcPr>
            <w:tcW w:w="9585" w:type="dxa"/>
            <w:gridSpan w:val="10"/>
            <w:shd w:val="clear" w:color="auto" w:fill="auto"/>
          </w:tcPr>
          <w:p w14:paraId="095D9E0C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DB516C" w:rsidRPr="00B657B8" w14:paraId="27DBE5D2" w14:textId="77777777" w:rsidTr="00C60F83">
        <w:tc>
          <w:tcPr>
            <w:tcW w:w="4050" w:type="dxa"/>
            <w:shd w:val="clear" w:color="auto" w:fill="auto"/>
          </w:tcPr>
          <w:p w14:paraId="6E69CBD2" w14:textId="77777777" w:rsidR="00DB516C" w:rsidRPr="00B657B8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6BBD21AF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51C23414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254C6B3" w14:textId="77777777" w:rsidR="00DB516C" w:rsidRPr="00B657B8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5775EE" w14:textId="77777777" w:rsidR="00DB516C" w:rsidRPr="00B657B8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B53E815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FB1F14" w14:textId="77777777" w:rsidR="00DB516C" w:rsidRPr="00B657B8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8E43DF9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2A4F19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D296386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DB516C" w:rsidRPr="00B657B8" w14:paraId="5DE3D3D7" w14:textId="77777777" w:rsidTr="00C60F83">
        <w:tc>
          <w:tcPr>
            <w:tcW w:w="4050" w:type="dxa"/>
            <w:shd w:val="clear" w:color="auto" w:fill="auto"/>
          </w:tcPr>
          <w:p w14:paraId="3A0C7079" w14:textId="77777777" w:rsidR="00DB516C" w:rsidRPr="00B657B8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0A439ADE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98E002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9D690C2" w14:textId="77777777" w:rsidR="00DB516C" w:rsidRPr="00B657B8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77C28C3" w14:textId="77777777" w:rsidR="00DB516C" w:rsidRPr="00B657B8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13482DA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8CC002" w14:textId="77777777" w:rsidR="00DB516C" w:rsidRPr="00B657B8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0AEEC42" w14:textId="77777777" w:rsidR="00DB516C" w:rsidRPr="00B657B8" w:rsidRDefault="00DB516C" w:rsidP="00DB516C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AA9084" w14:textId="77777777" w:rsidR="00DB516C" w:rsidRPr="00B657B8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771169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16C" w:rsidRPr="00B657B8" w14:paraId="0683C223" w14:textId="77777777" w:rsidTr="00C30BD1">
        <w:tc>
          <w:tcPr>
            <w:tcW w:w="9585" w:type="dxa"/>
            <w:gridSpan w:val="10"/>
            <w:shd w:val="clear" w:color="auto" w:fill="auto"/>
          </w:tcPr>
          <w:p w14:paraId="0842D220" w14:textId="77777777" w:rsidR="00DB516C" w:rsidRPr="00A92AAC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DB516C" w:rsidRPr="00B657B8" w14:paraId="71A32EA4" w14:textId="77777777" w:rsidTr="00C60F83">
        <w:tc>
          <w:tcPr>
            <w:tcW w:w="4050" w:type="dxa"/>
            <w:shd w:val="clear" w:color="auto" w:fill="auto"/>
          </w:tcPr>
          <w:p w14:paraId="07BB6826" w14:textId="77777777" w:rsidR="00DB516C" w:rsidRPr="00B657B8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3B972C75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vAlign w:val="bottom"/>
          </w:tcPr>
          <w:p w14:paraId="31915640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A6B59C" w14:textId="77777777" w:rsidR="00DB516C" w:rsidRPr="00B657B8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91EBC7" w14:textId="77777777" w:rsidR="00DB516C" w:rsidRPr="00B657B8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0EFD6B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CE0B2" w14:textId="77777777" w:rsidR="00DB516C" w:rsidRPr="00B657B8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EE4B293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A3AE29" w14:textId="77777777" w:rsidR="00DB516C" w:rsidRPr="00B657B8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05D2D64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</w:tr>
    </w:tbl>
    <w:p w14:paraId="1C413733" w14:textId="11314F78" w:rsidR="00D97314" w:rsidRPr="00B657B8" w:rsidRDefault="00D97314" w:rsidP="00D97314">
      <w:pPr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br w:type="page"/>
      </w:r>
    </w:p>
    <w:tbl>
      <w:tblPr>
        <w:tblW w:w="95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39"/>
        <w:gridCol w:w="178"/>
        <w:gridCol w:w="785"/>
        <w:gridCol w:w="178"/>
        <w:gridCol w:w="860"/>
        <w:gridCol w:w="180"/>
        <w:gridCol w:w="942"/>
        <w:gridCol w:w="178"/>
        <w:gridCol w:w="995"/>
      </w:tblGrid>
      <w:tr w:rsidR="004B67D0" w:rsidRPr="00B657B8" w14:paraId="6E79D881" w14:textId="77777777" w:rsidTr="00C30BD1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4D5CEAD0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00A90036" w14:textId="2D156D1C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52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B67D0" w:rsidRPr="00B657B8" w14:paraId="5647F1FB" w14:textId="77777777" w:rsidTr="00C30BD1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5373B23E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1889D0C3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7A1A9351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27964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B67D0" w:rsidRPr="00B657B8" w14:paraId="00A46711" w14:textId="77777777" w:rsidTr="00C60F83">
        <w:trPr>
          <w:trHeight w:val="363"/>
          <w:tblHeader/>
        </w:trPr>
        <w:tc>
          <w:tcPr>
            <w:tcW w:w="4050" w:type="dxa"/>
            <w:shd w:val="clear" w:color="auto" w:fill="auto"/>
            <w:vAlign w:val="bottom"/>
          </w:tcPr>
          <w:p w14:paraId="211AFF4E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3C11400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1291479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600342F1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82C0159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4B3C9F74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FBE032C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678CAD9C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AED38FA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19AF999A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B67D0" w:rsidRPr="00B657B8" w14:paraId="52EFF1F7" w14:textId="77777777" w:rsidTr="00C30BD1">
        <w:trPr>
          <w:tblHeader/>
        </w:trPr>
        <w:tc>
          <w:tcPr>
            <w:tcW w:w="4050" w:type="dxa"/>
            <w:shd w:val="clear" w:color="auto" w:fill="auto"/>
          </w:tcPr>
          <w:p w14:paraId="3E129A8B" w14:textId="77777777" w:rsidR="004B67D0" w:rsidRPr="00B657B8" w:rsidRDefault="004B67D0" w:rsidP="00C30BD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6ABF9625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67D0" w:rsidRPr="00B657B8" w14:paraId="161FB5F8" w14:textId="77777777" w:rsidTr="00C60F83">
        <w:tc>
          <w:tcPr>
            <w:tcW w:w="4050" w:type="dxa"/>
            <w:shd w:val="clear" w:color="auto" w:fill="auto"/>
          </w:tcPr>
          <w:p w14:paraId="5A22797B" w14:textId="77777777" w:rsidR="004B67D0" w:rsidRPr="00B657B8" w:rsidRDefault="004B67D0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0</w:t>
            </w: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3865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39" w:type="dxa"/>
          </w:tcPr>
          <w:p w14:paraId="779B3AF9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93253C0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3AC3B8CE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1957854" w14:textId="77777777" w:rsidR="004B67D0" w:rsidRPr="00B657B8" w:rsidRDefault="004B67D0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5E35D88D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C16F3E" w14:textId="77777777" w:rsidR="004B67D0" w:rsidRPr="00B657B8" w:rsidRDefault="004B67D0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61D5708B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4B683A" w14:textId="77777777" w:rsidR="004B67D0" w:rsidRPr="00B657B8" w:rsidRDefault="004B67D0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BEA49D7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B67D0" w:rsidRPr="00B657B8" w14:paraId="3582D97D" w14:textId="77777777" w:rsidTr="00C30BD1">
        <w:tc>
          <w:tcPr>
            <w:tcW w:w="9585" w:type="dxa"/>
            <w:gridSpan w:val="10"/>
            <w:shd w:val="clear" w:color="auto" w:fill="auto"/>
          </w:tcPr>
          <w:p w14:paraId="59949E1E" w14:textId="77777777" w:rsidR="004B67D0" w:rsidRPr="00A92AAC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4B67D0" w:rsidRPr="00B657B8" w14:paraId="544EC79F" w14:textId="77777777" w:rsidTr="00C60F83">
        <w:tc>
          <w:tcPr>
            <w:tcW w:w="4050" w:type="dxa"/>
            <w:shd w:val="clear" w:color="auto" w:fill="auto"/>
          </w:tcPr>
          <w:p w14:paraId="77DE5C29" w14:textId="77777777" w:rsidR="004B67D0" w:rsidRPr="00B657B8" w:rsidRDefault="004B67D0" w:rsidP="00C30BD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2882833D" w14:textId="77777777" w:rsidR="004B67D0" w:rsidRPr="00B657B8" w:rsidRDefault="004B67D0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31F175D5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7422879" w14:textId="77777777" w:rsidR="004B67D0" w:rsidRPr="00B657B8" w:rsidRDefault="004B67D0" w:rsidP="00C30BD1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017775B" w14:textId="77777777" w:rsidR="004B67D0" w:rsidRPr="00B657B8" w:rsidRDefault="004B67D0" w:rsidP="00C30BD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F4AD03F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3FA31" w14:textId="77777777" w:rsidR="004B67D0" w:rsidRPr="00B657B8" w:rsidRDefault="004B67D0" w:rsidP="00C30B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3422D01" w14:textId="77777777" w:rsidR="004B67D0" w:rsidRPr="00B657B8" w:rsidRDefault="004B67D0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534F0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48CB027" w14:textId="77777777" w:rsidR="004B67D0" w:rsidRPr="00B657B8" w:rsidRDefault="004B67D0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4B67D0" w:rsidRPr="00B657B8" w14:paraId="43FCF218" w14:textId="77777777" w:rsidTr="00C60F83">
        <w:tc>
          <w:tcPr>
            <w:tcW w:w="4050" w:type="dxa"/>
            <w:shd w:val="clear" w:color="auto" w:fill="auto"/>
          </w:tcPr>
          <w:p w14:paraId="6D4CF78D" w14:textId="77777777" w:rsidR="004B67D0" w:rsidRPr="00B657B8" w:rsidRDefault="004B67D0" w:rsidP="00C30BD1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3CC1BF6E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D9A551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BA803C6" w14:textId="77777777" w:rsidR="004B67D0" w:rsidRPr="00B657B8" w:rsidRDefault="004B67D0" w:rsidP="00C30BD1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7A57368" w14:textId="77777777" w:rsidR="004B67D0" w:rsidRPr="00B657B8" w:rsidRDefault="004B67D0" w:rsidP="00C30BD1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1494AA1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C0C0E7" w14:textId="77777777" w:rsidR="004B67D0" w:rsidRPr="00B657B8" w:rsidRDefault="004B67D0" w:rsidP="00C30B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74B54385" w14:textId="77777777" w:rsidR="004B67D0" w:rsidRPr="00B657B8" w:rsidRDefault="004B67D0" w:rsidP="00C30BD1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EC2AD8" w14:textId="77777777" w:rsidR="004B67D0" w:rsidRPr="00B657B8" w:rsidRDefault="004B67D0" w:rsidP="00C30B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7347F1A" w14:textId="77777777" w:rsidR="004B67D0" w:rsidRPr="00B657B8" w:rsidRDefault="004B67D0" w:rsidP="00C30B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B67D0" w:rsidRPr="00B657B8" w14:paraId="445B790C" w14:textId="77777777" w:rsidTr="00C60F83">
        <w:tc>
          <w:tcPr>
            <w:tcW w:w="4050" w:type="dxa"/>
            <w:shd w:val="clear" w:color="auto" w:fill="auto"/>
          </w:tcPr>
          <w:p w14:paraId="59E060E7" w14:textId="77777777" w:rsidR="004B67D0" w:rsidRPr="00B657B8" w:rsidRDefault="004B67D0" w:rsidP="00C30BD1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53DA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657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239" w:type="dxa"/>
          </w:tcPr>
          <w:p w14:paraId="0FF26420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0F7C9CF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1D05EE28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78E33D9" w14:textId="77777777" w:rsidR="004B67D0" w:rsidRPr="00B657B8" w:rsidRDefault="004B67D0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7567D1F6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EECB2C" w14:textId="77777777" w:rsidR="004B67D0" w:rsidRPr="00B657B8" w:rsidRDefault="004B67D0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25F513C1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6039281" w14:textId="77777777" w:rsidR="004B67D0" w:rsidRPr="00B657B8" w:rsidRDefault="004B67D0" w:rsidP="00C30BD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182BF8" w14:textId="77777777" w:rsidR="004B67D0" w:rsidRPr="00B657B8" w:rsidRDefault="004B67D0" w:rsidP="00C30B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B657B8" w14:paraId="2FFFDC8B" w14:textId="77777777" w:rsidTr="00C60F83">
        <w:tc>
          <w:tcPr>
            <w:tcW w:w="4050" w:type="dxa"/>
            <w:shd w:val="clear" w:color="auto" w:fill="auto"/>
          </w:tcPr>
          <w:p w14:paraId="043FA4CB" w14:textId="77777777" w:rsidR="00DB516C" w:rsidRPr="00B657B8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18A1B4A6" w14:textId="01CF54D3" w:rsidR="00DB516C" w:rsidRPr="00530353" w:rsidRDefault="00C60F83" w:rsidP="00C60F83">
            <w:pPr>
              <w:pStyle w:val="acctfourfigures"/>
              <w:tabs>
                <w:tab w:val="clear" w:pos="765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2916" w:rsidRPr="00530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0E9C00ED" w14:textId="77777777" w:rsidR="00DB516C" w:rsidRPr="00530353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1DC358E" w14:textId="3A47EF1B" w:rsidR="00DB516C" w:rsidRPr="00530353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3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7FF3791" w14:textId="77777777" w:rsidR="00DB516C" w:rsidRPr="00530353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0" w:type="dxa"/>
            <w:shd w:val="clear" w:color="auto" w:fill="auto"/>
          </w:tcPr>
          <w:p w14:paraId="25038B3F" w14:textId="3A3D64E7" w:rsidR="00DB516C" w:rsidRPr="00530353" w:rsidRDefault="00C60F83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1632" w:rsidRPr="00530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401B400" w14:textId="77777777" w:rsidR="00DB516C" w:rsidRPr="00530353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0631BC0" w14:textId="032F0377" w:rsidR="00DB516C" w:rsidRPr="00530353" w:rsidRDefault="00DB516C" w:rsidP="00E069E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03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52C4DA0" w14:textId="77777777" w:rsidR="00DB516C" w:rsidRPr="00530353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5FAAA16E" w14:textId="60A441D0" w:rsidR="00DB516C" w:rsidRPr="00530353" w:rsidRDefault="00C60F83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1632" w:rsidRPr="005303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B516C" w:rsidRPr="00B657B8" w14:paraId="57FA7D39" w14:textId="77777777" w:rsidTr="00C60F83">
        <w:tc>
          <w:tcPr>
            <w:tcW w:w="4050" w:type="dxa"/>
            <w:shd w:val="clear" w:color="auto" w:fill="auto"/>
          </w:tcPr>
          <w:p w14:paraId="05BC8356" w14:textId="77777777" w:rsidR="00DB516C" w:rsidRPr="00B657B8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2C072E9E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A943BF7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13CD4109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444A2A1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181FC259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6F8B3B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733D0111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65ED095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E748AB7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B657B8" w14:paraId="62153EEF" w14:textId="77777777" w:rsidTr="00C60F83">
        <w:tc>
          <w:tcPr>
            <w:tcW w:w="4050" w:type="dxa"/>
            <w:shd w:val="clear" w:color="auto" w:fill="auto"/>
          </w:tcPr>
          <w:p w14:paraId="3FA2DF87" w14:textId="77777777" w:rsidR="00DB516C" w:rsidRPr="00B657B8" w:rsidRDefault="00DB516C" w:rsidP="00DB516C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B657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657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Pr="00B657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239" w:type="dxa"/>
          </w:tcPr>
          <w:p w14:paraId="6666267E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7DF918D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56DFCFFF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33B5A8D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</w:tcPr>
          <w:p w14:paraId="770DC928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EAFFFC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</w:tcPr>
          <w:p w14:paraId="606B5B82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1A278D3" w14:textId="77777777" w:rsidR="00DB516C" w:rsidRPr="00B657B8" w:rsidRDefault="00DB516C" w:rsidP="00DB51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101EE07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B516C" w:rsidRPr="00B657B8" w14:paraId="2AD3E0CA" w14:textId="77777777" w:rsidTr="00C30BD1">
        <w:tc>
          <w:tcPr>
            <w:tcW w:w="9585" w:type="dxa"/>
            <w:gridSpan w:val="10"/>
            <w:shd w:val="clear" w:color="auto" w:fill="auto"/>
          </w:tcPr>
          <w:p w14:paraId="641C4019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DB516C" w:rsidRPr="00B657B8" w14:paraId="1E9C8BC7" w14:textId="77777777" w:rsidTr="00C60F83">
        <w:tc>
          <w:tcPr>
            <w:tcW w:w="4050" w:type="dxa"/>
            <w:shd w:val="clear" w:color="auto" w:fill="auto"/>
          </w:tcPr>
          <w:p w14:paraId="1D6379D4" w14:textId="77777777" w:rsidR="00DB516C" w:rsidRPr="00B657B8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0C4588B2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6299BD80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F07B11D" w14:textId="77777777" w:rsidR="00DB516C" w:rsidRPr="00B657B8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52288AB" w14:textId="77777777" w:rsidR="00DB516C" w:rsidRPr="00B657B8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8E1C783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FB9B1" w14:textId="77777777" w:rsidR="00DB516C" w:rsidRPr="00B657B8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1873919F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A63DD5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89EC948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DB516C" w:rsidRPr="00B657B8" w14:paraId="7F861178" w14:textId="77777777" w:rsidTr="00C60F83">
        <w:tc>
          <w:tcPr>
            <w:tcW w:w="4050" w:type="dxa"/>
            <w:shd w:val="clear" w:color="auto" w:fill="auto"/>
          </w:tcPr>
          <w:p w14:paraId="76AB02BE" w14:textId="77777777" w:rsidR="00DB516C" w:rsidRPr="00B657B8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19952EBC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2E9195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493A5D9" w14:textId="77777777" w:rsidR="00DB516C" w:rsidRPr="00B657B8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F4E2974" w14:textId="77777777" w:rsidR="00DB516C" w:rsidRPr="00B657B8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4994D1C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3022AF" w14:textId="77777777" w:rsidR="00DB516C" w:rsidRPr="00B657B8" w:rsidRDefault="00DB516C" w:rsidP="00DB516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9AF62A0" w14:textId="77777777" w:rsidR="00DB516C" w:rsidRPr="00B657B8" w:rsidRDefault="00DB516C" w:rsidP="00DB516C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675FCD" w14:textId="77777777" w:rsidR="00DB516C" w:rsidRPr="00B657B8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0D326D8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516C" w:rsidRPr="00B657B8" w14:paraId="57A475AF" w14:textId="77777777" w:rsidTr="00C30BD1">
        <w:tc>
          <w:tcPr>
            <w:tcW w:w="9585" w:type="dxa"/>
            <w:gridSpan w:val="10"/>
            <w:shd w:val="clear" w:color="auto" w:fill="auto"/>
          </w:tcPr>
          <w:p w14:paraId="5559231A" w14:textId="77777777" w:rsidR="00DB516C" w:rsidRPr="00A92AAC" w:rsidRDefault="00DB516C" w:rsidP="00DB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DB516C" w:rsidRPr="00B657B8" w14:paraId="0C1913E3" w14:textId="77777777" w:rsidTr="00C60F83">
        <w:tc>
          <w:tcPr>
            <w:tcW w:w="4050" w:type="dxa"/>
            <w:shd w:val="clear" w:color="auto" w:fill="auto"/>
          </w:tcPr>
          <w:p w14:paraId="5B43A13A" w14:textId="77777777" w:rsidR="00DB516C" w:rsidRPr="00B657B8" w:rsidRDefault="00DB516C" w:rsidP="00DB516C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4C8D0211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vAlign w:val="bottom"/>
          </w:tcPr>
          <w:p w14:paraId="58951167" w14:textId="77777777" w:rsidR="00DB516C" w:rsidRPr="00B657B8" w:rsidRDefault="00DB516C" w:rsidP="00DB51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9C98457" w14:textId="77777777" w:rsidR="00DB516C" w:rsidRPr="00B657B8" w:rsidRDefault="00DB516C" w:rsidP="00DB516C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2E6FB55" w14:textId="77777777" w:rsidR="00DB516C" w:rsidRPr="00B657B8" w:rsidRDefault="00DB516C" w:rsidP="00DB516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244E424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F10116" w14:textId="77777777" w:rsidR="00DB516C" w:rsidRPr="00B657B8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3C371D4" w14:textId="77777777" w:rsidR="00DB516C" w:rsidRPr="00B657B8" w:rsidRDefault="00DB516C" w:rsidP="00DB516C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F27468" w14:textId="77777777" w:rsidR="00DB516C" w:rsidRPr="00B657B8" w:rsidRDefault="00DB516C" w:rsidP="00DB51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68A1EF" w14:textId="77777777" w:rsidR="00DB516C" w:rsidRPr="00B657B8" w:rsidRDefault="00DB516C" w:rsidP="00C60F83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</w:tr>
    </w:tbl>
    <w:p w14:paraId="6DED8D91" w14:textId="77777777" w:rsidR="004B67D0" w:rsidRDefault="004B67D0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2B4B6A05" w14:textId="77777777" w:rsidR="00530353" w:rsidRDefault="00530353">
      <w:pPr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0CEF6F7B" w14:textId="3D84D0CF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ด้วยมูลค่ายุติธรรม</w:t>
      </w:r>
    </w:p>
    <w:p w14:paraId="58946DE4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</w:p>
    <w:p w14:paraId="5148A41C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B657B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B657B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14:paraId="6ACCAFAB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sz w:val="30"/>
          <w:szCs w:val="30"/>
          <w:lang w:bidi="th-TH"/>
        </w:rPr>
      </w:pPr>
    </w:p>
    <w:p w14:paraId="497C29BB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B657B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657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Pr="00B657B8">
        <w:rPr>
          <w:rFonts w:asciiTheme="majorBidi" w:hAnsiTheme="majorBidi" w:hint="cs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อ้างอิงราคาซื้อขายสัญญาซื้อขายเงินตราต่างประเทศล่วงหน้า</w:t>
      </w:r>
      <w:r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ณ</w:t>
      </w:r>
      <w:r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วันที่รายงาน</w:t>
      </w:r>
      <w:r w:rsidRPr="00B657B8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B657B8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3B59D974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00F80DE9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B657B8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>การเปรียบเทียบราคาตลาด และการคิดลดเงินปันผลเพื่อหามูลค่าปัจจุบัน โดยข้อสมมติฐานหลักที่ใช้ใน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การประเมินราคาดังกล่าวประกอบด้วย  อัตราการเพิ่มขึ้นของรายได้ต่อปี อัตรากำไรก่อนดอกเบี้ย ภาษี 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br/>
        <w:t>ค่าเสื่อม</w:t>
      </w:r>
      <w:r w:rsidRPr="00B657B8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Pr="00B657B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Pr="00B657B8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Pr="00B657B8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B657B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B657B8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473A6428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sz w:val="20"/>
          <w:lang w:val="th-TH" w:bidi="th-TH"/>
        </w:rPr>
      </w:pPr>
    </w:p>
    <w:p w14:paraId="26213B6F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63F1DBA7" w14:textId="77777777" w:rsidR="00D97314" w:rsidRPr="00B657B8" w:rsidRDefault="00D97314" w:rsidP="00D9731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0"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8"/>
        <w:gridCol w:w="922"/>
        <w:gridCol w:w="1236"/>
        <w:gridCol w:w="183"/>
        <w:gridCol w:w="1169"/>
        <w:gridCol w:w="178"/>
        <w:gridCol w:w="1175"/>
        <w:gridCol w:w="180"/>
        <w:gridCol w:w="1169"/>
      </w:tblGrid>
      <w:tr w:rsidR="00D97314" w:rsidRPr="00B657B8" w14:paraId="1C8FBF61" w14:textId="77777777" w:rsidTr="00C30BD1">
        <w:trPr>
          <w:cantSplit/>
        </w:trPr>
        <w:tc>
          <w:tcPr>
            <w:tcW w:w="2788" w:type="dxa"/>
            <w:vAlign w:val="bottom"/>
            <w:hideMark/>
          </w:tcPr>
          <w:p w14:paraId="508476B3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4CA937D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  <w:hideMark/>
          </w:tcPr>
          <w:p w14:paraId="6A88C972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CA50C9B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02E1694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7314" w:rsidRPr="00B657B8" w14:paraId="4CFA187E" w14:textId="77777777" w:rsidTr="00C30BD1">
        <w:trPr>
          <w:cantSplit/>
        </w:trPr>
        <w:tc>
          <w:tcPr>
            <w:tcW w:w="2788" w:type="dxa"/>
            <w:vAlign w:val="bottom"/>
          </w:tcPr>
          <w:p w14:paraId="51AD9AC5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0C1760B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77E53A11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2FF1A13A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3C2FC12" w14:textId="77777777" w:rsidR="00D97314" w:rsidRPr="00B657B8" w:rsidRDefault="00D97314" w:rsidP="00C30B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A4D1BC0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</w:tcPr>
          <w:p w14:paraId="0B2E6D18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F1BEB1E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D17969F" w14:textId="77777777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97314" w:rsidRPr="00B657B8" w14:paraId="5A8552EA" w14:textId="77777777" w:rsidTr="00C30BD1">
        <w:trPr>
          <w:cantSplit/>
        </w:trPr>
        <w:tc>
          <w:tcPr>
            <w:tcW w:w="2788" w:type="dxa"/>
            <w:vAlign w:val="bottom"/>
          </w:tcPr>
          <w:p w14:paraId="318A8599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A3400AC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6" w:type="dxa"/>
            <w:vAlign w:val="bottom"/>
            <w:hideMark/>
          </w:tcPr>
          <w:p w14:paraId="280A81E8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36265655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CAC56E" w14:textId="77777777" w:rsidR="00D97314" w:rsidRPr="00B657B8" w:rsidRDefault="00D97314" w:rsidP="00C30B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390502E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104D07CD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7630F991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FE3356C" w14:textId="77777777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D97314" w:rsidRPr="00B657B8" w14:paraId="49F6B2C0" w14:textId="77777777" w:rsidTr="00C30BD1">
        <w:trPr>
          <w:cantSplit/>
        </w:trPr>
        <w:tc>
          <w:tcPr>
            <w:tcW w:w="2788" w:type="dxa"/>
            <w:vAlign w:val="bottom"/>
            <w:hideMark/>
          </w:tcPr>
          <w:p w14:paraId="47CABD50" w14:textId="77777777" w:rsidR="00D97314" w:rsidRPr="00B657B8" w:rsidRDefault="00D97314" w:rsidP="00C30BD1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7CD8BE4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90" w:type="dxa"/>
            <w:gridSpan w:val="7"/>
            <w:vAlign w:val="bottom"/>
            <w:hideMark/>
          </w:tcPr>
          <w:p w14:paraId="337C7DE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97314" w:rsidRPr="00B657B8" w14:paraId="264626A3" w14:textId="77777777" w:rsidTr="00C30BD1">
        <w:trPr>
          <w:cantSplit/>
        </w:trPr>
        <w:tc>
          <w:tcPr>
            <w:tcW w:w="2788" w:type="dxa"/>
          </w:tcPr>
          <w:p w14:paraId="1834538F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2" w:type="dxa"/>
          </w:tcPr>
          <w:p w14:paraId="2A764654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36" w:type="dxa"/>
          </w:tcPr>
          <w:p w14:paraId="1674D2E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ACB4E8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90080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491BC5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5F3BC8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4A69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C6D78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5E1F2F15" w14:textId="77777777" w:rsidTr="00C30BD1">
        <w:trPr>
          <w:cantSplit/>
        </w:trPr>
        <w:tc>
          <w:tcPr>
            <w:tcW w:w="2788" w:type="dxa"/>
            <w:hideMark/>
          </w:tcPr>
          <w:p w14:paraId="6C450C96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3000BA5F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6FAAD4C" w14:textId="27820323" w:rsidR="00D97314" w:rsidRPr="00B657B8" w:rsidRDefault="000D69B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C68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99,145</w:t>
            </w:r>
          </w:p>
        </w:tc>
        <w:tc>
          <w:tcPr>
            <w:tcW w:w="183" w:type="dxa"/>
          </w:tcPr>
          <w:p w14:paraId="79D70DD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3A7A5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734,983</w:t>
            </w:r>
          </w:p>
        </w:tc>
        <w:tc>
          <w:tcPr>
            <w:tcW w:w="178" w:type="dxa"/>
          </w:tcPr>
          <w:p w14:paraId="407382D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E5C67" w14:textId="6D3B3CFD" w:rsidR="00D97314" w:rsidRPr="00B657B8" w:rsidRDefault="00F77622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1,370,623</w:t>
            </w:r>
          </w:p>
        </w:tc>
        <w:tc>
          <w:tcPr>
            <w:tcW w:w="180" w:type="dxa"/>
          </w:tcPr>
          <w:p w14:paraId="66DB920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07E736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1,260,937</w:t>
            </w:r>
          </w:p>
        </w:tc>
      </w:tr>
      <w:tr w:rsidR="00D97314" w:rsidRPr="00B657B8" w14:paraId="4C753457" w14:textId="77777777" w:rsidTr="00C30BD1">
        <w:trPr>
          <w:cantSplit/>
        </w:trPr>
        <w:tc>
          <w:tcPr>
            <w:tcW w:w="2788" w:type="dxa"/>
            <w:hideMark/>
          </w:tcPr>
          <w:p w14:paraId="6D5E1696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D957027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8FC652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C172F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6459D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D7DE2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97275D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71F22ED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8BC0E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6828" w:rsidRPr="00B657B8" w14:paraId="385FC21E" w14:textId="77777777" w:rsidTr="00C30BD1">
        <w:trPr>
          <w:cantSplit/>
        </w:trPr>
        <w:tc>
          <w:tcPr>
            <w:tcW w:w="2788" w:type="dxa"/>
            <w:hideMark/>
          </w:tcPr>
          <w:p w14:paraId="4765CB31" w14:textId="77777777" w:rsidR="00DC6828" w:rsidRPr="00B657B8" w:rsidRDefault="00DC6828" w:rsidP="00DC682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730EB9F" w14:textId="77777777" w:rsidR="00DC6828" w:rsidRPr="00B657B8" w:rsidRDefault="00DC6828" w:rsidP="00DC6828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ACBFDEB" w14:textId="197CFC95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ED8DAF8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551139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A8262DD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717AA1A" w14:textId="0C35AEE6" w:rsidR="00DC6828" w:rsidRPr="00B657B8" w:rsidRDefault="00F77622" w:rsidP="00F7762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55,539</w:t>
            </w:r>
          </w:p>
        </w:tc>
        <w:tc>
          <w:tcPr>
            <w:tcW w:w="180" w:type="dxa"/>
          </w:tcPr>
          <w:p w14:paraId="41E58C4D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442C2F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20,801</w:t>
            </w:r>
          </w:p>
        </w:tc>
      </w:tr>
      <w:tr w:rsidR="00DC6828" w:rsidRPr="00B657B8" w14:paraId="5FF4C34A" w14:textId="77777777" w:rsidTr="00C30BD1">
        <w:trPr>
          <w:cantSplit/>
        </w:trPr>
        <w:tc>
          <w:tcPr>
            <w:tcW w:w="2788" w:type="dxa"/>
            <w:hideMark/>
          </w:tcPr>
          <w:p w14:paraId="4CA6D7D5" w14:textId="77777777" w:rsidR="00DC6828" w:rsidRPr="00B657B8" w:rsidRDefault="00DC6828" w:rsidP="00DC682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37B2E58A" w14:textId="77777777" w:rsidR="00DC6828" w:rsidRPr="00B657B8" w:rsidRDefault="00DC6828" w:rsidP="00DC682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651CACD5" w14:textId="6AF2A104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81F4F15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299B18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63,291</w:t>
            </w:r>
          </w:p>
        </w:tc>
        <w:tc>
          <w:tcPr>
            <w:tcW w:w="178" w:type="dxa"/>
          </w:tcPr>
          <w:p w14:paraId="4B2F9F9D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D0B3734" w14:textId="10004776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51B8AF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426CF8B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6828" w:rsidRPr="00B657B8" w14:paraId="7C1E1BE5" w14:textId="77777777" w:rsidTr="00BA7FDE">
        <w:trPr>
          <w:cantSplit/>
        </w:trPr>
        <w:tc>
          <w:tcPr>
            <w:tcW w:w="2788" w:type="dxa"/>
            <w:hideMark/>
          </w:tcPr>
          <w:p w14:paraId="4BF4C5C6" w14:textId="77777777" w:rsidR="00DC6828" w:rsidRPr="00B657B8" w:rsidRDefault="00DC6828" w:rsidP="00DC682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0854193F" w14:textId="77777777" w:rsidR="00DC6828" w:rsidRPr="00B657B8" w:rsidRDefault="00DC6828" w:rsidP="00DC682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1D5930F9" w14:textId="7917FBD4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1B884F2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D0EC24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1,239</w:t>
            </w:r>
          </w:p>
        </w:tc>
        <w:tc>
          <w:tcPr>
            <w:tcW w:w="178" w:type="dxa"/>
          </w:tcPr>
          <w:p w14:paraId="4FFFEBB5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8026C4D" w14:textId="75C223D3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018EE2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D31D76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6828" w:rsidRPr="00B657B8" w14:paraId="0BBA4FAA" w14:textId="77777777" w:rsidTr="00BA7FDE">
        <w:trPr>
          <w:cantSplit/>
        </w:trPr>
        <w:tc>
          <w:tcPr>
            <w:tcW w:w="2788" w:type="dxa"/>
          </w:tcPr>
          <w:p w14:paraId="2A211AB3" w14:textId="77777777" w:rsidR="00DC6828" w:rsidRPr="00B657B8" w:rsidRDefault="00DC6828" w:rsidP="00DC682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30A1E44" w14:textId="77777777" w:rsidR="00DC6828" w:rsidRPr="00B657B8" w:rsidRDefault="00DC6828" w:rsidP="00DC682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637FD5B" w14:textId="2824EB14" w:rsidR="00DC6828" w:rsidRPr="00B657B8" w:rsidRDefault="00DC6828" w:rsidP="00DC682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CFF600D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C14C451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2,443</w:t>
            </w:r>
          </w:p>
        </w:tc>
        <w:tc>
          <w:tcPr>
            <w:tcW w:w="178" w:type="dxa"/>
          </w:tcPr>
          <w:p w14:paraId="63BC18FC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2177947" w14:textId="02B22B9B" w:rsidR="00DC6828" w:rsidRPr="00B657B8" w:rsidRDefault="00F77622" w:rsidP="00F7762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687</w:t>
            </w:r>
          </w:p>
        </w:tc>
        <w:tc>
          <w:tcPr>
            <w:tcW w:w="180" w:type="dxa"/>
          </w:tcPr>
          <w:p w14:paraId="19946AB1" w14:textId="77777777" w:rsidR="00DC6828" w:rsidRPr="00B657B8" w:rsidRDefault="00DC6828" w:rsidP="00F7762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DCDD03B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47,133</w:t>
            </w:r>
          </w:p>
        </w:tc>
      </w:tr>
      <w:tr w:rsidR="00DC6828" w:rsidRPr="00B657B8" w14:paraId="461FA1AA" w14:textId="77777777" w:rsidTr="00BA7FDE">
        <w:trPr>
          <w:cantSplit/>
        </w:trPr>
        <w:tc>
          <w:tcPr>
            <w:tcW w:w="2788" w:type="dxa"/>
            <w:hideMark/>
          </w:tcPr>
          <w:p w14:paraId="058ED35A" w14:textId="594E4978" w:rsidR="00DC6828" w:rsidRPr="00B657B8" w:rsidRDefault="00DC6828" w:rsidP="00DC68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4EC5B6" w14:textId="77777777" w:rsidR="00DC6828" w:rsidRPr="00B657B8" w:rsidRDefault="00DC6828" w:rsidP="00DC682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</w:tcPr>
          <w:p w14:paraId="1003C2CB" w14:textId="665A44E6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699,145</w:t>
            </w:r>
          </w:p>
        </w:tc>
        <w:tc>
          <w:tcPr>
            <w:tcW w:w="183" w:type="dxa"/>
          </w:tcPr>
          <w:p w14:paraId="7B5499E5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7A0D036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801,956</w:t>
            </w:r>
          </w:p>
        </w:tc>
        <w:tc>
          <w:tcPr>
            <w:tcW w:w="178" w:type="dxa"/>
          </w:tcPr>
          <w:p w14:paraId="6F60A8B7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</w:tcPr>
          <w:p w14:paraId="6A35737B" w14:textId="7BF85091" w:rsidR="00DC6828" w:rsidRPr="00B657B8" w:rsidRDefault="00F77622" w:rsidP="00C41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1,470,849</w:t>
            </w:r>
          </w:p>
        </w:tc>
        <w:tc>
          <w:tcPr>
            <w:tcW w:w="180" w:type="dxa"/>
          </w:tcPr>
          <w:p w14:paraId="1F9C3164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61F9EE5" w14:textId="77777777" w:rsidR="00DC6828" w:rsidRPr="00B657B8" w:rsidRDefault="00DC6828" w:rsidP="00DC682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1,328,871</w:t>
            </w:r>
          </w:p>
        </w:tc>
      </w:tr>
      <w:tr w:rsidR="00390CC0" w:rsidRPr="00390CC0" w14:paraId="384B9CE9" w14:textId="77777777" w:rsidTr="00BA7FDE">
        <w:trPr>
          <w:cantSplit/>
        </w:trPr>
        <w:tc>
          <w:tcPr>
            <w:tcW w:w="2788" w:type="dxa"/>
          </w:tcPr>
          <w:p w14:paraId="291097BD" w14:textId="6E3B5567" w:rsidR="00390CC0" w:rsidRPr="00B657B8" w:rsidRDefault="00390CC0" w:rsidP="00390CC0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66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157F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B157F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57F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22" w:type="dxa"/>
          </w:tcPr>
          <w:p w14:paraId="7C99EB66" w14:textId="77777777" w:rsidR="00390CC0" w:rsidRPr="00B657B8" w:rsidRDefault="00390CC0" w:rsidP="00390CC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89BAB" w14:textId="4B55B564" w:rsidR="00390CC0" w:rsidRPr="00E666DB" w:rsidRDefault="00390CC0" w:rsidP="00390CC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1A8D373" w14:textId="77777777" w:rsidR="00390CC0" w:rsidRPr="00E666DB" w:rsidRDefault="00390CC0" w:rsidP="00390CC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4C4EE" w14:textId="321CA422" w:rsidR="00390CC0" w:rsidRPr="00E666DB" w:rsidRDefault="00390CC0" w:rsidP="00390CC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BC3DCDE" w14:textId="77777777" w:rsidR="00390CC0" w:rsidRPr="00E666DB" w:rsidRDefault="00390CC0" w:rsidP="00390CC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CF49B" w14:textId="79E36AA8" w:rsidR="00390CC0" w:rsidRPr="00CE6AEE" w:rsidRDefault="00CE6AEE" w:rsidP="00C418B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(44,687)</w:t>
            </w:r>
          </w:p>
        </w:tc>
        <w:tc>
          <w:tcPr>
            <w:tcW w:w="180" w:type="dxa"/>
            <w:vAlign w:val="bottom"/>
          </w:tcPr>
          <w:p w14:paraId="7A40D4D8" w14:textId="77777777" w:rsidR="00390CC0" w:rsidRPr="00E666DB" w:rsidRDefault="00390CC0" w:rsidP="00390CC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3249F2" w14:textId="480FB5F7" w:rsidR="00390CC0" w:rsidRPr="00E666DB" w:rsidRDefault="00390CC0" w:rsidP="00390CC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6AEE" w:rsidRPr="00B657B8" w14:paraId="1DD012C8" w14:textId="77777777" w:rsidTr="00C30BD1">
        <w:trPr>
          <w:cantSplit/>
        </w:trPr>
        <w:tc>
          <w:tcPr>
            <w:tcW w:w="2788" w:type="dxa"/>
          </w:tcPr>
          <w:p w14:paraId="5110B8E6" w14:textId="77777777" w:rsidR="00CE6AEE" w:rsidRPr="00B657B8" w:rsidRDefault="00CE6AEE" w:rsidP="00CE6A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0992214E" w14:textId="77777777" w:rsidR="00CE6AEE" w:rsidRPr="00B657B8" w:rsidRDefault="00CE6AEE" w:rsidP="00CE6AE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46755" w14:textId="66BAF131" w:rsidR="00CE6AEE" w:rsidRDefault="00CE6AEE" w:rsidP="00CE6A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699,145</w:t>
            </w:r>
          </w:p>
        </w:tc>
        <w:tc>
          <w:tcPr>
            <w:tcW w:w="183" w:type="dxa"/>
          </w:tcPr>
          <w:p w14:paraId="17CCF1FC" w14:textId="77777777" w:rsidR="00CE6AEE" w:rsidRPr="00B657B8" w:rsidRDefault="00CE6AEE" w:rsidP="00CE6A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C1CAD" w14:textId="2CC3CC21" w:rsidR="00CE6AEE" w:rsidRPr="00B657B8" w:rsidRDefault="00CE6AEE" w:rsidP="00CE6A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801,956</w:t>
            </w:r>
          </w:p>
        </w:tc>
        <w:tc>
          <w:tcPr>
            <w:tcW w:w="178" w:type="dxa"/>
          </w:tcPr>
          <w:p w14:paraId="4A94E14E" w14:textId="77777777" w:rsidR="00CE6AEE" w:rsidRPr="00B657B8" w:rsidRDefault="00CE6AEE" w:rsidP="00CE6A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4399D" w14:textId="0C2BED73" w:rsidR="00CE6AEE" w:rsidRDefault="00CE6AEE" w:rsidP="00CE6A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</w:t>
            </w:r>
            <w:r w:rsidR="00685B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685B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162</w:t>
            </w:r>
          </w:p>
        </w:tc>
        <w:tc>
          <w:tcPr>
            <w:tcW w:w="180" w:type="dxa"/>
          </w:tcPr>
          <w:p w14:paraId="6D73126D" w14:textId="77777777" w:rsidR="00CE6AEE" w:rsidRPr="00B657B8" w:rsidRDefault="00CE6AEE" w:rsidP="00CE6A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6C9FE" w14:textId="7922C3F5" w:rsidR="00CE6AEE" w:rsidRPr="00B657B8" w:rsidRDefault="00CE6AEE" w:rsidP="00CE6A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1,328,871</w:t>
            </w:r>
          </w:p>
        </w:tc>
      </w:tr>
      <w:tr w:rsidR="00D97314" w:rsidRPr="00B657B8" w14:paraId="69878E7B" w14:textId="77777777" w:rsidTr="00C30BD1">
        <w:trPr>
          <w:cantSplit/>
          <w:trHeight w:val="71"/>
        </w:trPr>
        <w:tc>
          <w:tcPr>
            <w:tcW w:w="2788" w:type="dxa"/>
            <w:vAlign w:val="bottom"/>
          </w:tcPr>
          <w:p w14:paraId="4689D4DE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22" w:type="dxa"/>
          </w:tcPr>
          <w:p w14:paraId="30B827E2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EDDC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183" w:type="dxa"/>
            <w:vAlign w:val="bottom"/>
          </w:tcPr>
          <w:p w14:paraId="37EEB22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51EA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1FE5545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07FF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E9B019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8372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C40" w:rsidRPr="00B657B8" w14:paraId="026CEA80" w14:textId="77777777" w:rsidTr="00C30BD1">
        <w:trPr>
          <w:cantSplit/>
        </w:trPr>
        <w:tc>
          <w:tcPr>
            <w:tcW w:w="2788" w:type="dxa"/>
          </w:tcPr>
          <w:p w14:paraId="0F9275BB" w14:textId="77777777" w:rsidR="00570C40" w:rsidRPr="00B657B8" w:rsidRDefault="00570C40" w:rsidP="00C30B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00BB4F3E" w14:textId="77777777" w:rsidR="00570C40" w:rsidRPr="00B657B8" w:rsidRDefault="00570C40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2CDBBBDE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04C2EBED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4E18B86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BB25A27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4394A75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EA3E80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6C7FBA" w14:textId="77777777" w:rsidR="00570C40" w:rsidRPr="00B657B8" w:rsidRDefault="00570C40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3F1F" w:rsidRPr="00B657B8" w14:paraId="024F9BCF" w14:textId="77777777">
        <w:trPr>
          <w:cantSplit/>
        </w:trPr>
        <w:tc>
          <w:tcPr>
            <w:tcW w:w="2788" w:type="dxa"/>
          </w:tcPr>
          <w:p w14:paraId="0B73D903" w14:textId="77777777" w:rsidR="00C53F1F" w:rsidRPr="00B657B8" w:rsidRDefault="00C53F1F" w:rsidP="00570C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7658FA70" w14:textId="77777777" w:rsidR="00C53F1F" w:rsidRPr="00B657B8" w:rsidRDefault="00C53F1F" w:rsidP="00570C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88" w:type="dxa"/>
            <w:gridSpan w:val="3"/>
            <w:vAlign w:val="bottom"/>
          </w:tcPr>
          <w:p w14:paraId="1D809A44" w14:textId="44C56D49" w:rsidR="00C53F1F" w:rsidRPr="00B657B8" w:rsidRDefault="00C53F1F" w:rsidP="00C53F1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9AAD26E" w14:textId="77777777" w:rsidR="00C53F1F" w:rsidRPr="00B657B8" w:rsidRDefault="00C53F1F" w:rsidP="00570C4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8D9B05C" w14:textId="0B8500F8" w:rsidR="00C53F1F" w:rsidRPr="00B657B8" w:rsidRDefault="00C53F1F" w:rsidP="00C53F1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70C40" w:rsidRPr="00B657B8" w14:paraId="25814C6A" w14:textId="77777777">
        <w:trPr>
          <w:cantSplit/>
        </w:trPr>
        <w:tc>
          <w:tcPr>
            <w:tcW w:w="2788" w:type="dxa"/>
          </w:tcPr>
          <w:p w14:paraId="4318F445" w14:textId="77777777" w:rsidR="00570C40" w:rsidRPr="00B657B8" w:rsidRDefault="00570C40" w:rsidP="00570C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  <w:vAlign w:val="bottom"/>
          </w:tcPr>
          <w:p w14:paraId="2F5FCB05" w14:textId="77777777" w:rsidR="00570C40" w:rsidRPr="00B657B8" w:rsidRDefault="00570C40" w:rsidP="00570C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08FC4208" w14:textId="38A93B95" w:rsidR="00570C40" w:rsidRPr="008E799D" w:rsidRDefault="00570C40" w:rsidP="008E7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507DDDC2" w14:textId="77777777" w:rsidR="00570C40" w:rsidRPr="008E799D" w:rsidRDefault="00570C40" w:rsidP="008E7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07B145CE" w14:textId="4F5F9BFE" w:rsidR="00570C40" w:rsidRPr="008E799D" w:rsidRDefault="00570C40" w:rsidP="008E7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36CF99A6" w14:textId="77777777" w:rsidR="00570C40" w:rsidRPr="008E799D" w:rsidRDefault="00570C40" w:rsidP="008E7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5546366B" w14:textId="0882DA34" w:rsidR="00570C40" w:rsidRPr="008E799D" w:rsidRDefault="00570C40" w:rsidP="008E7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01A27ACB" w14:textId="77777777" w:rsidR="00570C40" w:rsidRPr="008E799D" w:rsidRDefault="00570C40" w:rsidP="008E7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14D8201" w14:textId="1EF9A188" w:rsidR="00570C40" w:rsidRPr="008E799D" w:rsidRDefault="00570C40" w:rsidP="008E7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628A1" w:rsidRPr="00C628A1" w14:paraId="12EDE452" w14:textId="77777777">
        <w:trPr>
          <w:cantSplit/>
        </w:trPr>
        <w:tc>
          <w:tcPr>
            <w:tcW w:w="2788" w:type="dxa"/>
          </w:tcPr>
          <w:p w14:paraId="6C5D3A99" w14:textId="77777777" w:rsidR="00C628A1" w:rsidRPr="00B657B8" w:rsidRDefault="00C628A1" w:rsidP="00C628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  <w:vAlign w:val="bottom"/>
          </w:tcPr>
          <w:p w14:paraId="4F9DF358" w14:textId="731F8607" w:rsidR="00C628A1" w:rsidRPr="00B657B8" w:rsidRDefault="00C628A1" w:rsidP="00C628A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798D693B" w14:textId="252D9193" w:rsidR="00C628A1" w:rsidRPr="00C628A1" w:rsidRDefault="00C628A1" w:rsidP="00C628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410AFCB6" w14:textId="77777777" w:rsidR="00C628A1" w:rsidRPr="00C628A1" w:rsidRDefault="00C628A1" w:rsidP="00C628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D8DAAC2" w14:textId="6036755D" w:rsidR="00C628A1" w:rsidRPr="00C628A1" w:rsidRDefault="00C628A1" w:rsidP="00C628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1EDCA9BF" w14:textId="533DCE35" w:rsidR="00C628A1" w:rsidRPr="00C628A1" w:rsidRDefault="00C628A1" w:rsidP="00C628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268D2FD" w14:textId="24415D22" w:rsidR="00C628A1" w:rsidRPr="00C628A1" w:rsidRDefault="00C628A1" w:rsidP="00C628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A72FC24" w14:textId="77777777" w:rsidR="00C628A1" w:rsidRPr="00C628A1" w:rsidRDefault="00C628A1" w:rsidP="00C628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083FCED1" w14:textId="7A9EADDA" w:rsidR="00C628A1" w:rsidRPr="00C628A1" w:rsidRDefault="00C628A1" w:rsidP="00C628A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B657B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8E799D" w:rsidRPr="00B657B8" w14:paraId="067B6CD1" w14:textId="77777777">
        <w:trPr>
          <w:cantSplit/>
        </w:trPr>
        <w:tc>
          <w:tcPr>
            <w:tcW w:w="2788" w:type="dxa"/>
          </w:tcPr>
          <w:p w14:paraId="4B5CE0B3" w14:textId="77777777" w:rsidR="008E799D" w:rsidRPr="00B657B8" w:rsidRDefault="008E799D" w:rsidP="00C30B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22" w:type="dxa"/>
          </w:tcPr>
          <w:p w14:paraId="452514BC" w14:textId="77777777" w:rsidR="008E799D" w:rsidRPr="00B657B8" w:rsidRDefault="008E799D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0" w:type="dxa"/>
            <w:gridSpan w:val="7"/>
          </w:tcPr>
          <w:p w14:paraId="3B60AA8B" w14:textId="6CEA98F7" w:rsidR="008E799D" w:rsidRPr="008E799D" w:rsidRDefault="008E799D" w:rsidP="008E799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9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D97314" w:rsidRPr="00B657B8" w14:paraId="2E57C698" w14:textId="77777777" w:rsidTr="00C30BD1">
        <w:trPr>
          <w:cantSplit/>
        </w:trPr>
        <w:tc>
          <w:tcPr>
            <w:tcW w:w="2788" w:type="dxa"/>
          </w:tcPr>
          <w:p w14:paraId="76E87B17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2" w:type="dxa"/>
          </w:tcPr>
          <w:p w14:paraId="4FC708FB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6" w:type="dxa"/>
          </w:tcPr>
          <w:p w14:paraId="21B0671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3" w:type="dxa"/>
          </w:tcPr>
          <w:p w14:paraId="0770ACE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A542C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FF9C9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7282872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A48F7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620408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77DABCB6" w14:textId="77777777" w:rsidTr="00C30BD1">
        <w:trPr>
          <w:cantSplit/>
        </w:trPr>
        <w:tc>
          <w:tcPr>
            <w:tcW w:w="2788" w:type="dxa"/>
            <w:hideMark/>
          </w:tcPr>
          <w:p w14:paraId="786A895C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2" w:type="dxa"/>
          </w:tcPr>
          <w:p w14:paraId="2A248DF4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5766831C" w14:textId="02BBF3C2" w:rsidR="00D97314" w:rsidRPr="00B657B8" w:rsidRDefault="001B4DF2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2,434,484</w:t>
            </w:r>
          </w:p>
        </w:tc>
        <w:tc>
          <w:tcPr>
            <w:tcW w:w="183" w:type="dxa"/>
          </w:tcPr>
          <w:p w14:paraId="12C0AF3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0F06A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2,637,086</w:t>
            </w:r>
          </w:p>
        </w:tc>
        <w:tc>
          <w:tcPr>
            <w:tcW w:w="178" w:type="dxa"/>
          </w:tcPr>
          <w:p w14:paraId="2C802D6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C5AD3B6" w14:textId="1B352570" w:rsidR="00D97314" w:rsidRPr="00B657B8" w:rsidRDefault="002259E7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981,698</w:t>
            </w:r>
          </w:p>
        </w:tc>
        <w:tc>
          <w:tcPr>
            <w:tcW w:w="180" w:type="dxa"/>
          </w:tcPr>
          <w:p w14:paraId="5378BA4B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98FAC8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978,898</w:t>
            </w:r>
          </w:p>
        </w:tc>
      </w:tr>
      <w:tr w:rsidR="00D97314" w:rsidRPr="00B657B8" w14:paraId="0618E1D6" w14:textId="77777777" w:rsidTr="00C30BD1">
        <w:trPr>
          <w:cantSplit/>
        </w:trPr>
        <w:tc>
          <w:tcPr>
            <w:tcW w:w="2788" w:type="dxa"/>
            <w:hideMark/>
          </w:tcPr>
          <w:p w14:paraId="1D86941F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2" w:type="dxa"/>
          </w:tcPr>
          <w:p w14:paraId="4EED226E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A4EC68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B2215F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5B142C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5B9FE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212A2C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AC2A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0A096F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00FD66A0" w14:textId="77777777" w:rsidTr="00C30BD1">
        <w:trPr>
          <w:cantSplit/>
        </w:trPr>
        <w:tc>
          <w:tcPr>
            <w:tcW w:w="2788" w:type="dxa"/>
            <w:hideMark/>
          </w:tcPr>
          <w:p w14:paraId="039C819F" w14:textId="77777777" w:rsidR="00D97314" w:rsidRPr="00B657B8" w:rsidRDefault="00D97314" w:rsidP="00C30BD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2" w:type="dxa"/>
          </w:tcPr>
          <w:p w14:paraId="2625710D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56ED3B9" w14:textId="2B64C270" w:rsidR="00D97314" w:rsidRPr="00B657B8" w:rsidRDefault="001B4DF2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255,043</w:t>
            </w:r>
          </w:p>
        </w:tc>
        <w:tc>
          <w:tcPr>
            <w:tcW w:w="183" w:type="dxa"/>
          </w:tcPr>
          <w:p w14:paraId="07BD051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9786B7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253,030</w:t>
            </w:r>
          </w:p>
        </w:tc>
        <w:tc>
          <w:tcPr>
            <w:tcW w:w="178" w:type="dxa"/>
          </w:tcPr>
          <w:p w14:paraId="1BBF8B9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E5B3EA2" w14:textId="6DAF6D68" w:rsidR="00D97314" w:rsidRPr="00B657B8" w:rsidRDefault="002259E7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65,023</w:t>
            </w:r>
          </w:p>
        </w:tc>
        <w:tc>
          <w:tcPr>
            <w:tcW w:w="180" w:type="dxa"/>
          </w:tcPr>
          <w:p w14:paraId="2D7E7C5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8758F0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63,516</w:t>
            </w:r>
          </w:p>
        </w:tc>
      </w:tr>
      <w:tr w:rsidR="00D97314" w:rsidRPr="00B657B8" w14:paraId="79ADD445" w14:textId="77777777" w:rsidTr="00C30BD1">
        <w:trPr>
          <w:cantSplit/>
        </w:trPr>
        <w:tc>
          <w:tcPr>
            <w:tcW w:w="2788" w:type="dxa"/>
            <w:hideMark/>
          </w:tcPr>
          <w:p w14:paraId="1456C27F" w14:textId="77777777" w:rsidR="00D97314" w:rsidRPr="00B657B8" w:rsidRDefault="00D97314" w:rsidP="00C30BD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F7048B8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1A2A43A" w14:textId="300E800A" w:rsidR="00D97314" w:rsidRPr="00BD1E89" w:rsidRDefault="00BD1E89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,985</w:t>
            </w:r>
          </w:p>
        </w:tc>
        <w:tc>
          <w:tcPr>
            <w:tcW w:w="183" w:type="dxa"/>
          </w:tcPr>
          <w:p w14:paraId="07834474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E5C18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1,597</w:t>
            </w:r>
          </w:p>
        </w:tc>
        <w:tc>
          <w:tcPr>
            <w:tcW w:w="178" w:type="dxa"/>
          </w:tcPr>
          <w:p w14:paraId="763E120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646D3BD" w14:textId="5212422C" w:rsidR="00D97314" w:rsidRPr="00B657B8" w:rsidRDefault="002259E7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5,901</w:t>
            </w:r>
          </w:p>
        </w:tc>
        <w:tc>
          <w:tcPr>
            <w:tcW w:w="180" w:type="dxa"/>
          </w:tcPr>
          <w:p w14:paraId="2635C5DD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F47EB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6626E8" w:rsidRPr="00B657B8" w14:paraId="60C96ABB" w14:textId="77777777" w:rsidTr="00C30BD1">
        <w:trPr>
          <w:cantSplit/>
        </w:trPr>
        <w:tc>
          <w:tcPr>
            <w:tcW w:w="2788" w:type="dxa"/>
            <w:hideMark/>
          </w:tcPr>
          <w:p w14:paraId="1CB55846" w14:textId="77777777" w:rsidR="006626E8" w:rsidRPr="00B657B8" w:rsidRDefault="006626E8" w:rsidP="006626E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74083CFC" w14:textId="77777777" w:rsidR="006626E8" w:rsidRPr="00B657B8" w:rsidRDefault="006626E8" w:rsidP="006626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7B187B4A" w14:textId="7D93CC43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626E8">
              <w:rPr>
                <w:rFonts w:asciiTheme="majorBidi" w:hAnsiTheme="majorBidi" w:cstheme="majorBidi"/>
                <w:sz w:val="30"/>
                <w:szCs w:val="30"/>
              </w:rPr>
              <w:t xml:space="preserve"> 13,471 </w:t>
            </w:r>
          </w:p>
        </w:tc>
        <w:tc>
          <w:tcPr>
            <w:tcW w:w="183" w:type="dxa"/>
          </w:tcPr>
          <w:p w14:paraId="753ECDE0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6CFE4B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78" w:type="dxa"/>
          </w:tcPr>
          <w:p w14:paraId="416436B9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9428E1" w14:textId="7B93A41A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80" w:type="dxa"/>
          </w:tcPr>
          <w:p w14:paraId="1AF11921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E5DD537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6E8" w:rsidRPr="00B657B8" w14:paraId="5DEFD1D0" w14:textId="77777777" w:rsidTr="00C30BD1">
        <w:trPr>
          <w:cantSplit/>
        </w:trPr>
        <w:tc>
          <w:tcPr>
            <w:tcW w:w="2788" w:type="dxa"/>
          </w:tcPr>
          <w:p w14:paraId="2A107A47" w14:textId="77777777" w:rsidR="006626E8" w:rsidRPr="00B657B8" w:rsidRDefault="006626E8" w:rsidP="006626E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2" w:type="dxa"/>
          </w:tcPr>
          <w:p w14:paraId="552FB050" w14:textId="77777777" w:rsidR="006626E8" w:rsidRPr="00B657B8" w:rsidRDefault="006626E8" w:rsidP="006626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218BC195" w14:textId="6EE896E7" w:rsidR="006626E8" w:rsidRPr="00B657B8" w:rsidRDefault="00765C15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  <w:r w:rsidR="006626E8" w:rsidRPr="006626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</w:tcPr>
          <w:p w14:paraId="098E46C7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3DE502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451,591</w:t>
            </w:r>
          </w:p>
        </w:tc>
        <w:tc>
          <w:tcPr>
            <w:tcW w:w="178" w:type="dxa"/>
          </w:tcPr>
          <w:p w14:paraId="0B8757B8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623CE716" w14:textId="4D491F25" w:rsidR="006626E8" w:rsidRPr="00B657B8" w:rsidRDefault="006626E8" w:rsidP="006626E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7A2E80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644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56D9D6" w14:textId="77777777" w:rsidR="006626E8" w:rsidRPr="00B657B8" w:rsidRDefault="006626E8" w:rsidP="006626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</w:tr>
      <w:tr w:rsidR="00D97314" w:rsidRPr="00B657B8" w14:paraId="0ED326AA" w14:textId="77777777" w:rsidTr="00C30BD1">
        <w:trPr>
          <w:cantSplit/>
        </w:trPr>
        <w:tc>
          <w:tcPr>
            <w:tcW w:w="2788" w:type="dxa"/>
            <w:hideMark/>
          </w:tcPr>
          <w:p w14:paraId="5451080E" w14:textId="193432F4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3AEE5B7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F7526" w14:textId="25C2C6BC" w:rsidR="00D97314" w:rsidRPr="00B657B8" w:rsidRDefault="002259E7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65C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736,496</w:t>
            </w:r>
          </w:p>
        </w:tc>
        <w:tc>
          <w:tcPr>
            <w:tcW w:w="183" w:type="dxa"/>
          </w:tcPr>
          <w:p w14:paraId="112DFA37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4C76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3,343,816</w:t>
            </w:r>
          </w:p>
        </w:tc>
        <w:tc>
          <w:tcPr>
            <w:tcW w:w="178" w:type="dxa"/>
          </w:tcPr>
          <w:p w14:paraId="02C38A5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50F2" w14:textId="398BF90B" w:rsidR="00D97314" w:rsidRPr="00B657B8" w:rsidRDefault="002259E7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1,053,613</w:t>
            </w:r>
          </w:p>
        </w:tc>
        <w:tc>
          <w:tcPr>
            <w:tcW w:w="180" w:type="dxa"/>
          </w:tcPr>
          <w:p w14:paraId="2E940FA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8A1C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1,046,333</w:t>
            </w:r>
          </w:p>
        </w:tc>
      </w:tr>
      <w:tr w:rsidR="00D97314" w:rsidRPr="00B657B8" w14:paraId="1D42C6C5" w14:textId="77777777" w:rsidTr="00C30BD1">
        <w:trPr>
          <w:cantSplit/>
          <w:trHeight w:val="71"/>
        </w:trPr>
        <w:tc>
          <w:tcPr>
            <w:tcW w:w="2788" w:type="dxa"/>
            <w:vAlign w:val="bottom"/>
            <w:hideMark/>
          </w:tcPr>
          <w:p w14:paraId="557EF34B" w14:textId="77777777" w:rsidR="00D97314" w:rsidRPr="00E666DB" w:rsidRDefault="00D97314" w:rsidP="00C30BD1">
            <w:pPr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E666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66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E666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2" w:type="dxa"/>
          </w:tcPr>
          <w:p w14:paraId="024857AF" w14:textId="77777777" w:rsidR="00D97314" w:rsidRPr="00E666DB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87EAF" w14:textId="243274AB" w:rsidR="00D97314" w:rsidRPr="00E666DB" w:rsidRDefault="00C34D6C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666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5C15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Pr="00E666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A00DC90" w14:textId="77777777" w:rsidR="00D97314" w:rsidRPr="00E666DB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5AC0" w14:textId="77777777" w:rsidR="00D97314" w:rsidRPr="00E666DB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666DB">
              <w:rPr>
                <w:rFonts w:asciiTheme="majorBidi" w:hAnsiTheme="majorBidi" w:cstheme="majorBidi"/>
                <w:sz w:val="30"/>
                <w:szCs w:val="30"/>
              </w:rPr>
              <w:t>(449,908)</w:t>
            </w:r>
          </w:p>
        </w:tc>
        <w:tc>
          <w:tcPr>
            <w:tcW w:w="178" w:type="dxa"/>
            <w:vAlign w:val="bottom"/>
          </w:tcPr>
          <w:p w14:paraId="04185ACF" w14:textId="77777777" w:rsidR="00D97314" w:rsidRPr="00E666DB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06FC5" w14:textId="738CFA1C" w:rsidR="00D97314" w:rsidRPr="00E666DB" w:rsidRDefault="00C34D6C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666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108E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 w:rsidRPr="00E666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FACB7BA" w14:textId="77777777" w:rsidR="00D97314" w:rsidRPr="00E666DB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0112846" w14:textId="77777777" w:rsidR="00D97314" w:rsidRPr="00E666DB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666DB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E666D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705</w:t>
            </w:r>
            <w:r w:rsidRPr="00E666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97314" w:rsidRPr="00B657B8" w14:paraId="2F018380" w14:textId="77777777" w:rsidTr="00C30BD1">
        <w:trPr>
          <w:cantSplit/>
          <w:trHeight w:val="71"/>
        </w:trPr>
        <w:tc>
          <w:tcPr>
            <w:tcW w:w="2788" w:type="dxa"/>
            <w:vAlign w:val="bottom"/>
          </w:tcPr>
          <w:p w14:paraId="25D03608" w14:textId="77777777" w:rsidR="00D97314" w:rsidRPr="00B657B8" w:rsidRDefault="00D97314" w:rsidP="00C30BD1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FB588CE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E0DA5" w14:textId="7B6E3A0D" w:rsidR="00D97314" w:rsidRPr="00B657B8" w:rsidRDefault="00EB2508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2,735,580</w:t>
            </w:r>
          </w:p>
        </w:tc>
        <w:tc>
          <w:tcPr>
            <w:tcW w:w="183" w:type="dxa"/>
            <w:vAlign w:val="bottom"/>
          </w:tcPr>
          <w:p w14:paraId="776E3F5D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1DD7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2,893,908</w:t>
            </w:r>
          </w:p>
        </w:tc>
        <w:tc>
          <w:tcPr>
            <w:tcW w:w="178" w:type="dxa"/>
            <w:vAlign w:val="bottom"/>
          </w:tcPr>
          <w:p w14:paraId="201A738E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FC715" w14:textId="56E8EB2B" w:rsidR="00D97314" w:rsidRPr="00B657B8" w:rsidRDefault="00D62807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A7F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053,211</w:t>
            </w:r>
          </w:p>
        </w:tc>
        <w:tc>
          <w:tcPr>
            <w:tcW w:w="180" w:type="dxa"/>
            <w:vAlign w:val="bottom"/>
          </w:tcPr>
          <w:p w14:paraId="0B1548D3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A97721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1,042,628</w:t>
            </w:r>
          </w:p>
        </w:tc>
      </w:tr>
      <w:tr w:rsidR="00D97314" w:rsidRPr="00B621EE" w14:paraId="4E27000B" w14:textId="77777777" w:rsidTr="00C30BD1">
        <w:trPr>
          <w:cantSplit/>
        </w:trPr>
        <w:tc>
          <w:tcPr>
            <w:tcW w:w="2788" w:type="dxa"/>
            <w:hideMark/>
          </w:tcPr>
          <w:p w14:paraId="681E8B7B" w14:textId="77777777" w:rsidR="00D97314" w:rsidRPr="00B657B8" w:rsidRDefault="00D97314" w:rsidP="00C30BD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2" w:type="dxa"/>
          </w:tcPr>
          <w:p w14:paraId="76D9E08C" w14:textId="77777777" w:rsidR="00D97314" w:rsidRPr="00B657B8" w:rsidRDefault="00D97314" w:rsidP="00C30BD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84629" w14:textId="61F16A49" w:rsidR="00D97314" w:rsidRPr="00C01244" w:rsidRDefault="00C01244" w:rsidP="00B621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2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3,434,725</w:t>
            </w:r>
          </w:p>
        </w:tc>
        <w:tc>
          <w:tcPr>
            <w:tcW w:w="183" w:type="dxa"/>
          </w:tcPr>
          <w:p w14:paraId="49F84A91" w14:textId="77777777" w:rsidR="00D97314" w:rsidRPr="00B657B8" w:rsidRDefault="00D97314" w:rsidP="00B621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174F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3,695,864</w:t>
            </w:r>
          </w:p>
        </w:tc>
        <w:tc>
          <w:tcPr>
            <w:tcW w:w="178" w:type="dxa"/>
          </w:tcPr>
          <w:p w14:paraId="31001A58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F5ECF" w14:textId="6DC61C69" w:rsidR="00D97314" w:rsidRPr="00B657B8" w:rsidRDefault="00E54392" w:rsidP="00B621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2,479,373</w:t>
            </w:r>
          </w:p>
        </w:tc>
        <w:tc>
          <w:tcPr>
            <w:tcW w:w="180" w:type="dxa"/>
          </w:tcPr>
          <w:p w14:paraId="3EE517EC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5D381C9" w14:textId="77777777" w:rsidR="00D97314" w:rsidRPr="00B657B8" w:rsidRDefault="00D97314" w:rsidP="00B621EE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2,371,499</w:t>
            </w:r>
          </w:p>
        </w:tc>
      </w:tr>
    </w:tbl>
    <w:p w14:paraId="493981EF" w14:textId="77777777" w:rsidR="00D97314" w:rsidRPr="00B657B8" w:rsidRDefault="00D97314" w:rsidP="00D97314"/>
    <w:tbl>
      <w:tblPr>
        <w:tblW w:w="899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4"/>
        <w:gridCol w:w="1082"/>
        <w:gridCol w:w="183"/>
        <w:gridCol w:w="1169"/>
        <w:gridCol w:w="274"/>
        <w:gridCol w:w="1079"/>
        <w:gridCol w:w="180"/>
        <w:gridCol w:w="1162"/>
      </w:tblGrid>
      <w:tr w:rsidR="00D97314" w:rsidRPr="00B657B8" w14:paraId="5AEE2473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2C44856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4" w:type="dxa"/>
            <w:gridSpan w:val="3"/>
            <w:vAlign w:val="bottom"/>
            <w:hideMark/>
          </w:tcPr>
          <w:p w14:paraId="6F1807B2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07EC2CA2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vAlign w:val="bottom"/>
            <w:hideMark/>
          </w:tcPr>
          <w:p w14:paraId="0A78E4CC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97314" w:rsidRPr="00B657B8" w14:paraId="382B22FA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7CF92E69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US" w:bidi="th-TH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Pr="0038654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082" w:type="dxa"/>
            <w:vAlign w:val="bottom"/>
            <w:hideMark/>
          </w:tcPr>
          <w:p w14:paraId="7E765BCA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1DAC5915" w14:textId="77777777" w:rsidR="00D97314" w:rsidRPr="00B657B8" w:rsidRDefault="00D97314" w:rsidP="00C30BD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7E2487A" w14:textId="77777777" w:rsidR="00D97314" w:rsidRPr="00B657B8" w:rsidRDefault="00D97314" w:rsidP="00C30BD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4" w:type="dxa"/>
          </w:tcPr>
          <w:p w14:paraId="3F0365F5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006B48BE" w14:textId="77777777" w:rsidR="00D97314" w:rsidRPr="00B657B8" w:rsidRDefault="00D97314" w:rsidP="00C30BD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B657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2ED2413E" w14:textId="77777777" w:rsidR="00D97314" w:rsidRPr="00B657B8" w:rsidRDefault="00D97314" w:rsidP="00C30BD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2" w:type="dxa"/>
            <w:vAlign w:val="bottom"/>
            <w:hideMark/>
          </w:tcPr>
          <w:p w14:paraId="531DC569" w14:textId="77777777" w:rsidR="00D97314" w:rsidRPr="00B657B8" w:rsidRDefault="00D97314" w:rsidP="00C30BD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D97314" w:rsidRPr="00B657B8" w14:paraId="6F97E6BA" w14:textId="77777777" w:rsidTr="00C30BD1">
        <w:trPr>
          <w:cantSplit/>
          <w:tblHeader/>
        </w:trPr>
        <w:tc>
          <w:tcPr>
            <w:tcW w:w="3864" w:type="dxa"/>
            <w:vAlign w:val="bottom"/>
            <w:hideMark/>
          </w:tcPr>
          <w:p w14:paraId="69E99A19" w14:textId="77777777" w:rsidR="00D97314" w:rsidRPr="00B657B8" w:rsidRDefault="00D97314" w:rsidP="00C30BD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29" w:type="dxa"/>
            <w:gridSpan w:val="7"/>
            <w:vAlign w:val="bottom"/>
            <w:hideMark/>
          </w:tcPr>
          <w:p w14:paraId="41C9A3A6" w14:textId="77777777" w:rsidR="00D97314" w:rsidRPr="00B657B8" w:rsidRDefault="00D97314" w:rsidP="00C30BD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657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97314" w:rsidRPr="00B657B8" w14:paraId="312F69D3" w14:textId="77777777" w:rsidTr="00C30BD1">
        <w:trPr>
          <w:cantSplit/>
        </w:trPr>
        <w:tc>
          <w:tcPr>
            <w:tcW w:w="3864" w:type="dxa"/>
            <w:hideMark/>
          </w:tcPr>
          <w:p w14:paraId="317B5C17" w14:textId="77777777" w:rsidR="00D97314" w:rsidRPr="00B657B8" w:rsidRDefault="00D97314" w:rsidP="00C30BD1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6488B532" w14:textId="5EE18E3C" w:rsidR="00D97314" w:rsidRPr="00B657B8" w:rsidRDefault="00765C15" w:rsidP="00C30BD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83" w:type="dxa"/>
          </w:tcPr>
          <w:p w14:paraId="6B9C2D02" w14:textId="77777777" w:rsidR="00D97314" w:rsidRPr="00B657B8" w:rsidRDefault="00D97314" w:rsidP="00C30BD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78A81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bidi="th-TH"/>
              </w:rPr>
              <w:t>7,567</w:t>
            </w:r>
          </w:p>
        </w:tc>
        <w:tc>
          <w:tcPr>
            <w:tcW w:w="274" w:type="dxa"/>
          </w:tcPr>
          <w:p w14:paraId="42095C8B" w14:textId="77777777" w:rsidR="00D97314" w:rsidRPr="00B657B8" w:rsidRDefault="00D97314" w:rsidP="00C30BD1">
            <w:pPr>
              <w:pStyle w:val="acctfourfigures"/>
              <w:tabs>
                <w:tab w:val="decimal" w:pos="731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3006A0" w14:textId="675D6E66" w:rsidR="00D97314" w:rsidRPr="00B657B8" w:rsidRDefault="004F40D6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45,253</w:t>
            </w:r>
          </w:p>
        </w:tc>
        <w:tc>
          <w:tcPr>
            <w:tcW w:w="180" w:type="dxa"/>
          </w:tcPr>
          <w:p w14:paraId="597B28ED" w14:textId="77777777" w:rsidR="00D97314" w:rsidRPr="00B657B8" w:rsidRDefault="00D97314" w:rsidP="00C30BD1">
            <w:pPr>
              <w:pStyle w:val="acctfourfigures"/>
              <w:tabs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DDEF3A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</w:rPr>
              <w:t>1,676</w:t>
            </w:r>
          </w:p>
        </w:tc>
      </w:tr>
      <w:tr w:rsidR="00D97314" w:rsidRPr="00B657B8" w14:paraId="3FA48E2D" w14:textId="77777777" w:rsidTr="00C30BD1">
        <w:trPr>
          <w:cantSplit/>
        </w:trPr>
        <w:tc>
          <w:tcPr>
            <w:tcW w:w="3864" w:type="dxa"/>
            <w:hideMark/>
          </w:tcPr>
          <w:p w14:paraId="02FB90C2" w14:textId="77777777" w:rsidR="00D97314" w:rsidRPr="00B657B8" w:rsidRDefault="00D97314" w:rsidP="00C30BD1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B657B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2" w:type="dxa"/>
          </w:tcPr>
          <w:p w14:paraId="07ED126F" w14:textId="75CD5663" w:rsidR="00D97314" w:rsidRPr="00B657B8" w:rsidRDefault="0009578B" w:rsidP="00C30BD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(2,593)</w:t>
            </w:r>
          </w:p>
        </w:tc>
        <w:tc>
          <w:tcPr>
            <w:tcW w:w="183" w:type="dxa"/>
          </w:tcPr>
          <w:p w14:paraId="2CE8E965" w14:textId="77777777" w:rsidR="00D97314" w:rsidRPr="00B657B8" w:rsidRDefault="00D97314" w:rsidP="00C30BD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4E9395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74" w:type="dxa"/>
          </w:tcPr>
          <w:p w14:paraId="2780AC29" w14:textId="77777777" w:rsidR="00D97314" w:rsidRPr="00B657B8" w:rsidRDefault="00D97314" w:rsidP="00C30BD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9" w:type="dxa"/>
          </w:tcPr>
          <w:p w14:paraId="0E5967DB" w14:textId="7882565B" w:rsidR="00D97314" w:rsidRPr="00B657B8" w:rsidRDefault="004F40D6" w:rsidP="00C30B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F1F090" w14:textId="77777777" w:rsidR="00D97314" w:rsidRPr="00B657B8" w:rsidRDefault="00D97314" w:rsidP="00C30BD1">
            <w:pPr>
              <w:pStyle w:val="acctfourfigures"/>
              <w:tabs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5AA67A09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EF2532" w14:textId="77777777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F72C8A1" w14:textId="0DDCA14C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ตั้งแต่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="00F855DB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855DB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2566: 7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วัน ถึง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100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1879DAF" w14:textId="52E77131" w:rsidR="002E67CC" w:rsidRDefault="002E67C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AB90A35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657B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</w:p>
    <w:p w14:paraId="67C95F9B" w14:textId="77777777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D97314" w:rsidRPr="00B657B8" w14:paraId="355C8924" w14:textId="77777777" w:rsidTr="00C30BD1">
        <w:trPr>
          <w:tblHeader/>
        </w:trPr>
        <w:tc>
          <w:tcPr>
            <w:tcW w:w="1997" w:type="pct"/>
          </w:tcPr>
          <w:p w14:paraId="33659AAC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B7866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76B89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C9398E0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314" w:rsidRPr="00B657B8" w14:paraId="2A15B917" w14:textId="77777777" w:rsidTr="00C30BD1">
        <w:trPr>
          <w:tblHeader/>
        </w:trPr>
        <w:tc>
          <w:tcPr>
            <w:tcW w:w="1997" w:type="pct"/>
          </w:tcPr>
          <w:p w14:paraId="3A05F3A9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1615C1C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5F175D1C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E5BEB3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475A7F7B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D972DD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386545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38654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3865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321878AE" w14:textId="77777777" w:rsidR="00D97314" w:rsidRPr="00B657B8" w:rsidRDefault="00D97314" w:rsidP="00C30BD1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DA705E" w14:textId="77777777" w:rsidR="00D97314" w:rsidRPr="00B657B8" w:rsidRDefault="00D97314" w:rsidP="00C30BD1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65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97314" w:rsidRPr="00B657B8" w14:paraId="30AC2459" w14:textId="77777777" w:rsidTr="00C30BD1">
        <w:trPr>
          <w:tblHeader/>
        </w:trPr>
        <w:tc>
          <w:tcPr>
            <w:tcW w:w="1997" w:type="pct"/>
          </w:tcPr>
          <w:p w14:paraId="1E6A7369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74DA44A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7487CB3F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8D2C58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7AEAFA91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39B7B46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1ED4E3CE" w14:textId="77777777" w:rsidR="00D97314" w:rsidRPr="00B657B8" w:rsidRDefault="00D97314" w:rsidP="00C30BD1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834123A" w14:textId="77777777" w:rsidR="00D97314" w:rsidRPr="00B657B8" w:rsidRDefault="00D97314" w:rsidP="00C30BD1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7314" w:rsidRPr="00B657B8" w14:paraId="095335ED" w14:textId="77777777" w:rsidTr="00C30BD1">
        <w:trPr>
          <w:tblHeader/>
        </w:trPr>
        <w:tc>
          <w:tcPr>
            <w:tcW w:w="1997" w:type="pct"/>
          </w:tcPr>
          <w:p w14:paraId="56FB25AD" w14:textId="77777777" w:rsidR="00D97314" w:rsidRPr="00B657B8" w:rsidRDefault="00D97314" w:rsidP="00C30BD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7BE1324A" w14:textId="77777777" w:rsidR="00D97314" w:rsidRPr="00B657B8" w:rsidRDefault="00D97314" w:rsidP="00C30BD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314" w:rsidRPr="00B657B8" w14:paraId="4713F7D3" w14:textId="77777777" w:rsidTr="00C30BD1">
        <w:tc>
          <w:tcPr>
            <w:tcW w:w="1997" w:type="pct"/>
          </w:tcPr>
          <w:p w14:paraId="58486E15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6DB4032D" w14:textId="77777777" w:rsidR="00D97314" w:rsidRPr="00B657B8" w:rsidRDefault="00D97314" w:rsidP="00C30BD1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DEAD69A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379229" w14:textId="77777777" w:rsidR="00D97314" w:rsidRPr="00B657B8" w:rsidRDefault="00D97314" w:rsidP="00C30B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EEFBEB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E435C15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30792E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3A5B4C0" w14:textId="77777777" w:rsidR="00D97314" w:rsidRPr="00B657B8" w:rsidRDefault="00D97314" w:rsidP="00C30B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3EF656C4" w14:textId="77777777" w:rsidTr="00C30BD1">
        <w:tc>
          <w:tcPr>
            <w:tcW w:w="1997" w:type="pct"/>
          </w:tcPr>
          <w:p w14:paraId="64173DD4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6AABE899" w14:textId="1D3ACCB5" w:rsidR="00D97314" w:rsidRPr="00B657B8" w:rsidRDefault="00F03CF8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50,508</w:t>
            </w:r>
          </w:p>
        </w:tc>
        <w:tc>
          <w:tcPr>
            <w:tcW w:w="129" w:type="pct"/>
          </w:tcPr>
          <w:p w14:paraId="600715B7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AD8E90C" w14:textId="77777777" w:rsidR="00D97314" w:rsidRPr="00B657B8" w:rsidRDefault="00D97314" w:rsidP="004853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84,016</w:t>
            </w:r>
          </w:p>
        </w:tc>
        <w:tc>
          <w:tcPr>
            <w:tcW w:w="129" w:type="pct"/>
          </w:tcPr>
          <w:p w14:paraId="3E71237D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56B39BF" w14:textId="5038D760" w:rsidR="00D97314" w:rsidRPr="00B657B8" w:rsidRDefault="007B2E63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50,491</w:t>
            </w:r>
          </w:p>
        </w:tc>
        <w:tc>
          <w:tcPr>
            <w:tcW w:w="129" w:type="pct"/>
          </w:tcPr>
          <w:p w14:paraId="4D9304DD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C2E8022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hint="cs"/>
                <w:sz w:val="30"/>
                <w:szCs w:val="30"/>
                <w:cs/>
              </w:rPr>
              <w:t>83</w:t>
            </w:r>
            <w:r w:rsidRPr="00B657B8">
              <w:rPr>
                <w:rFonts w:asciiTheme="majorBidi" w:hAnsiTheme="majorBidi"/>
                <w:sz w:val="30"/>
                <w:szCs w:val="30"/>
              </w:rPr>
              <w:t>,900</w:t>
            </w:r>
          </w:p>
        </w:tc>
      </w:tr>
      <w:tr w:rsidR="00D97314" w:rsidRPr="00B657B8" w14:paraId="71E39857" w14:textId="77777777" w:rsidTr="00C30BD1">
        <w:tc>
          <w:tcPr>
            <w:tcW w:w="1997" w:type="pct"/>
          </w:tcPr>
          <w:p w14:paraId="0B6B82CF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3685FE5D" w14:textId="0A1B1E19" w:rsidR="00D97314" w:rsidRPr="00B657B8" w:rsidRDefault="00870E0C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527,172</w:t>
            </w:r>
          </w:p>
        </w:tc>
        <w:tc>
          <w:tcPr>
            <w:tcW w:w="129" w:type="pct"/>
          </w:tcPr>
          <w:p w14:paraId="4D7C1458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C2556A7" w14:textId="77777777" w:rsidR="00D97314" w:rsidRPr="00B657B8" w:rsidRDefault="00D97314" w:rsidP="004853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263,468</w:t>
            </w:r>
          </w:p>
        </w:tc>
        <w:tc>
          <w:tcPr>
            <w:tcW w:w="129" w:type="pct"/>
          </w:tcPr>
          <w:p w14:paraId="2F7A009D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676467F" w14:textId="31FE2F96" w:rsidR="00D97314" w:rsidRPr="00B657B8" w:rsidRDefault="002D403C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517,171</w:t>
            </w:r>
          </w:p>
        </w:tc>
        <w:tc>
          <w:tcPr>
            <w:tcW w:w="129" w:type="pct"/>
          </w:tcPr>
          <w:p w14:paraId="327B7092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49A6363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217,907</w:t>
            </w:r>
          </w:p>
        </w:tc>
      </w:tr>
      <w:tr w:rsidR="00D97314" w:rsidRPr="00B657B8" w14:paraId="5B059C6E" w14:textId="77777777" w:rsidTr="00C30BD1">
        <w:tc>
          <w:tcPr>
            <w:tcW w:w="1997" w:type="pct"/>
          </w:tcPr>
          <w:p w14:paraId="43583778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A54C5CB" w14:textId="0D4B70FB" w:rsidR="00D97314" w:rsidRPr="00B657B8" w:rsidRDefault="00870E0C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6,579</w:t>
            </w:r>
          </w:p>
        </w:tc>
        <w:tc>
          <w:tcPr>
            <w:tcW w:w="129" w:type="pct"/>
          </w:tcPr>
          <w:p w14:paraId="1134D65D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3106A8E" w14:textId="77777777" w:rsidR="00D97314" w:rsidRPr="00B657B8" w:rsidRDefault="00D97314" w:rsidP="004853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="Angsana New"/>
                <w:sz w:val="30"/>
                <w:szCs w:val="30"/>
                <w:lang w:bidi="th-TH"/>
              </w:rPr>
              <w:t>32,879</w:t>
            </w:r>
          </w:p>
        </w:tc>
        <w:tc>
          <w:tcPr>
            <w:tcW w:w="129" w:type="pct"/>
          </w:tcPr>
          <w:p w14:paraId="17D488FA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F97ABEC" w14:textId="16773F44" w:rsidR="00D97314" w:rsidRPr="00B657B8" w:rsidRDefault="002D403C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6,205</w:t>
            </w:r>
          </w:p>
        </w:tc>
        <w:tc>
          <w:tcPr>
            <w:tcW w:w="129" w:type="pct"/>
          </w:tcPr>
          <w:p w14:paraId="08AB530E" w14:textId="77777777" w:rsidR="00D97314" w:rsidRPr="00B657B8" w:rsidRDefault="00D97314" w:rsidP="00C30BD1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F9DFD27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32,056</w:t>
            </w:r>
          </w:p>
        </w:tc>
      </w:tr>
      <w:tr w:rsidR="00D97314" w:rsidRPr="00B657B8" w14:paraId="2D2EC843" w14:textId="77777777" w:rsidTr="00C30BD1">
        <w:tc>
          <w:tcPr>
            <w:tcW w:w="1997" w:type="pct"/>
          </w:tcPr>
          <w:p w14:paraId="014F0AF2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063975E" w14:textId="1D0B9CC5" w:rsidR="00D97314" w:rsidRPr="00B657B8" w:rsidRDefault="00870E0C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584,259</w:t>
            </w:r>
          </w:p>
        </w:tc>
        <w:tc>
          <w:tcPr>
            <w:tcW w:w="129" w:type="pct"/>
          </w:tcPr>
          <w:p w14:paraId="17B2C67F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075B0CE" w14:textId="77777777" w:rsidR="00D97314" w:rsidRPr="00B657B8" w:rsidRDefault="00D97314" w:rsidP="004853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57B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380,363</w:t>
            </w:r>
          </w:p>
        </w:tc>
        <w:tc>
          <w:tcPr>
            <w:tcW w:w="129" w:type="pct"/>
          </w:tcPr>
          <w:p w14:paraId="7E0CB14A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7FA57A6" w14:textId="346A6B24" w:rsidR="00D97314" w:rsidRPr="00B657B8" w:rsidRDefault="002D403C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573,867</w:t>
            </w:r>
          </w:p>
        </w:tc>
        <w:tc>
          <w:tcPr>
            <w:tcW w:w="129" w:type="pct"/>
          </w:tcPr>
          <w:p w14:paraId="6A014734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4E15962B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333,863</w:t>
            </w:r>
          </w:p>
        </w:tc>
      </w:tr>
      <w:tr w:rsidR="00D97314" w:rsidRPr="00B657B8" w14:paraId="497EBBD7" w14:textId="77777777" w:rsidTr="00C30BD1">
        <w:trPr>
          <w:trHeight w:val="427"/>
        </w:trPr>
        <w:tc>
          <w:tcPr>
            <w:tcW w:w="1997" w:type="pct"/>
          </w:tcPr>
          <w:p w14:paraId="76C5879B" w14:textId="77777777" w:rsidR="00D97314" w:rsidRPr="00B657B8" w:rsidRDefault="00D97314" w:rsidP="00C30BD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F03A46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24F857BD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4AAC00" w14:textId="77777777" w:rsidR="00D97314" w:rsidRPr="00B657B8" w:rsidRDefault="00D97314" w:rsidP="00C30BD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9B55AA2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D62E281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9826AF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910EDC6" w14:textId="77777777" w:rsidR="00D97314" w:rsidRPr="00B657B8" w:rsidRDefault="00D97314" w:rsidP="00C30BD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5B8FBB53" w14:textId="77777777" w:rsidTr="00C30BD1">
        <w:tc>
          <w:tcPr>
            <w:tcW w:w="1997" w:type="pct"/>
          </w:tcPr>
          <w:p w14:paraId="1DF90B10" w14:textId="77777777" w:rsidR="00D97314" w:rsidRPr="00B657B8" w:rsidRDefault="00D97314" w:rsidP="00C30BD1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657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B657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762A2420" w14:textId="77777777" w:rsidR="00D97314" w:rsidRPr="00B657B8" w:rsidRDefault="00D97314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9B8CC1F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7B9BB3" w14:textId="77777777" w:rsidR="00D97314" w:rsidRPr="00B657B8" w:rsidRDefault="00D97314" w:rsidP="00C30BD1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E110516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DFCD56A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9414BB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6EC1FE0" w14:textId="77777777" w:rsidR="00D97314" w:rsidRPr="00B657B8" w:rsidRDefault="00D97314" w:rsidP="00C30BD1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314" w:rsidRPr="00B657B8" w14:paraId="4B4EA053" w14:textId="77777777" w:rsidTr="00C30BD1">
        <w:tc>
          <w:tcPr>
            <w:tcW w:w="1997" w:type="pct"/>
          </w:tcPr>
          <w:p w14:paraId="34124F2C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3D7413AA" w14:textId="1C11F064" w:rsidR="00D97314" w:rsidRPr="00B657B8" w:rsidRDefault="00EF4A47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4,160</w:t>
            </w:r>
          </w:p>
        </w:tc>
        <w:tc>
          <w:tcPr>
            <w:tcW w:w="129" w:type="pct"/>
          </w:tcPr>
          <w:p w14:paraId="292341F1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58494" w14:textId="77777777" w:rsidR="00D97314" w:rsidRPr="00B657B8" w:rsidRDefault="00D97314" w:rsidP="00C241D7">
            <w:pPr>
              <w:pStyle w:val="BodyText"/>
              <w:tabs>
                <w:tab w:val="decimal" w:pos="90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44,983</w:t>
            </w:r>
          </w:p>
        </w:tc>
        <w:tc>
          <w:tcPr>
            <w:tcW w:w="129" w:type="pct"/>
          </w:tcPr>
          <w:p w14:paraId="10DC0D4A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4F69C75" w14:textId="3BE16075" w:rsidR="00D97314" w:rsidRPr="00B657B8" w:rsidRDefault="000E6C98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3,899</w:t>
            </w:r>
          </w:p>
        </w:tc>
        <w:tc>
          <w:tcPr>
            <w:tcW w:w="129" w:type="pct"/>
          </w:tcPr>
          <w:p w14:paraId="63DD26C5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6252D7B" w14:textId="77777777" w:rsidR="00D97314" w:rsidRPr="00B657B8" w:rsidRDefault="00D97314" w:rsidP="00C30BD1">
            <w:pPr>
              <w:pStyle w:val="BodyText"/>
              <w:tabs>
                <w:tab w:val="decimal" w:pos="103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38,218</w:t>
            </w:r>
          </w:p>
        </w:tc>
      </w:tr>
      <w:tr w:rsidR="00D97314" w:rsidRPr="00B657B8" w14:paraId="5793B2BD" w14:textId="77777777" w:rsidTr="00C30BD1">
        <w:tc>
          <w:tcPr>
            <w:tcW w:w="1997" w:type="pct"/>
          </w:tcPr>
          <w:p w14:paraId="2269656C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064AED6" w14:textId="48BCDA5A" w:rsidR="00D97314" w:rsidRPr="00B657B8" w:rsidRDefault="00EF4A47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148,706</w:t>
            </w:r>
          </w:p>
        </w:tc>
        <w:tc>
          <w:tcPr>
            <w:tcW w:w="129" w:type="pct"/>
          </w:tcPr>
          <w:p w14:paraId="71940FF8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35A131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146,413</w:t>
            </w:r>
          </w:p>
        </w:tc>
        <w:tc>
          <w:tcPr>
            <w:tcW w:w="129" w:type="pct"/>
          </w:tcPr>
          <w:p w14:paraId="1C75B7A2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128BBB" w14:textId="5C39F591" w:rsidR="00D97314" w:rsidRPr="00B657B8" w:rsidRDefault="00DD5AA2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37,315</w:t>
            </w:r>
          </w:p>
        </w:tc>
        <w:tc>
          <w:tcPr>
            <w:tcW w:w="129" w:type="pct"/>
          </w:tcPr>
          <w:p w14:paraId="41876285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1DB5D37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sz w:val="30"/>
                <w:szCs w:val="30"/>
              </w:rPr>
              <w:t>45,190</w:t>
            </w:r>
          </w:p>
        </w:tc>
      </w:tr>
      <w:tr w:rsidR="00D97314" w:rsidRPr="00B657B8" w14:paraId="2619F23B" w14:textId="77777777" w:rsidTr="00C30BD1">
        <w:tc>
          <w:tcPr>
            <w:tcW w:w="1997" w:type="pct"/>
          </w:tcPr>
          <w:p w14:paraId="583CD97F" w14:textId="77777777" w:rsidR="00D97314" w:rsidRPr="00B657B8" w:rsidRDefault="00D97314" w:rsidP="00C30BD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170D001" w14:textId="43A9FAEB" w:rsidR="00D97314" w:rsidRPr="00B657B8" w:rsidRDefault="00EF4A47" w:rsidP="00C30BD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152,866</w:t>
            </w:r>
          </w:p>
        </w:tc>
        <w:tc>
          <w:tcPr>
            <w:tcW w:w="129" w:type="pct"/>
          </w:tcPr>
          <w:p w14:paraId="4FE87B4C" w14:textId="77777777" w:rsidR="00D97314" w:rsidRPr="00B657B8" w:rsidRDefault="00D97314" w:rsidP="00C30B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4CEF0A5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191,396</w:t>
            </w:r>
          </w:p>
        </w:tc>
        <w:tc>
          <w:tcPr>
            <w:tcW w:w="129" w:type="pct"/>
          </w:tcPr>
          <w:p w14:paraId="31F2C235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911440B" w14:textId="125BDB41" w:rsidR="00D97314" w:rsidRPr="00B657B8" w:rsidRDefault="00DD5AA2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41,214</w:t>
            </w:r>
          </w:p>
        </w:tc>
        <w:tc>
          <w:tcPr>
            <w:tcW w:w="129" w:type="pct"/>
          </w:tcPr>
          <w:p w14:paraId="366C3D34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7174BA3F" w14:textId="77777777" w:rsidR="00D97314" w:rsidRPr="00B657B8" w:rsidRDefault="00D97314" w:rsidP="00C30BD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/>
                <w:b/>
                <w:bCs/>
                <w:sz w:val="30"/>
                <w:szCs w:val="30"/>
              </w:rPr>
              <w:t>83,408</w:t>
            </w:r>
          </w:p>
        </w:tc>
      </w:tr>
    </w:tbl>
    <w:p w14:paraId="4C6E9846" w14:textId="77777777" w:rsidR="00D97314" w:rsidRPr="00B657B8" w:rsidRDefault="00D97314" w:rsidP="00D9731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4A346" w14:textId="6B167CAE" w:rsidR="00D97314" w:rsidRDefault="00D97314" w:rsidP="00D9731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657B8">
        <w:rPr>
          <w:rFonts w:ascii="Angsana New" w:hAnsi="Angsana New"/>
          <w:sz w:val="30"/>
          <w:szCs w:val="30"/>
          <w:cs/>
        </w:rPr>
        <w:t>ณ วันที่</w:t>
      </w:r>
      <w:r w:rsidRPr="00B657B8">
        <w:rPr>
          <w:rFonts w:ascii="Angsana New" w:hAnsi="Angsana New" w:hint="cs"/>
          <w:sz w:val="30"/>
          <w:szCs w:val="30"/>
          <w:cs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>2567</w:t>
      </w:r>
      <w:r w:rsidRPr="00B657B8">
        <w:rPr>
          <w:rFonts w:ascii="Angsana New" w:hAnsi="Angsana New"/>
          <w:sz w:val="30"/>
          <w:szCs w:val="30"/>
          <w:cs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>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="005F4C1F">
        <w:rPr>
          <w:rFonts w:ascii="Angsana New" w:hAnsi="Angsana New"/>
          <w:sz w:val="30"/>
          <w:szCs w:val="30"/>
          <w:lang w:val="en-US"/>
        </w:rPr>
        <w:t>4.2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(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>2566: 45.0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br/>
        <w:t>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Pr="00B657B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>และ</w:t>
      </w:r>
      <w:r w:rsidR="00D6044F" w:rsidRPr="00B657B8">
        <w:rPr>
          <w:rFonts w:ascii="Angsana New" w:hAnsi="Angsana New"/>
          <w:sz w:val="30"/>
          <w:szCs w:val="30"/>
          <w:cs/>
          <w:lang w:val="en-US"/>
        </w:rPr>
        <w:t>ในงบการเงินเฉพาะกิจการ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5F4C1F">
        <w:rPr>
          <w:rFonts w:ascii="Angsana New" w:hAnsi="Angsana New"/>
          <w:sz w:val="30"/>
          <w:szCs w:val="30"/>
          <w:lang w:val="en-US"/>
        </w:rPr>
        <w:t>3.9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>2566: 38.2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  <w:r w:rsidRPr="00B657B8">
        <w:rPr>
          <w:rFonts w:ascii="Angsana New" w:hAnsi="Angsana New"/>
          <w:sz w:val="30"/>
          <w:szCs w:val="30"/>
          <w:cs/>
          <w:lang w:val="en-US"/>
        </w:rPr>
        <w:t xml:space="preserve"> และภาระผูกพันจำนวนดังกล่าวข้างต้นจะแสดงยอดรวมไว้อยู่ภายใต้ภาระผูกพันรายจ่ายฝ่ายทุนด้วยเช่นกัน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763F3F5F" w14:textId="77777777" w:rsidR="00524509" w:rsidRPr="00B657B8" w:rsidRDefault="00524509" w:rsidP="00D9731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7C6A6BDA" w14:textId="77777777" w:rsidR="00D97314" w:rsidRPr="00B657B8" w:rsidRDefault="00D97314" w:rsidP="00D9731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19B89617" w14:textId="77777777" w:rsidR="00D97314" w:rsidRPr="00B657B8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62A8A0" w14:textId="76465509" w:rsidR="00D97314" w:rsidRPr="00B657B8" w:rsidRDefault="00D97314" w:rsidP="00D97314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และสินค้าสำเร็จรูปกับบริษัทหลายแห่ง โดย ณ วันที่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B657B8">
        <w:rPr>
          <w:rFonts w:ascii="Angsana New" w:hAnsi="Angsana New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F0775">
        <w:rPr>
          <w:rFonts w:asciiTheme="majorBidi" w:hAnsiTheme="majorBidi" w:cstheme="majorBidi"/>
          <w:sz w:val="30"/>
          <w:szCs w:val="30"/>
          <w:lang w:val="en-US"/>
        </w:rPr>
        <w:t>2,463.3</w:t>
      </w:r>
      <w:r w:rsidRPr="00B657B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Pr="00B657B8">
        <w:rPr>
          <w:rFonts w:asciiTheme="majorBidi" w:hAnsiTheme="majorBidi" w:cstheme="majorBidi"/>
          <w:sz w:val="30"/>
          <w:szCs w:val="30"/>
          <w:cs/>
        </w:rPr>
        <w:t>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  <w:r w:rsidRPr="00B657B8">
        <w:rPr>
          <w:rFonts w:asciiTheme="majorBidi" w:hAnsiTheme="majorBidi" w:cstheme="majorBidi"/>
          <w:sz w:val="30"/>
          <w:szCs w:val="30"/>
        </w:rPr>
        <w:t>: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2,865.9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B657B8"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ในงบการเงินรวม และ</w:t>
      </w:r>
      <w:r w:rsidRPr="00B657B8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F0775">
        <w:rPr>
          <w:rFonts w:asciiTheme="majorBidi" w:hAnsiTheme="majorBidi" w:cstheme="majorBidi"/>
          <w:sz w:val="30"/>
          <w:szCs w:val="30"/>
          <w:lang w:val="en-US"/>
        </w:rPr>
        <w:t>3,205.1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2566: 8,627.3 </w:t>
      </w:r>
      <w:r w:rsidRPr="00B657B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38EBEBC6" w14:textId="40033A61" w:rsidR="00626FEA" w:rsidRDefault="00626FEA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DC0E91D" w14:textId="77777777" w:rsidR="00D97314" w:rsidRPr="00B657B8" w:rsidRDefault="00D97314" w:rsidP="00D9731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B657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7CBBE3BC" w14:textId="77777777" w:rsidR="00D97314" w:rsidRPr="00A3475E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F1C9A35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จนกว่าจะ</w:t>
      </w:r>
      <w:r w:rsidRPr="00B657B8">
        <w:rPr>
          <w:rFonts w:asciiTheme="majorBidi" w:hAnsiTheme="majorBidi" w:cstheme="majorBidi"/>
          <w:sz w:val="30"/>
          <w:szCs w:val="30"/>
        </w:rPr>
        <w:t xml:space="preserve">        </w:t>
      </w:r>
      <w:r w:rsidRPr="00B657B8">
        <w:rPr>
          <w:rFonts w:asciiTheme="majorBidi" w:hAnsiTheme="majorBidi" w:cstheme="majorBidi" w:hint="cs"/>
          <w:spacing w:val="-4"/>
          <w:sz w:val="30"/>
          <w:szCs w:val="30"/>
          <w:cs/>
        </w:rPr>
        <w:t>มีการบอกเลิก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>20.5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>ล้านเยนต่อปีในงบการเงินรวม</w:t>
      </w:r>
      <w:r w:rsidRPr="00B657B8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และจำนวน </w:t>
      </w:r>
      <w:r w:rsidRPr="00B657B8">
        <w:rPr>
          <w:rFonts w:asciiTheme="majorBidi" w:hAnsiTheme="majorBidi" w:cstheme="majorBidi"/>
          <w:sz w:val="30"/>
          <w:szCs w:val="30"/>
          <w:lang w:val="en-US"/>
        </w:rPr>
        <w:t>9.5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1754C749" w14:textId="77777777" w:rsidR="00D97314" w:rsidRPr="00A3475E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2A6E01CE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B657B8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947FDD9" w14:textId="77777777" w:rsidR="00D97314" w:rsidRPr="00A3475E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  <w:r w:rsidRPr="00B657B8">
        <w:rPr>
          <w:rFonts w:asciiTheme="majorBidi" w:hAnsiTheme="majorBidi"/>
          <w:sz w:val="30"/>
          <w:szCs w:val="30"/>
          <w:cs/>
        </w:rPr>
        <w:t xml:space="preserve"> </w:t>
      </w:r>
    </w:p>
    <w:p w14:paraId="39E248A5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สัญญามีผลบังคับใช้และจะทยอยสิ้นสุดในเดือนกุมภาพันธ์ 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0.01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657B8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  <w:t>ล้านเหรียญสหรัฐอเมริกาต่อเดือน</w:t>
      </w:r>
    </w:p>
    <w:p w14:paraId="3909C17A" w14:textId="77777777" w:rsidR="00D97314" w:rsidRPr="00A3475E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46502F80" w14:textId="77777777" w:rsidR="00D97314" w:rsidRPr="00B657B8" w:rsidRDefault="00D97314" w:rsidP="00D9731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57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0D3B1499" w14:textId="77777777" w:rsidR="00D97314" w:rsidRPr="00A3475E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E91F5EB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Pr="00B657B8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Pr="00B657B8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9</w:t>
      </w: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0.8</w:t>
      </w:r>
      <w:r w:rsidRPr="00B657B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483A1B3F" w14:textId="77777777" w:rsidR="00626FEA" w:rsidRPr="00A3475E" w:rsidRDefault="00626FEA" w:rsidP="00D97314">
      <w:pPr>
        <w:spacing w:line="240" w:lineRule="auto"/>
        <w:ind w:left="540" w:right="-45"/>
        <w:jc w:val="thaiDistribute"/>
        <w:rPr>
          <w:b/>
          <w:bCs/>
          <w:i/>
          <w:iCs/>
          <w:sz w:val="24"/>
          <w:szCs w:val="24"/>
        </w:rPr>
      </w:pPr>
    </w:p>
    <w:p w14:paraId="3D56A2F8" w14:textId="20E9E670" w:rsidR="00D97314" w:rsidRPr="006C00CB" w:rsidRDefault="00D97314" w:rsidP="00D97314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B657B8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3FB6D5D7" w14:textId="77777777" w:rsidR="00D97314" w:rsidRPr="00A3475E" w:rsidRDefault="00D97314" w:rsidP="00D97314">
      <w:pPr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64367976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657B8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B657B8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5 - 7</w:t>
      </w:r>
      <w:r w:rsidRPr="00B657B8">
        <w:rPr>
          <w:rFonts w:hint="cs"/>
          <w:sz w:val="30"/>
          <w:szCs w:val="30"/>
          <w:cs/>
          <w:lang w:val="en-US"/>
        </w:rPr>
        <w:t xml:space="preserve"> ปี</w:t>
      </w:r>
      <w:r w:rsidRPr="00B657B8">
        <w:rPr>
          <w:sz w:val="30"/>
          <w:szCs w:val="30"/>
          <w:lang w:val="en-US"/>
        </w:rPr>
        <w:t xml:space="preserve"> </w:t>
      </w:r>
      <w:r w:rsidRPr="00B657B8">
        <w:rPr>
          <w:rFonts w:hint="cs"/>
          <w:sz w:val="30"/>
          <w:szCs w:val="30"/>
          <w:cs/>
          <w:lang w:val="en-US"/>
        </w:rPr>
        <w:t xml:space="preserve">สัญญามีผลบังคับใช้และจะทยอยสิ้นสุดภายในเดือนกันยายน </w:t>
      </w:r>
      <w:r w:rsidRPr="00B657B8">
        <w:rPr>
          <w:rFonts w:asciiTheme="majorBidi" w:hAnsiTheme="majorBidi"/>
          <w:snapToGrid w:val="0"/>
          <w:sz w:val="30"/>
          <w:szCs w:val="30"/>
          <w:lang w:val="en-US" w:eastAsia="th-TH"/>
        </w:rPr>
        <w:t>2571</w:t>
      </w:r>
      <w:r w:rsidRPr="00B657B8">
        <w:rPr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snapToGrid w:val="0"/>
          <w:sz w:val="30"/>
          <w:szCs w:val="30"/>
          <w:cs/>
          <w:lang w:val="en-US" w:eastAsia="th-TH"/>
        </w:rPr>
        <w:t>โดย</w:t>
      </w:r>
      <w:r w:rsidRPr="00B657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657B8">
        <w:rPr>
          <w:sz w:val="30"/>
          <w:szCs w:val="30"/>
          <w:cs/>
        </w:rPr>
        <w:t>ตกลงซื้อก๊าซธรรมชาติตามระยะเวลาและเงื่อนไขต่างๆ ที่ระบุในสัญญา</w:t>
      </w:r>
    </w:p>
    <w:p w14:paraId="18DE9456" w14:textId="77777777" w:rsidR="00D97314" w:rsidRPr="00A3475E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FCBF9" w14:textId="77777777" w:rsidR="00D97314" w:rsidRPr="00B657B8" w:rsidRDefault="00D97314" w:rsidP="00D97314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657B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20F0B55F" w14:textId="77777777" w:rsidR="00D97314" w:rsidRPr="00A3475E" w:rsidRDefault="00D97314" w:rsidP="00D97314">
      <w:pPr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D6AD3E7" w14:textId="77777777" w:rsidR="00D97314" w:rsidRPr="00B657B8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B657B8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16502F52" w14:textId="77777777" w:rsidR="00D97314" w:rsidRPr="00A3475E" w:rsidRDefault="00D97314" w:rsidP="00D97314">
      <w:pPr>
        <w:spacing w:line="240" w:lineRule="auto"/>
        <w:ind w:left="540" w:right="-45"/>
        <w:jc w:val="thaiDistribute"/>
        <w:rPr>
          <w:rFonts w:asciiTheme="majorBidi" w:hAnsiTheme="majorBidi"/>
          <w:sz w:val="24"/>
          <w:szCs w:val="24"/>
          <w:cs/>
          <w:lang w:val="en-US"/>
        </w:rPr>
      </w:pPr>
    </w:p>
    <w:p w14:paraId="1107F6B1" w14:textId="109E4B92" w:rsidR="00D97314" w:rsidRDefault="00D97314" w:rsidP="00A3475E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657B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A3475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3475E">
        <w:rPr>
          <w:rFonts w:ascii="Angsana New" w:hAnsi="Angsana New"/>
          <w:sz w:val="30"/>
          <w:szCs w:val="30"/>
          <w:lang w:val="en-US"/>
        </w:rPr>
        <w:t xml:space="preserve">30 </w:t>
      </w:r>
      <w:r w:rsidRPr="00A3475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A3475E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3475E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6929F4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หลายแห่ง</w:t>
      </w:r>
      <w:r w:rsidRPr="00A3475E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 w:rsidR="00B157F1">
        <w:rPr>
          <w:rFonts w:asciiTheme="majorBidi" w:hAnsiTheme="majorBidi" w:cstheme="majorBidi"/>
          <w:spacing w:val="-4"/>
          <w:sz w:val="30"/>
          <w:szCs w:val="30"/>
        </w:rPr>
        <w:br/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="00A3475E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กิจการที่เกี่ยวข้องกันหลายแห่ง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A3475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20C15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66</w:t>
      </w:r>
      <w:r w:rsidR="00C20C15" w:rsidRPr="00A3475E">
        <w:rPr>
          <w:rFonts w:asciiTheme="majorBidi" w:hAnsiTheme="majorBidi" w:cstheme="majorBidi"/>
          <w:spacing w:val="-4"/>
          <w:sz w:val="30"/>
          <w:szCs w:val="30"/>
          <w:lang w:val="en-US"/>
        </w:rPr>
        <w:t>,405.6</w:t>
      </w:r>
      <w:r w:rsidR="00A60D34" w:rsidRPr="00A3475E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3475E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A3475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60D34" w:rsidRPr="00A3475E">
        <w:rPr>
          <w:rFonts w:asciiTheme="majorBidi" w:hAnsiTheme="majorBidi" w:cstheme="majorBidi"/>
          <w:spacing w:val="-4"/>
          <w:sz w:val="30"/>
          <w:szCs w:val="30"/>
        </w:rPr>
        <w:t>4.4</w:t>
      </w:r>
      <w:r w:rsidR="006C3AAD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85F70"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B436D0" w:rsidRPr="00A3475E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50,000 </w:t>
      </w:r>
      <w:r w:rsidR="00B436D0" w:rsidRPr="00A3475E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</w:t>
      </w:r>
      <w:r w:rsidR="0078227B" w:rsidRPr="00A3475E">
        <w:rPr>
          <w:rFonts w:asciiTheme="majorBidi" w:hAnsiTheme="majorBidi"/>
          <w:spacing w:val="-4"/>
          <w:sz w:val="30"/>
          <w:szCs w:val="30"/>
          <w:cs/>
          <w:lang w:val="en-US"/>
        </w:rPr>
        <w:t>รูเปียห์อินโดนีเซีย</w:t>
      </w:r>
      <w:r w:rsidR="00B436D0" w:rsidRPr="00A3475E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A3475E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A3475E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2566: 56,977.5 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44.3 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)</w:t>
      </w:r>
      <w:r w:rsidRPr="00B657B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0BFA176B" w14:textId="77777777" w:rsidR="00BE6C44" w:rsidRPr="00D97314" w:rsidRDefault="00BE6C44" w:rsidP="00615691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sectPr w:rsidR="00BE6C44" w:rsidRPr="00D97314" w:rsidSect="000D611D"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8A2C8" w14:textId="77777777" w:rsidR="00F016B8" w:rsidRDefault="00F016B8">
      <w:r>
        <w:separator/>
      </w:r>
    </w:p>
  </w:endnote>
  <w:endnote w:type="continuationSeparator" w:id="0">
    <w:p w14:paraId="78F85093" w14:textId="77777777" w:rsidR="00F016B8" w:rsidRDefault="00F016B8">
      <w:r>
        <w:continuationSeparator/>
      </w:r>
    </w:p>
  </w:endnote>
  <w:endnote w:type="continuationNotice" w:id="1">
    <w:p w14:paraId="2938F842" w14:textId="77777777" w:rsidR="00F016B8" w:rsidRDefault="00F016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211C" w14:textId="77777777" w:rsidR="006151A8" w:rsidRPr="007D16E0" w:rsidRDefault="006151A8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4231692" w14:textId="77777777" w:rsidR="006151A8" w:rsidRPr="000B2A91" w:rsidRDefault="006151A8" w:rsidP="00D97314">
    <w:pPr>
      <w:pStyle w:val="Footer"/>
      <w:jc w:val="right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18AF1" w14:textId="77777777" w:rsidR="00D97314" w:rsidRPr="00173BD7" w:rsidRDefault="00D97314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F5C05AF" w14:textId="77777777" w:rsidR="00D97314" w:rsidRPr="00175C2C" w:rsidRDefault="00D97314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88725" w14:textId="77777777" w:rsidR="00D97314" w:rsidRPr="00173BD7" w:rsidRDefault="00D97314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0D5753B" w14:textId="77777777" w:rsidR="00D97314" w:rsidRPr="00175C2C" w:rsidRDefault="00D97314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2DD5C" w14:textId="77777777" w:rsidR="00F016B8" w:rsidRDefault="00F016B8">
      <w:r>
        <w:separator/>
      </w:r>
    </w:p>
  </w:footnote>
  <w:footnote w:type="continuationSeparator" w:id="0">
    <w:p w14:paraId="6FB8A798" w14:textId="77777777" w:rsidR="00F016B8" w:rsidRDefault="00F016B8">
      <w:r>
        <w:continuationSeparator/>
      </w:r>
    </w:p>
  </w:footnote>
  <w:footnote w:type="continuationNotice" w:id="1">
    <w:p w14:paraId="69377EA3" w14:textId="77777777" w:rsidR="00F016B8" w:rsidRDefault="00F016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D6815" w14:textId="77777777" w:rsidR="00081BD8" w:rsidRDefault="00081BD8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5FEBD80" w14:textId="77777777" w:rsidR="00081BD8" w:rsidRDefault="00081BD8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8B8C976" w14:textId="77777777" w:rsidR="00081BD8" w:rsidRDefault="00081BD8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415BEA2" w14:textId="77777777" w:rsidR="00081BD8" w:rsidRPr="000E5F74" w:rsidRDefault="00081BD8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158E7" w14:textId="77777777" w:rsidR="00D97314" w:rsidRDefault="00D97314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F7C839D" w14:textId="77777777" w:rsidR="00D97314" w:rsidRDefault="00D97314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6D1F4E1" w14:textId="77777777" w:rsidR="00D97314" w:rsidRDefault="00D97314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AC2337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2A30" w14:textId="77777777" w:rsidR="00D97314" w:rsidRDefault="00D97314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F155A64" w14:textId="77777777" w:rsidR="00D97314" w:rsidRDefault="00D97314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13977D5" w14:textId="77777777" w:rsidR="00D97314" w:rsidRDefault="00D97314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  <w:lang w:val="en-US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B7077C" w14:textId="77777777" w:rsidR="00D97314" w:rsidRPr="000E5F74" w:rsidRDefault="00D97314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0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2856F86"/>
    <w:multiLevelType w:val="hybridMultilevel"/>
    <w:tmpl w:val="FCC6EA52"/>
    <w:lvl w:ilvl="0" w:tplc="D9728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B00154"/>
    <w:multiLevelType w:val="hybridMultilevel"/>
    <w:tmpl w:val="6DE44822"/>
    <w:lvl w:ilvl="0" w:tplc="43A438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32036F"/>
    <w:multiLevelType w:val="hybridMultilevel"/>
    <w:tmpl w:val="E3500E4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911506739">
    <w:abstractNumId w:val="1"/>
  </w:num>
  <w:num w:numId="2" w16cid:durableId="1560239400">
    <w:abstractNumId w:val="0"/>
  </w:num>
  <w:num w:numId="3" w16cid:durableId="2074280083">
    <w:abstractNumId w:val="4"/>
  </w:num>
  <w:num w:numId="4" w16cid:durableId="1605922107">
    <w:abstractNumId w:val="18"/>
  </w:num>
  <w:num w:numId="5" w16cid:durableId="1146430401">
    <w:abstractNumId w:val="30"/>
  </w:num>
  <w:num w:numId="6" w16cid:durableId="570778047">
    <w:abstractNumId w:val="13"/>
  </w:num>
  <w:num w:numId="7" w16cid:durableId="228852206">
    <w:abstractNumId w:val="5"/>
  </w:num>
  <w:num w:numId="8" w16cid:durableId="97340373">
    <w:abstractNumId w:val="9"/>
  </w:num>
  <w:num w:numId="9" w16cid:durableId="594366750">
    <w:abstractNumId w:val="16"/>
  </w:num>
  <w:num w:numId="10" w16cid:durableId="1014260981">
    <w:abstractNumId w:val="24"/>
  </w:num>
  <w:num w:numId="11" w16cid:durableId="1199200386">
    <w:abstractNumId w:val="12"/>
  </w:num>
  <w:num w:numId="12" w16cid:durableId="1470979056">
    <w:abstractNumId w:val="14"/>
  </w:num>
  <w:num w:numId="13" w16cid:durableId="475149612">
    <w:abstractNumId w:val="27"/>
  </w:num>
  <w:num w:numId="14" w16cid:durableId="19858902">
    <w:abstractNumId w:val="28"/>
  </w:num>
  <w:num w:numId="15" w16cid:durableId="1129014734">
    <w:abstractNumId w:val="3"/>
  </w:num>
  <w:num w:numId="16" w16cid:durableId="527063854">
    <w:abstractNumId w:val="17"/>
  </w:num>
  <w:num w:numId="17" w16cid:durableId="983631173">
    <w:abstractNumId w:val="19"/>
  </w:num>
  <w:num w:numId="18" w16cid:durableId="986670412">
    <w:abstractNumId w:val="11"/>
  </w:num>
  <w:num w:numId="19" w16cid:durableId="17382836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8851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58833">
    <w:abstractNumId w:val="2"/>
  </w:num>
  <w:num w:numId="22" w16cid:durableId="404378019">
    <w:abstractNumId w:val="8"/>
  </w:num>
  <w:num w:numId="23" w16cid:durableId="1795563460">
    <w:abstractNumId w:val="10"/>
  </w:num>
  <w:num w:numId="24" w16cid:durableId="1965499701">
    <w:abstractNumId w:val="15"/>
  </w:num>
  <w:num w:numId="25" w16cid:durableId="431978021">
    <w:abstractNumId w:val="7"/>
  </w:num>
  <w:num w:numId="26" w16cid:durableId="298461150">
    <w:abstractNumId w:val="29"/>
  </w:num>
  <w:num w:numId="27" w16cid:durableId="1599168558">
    <w:abstractNumId w:val="25"/>
  </w:num>
  <w:num w:numId="28" w16cid:durableId="588344015">
    <w:abstractNumId w:val="22"/>
  </w:num>
  <w:num w:numId="29" w16cid:durableId="554319475">
    <w:abstractNumId w:val="20"/>
  </w:num>
  <w:num w:numId="30" w16cid:durableId="1467434732">
    <w:abstractNumId w:val="6"/>
  </w:num>
  <w:num w:numId="31" w16cid:durableId="827356187">
    <w:abstractNumId w:val="21"/>
  </w:num>
  <w:num w:numId="32" w16cid:durableId="104911418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3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1C89"/>
    <w:rsid w:val="000020DA"/>
    <w:rsid w:val="000023A1"/>
    <w:rsid w:val="000023C8"/>
    <w:rsid w:val="000029DC"/>
    <w:rsid w:val="00002BD2"/>
    <w:rsid w:val="00002C48"/>
    <w:rsid w:val="00002E73"/>
    <w:rsid w:val="00003219"/>
    <w:rsid w:val="00003313"/>
    <w:rsid w:val="00003378"/>
    <w:rsid w:val="000037FF"/>
    <w:rsid w:val="00003BC8"/>
    <w:rsid w:val="00003C8B"/>
    <w:rsid w:val="000048BF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1D"/>
    <w:rsid w:val="000075E8"/>
    <w:rsid w:val="0000765B"/>
    <w:rsid w:val="00007661"/>
    <w:rsid w:val="00007770"/>
    <w:rsid w:val="000079CB"/>
    <w:rsid w:val="00007EA1"/>
    <w:rsid w:val="000105BE"/>
    <w:rsid w:val="00010989"/>
    <w:rsid w:val="00010994"/>
    <w:rsid w:val="00010ACF"/>
    <w:rsid w:val="000112B2"/>
    <w:rsid w:val="0001153D"/>
    <w:rsid w:val="00011788"/>
    <w:rsid w:val="00011C73"/>
    <w:rsid w:val="0001234C"/>
    <w:rsid w:val="000124D1"/>
    <w:rsid w:val="000127A7"/>
    <w:rsid w:val="00012928"/>
    <w:rsid w:val="00012ED5"/>
    <w:rsid w:val="00013080"/>
    <w:rsid w:val="000135DF"/>
    <w:rsid w:val="00013655"/>
    <w:rsid w:val="00013885"/>
    <w:rsid w:val="000138F1"/>
    <w:rsid w:val="00013BF6"/>
    <w:rsid w:val="00013DC2"/>
    <w:rsid w:val="000142B2"/>
    <w:rsid w:val="00014DE2"/>
    <w:rsid w:val="0001549D"/>
    <w:rsid w:val="00015637"/>
    <w:rsid w:val="000159B2"/>
    <w:rsid w:val="00015C5D"/>
    <w:rsid w:val="00015D0D"/>
    <w:rsid w:val="00015F55"/>
    <w:rsid w:val="0001641C"/>
    <w:rsid w:val="00016A2C"/>
    <w:rsid w:val="00016A5F"/>
    <w:rsid w:val="00016BBB"/>
    <w:rsid w:val="000173DB"/>
    <w:rsid w:val="00017470"/>
    <w:rsid w:val="00017888"/>
    <w:rsid w:val="00017979"/>
    <w:rsid w:val="00017ED0"/>
    <w:rsid w:val="00017FBE"/>
    <w:rsid w:val="00020051"/>
    <w:rsid w:val="0002005A"/>
    <w:rsid w:val="00020250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51D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6F7"/>
    <w:rsid w:val="000277D7"/>
    <w:rsid w:val="000277D8"/>
    <w:rsid w:val="00027A1E"/>
    <w:rsid w:val="00027A5B"/>
    <w:rsid w:val="0003030F"/>
    <w:rsid w:val="00030612"/>
    <w:rsid w:val="00030668"/>
    <w:rsid w:val="00030AC4"/>
    <w:rsid w:val="00030AE9"/>
    <w:rsid w:val="00030FC6"/>
    <w:rsid w:val="00031011"/>
    <w:rsid w:val="0003118A"/>
    <w:rsid w:val="000311C6"/>
    <w:rsid w:val="000316ED"/>
    <w:rsid w:val="00031E3F"/>
    <w:rsid w:val="000322E7"/>
    <w:rsid w:val="0003248E"/>
    <w:rsid w:val="00032905"/>
    <w:rsid w:val="000329D9"/>
    <w:rsid w:val="00032B0F"/>
    <w:rsid w:val="00032C38"/>
    <w:rsid w:val="00032FC5"/>
    <w:rsid w:val="00033089"/>
    <w:rsid w:val="00033426"/>
    <w:rsid w:val="000334EE"/>
    <w:rsid w:val="00033AA7"/>
    <w:rsid w:val="000343CD"/>
    <w:rsid w:val="00034620"/>
    <w:rsid w:val="0003499B"/>
    <w:rsid w:val="00034A7E"/>
    <w:rsid w:val="00034C0A"/>
    <w:rsid w:val="00034C85"/>
    <w:rsid w:val="00034E4F"/>
    <w:rsid w:val="000352F7"/>
    <w:rsid w:val="0003543A"/>
    <w:rsid w:val="000354AE"/>
    <w:rsid w:val="00035D15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A87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5D15"/>
    <w:rsid w:val="00046139"/>
    <w:rsid w:val="000464CB"/>
    <w:rsid w:val="00046810"/>
    <w:rsid w:val="0004699B"/>
    <w:rsid w:val="00046FF2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BE4"/>
    <w:rsid w:val="00050C32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98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147"/>
    <w:rsid w:val="000626D0"/>
    <w:rsid w:val="00063625"/>
    <w:rsid w:val="000636D3"/>
    <w:rsid w:val="00063951"/>
    <w:rsid w:val="00063B49"/>
    <w:rsid w:val="00063B6E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6F95"/>
    <w:rsid w:val="000677C0"/>
    <w:rsid w:val="0006784C"/>
    <w:rsid w:val="00067A29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064"/>
    <w:rsid w:val="0007511E"/>
    <w:rsid w:val="000751AB"/>
    <w:rsid w:val="00075737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A1"/>
    <w:rsid w:val="00077ABF"/>
    <w:rsid w:val="00077CE8"/>
    <w:rsid w:val="00077D95"/>
    <w:rsid w:val="00077DD1"/>
    <w:rsid w:val="000800A6"/>
    <w:rsid w:val="00080119"/>
    <w:rsid w:val="000803D4"/>
    <w:rsid w:val="000804D3"/>
    <w:rsid w:val="00080896"/>
    <w:rsid w:val="00080C1C"/>
    <w:rsid w:val="0008131B"/>
    <w:rsid w:val="00081536"/>
    <w:rsid w:val="00081813"/>
    <w:rsid w:val="00081886"/>
    <w:rsid w:val="00081ABE"/>
    <w:rsid w:val="00081ADB"/>
    <w:rsid w:val="00081BD8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B2C"/>
    <w:rsid w:val="00083DFC"/>
    <w:rsid w:val="00084010"/>
    <w:rsid w:val="00084339"/>
    <w:rsid w:val="00084690"/>
    <w:rsid w:val="000849D6"/>
    <w:rsid w:val="00084B74"/>
    <w:rsid w:val="00084CB4"/>
    <w:rsid w:val="00084DF2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CE8"/>
    <w:rsid w:val="00085E1F"/>
    <w:rsid w:val="000862A1"/>
    <w:rsid w:val="00086731"/>
    <w:rsid w:val="00086AD1"/>
    <w:rsid w:val="0008717A"/>
    <w:rsid w:val="00087365"/>
    <w:rsid w:val="00087AAD"/>
    <w:rsid w:val="00087BC6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B4B"/>
    <w:rsid w:val="00091FE2"/>
    <w:rsid w:val="000920CC"/>
    <w:rsid w:val="00092198"/>
    <w:rsid w:val="0009268C"/>
    <w:rsid w:val="000929BF"/>
    <w:rsid w:val="00092AFB"/>
    <w:rsid w:val="00092D63"/>
    <w:rsid w:val="00093269"/>
    <w:rsid w:val="000933CD"/>
    <w:rsid w:val="000934B3"/>
    <w:rsid w:val="0009369D"/>
    <w:rsid w:val="00093C61"/>
    <w:rsid w:val="00093F67"/>
    <w:rsid w:val="0009417A"/>
    <w:rsid w:val="0009420B"/>
    <w:rsid w:val="00094583"/>
    <w:rsid w:val="000945D3"/>
    <w:rsid w:val="00094692"/>
    <w:rsid w:val="0009578B"/>
    <w:rsid w:val="00095AFE"/>
    <w:rsid w:val="00095DC5"/>
    <w:rsid w:val="00096252"/>
    <w:rsid w:val="00097044"/>
    <w:rsid w:val="00097826"/>
    <w:rsid w:val="00097A97"/>
    <w:rsid w:val="000A01D2"/>
    <w:rsid w:val="000A04B8"/>
    <w:rsid w:val="000A04D4"/>
    <w:rsid w:val="000A0651"/>
    <w:rsid w:val="000A0878"/>
    <w:rsid w:val="000A0896"/>
    <w:rsid w:val="000A0A9F"/>
    <w:rsid w:val="000A0AD0"/>
    <w:rsid w:val="000A1467"/>
    <w:rsid w:val="000A15CB"/>
    <w:rsid w:val="000A178B"/>
    <w:rsid w:val="000A19A7"/>
    <w:rsid w:val="000A1D3C"/>
    <w:rsid w:val="000A1E2D"/>
    <w:rsid w:val="000A1EDD"/>
    <w:rsid w:val="000A1FF8"/>
    <w:rsid w:val="000A2162"/>
    <w:rsid w:val="000A223F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64C"/>
    <w:rsid w:val="000A4DDF"/>
    <w:rsid w:val="000A4E1A"/>
    <w:rsid w:val="000A4F68"/>
    <w:rsid w:val="000A4FBC"/>
    <w:rsid w:val="000A52A9"/>
    <w:rsid w:val="000A5372"/>
    <w:rsid w:val="000A5C48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BF9"/>
    <w:rsid w:val="000A7C41"/>
    <w:rsid w:val="000A7C96"/>
    <w:rsid w:val="000A7D08"/>
    <w:rsid w:val="000B0292"/>
    <w:rsid w:val="000B02ED"/>
    <w:rsid w:val="000B052C"/>
    <w:rsid w:val="000B0843"/>
    <w:rsid w:val="000B0DA9"/>
    <w:rsid w:val="000B17AC"/>
    <w:rsid w:val="000B1BCF"/>
    <w:rsid w:val="000B1D76"/>
    <w:rsid w:val="000B1E52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196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B7A6E"/>
    <w:rsid w:val="000B7D53"/>
    <w:rsid w:val="000C06C7"/>
    <w:rsid w:val="000C0744"/>
    <w:rsid w:val="000C0AA3"/>
    <w:rsid w:val="000C0AB1"/>
    <w:rsid w:val="000C0C78"/>
    <w:rsid w:val="000C0CAE"/>
    <w:rsid w:val="000C114D"/>
    <w:rsid w:val="000C1987"/>
    <w:rsid w:val="000C198A"/>
    <w:rsid w:val="000C1EE2"/>
    <w:rsid w:val="000C2059"/>
    <w:rsid w:val="000C25F1"/>
    <w:rsid w:val="000C2889"/>
    <w:rsid w:val="000C28A5"/>
    <w:rsid w:val="000C2B31"/>
    <w:rsid w:val="000C2C0B"/>
    <w:rsid w:val="000C2DF2"/>
    <w:rsid w:val="000C30F0"/>
    <w:rsid w:val="000C32E0"/>
    <w:rsid w:val="000C3964"/>
    <w:rsid w:val="000C3A91"/>
    <w:rsid w:val="000C3C78"/>
    <w:rsid w:val="000C3FCC"/>
    <w:rsid w:val="000C4376"/>
    <w:rsid w:val="000C4702"/>
    <w:rsid w:val="000C47B1"/>
    <w:rsid w:val="000C4934"/>
    <w:rsid w:val="000C4AC8"/>
    <w:rsid w:val="000C4C4F"/>
    <w:rsid w:val="000C4E6A"/>
    <w:rsid w:val="000C51CF"/>
    <w:rsid w:val="000C54D3"/>
    <w:rsid w:val="000C54DA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064"/>
    <w:rsid w:val="000D2267"/>
    <w:rsid w:val="000D2592"/>
    <w:rsid w:val="000D25F2"/>
    <w:rsid w:val="000D28C8"/>
    <w:rsid w:val="000D2AB0"/>
    <w:rsid w:val="000D2ADF"/>
    <w:rsid w:val="000D346E"/>
    <w:rsid w:val="000D3C09"/>
    <w:rsid w:val="000D3F72"/>
    <w:rsid w:val="000D44B3"/>
    <w:rsid w:val="000D49A0"/>
    <w:rsid w:val="000D4E83"/>
    <w:rsid w:val="000D4EB3"/>
    <w:rsid w:val="000D51A9"/>
    <w:rsid w:val="000D5366"/>
    <w:rsid w:val="000D5DB8"/>
    <w:rsid w:val="000D611D"/>
    <w:rsid w:val="000D6790"/>
    <w:rsid w:val="000D67D6"/>
    <w:rsid w:val="000D69B0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0E5C"/>
    <w:rsid w:val="000E0F8C"/>
    <w:rsid w:val="000E1D0C"/>
    <w:rsid w:val="000E1D8F"/>
    <w:rsid w:val="000E1E53"/>
    <w:rsid w:val="000E20DA"/>
    <w:rsid w:val="000E22FC"/>
    <w:rsid w:val="000E2329"/>
    <w:rsid w:val="000E2451"/>
    <w:rsid w:val="000E2844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6AC"/>
    <w:rsid w:val="000E5B2E"/>
    <w:rsid w:val="000E5F74"/>
    <w:rsid w:val="000E6046"/>
    <w:rsid w:val="000E62E3"/>
    <w:rsid w:val="000E641C"/>
    <w:rsid w:val="000E6537"/>
    <w:rsid w:val="000E6C2B"/>
    <w:rsid w:val="000E6C98"/>
    <w:rsid w:val="000E7004"/>
    <w:rsid w:val="000E7184"/>
    <w:rsid w:val="000E7667"/>
    <w:rsid w:val="000E78AA"/>
    <w:rsid w:val="000E7A61"/>
    <w:rsid w:val="000E7C3D"/>
    <w:rsid w:val="000E7D28"/>
    <w:rsid w:val="000F031A"/>
    <w:rsid w:val="000F08DE"/>
    <w:rsid w:val="000F0BD3"/>
    <w:rsid w:val="000F0FB6"/>
    <w:rsid w:val="000F115F"/>
    <w:rsid w:val="000F12E6"/>
    <w:rsid w:val="000F1334"/>
    <w:rsid w:val="000F13D3"/>
    <w:rsid w:val="000F148A"/>
    <w:rsid w:val="000F14E5"/>
    <w:rsid w:val="000F16BF"/>
    <w:rsid w:val="000F16E4"/>
    <w:rsid w:val="000F17E2"/>
    <w:rsid w:val="000F1A36"/>
    <w:rsid w:val="000F1D00"/>
    <w:rsid w:val="000F1D86"/>
    <w:rsid w:val="000F1FAD"/>
    <w:rsid w:val="000F2044"/>
    <w:rsid w:val="000F25A6"/>
    <w:rsid w:val="000F287F"/>
    <w:rsid w:val="000F2DAC"/>
    <w:rsid w:val="000F32DB"/>
    <w:rsid w:val="000F3318"/>
    <w:rsid w:val="000F332A"/>
    <w:rsid w:val="000F3721"/>
    <w:rsid w:val="000F372F"/>
    <w:rsid w:val="000F3772"/>
    <w:rsid w:val="000F3809"/>
    <w:rsid w:val="000F38E0"/>
    <w:rsid w:val="000F394E"/>
    <w:rsid w:val="000F39B4"/>
    <w:rsid w:val="000F3EC3"/>
    <w:rsid w:val="000F436E"/>
    <w:rsid w:val="000F43C4"/>
    <w:rsid w:val="000F453F"/>
    <w:rsid w:val="000F47E4"/>
    <w:rsid w:val="000F4849"/>
    <w:rsid w:val="000F49BE"/>
    <w:rsid w:val="000F49C0"/>
    <w:rsid w:val="000F4C3D"/>
    <w:rsid w:val="000F51AF"/>
    <w:rsid w:val="000F53AB"/>
    <w:rsid w:val="000F5FA8"/>
    <w:rsid w:val="000F613D"/>
    <w:rsid w:val="000F61A6"/>
    <w:rsid w:val="000F6788"/>
    <w:rsid w:val="000F6D44"/>
    <w:rsid w:val="000F75BE"/>
    <w:rsid w:val="000F7624"/>
    <w:rsid w:val="000F7B70"/>
    <w:rsid w:val="000F7E95"/>
    <w:rsid w:val="000F7FD2"/>
    <w:rsid w:val="00100030"/>
    <w:rsid w:val="001000FB"/>
    <w:rsid w:val="00100212"/>
    <w:rsid w:val="0010041D"/>
    <w:rsid w:val="00100D04"/>
    <w:rsid w:val="00101474"/>
    <w:rsid w:val="00101728"/>
    <w:rsid w:val="0010193F"/>
    <w:rsid w:val="00101A01"/>
    <w:rsid w:val="00101D28"/>
    <w:rsid w:val="00101D56"/>
    <w:rsid w:val="00101EBF"/>
    <w:rsid w:val="001020E5"/>
    <w:rsid w:val="00102320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4D4"/>
    <w:rsid w:val="0010665D"/>
    <w:rsid w:val="001067B1"/>
    <w:rsid w:val="001067DD"/>
    <w:rsid w:val="001069CB"/>
    <w:rsid w:val="00106CAA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120"/>
    <w:rsid w:val="0011153C"/>
    <w:rsid w:val="001115A4"/>
    <w:rsid w:val="001116DC"/>
    <w:rsid w:val="0011187C"/>
    <w:rsid w:val="00111AB5"/>
    <w:rsid w:val="00111D23"/>
    <w:rsid w:val="00111F31"/>
    <w:rsid w:val="001124A5"/>
    <w:rsid w:val="001125A8"/>
    <w:rsid w:val="00112E5F"/>
    <w:rsid w:val="001132DA"/>
    <w:rsid w:val="00113330"/>
    <w:rsid w:val="0011351F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AA5"/>
    <w:rsid w:val="00117C87"/>
    <w:rsid w:val="00117DB8"/>
    <w:rsid w:val="00117EC8"/>
    <w:rsid w:val="001200A1"/>
    <w:rsid w:val="001207AD"/>
    <w:rsid w:val="001208AA"/>
    <w:rsid w:val="0012096D"/>
    <w:rsid w:val="00120BAC"/>
    <w:rsid w:val="00120C38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617"/>
    <w:rsid w:val="0012461F"/>
    <w:rsid w:val="00124CF0"/>
    <w:rsid w:val="00124EF4"/>
    <w:rsid w:val="00124F0B"/>
    <w:rsid w:val="001251E6"/>
    <w:rsid w:val="001252B2"/>
    <w:rsid w:val="001253CF"/>
    <w:rsid w:val="00125598"/>
    <w:rsid w:val="00125A2D"/>
    <w:rsid w:val="00125D44"/>
    <w:rsid w:val="00125E57"/>
    <w:rsid w:val="0012601C"/>
    <w:rsid w:val="0012624C"/>
    <w:rsid w:val="001262DF"/>
    <w:rsid w:val="001264FF"/>
    <w:rsid w:val="00126735"/>
    <w:rsid w:val="00126809"/>
    <w:rsid w:val="001268D0"/>
    <w:rsid w:val="00126B04"/>
    <w:rsid w:val="00126C4C"/>
    <w:rsid w:val="00126D3D"/>
    <w:rsid w:val="00127014"/>
    <w:rsid w:val="001271BA"/>
    <w:rsid w:val="001279D2"/>
    <w:rsid w:val="00127C3B"/>
    <w:rsid w:val="00127D42"/>
    <w:rsid w:val="001300DD"/>
    <w:rsid w:val="001303BA"/>
    <w:rsid w:val="00130844"/>
    <w:rsid w:val="00131540"/>
    <w:rsid w:val="00131E71"/>
    <w:rsid w:val="00131E78"/>
    <w:rsid w:val="001322DF"/>
    <w:rsid w:val="001325CD"/>
    <w:rsid w:val="00132711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EB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1F1"/>
    <w:rsid w:val="001372EF"/>
    <w:rsid w:val="0013737A"/>
    <w:rsid w:val="00137456"/>
    <w:rsid w:val="00137B29"/>
    <w:rsid w:val="00137BD2"/>
    <w:rsid w:val="00137EF8"/>
    <w:rsid w:val="0014011B"/>
    <w:rsid w:val="0014055A"/>
    <w:rsid w:val="001405C2"/>
    <w:rsid w:val="00140E35"/>
    <w:rsid w:val="00141756"/>
    <w:rsid w:val="00141A4F"/>
    <w:rsid w:val="00141AC9"/>
    <w:rsid w:val="00141D39"/>
    <w:rsid w:val="00141DDA"/>
    <w:rsid w:val="00141F2E"/>
    <w:rsid w:val="001420E7"/>
    <w:rsid w:val="00142391"/>
    <w:rsid w:val="001426A9"/>
    <w:rsid w:val="00142AD3"/>
    <w:rsid w:val="00142B86"/>
    <w:rsid w:val="00142C8F"/>
    <w:rsid w:val="00142E97"/>
    <w:rsid w:val="00142F42"/>
    <w:rsid w:val="001432CD"/>
    <w:rsid w:val="00143A5A"/>
    <w:rsid w:val="00143AC3"/>
    <w:rsid w:val="00144822"/>
    <w:rsid w:val="001449DD"/>
    <w:rsid w:val="00144AAB"/>
    <w:rsid w:val="00144D7A"/>
    <w:rsid w:val="00144F8F"/>
    <w:rsid w:val="001456E5"/>
    <w:rsid w:val="001458A5"/>
    <w:rsid w:val="00145BF4"/>
    <w:rsid w:val="00145D83"/>
    <w:rsid w:val="00145E28"/>
    <w:rsid w:val="00145F02"/>
    <w:rsid w:val="001461D1"/>
    <w:rsid w:val="001461DC"/>
    <w:rsid w:val="001462D9"/>
    <w:rsid w:val="001464AC"/>
    <w:rsid w:val="001465D5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34F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35EC"/>
    <w:rsid w:val="00154136"/>
    <w:rsid w:val="00154446"/>
    <w:rsid w:val="0015481F"/>
    <w:rsid w:val="0015625E"/>
    <w:rsid w:val="0015640F"/>
    <w:rsid w:val="001566D2"/>
    <w:rsid w:val="001566E9"/>
    <w:rsid w:val="001570A7"/>
    <w:rsid w:val="00157BA8"/>
    <w:rsid w:val="00157FA9"/>
    <w:rsid w:val="0016006B"/>
    <w:rsid w:val="00160114"/>
    <w:rsid w:val="001605DA"/>
    <w:rsid w:val="001606CB"/>
    <w:rsid w:val="00160AAA"/>
    <w:rsid w:val="00160E81"/>
    <w:rsid w:val="001611FD"/>
    <w:rsid w:val="001614D4"/>
    <w:rsid w:val="00161EE8"/>
    <w:rsid w:val="001620DE"/>
    <w:rsid w:val="00162555"/>
    <w:rsid w:val="00162916"/>
    <w:rsid w:val="00162AD9"/>
    <w:rsid w:val="00162B76"/>
    <w:rsid w:val="00162C18"/>
    <w:rsid w:val="00163145"/>
    <w:rsid w:val="0016318A"/>
    <w:rsid w:val="00163280"/>
    <w:rsid w:val="0016339E"/>
    <w:rsid w:val="0016346E"/>
    <w:rsid w:val="00163B75"/>
    <w:rsid w:val="00163DF1"/>
    <w:rsid w:val="001644B5"/>
    <w:rsid w:val="00164EAA"/>
    <w:rsid w:val="00165082"/>
    <w:rsid w:val="00165198"/>
    <w:rsid w:val="0016520E"/>
    <w:rsid w:val="00165249"/>
    <w:rsid w:val="001656A1"/>
    <w:rsid w:val="00165975"/>
    <w:rsid w:val="001659D3"/>
    <w:rsid w:val="00165B65"/>
    <w:rsid w:val="00165BE4"/>
    <w:rsid w:val="00165ED8"/>
    <w:rsid w:val="00166134"/>
    <w:rsid w:val="0016629B"/>
    <w:rsid w:val="001666F5"/>
    <w:rsid w:val="00166713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69D"/>
    <w:rsid w:val="00170BB6"/>
    <w:rsid w:val="00170C38"/>
    <w:rsid w:val="001711D0"/>
    <w:rsid w:val="001711FF"/>
    <w:rsid w:val="00171470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090"/>
    <w:rsid w:val="00173129"/>
    <w:rsid w:val="00173350"/>
    <w:rsid w:val="0017336B"/>
    <w:rsid w:val="0017342A"/>
    <w:rsid w:val="001738DA"/>
    <w:rsid w:val="00173BD7"/>
    <w:rsid w:val="00173D7F"/>
    <w:rsid w:val="00174028"/>
    <w:rsid w:val="00174B5F"/>
    <w:rsid w:val="00175372"/>
    <w:rsid w:val="001753BB"/>
    <w:rsid w:val="001754A6"/>
    <w:rsid w:val="00175C2C"/>
    <w:rsid w:val="0017693B"/>
    <w:rsid w:val="00176DFC"/>
    <w:rsid w:val="0017703A"/>
    <w:rsid w:val="00177104"/>
    <w:rsid w:val="0017716E"/>
    <w:rsid w:val="0017737D"/>
    <w:rsid w:val="00177531"/>
    <w:rsid w:val="00177DCC"/>
    <w:rsid w:val="00177DDD"/>
    <w:rsid w:val="00177E2D"/>
    <w:rsid w:val="0018005F"/>
    <w:rsid w:val="00180202"/>
    <w:rsid w:val="00180230"/>
    <w:rsid w:val="0018089F"/>
    <w:rsid w:val="0018090F"/>
    <w:rsid w:val="0018101E"/>
    <w:rsid w:val="00181169"/>
    <w:rsid w:val="001811FC"/>
    <w:rsid w:val="00181205"/>
    <w:rsid w:val="001815DA"/>
    <w:rsid w:val="0018168A"/>
    <w:rsid w:val="001820B8"/>
    <w:rsid w:val="0018211E"/>
    <w:rsid w:val="001825E1"/>
    <w:rsid w:val="0018297A"/>
    <w:rsid w:val="00182AED"/>
    <w:rsid w:val="00182FA6"/>
    <w:rsid w:val="0018391B"/>
    <w:rsid w:val="00183ABB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969"/>
    <w:rsid w:val="00184B13"/>
    <w:rsid w:val="00185283"/>
    <w:rsid w:val="00185BD3"/>
    <w:rsid w:val="00185EAA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117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645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43C"/>
    <w:rsid w:val="001955E1"/>
    <w:rsid w:val="001958DD"/>
    <w:rsid w:val="001960EA"/>
    <w:rsid w:val="001962C4"/>
    <w:rsid w:val="00196978"/>
    <w:rsid w:val="00196AB8"/>
    <w:rsid w:val="00197512"/>
    <w:rsid w:val="00197725"/>
    <w:rsid w:val="00197807"/>
    <w:rsid w:val="00197877"/>
    <w:rsid w:val="00197A87"/>
    <w:rsid w:val="00197E9F"/>
    <w:rsid w:val="001A00DC"/>
    <w:rsid w:val="001A0176"/>
    <w:rsid w:val="001A02EB"/>
    <w:rsid w:val="001A0541"/>
    <w:rsid w:val="001A0635"/>
    <w:rsid w:val="001A0C3D"/>
    <w:rsid w:val="001A0D9F"/>
    <w:rsid w:val="001A0F27"/>
    <w:rsid w:val="001A0FDE"/>
    <w:rsid w:val="001A1795"/>
    <w:rsid w:val="001A18C7"/>
    <w:rsid w:val="001A1987"/>
    <w:rsid w:val="001A1AAC"/>
    <w:rsid w:val="001A1CBC"/>
    <w:rsid w:val="001A1DA9"/>
    <w:rsid w:val="001A2286"/>
    <w:rsid w:val="001A26AB"/>
    <w:rsid w:val="001A2817"/>
    <w:rsid w:val="001A2A57"/>
    <w:rsid w:val="001A2AC4"/>
    <w:rsid w:val="001A2D26"/>
    <w:rsid w:val="001A37A8"/>
    <w:rsid w:val="001A3D56"/>
    <w:rsid w:val="001A3DB8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19"/>
    <w:rsid w:val="001A5563"/>
    <w:rsid w:val="001A56FA"/>
    <w:rsid w:val="001A5BA2"/>
    <w:rsid w:val="001A5D81"/>
    <w:rsid w:val="001A627F"/>
    <w:rsid w:val="001A6734"/>
    <w:rsid w:val="001A6E0A"/>
    <w:rsid w:val="001A7027"/>
    <w:rsid w:val="001A7033"/>
    <w:rsid w:val="001A727A"/>
    <w:rsid w:val="001A794B"/>
    <w:rsid w:val="001B00CC"/>
    <w:rsid w:val="001B016C"/>
    <w:rsid w:val="001B02B6"/>
    <w:rsid w:val="001B065A"/>
    <w:rsid w:val="001B0F66"/>
    <w:rsid w:val="001B0FA7"/>
    <w:rsid w:val="001B17D9"/>
    <w:rsid w:val="001B1D10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006"/>
    <w:rsid w:val="001B4141"/>
    <w:rsid w:val="001B41A6"/>
    <w:rsid w:val="001B4A79"/>
    <w:rsid w:val="001B4C67"/>
    <w:rsid w:val="001B4DF2"/>
    <w:rsid w:val="001B4EC3"/>
    <w:rsid w:val="001B4F1D"/>
    <w:rsid w:val="001B5056"/>
    <w:rsid w:val="001B5203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B7B18"/>
    <w:rsid w:val="001C07FE"/>
    <w:rsid w:val="001C0CDE"/>
    <w:rsid w:val="001C0DDF"/>
    <w:rsid w:val="001C0EBD"/>
    <w:rsid w:val="001C0EC5"/>
    <w:rsid w:val="001C16E1"/>
    <w:rsid w:val="001C1CF9"/>
    <w:rsid w:val="001C210B"/>
    <w:rsid w:val="001C2344"/>
    <w:rsid w:val="001C2529"/>
    <w:rsid w:val="001C258D"/>
    <w:rsid w:val="001C29B3"/>
    <w:rsid w:val="001C2A8E"/>
    <w:rsid w:val="001C3055"/>
    <w:rsid w:val="001C3262"/>
    <w:rsid w:val="001C32AC"/>
    <w:rsid w:val="001C3882"/>
    <w:rsid w:val="001C39AA"/>
    <w:rsid w:val="001C39CC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6D9"/>
    <w:rsid w:val="001D1750"/>
    <w:rsid w:val="001D1866"/>
    <w:rsid w:val="001D201A"/>
    <w:rsid w:val="001D22BB"/>
    <w:rsid w:val="001D233B"/>
    <w:rsid w:val="001D2610"/>
    <w:rsid w:val="001D2713"/>
    <w:rsid w:val="001D2BA2"/>
    <w:rsid w:val="001D2D74"/>
    <w:rsid w:val="001D2DE6"/>
    <w:rsid w:val="001D2EBF"/>
    <w:rsid w:val="001D2EC2"/>
    <w:rsid w:val="001D3A84"/>
    <w:rsid w:val="001D3F37"/>
    <w:rsid w:val="001D409B"/>
    <w:rsid w:val="001D4372"/>
    <w:rsid w:val="001D4602"/>
    <w:rsid w:val="001D4998"/>
    <w:rsid w:val="001D4BC5"/>
    <w:rsid w:val="001D519A"/>
    <w:rsid w:val="001D551C"/>
    <w:rsid w:val="001D5769"/>
    <w:rsid w:val="001D57A5"/>
    <w:rsid w:val="001D5C06"/>
    <w:rsid w:val="001D5F26"/>
    <w:rsid w:val="001D613E"/>
    <w:rsid w:val="001D618C"/>
    <w:rsid w:val="001D6305"/>
    <w:rsid w:val="001D68C1"/>
    <w:rsid w:val="001D6913"/>
    <w:rsid w:val="001D6C81"/>
    <w:rsid w:val="001D6E60"/>
    <w:rsid w:val="001D6EB8"/>
    <w:rsid w:val="001D6FE9"/>
    <w:rsid w:val="001D7043"/>
    <w:rsid w:val="001D75A6"/>
    <w:rsid w:val="001D7886"/>
    <w:rsid w:val="001D7CF7"/>
    <w:rsid w:val="001D7FC3"/>
    <w:rsid w:val="001E02AB"/>
    <w:rsid w:val="001E04F2"/>
    <w:rsid w:val="001E09BF"/>
    <w:rsid w:val="001E0A32"/>
    <w:rsid w:val="001E0BB1"/>
    <w:rsid w:val="001E0C5C"/>
    <w:rsid w:val="001E10B2"/>
    <w:rsid w:val="001E1112"/>
    <w:rsid w:val="001E1271"/>
    <w:rsid w:val="001E1376"/>
    <w:rsid w:val="001E13A5"/>
    <w:rsid w:val="001E152B"/>
    <w:rsid w:val="001E1B92"/>
    <w:rsid w:val="001E1D99"/>
    <w:rsid w:val="001E2402"/>
    <w:rsid w:val="001E2711"/>
    <w:rsid w:val="001E2949"/>
    <w:rsid w:val="001E2B5D"/>
    <w:rsid w:val="001E2E51"/>
    <w:rsid w:val="001E2FC9"/>
    <w:rsid w:val="001E3430"/>
    <w:rsid w:val="001E377A"/>
    <w:rsid w:val="001E3932"/>
    <w:rsid w:val="001E437E"/>
    <w:rsid w:val="001E467B"/>
    <w:rsid w:val="001E4833"/>
    <w:rsid w:val="001E493B"/>
    <w:rsid w:val="001E4A8F"/>
    <w:rsid w:val="001E4BFB"/>
    <w:rsid w:val="001E4C79"/>
    <w:rsid w:val="001E4E20"/>
    <w:rsid w:val="001E52E0"/>
    <w:rsid w:val="001E5556"/>
    <w:rsid w:val="001E5746"/>
    <w:rsid w:val="001E589A"/>
    <w:rsid w:val="001E5B1E"/>
    <w:rsid w:val="001E5D3F"/>
    <w:rsid w:val="001E6032"/>
    <w:rsid w:val="001E64FC"/>
    <w:rsid w:val="001E66F1"/>
    <w:rsid w:val="001E6C9B"/>
    <w:rsid w:val="001E72AE"/>
    <w:rsid w:val="001E7A7A"/>
    <w:rsid w:val="001E7F07"/>
    <w:rsid w:val="001F0691"/>
    <w:rsid w:val="001F0B7B"/>
    <w:rsid w:val="001F0CFC"/>
    <w:rsid w:val="001F0EF7"/>
    <w:rsid w:val="001F116F"/>
    <w:rsid w:val="001F1783"/>
    <w:rsid w:val="001F188A"/>
    <w:rsid w:val="001F19A5"/>
    <w:rsid w:val="001F1C02"/>
    <w:rsid w:val="001F1DEA"/>
    <w:rsid w:val="001F1F55"/>
    <w:rsid w:val="001F2170"/>
    <w:rsid w:val="001F24CF"/>
    <w:rsid w:val="001F2B7C"/>
    <w:rsid w:val="001F2F99"/>
    <w:rsid w:val="001F3786"/>
    <w:rsid w:val="001F3E12"/>
    <w:rsid w:val="001F3E18"/>
    <w:rsid w:val="001F3F16"/>
    <w:rsid w:val="001F4307"/>
    <w:rsid w:val="001F46A2"/>
    <w:rsid w:val="001F49E0"/>
    <w:rsid w:val="001F4AA0"/>
    <w:rsid w:val="001F4C8C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9D"/>
    <w:rsid w:val="001F7ECF"/>
    <w:rsid w:val="002000F0"/>
    <w:rsid w:val="002006E7"/>
    <w:rsid w:val="00200772"/>
    <w:rsid w:val="00200EDC"/>
    <w:rsid w:val="00200FE1"/>
    <w:rsid w:val="002010F4"/>
    <w:rsid w:val="0020114C"/>
    <w:rsid w:val="0020142C"/>
    <w:rsid w:val="0020149B"/>
    <w:rsid w:val="0020167A"/>
    <w:rsid w:val="00201810"/>
    <w:rsid w:val="0020189B"/>
    <w:rsid w:val="00201B10"/>
    <w:rsid w:val="00201E7A"/>
    <w:rsid w:val="00201F6F"/>
    <w:rsid w:val="0020208D"/>
    <w:rsid w:val="00202E17"/>
    <w:rsid w:val="00202E5B"/>
    <w:rsid w:val="0020304C"/>
    <w:rsid w:val="00203598"/>
    <w:rsid w:val="00203C46"/>
    <w:rsid w:val="0020421E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755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0B9"/>
    <w:rsid w:val="00207121"/>
    <w:rsid w:val="0020724D"/>
    <w:rsid w:val="0020764E"/>
    <w:rsid w:val="00207AAA"/>
    <w:rsid w:val="00207C06"/>
    <w:rsid w:val="0021005B"/>
    <w:rsid w:val="00210088"/>
    <w:rsid w:val="0021074D"/>
    <w:rsid w:val="002109BF"/>
    <w:rsid w:val="00210B86"/>
    <w:rsid w:val="00210E62"/>
    <w:rsid w:val="00210E72"/>
    <w:rsid w:val="00210F08"/>
    <w:rsid w:val="00211A4E"/>
    <w:rsid w:val="00211B64"/>
    <w:rsid w:val="00211E1E"/>
    <w:rsid w:val="00211EB9"/>
    <w:rsid w:val="00211F18"/>
    <w:rsid w:val="002125FD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9D8"/>
    <w:rsid w:val="00214DA2"/>
    <w:rsid w:val="00215312"/>
    <w:rsid w:val="002156F9"/>
    <w:rsid w:val="002158A1"/>
    <w:rsid w:val="002159BE"/>
    <w:rsid w:val="00215BED"/>
    <w:rsid w:val="00215C88"/>
    <w:rsid w:val="0021634C"/>
    <w:rsid w:val="002163D4"/>
    <w:rsid w:val="00216854"/>
    <w:rsid w:val="00216AD0"/>
    <w:rsid w:val="00216C24"/>
    <w:rsid w:val="00216DBD"/>
    <w:rsid w:val="0021723B"/>
    <w:rsid w:val="0021782B"/>
    <w:rsid w:val="00217945"/>
    <w:rsid w:val="00217A8A"/>
    <w:rsid w:val="00217CC2"/>
    <w:rsid w:val="00220AC8"/>
    <w:rsid w:val="00220EEC"/>
    <w:rsid w:val="002210BA"/>
    <w:rsid w:val="00221454"/>
    <w:rsid w:val="00221BC1"/>
    <w:rsid w:val="002220F3"/>
    <w:rsid w:val="002224D3"/>
    <w:rsid w:val="00222506"/>
    <w:rsid w:val="00222913"/>
    <w:rsid w:val="0022295F"/>
    <w:rsid w:val="00222AE2"/>
    <w:rsid w:val="00222CAC"/>
    <w:rsid w:val="00222CFE"/>
    <w:rsid w:val="00222DCF"/>
    <w:rsid w:val="00222DE5"/>
    <w:rsid w:val="00222FC0"/>
    <w:rsid w:val="00223103"/>
    <w:rsid w:val="002231ED"/>
    <w:rsid w:val="00223261"/>
    <w:rsid w:val="002233A4"/>
    <w:rsid w:val="0022354B"/>
    <w:rsid w:val="00223D4E"/>
    <w:rsid w:val="00224485"/>
    <w:rsid w:val="0022484B"/>
    <w:rsid w:val="00224A35"/>
    <w:rsid w:val="00224C9A"/>
    <w:rsid w:val="00224ED8"/>
    <w:rsid w:val="0022533E"/>
    <w:rsid w:val="002254A3"/>
    <w:rsid w:val="002256E1"/>
    <w:rsid w:val="002259C8"/>
    <w:rsid w:val="002259E7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102"/>
    <w:rsid w:val="0023041C"/>
    <w:rsid w:val="002305B9"/>
    <w:rsid w:val="0023070A"/>
    <w:rsid w:val="00230C40"/>
    <w:rsid w:val="002314CE"/>
    <w:rsid w:val="0023152A"/>
    <w:rsid w:val="0023162B"/>
    <w:rsid w:val="00231AD9"/>
    <w:rsid w:val="00231C39"/>
    <w:rsid w:val="00231D91"/>
    <w:rsid w:val="00231F5B"/>
    <w:rsid w:val="00232118"/>
    <w:rsid w:val="00232755"/>
    <w:rsid w:val="002330BC"/>
    <w:rsid w:val="002336C7"/>
    <w:rsid w:val="0023371C"/>
    <w:rsid w:val="00233D94"/>
    <w:rsid w:val="00233F40"/>
    <w:rsid w:val="0023413C"/>
    <w:rsid w:val="00234D78"/>
    <w:rsid w:val="00234EFE"/>
    <w:rsid w:val="00234FBA"/>
    <w:rsid w:val="0023501E"/>
    <w:rsid w:val="002353C5"/>
    <w:rsid w:val="0023544A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7AF"/>
    <w:rsid w:val="00240B71"/>
    <w:rsid w:val="0024112A"/>
    <w:rsid w:val="00241134"/>
    <w:rsid w:val="00241256"/>
    <w:rsid w:val="0024179F"/>
    <w:rsid w:val="00241877"/>
    <w:rsid w:val="00241955"/>
    <w:rsid w:val="00241D3D"/>
    <w:rsid w:val="00242083"/>
    <w:rsid w:val="00242264"/>
    <w:rsid w:val="0024238B"/>
    <w:rsid w:val="002423F1"/>
    <w:rsid w:val="00242445"/>
    <w:rsid w:val="00242733"/>
    <w:rsid w:val="00243211"/>
    <w:rsid w:val="0024352F"/>
    <w:rsid w:val="00243678"/>
    <w:rsid w:val="002439A4"/>
    <w:rsid w:val="002442CB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88C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47F98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C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01A"/>
    <w:rsid w:val="00254334"/>
    <w:rsid w:val="002548D8"/>
    <w:rsid w:val="00254CE1"/>
    <w:rsid w:val="00254D87"/>
    <w:rsid w:val="00254E32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BD7"/>
    <w:rsid w:val="00260C9E"/>
    <w:rsid w:val="00260D96"/>
    <w:rsid w:val="00260E20"/>
    <w:rsid w:val="00260F38"/>
    <w:rsid w:val="00260F74"/>
    <w:rsid w:val="002614DF"/>
    <w:rsid w:val="0026191D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7FA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497"/>
    <w:rsid w:val="0026753C"/>
    <w:rsid w:val="002675E5"/>
    <w:rsid w:val="0026766C"/>
    <w:rsid w:val="0026770A"/>
    <w:rsid w:val="00267979"/>
    <w:rsid w:val="00267D72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40C"/>
    <w:rsid w:val="002726EC"/>
    <w:rsid w:val="002728A6"/>
    <w:rsid w:val="00272AC4"/>
    <w:rsid w:val="00272ADF"/>
    <w:rsid w:val="00272DDE"/>
    <w:rsid w:val="00272DED"/>
    <w:rsid w:val="00272F1A"/>
    <w:rsid w:val="00273264"/>
    <w:rsid w:val="0027339F"/>
    <w:rsid w:val="00273540"/>
    <w:rsid w:val="002735AA"/>
    <w:rsid w:val="0027388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2DD"/>
    <w:rsid w:val="00277760"/>
    <w:rsid w:val="0028008F"/>
    <w:rsid w:val="0028029D"/>
    <w:rsid w:val="002803FD"/>
    <w:rsid w:val="0028066B"/>
    <w:rsid w:val="0028070B"/>
    <w:rsid w:val="00280793"/>
    <w:rsid w:val="00280867"/>
    <w:rsid w:val="0028199B"/>
    <w:rsid w:val="00282310"/>
    <w:rsid w:val="0028256B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53D"/>
    <w:rsid w:val="0028597E"/>
    <w:rsid w:val="00285A3D"/>
    <w:rsid w:val="00285CCD"/>
    <w:rsid w:val="00285D63"/>
    <w:rsid w:val="00285E0A"/>
    <w:rsid w:val="00285EDF"/>
    <w:rsid w:val="00285EFC"/>
    <w:rsid w:val="002865FF"/>
    <w:rsid w:val="00286A5A"/>
    <w:rsid w:val="00286AF0"/>
    <w:rsid w:val="00286B41"/>
    <w:rsid w:val="002875E0"/>
    <w:rsid w:val="002876CB"/>
    <w:rsid w:val="0028783F"/>
    <w:rsid w:val="00287924"/>
    <w:rsid w:val="00287A89"/>
    <w:rsid w:val="00287BFB"/>
    <w:rsid w:val="00287CE3"/>
    <w:rsid w:val="002901B5"/>
    <w:rsid w:val="002902FA"/>
    <w:rsid w:val="00290418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28"/>
    <w:rsid w:val="00292966"/>
    <w:rsid w:val="00292AAF"/>
    <w:rsid w:val="002930DE"/>
    <w:rsid w:val="00293199"/>
    <w:rsid w:val="00293766"/>
    <w:rsid w:val="002939C7"/>
    <w:rsid w:val="00293AFE"/>
    <w:rsid w:val="00293F6A"/>
    <w:rsid w:val="00293FB4"/>
    <w:rsid w:val="002943C1"/>
    <w:rsid w:val="002943D3"/>
    <w:rsid w:val="0029444E"/>
    <w:rsid w:val="00294521"/>
    <w:rsid w:val="00294645"/>
    <w:rsid w:val="002948E8"/>
    <w:rsid w:val="00294B62"/>
    <w:rsid w:val="00294F21"/>
    <w:rsid w:val="0029549E"/>
    <w:rsid w:val="002955DA"/>
    <w:rsid w:val="00295ADD"/>
    <w:rsid w:val="0029659B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993"/>
    <w:rsid w:val="002A1E59"/>
    <w:rsid w:val="002A2144"/>
    <w:rsid w:val="002A217F"/>
    <w:rsid w:val="002A2403"/>
    <w:rsid w:val="002A26BF"/>
    <w:rsid w:val="002A26D4"/>
    <w:rsid w:val="002A285B"/>
    <w:rsid w:val="002A2B4C"/>
    <w:rsid w:val="002A30B3"/>
    <w:rsid w:val="002A326D"/>
    <w:rsid w:val="002A343D"/>
    <w:rsid w:val="002A3628"/>
    <w:rsid w:val="002A3F13"/>
    <w:rsid w:val="002A40F5"/>
    <w:rsid w:val="002A451D"/>
    <w:rsid w:val="002A455A"/>
    <w:rsid w:val="002A457E"/>
    <w:rsid w:val="002A4952"/>
    <w:rsid w:val="002A4C66"/>
    <w:rsid w:val="002A4E79"/>
    <w:rsid w:val="002A553C"/>
    <w:rsid w:val="002A581A"/>
    <w:rsid w:val="002A5A03"/>
    <w:rsid w:val="002A5F05"/>
    <w:rsid w:val="002A601E"/>
    <w:rsid w:val="002A63B5"/>
    <w:rsid w:val="002A6566"/>
    <w:rsid w:val="002A65B3"/>
    <w:rsid w:val="002A68B9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3A9"/>
    <w:rsid w:val="002B2436"/>
    <w:rsid w:val="002B2590"/>
    <w:rsid w:val="002B25D3"/>
    <w:rsid w:val="002B26FF"/>
    <w:rsid w:val="002B2788"/>
    <w:rsid w:val="002B2E3A"/>
    <w:rsid w:val="002B31E0"/>
    <w:rsid w:val="002B3234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4DFC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4AB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B7F2A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26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822"/>
    <w:rsid w:val="002C4D5E"/>
    <w:rsid w:val="002C4E38"/>
    <w:rsid w:val="002C4E8C"/>
    <w:rsid w:val="002C5083"/>
    <w:rsid w:val="002C50FF"/>
    <w:rsid w:val="002C56FF"/>
    <w:rsid w:val="002C5992"/>
    <w:rsid w:val="002C59DD"/>
    <w:rsid w:val="002C5B52"/>
    <w:rsid w:val="002C5BA6"/>
    <w:rsid w:val="002C62F1"/>
    <w:rsid w:val="002C688A"/>
    <w:rsid w:val="002C6BB4"/>
    <w:rsid w:val="002C7164"/>
    <w:rsid w:val="002C7811"/>
    <w:rsid w:val="002D01B0"/>
    <w:rsid w:val="002D01BC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1D68"/>
    <w:rsid w:val="002D20C4"/>
    <w:rsid w:val="002D2366"/>
    <w:rsid w:val="002D23C7"/>
    <w:rsid w:val="002D252A"/>
    <w:rsid w:val="002D2533"/>
    <w:rsid w:val="002D264C"/>
    <w:rsid w:val="002D3354"/>
    <w:rsid w:val="002D3D13"/>
    <w:rsid w:val="002D3DA1"/>
    <w:rsid w:val="002D403C"/>
    <w:rsid w:val="002D42F2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33"/>
    <w:rsid w:val="002D5BEF"/>
    <w:rsid w:val="002D5CDB"/>
    <w:rsid w:val="002D5D4A"/>
    <w:rsid w:val="002D5E6A"/>
    <w:rsid w:val="002D5F94"/>
    <w:rsid w:val="002D608A"/>
    <w:rsid w:val="002D6096"/>
    <w:rsid w:val="002D6218"/>
    <w:rsid w:val="002D6FE3"/>
    <w:rsid w:val="002D732C"/>
    <w:rsid w:val="002D7342"/>
    <w:rsid w:val="002D77D6"/>
    <w:rsid w:val="002D7A33"/>
    <w:rsid w:val="002D7AE6"/>
    <w:rsid w:val="002E01D6"/>
    <w:rsid w:val="002E01FA"/>
    <w:rsid w:val="002E02F0"/>
    <w:rsid w:val="002E0AE3"/>
    <w:rsid w:val="002E0B8D"/>
    <w:rsid w:val="002E0D81"/>
    <w:rsid w:val="002E10AF"/>
    <w:rsid w:val="002E1161"/>
    <w:rsid w:val="002E11F0"/>
    <w:rsid w:val="002E14A1"/>
    <w:rsid w:val="002E178E"/>
    <w:rsid w:val="002E1B46"/>
    <w:rsid w:val="002E24F4"/>
    <w:rsid w:val="002E26A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5EA"/>
    <w:rsid w:val="002E4DAA"/>
    <w:rsid w:val="002E4F85"/>
    <w:rsid w:val="002E52CA"/>
    <w:rsid w:val="002E530B"/>
    <w:rsid w:val="002E556F"/>
    <w:rsid w:val="002E56F1"/>
    <w:rsid w:val="002E571C"/>
    <w:rsid w:val="002E58A8"/>
    <w:rsid w:val="002E59D1"/>
    <w:rsid w:val="002E59FB"/>
    <w:rsid w:val="002E5D8B"/>
    <w:rsid w:val="002E627A"/>
    <w:rsid w:val="002E63CD"/>
    <w:rsid w:val="002E64CE"/>
    <w:rsid w:val="002E652E"/>
    <w:rsid w:val="002E66AB"/>
    <w:rsid w:val="002E67CC"/>
    <w:rsid w:val="002E6ACD"/>
    <w:rsid w:val="002E6C46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775"/>
    <w:rsid w:val="002F0CB9"/>
    <w:rsid w:val="002F0E4B"/>
    <w:rsid w:val="002F1138"/>
    <w:rsid w:val="002F11F8"/>
    <w:rsid w:val="002F16A2"/>
    <w:rsid w:val="002F1A1C"/>
    <w:rsid w:val="002F1BAC"/>
    <w:rsid w:val="002F1FE3"/>
    <w:rsid w:val="002F2181"/>
    <w:rsid w:val="002F2271"/>
    <w:rsid w:val="002F24D3"/>
    <w:rsid w:val="002F28B2"/>
    <w:rsid w:val="002F29BE"/>
    <w:rsid w:val="002F2AE6"/>
    <w:rsid w:val="002F2B73"/>
    <w:rsid w:val="002F3796"/>
    <w:rsid w:val="002F38C3"/>
    <w:rsid w:val="002F3996"/>
    <w:rsid w:val="002F4190"/>
    <w:rsid w:val="002F4191"/>
    <w:rsid w:val="002F49C5"/>
    <w:rsid w:val="002F4FCF"/>
    <w:rsid w:val="002F53CE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2F7F8B"/>
    <w:rsid w:val="003003FA"/>
    <w:rsid w:val="003004BE"/>
    <w:rsid w:val="003007CE"/>
    <w:rsid w:val="00300A09"/>
    <w:rsid w:val="00300CD8"/>
    <w:rsid w:val="00301579"/>
    <w:rsid w:val="00301634"/>
    <w:rsid w:val="00301B87"/>
    <w:rsid w:val="00301BAB"/>
    <w:rsid w:val="00301BB7"/>
    <w:rsid w:val="00301C59"/>
    <w:rsid w:val="00302389"/>
    <w:rsid w:val="00302EBA"/>
    <w:rsid w:val="00303261"/>
    <w:rsid w:val="00303270"/>
    <w:rsid w:val="00303698"/>
    <w:rsid w:val="00303BE7"/>
    <w:rsid w:val="00303CE5"/>
    <w:rsid w:val="00303DC2"/>
    <w:rsid w:val="00303F62"/>
    <w:rsid w:val="00303FA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87C"/>
    <w:rsid w:val="00306B5A"/>
    <w:rsid w:val="003078AC"/>
    <w:rsid w:val="00307A52"/>
    <w:rsid w:val="003106AD"/>
    <w:rsid w:val="003107C7"/>
    <w:rsid w:val="0031097F"/>
    <w:rsid w:val="00311C35"/>
    <w:rsid w:val="00311F27"/>
    <w:rsid w:val="00312076"/>
    <w:rsid w:val="003123FD"/>
    <w:rsid w:val="003126CC"/>
    <w:rsid w:val="0031343D"/>
    <w:rsid w:val="00313566"/>
    <w:rsid w:val="0031394D"/>
    <w:rsid w:val="00313A30"/>
    <w:rsid w:val="00313D5D"/>
    <w:rsid w:val="00314254"/>
    <w:rsid w:val="00314348"/>
    <w:rsid w:val="003144D8"/>
    <w:rsid w:val="0031469B"/>
    <w:rsid w:val="00315044"/>
    <w:rsid w:val="0031557C"/>
    <w:rsid w:val="00315A90"/>
    <w:rsid w:val="00315CF8"/>
    <w:rsid w:val="00315EDD"/>
    <w:rsid w:val="0031688C"/>
    <w:rsid w:val="00316C49"/>
    <w:rsid w:val="00316C56"/>
    <w:rsid w:val="0031781B"/>
    <w:rsid w:val="00317B4D"/>
    <w:rsid w:val="00317E0F"/>
    <w:rsid w:val="00320265"/>
    <w:rsid w:val="003202F3"/>
    <w:rsid w:val="003204C0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2AA6"/>
    <w:rsid w:val="00323356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275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0A3"/>
    <w:rsid w:val="003307AF"/>
    <w:rsid w:val="00330A0B"/>
    <w:rsid w:val="00330A97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A3F"/>
    <w:rsid w:val="00332BF7"/>
    <w:rsid w:val="003334E8"/>
    <w:rsid w:val="00333E4A"/>
    <w:rsid w:val="003341DC"/>
    <w:rsid w:val="00334406"/>
    <w:rsid w:val="0033460E"/>
    <w:rsid w:val="00334A5E"/>
    <w:rsid w:val="00334A97"/>
    <w:rsid w:val="00334F23"/>
    <w:rsid w:val="003351AC"/>
    <w:rsid w:val="003352B3"/>
    <w:rsid w:val="003352FB"/>
    <w:rsid w:val="003353D8"/>
    <w:rsid w:val="00335647"/>
    <w:rsid w:val="003357A0"/>
    <w:rsid w:val="00335958"/>
    <w:rsid w:val="00335A20"/>
    <w:rsid w:val="00335D52"/>
    <w:rsid w:val="00335E99"/>
    <w:rsid w:val="00336488"/>
    <w:rsid w:val="003367C6"/>
    <w:rsid w:val="00336C40"/>
    <w:rsid w:val="00336E44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7A8"/>
    <w:rsid w:val="00340812"/>
    <w:rsid w:val="003408D6"/>
    <w:rsid w:val="0034094A"/>
    <w:rsid w:val="00340BA9"/>
    <w:rsid w:val="0034114E"/>
    <w:rsid w:val="0034130D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6FC"/>
    <w:rsid w:val="00342EEE"/>
    <w:rsid w:val="00342F78"/>
    <w:rsid w:val="00343433"/>
    <w:rsid w:val="003434C3"/>
    <w:rsid w:val="0034385A"/>
    <w:rsid w:val="00343CAB"/>
    <w:rsid w:val="00343FE7"/>
    <w:rsid w:val="00344529"/>
    <w:rsid w:val="0034454B"/>
    <w:rsid w:val="003445DF"/>
    <w:rsid w:val="00344726"/>
    <w:rsid w:val="00344A20"/>
    <w:rsid w:val="00345111"/>
    <w:rsid w:val="003453BF"/>
    <w:rsid w:val="00345704"/>
    <w:rsid w:val="0034578D"/>
    <w:rsid w:val="003459E4"/>
    <w:rsid w:val="00345D7A"/>
    <w:rsid w:val="0034611C"/>
    <w:rsid w:val="00346354"/>
    <w:rsid w:val="003464D5"/>
    <w:rsid w:val="00346B0E"/>
    <w:rsid w:val="00346B1F"/>
    <w:rsid w:val="00346BB0"/>
    <w:rsid w:val="00346F10"/>
    <w:rsid w:val="00347131"/>
    <w:rsid w:val="0034780E"/>
    <w:rsid w:val="003479F2"/>
    <w:rsid w:val="00347B95"/>
    <w:rsid w:val="00347B9C"/>
    <w:rsid w:val="003501BF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A56"/>
    <w:rsid w:val="00351BED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38DD"/>
    <w:rsid w:val="003542A3"/>
    <w:rsid w:val="003558ED"/>
    <w:rsid w:val="00355BC0"/>
    <w:rsid w:val="00356107"/>
    <w:rsid w:val="00356807"/>
    <w:rsid w:val="00356850"/>
    <w:rsid w:val="00356910"/>
    <w:rsid w:val="00356966"/>
    <w:rsid w:val="00356CEB"/>
    <w:rsid w:val="00356E10"/>
    <w:rsid w:val="00356E9C"/>
    <w:rsid w:val="00356FE4"/>
    <w:rsid w:val="0035706A"/>
    <w:rsid w:val="003574D2"/>
    <w:rsid w:val="00357544"/>
    <w:rsid w:val="00357A23"/>
    <w:rsid w:val="00357BBA"/>
    <w:rsid w:val="00357C3C"/>
    <w:rsid w:val="003601E4"/>
    <w:rsid w:val="003601FD"/>
    <w:rsid w:val="003602F2"/>
    <w:rsid w:val="003608BF"/>
    <w:rsid w:val="003608F5"/>
    <w:rsid w:val="00360924"/>
    <w:rsid w:val="003609D1"/>
    <w:rsid w:val="00360B56"/>
    <w:rsid w:val="00360F64"/>
    <w:rsid w:val="003618B3"/>
    <w:rsid w:val="00361A91"/>
    <w:rsid w:val="003624AE"/>
    <w:rsid w:val="00362CA0"/>
    <w:rsid w:val="00363150"/>
    <w:rsid w:val="00363483"/>
    <w:rsid w:val="0036351E"/>
    <w:rsid w:val="00364137"/>
    <w:rsid w:val="003643C2"/>
    <w:rsid w:val="00364962"/>
    <w:rsid w:val="00364A69"/>
    <w:rsid w:val="00364AF4"/>
    <w:rsid w:val="00364B64"/>
    <w:rsid w:val="00364EA0"/>
    <w:rsid w:val="00364FC7"/>
    <w:rsid w:val="00365073"/>
    <w:rsid w:val="00366246"/>
    <w:rsid w:val="003666B2"/>
    <w:rsid w:val="003666E8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0FAE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473"/>
    <w:rsid w:val="00372A6C"/>
    <w:rsid w:val="00372BF5"/>
    <w:rsid w:val="00373289"/>
    <w:rsid w:val="0037328E"/>
    <w:rsid w:val="003732F3"/>
    <w:rsid w:val="00373B9E"/>
    <w:rsid w:val="00373C40"/>
    <w:rsid w:val="003743E1"/>
    <w:rsid w:val="003747C7"/>
    <w:rsid w:val="00374E07"/>
    <w:rsid w:val="00374F60"/>
    <w:rsid w:val="00374FA9"/>
    <w:rsid w:val="003750C9"/>
    <w:rsid w:val="003752A4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2B9"/>
    <w:rsid w:val="00377CDC"/>
    <w:rsid w:val="003800E6"/>
    <w:rsid w:val="00380119"/>
    <w:rsid w:val="0038042A"/>
    <w:rsid w:val="003807AC"/>
    <w:rsid w:val="0038086B"/>
    <w:rsid w:val="003808DE"/>
    <w:rsid w:val="00380905"/>
    <w:rsid w:val="00381054"/>
    <w:rsid w:val="00382147"/>
    <w:rsid w:val="00382431"/>
    <w:rsid w:val="00382A69"/>
    <w:rsid w:val="00382B5E"/>
    <w:rsid w:val="00382B7D"/>
    <w:rsid w:val="00383194"/>
    <w:rsid w:val="003834C3"/>
    <w:rsid w:val="003837C3"/>
    <w:rsid w:val="00383BCF"/>
    <w:rsid w:val="00383F9C"/>
    <w:rsid w:val="003841FB"/>
    <w:rsid w:val="003846F4"/>
    <w:rsid w:val="003855A9"/>
    <w:rsid w:val="003856DA"/>
    <w:rsid w:val="0038586D"/>
    <w:rsid w:val="003858D8"/>
    <w:rsid w:val="00385906"/>
    <w:rsid w:val="0038593D"/>
    <w:rsid w:val="00385DCC"/>
    <w:rsid w:val="00385F70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CC0"/>
    <w:rsid w:val="00390D58"/>
    <w:rsid w:val="00390E95"/>
    <w:rsid w:val="00390E9E"/>
    <w:rsid w:val="00390F18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51"/>
    <w:rsid w:val="0039306C"/>
    <w:rsid w:val="00393572"/>
    <w:rsid w:val="003939DF"/>
    <w:rsid w:val="00393E1D"/>
    <w:rsid w:val="003941EB"/>
    <w:rsid w:val="0039433F"/>
    <w:rsid w:val="003945E3"/>
    <w:rsid w:val="00394989"/>
    <w:rsid w:val="00394AF1"/>
    <w:rsid w:val="00394EBC"/>
    <w:rsid w:val="00394FE0"/>
    <w:rsid w:val="00395021"/>
    <w:rsid w:val="00395295"/>
    <w:rsid w:val="00395337"/>
    <w:rsid w:val="0039564C"/>
    <w:rsid w:val="00395AF8"/>
    <w:rsid w:val="003962AC"/>
    <w:rsid w:val="0039642A"/>
    <w:rsid w:val="003965AF"/>
    <w:rsid w:val="00396654"/>
    <w:rsid w:val="00396876"/>
    <w:rsid w:val="003969DA"/>
    <w:rsid w:val="00396FC8"/>
    <w:rsid w:val="0039708A"/>
    <w:rsid w:val="00397856"/>
    <w:rsid w:val="003979B5"/>
    <w:rsid w:val="00397D31"/>
    <w:rsid w:val="003A0683"/>
    <w:rsid w:val="003A0983"/>
    <w:rsid w:val="003A0A2E"/>
    <w:rsid w:val="003A0A9E"/>
    <w:rsid w:val="003A0B0A"/>
    <w:rsid w:val="003A18F0"/>
    <w:rsid w:val="003A1986"/>
    <w:rsid w:val="003A1DA5"/>
    <w:rsid w:val="003A230C"/>
    <w:rsid w:val="003A244C"/>
    <w:rsid w:val="003A2466"/>
    <w:rsid w:val="003A2BF5"/>
    <w:rsid w:val="003A311A"/>
    <w:rsid w:val="003A322E"/>
    <w:rsid w:val="003A32C6"/>
    <w:rsid w:val="003A3334"/>
    <w:rsid w:val="003A34A8"/>
    <w:rsid w:val="003A3532"/>
    <w:rsid w:val="003A3604"/>
    <w:rsid w:val="003A390D"/>
    <w:rsid w:val="003A3C90"/>
    <w:rsid w:val="003A3D7B"/>
    <w:rsid w:val="003A3F86"/>
    <w:rsid w:val="003A40C6"/>
    <w:rsid w:val="003A4454"/>
    <w:rsid w:val="003A4581"/>
    <w:rsid w:val="003A466A"/>
    <w:rsid w:val="003A4ACE"/>
    <w:rsid w:val="003A4D26"/>
    <w:rsid w:val="003A4E4E"/>
    <w:rsid w:val="003A612C"/>
    <w:rsid w:val="003A61F4"/>
    <w:rsid w:val="003A64AB"/>
    <w:rsid w:val="003A6871"/>
    <w:rsid w:val="003A69F9"/>
    <w:rsid w:val="003A6CD4"/>
    <w:rsid w:val="003A6D7A"/>
    <w:rsid w:val="003A7698"/>
    <w:rsid w:val="003A7AD8"/>
    <w:rsid w:val="003A7D8D"/>
    <w:rsid w:val="003A7F92"/>
    <w:rsid w:val="003B00B8"/>
    <w:rsid w:val="003B03B6"/>
    <w:rsid w:val="003B08C3"/>
    <w:rsid w:val="003B0F2D"/>
    <w:rsid w:val="003B1A0C"/>
    <w:rsid w:val="003B1AC4"/>
    <w:rsid w:val="003B1B13"/>
    <w:rsid w:val="003B1CDD"/>
    <w:rsid w:val="003B1ED6"/>
    <w:rsid w:val="003B24FD"/>
    <w:rsid w:val="003B2BA8"/>
    <w:rsid w:val="003B2F2D"/>
    <w:rsid w:val="003B335E"/>
    <w:rsid w:val="003B351B"/>
    <w:rsid w:val="003B351F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030"/>
    <w:rsid w:val="003C015A"/>
    <w:rsid w:val="003C02DE"/>
    <w:rsid w:val="003C0CE3"/>
    <w:rsid w:val="003C0D15"/>
    <w:rsid w:val="003C1195"/>
    <w:rsid w:val="003C1444"/>
    <w:rsid w:val="003C1843"/>
    <w:rsid w:val="003C18B7"/>
    <w:rsid w:val="003C1C0D"/>
    <w:rsid w:val="003C1FEB"/>
    <w:rsid w:val="003C21D2"/>
    <w:rsid w:val="003C24F2"/>
    <w:rsid w:val="003C293A"/>
    <w:rsid w:val="003C2F0B"/>
    <w:rsid w:val="003C309E"/>
    <w:rsid w:val="003C3228"/>
    <w:rsid w:val="003C3438"/>
    <w:rsid w:val="003C34B6"/>
    <w:rsid w:val="003C3F56"/>
    <w:rsid w:val="003C4127"/>
    <w:rsid w:val="003C4184"/>
    <w:rsid w:val="003C461C"/>
    <w:rsid w:val="003C468A"/>
    <w:rsid w:val="003C4947"/>
    <w:rsid w:val="003C5168"/>
    <w:rsid w:val="003C548E"/>
    <w:rsid w:val="003C54E9"/>
    <w:rsid w:val="003C56A0"/>
    <w:rsid w:val="003C6008"/>
    <w:rsid w:val="003C661B"/>
    <w:rsid w:val="003C679A"/>
    <w:rsid w:val="003C6829"/>
    <w:rsid w:val="003C6C37"/>
    <w:rsid w:val="003C6DA2"/>
    <w:rsid w:val="003C6ED1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B6B"/>
    <w:rsid w:val="003D1E63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09B"/>
    <w:rsid w:val="003D41A2"/>
    <w:rsid w:val="003D489B"/>
    <w:rsid w:val="003D48A0"/>
    <w:rsid w:val="003D495A"/>
    <w:rsid w:val="003D4BF9"/>
    <w:rsid w:val="003D5022"/>
    <w:rsid w:val="003D5146"/>
    <w:rsid w:val="003D5299"/>
    <w:rsid w:val="003D52EB"/>
    <w:rsid w:val="003D568A"/>
    <w:rsid w:val="003D5845"/>
    <w:rsid w:val="003D5AF5"/>
    <w:rsid w:val="003D5C81"/>
    <w:rsid w:val="003D5CA5"/>
    <w:rsid w:val="003D5F1E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8A4"/>
    <w:rsid w:val="003D7DD3"/>
    <w:rsid w:val="003D7E72"/>
    <w:rsid w:val="003E0152"/>
    <w:rsid w:val="003E03E4"/>
    <w:rsid w:val="003E0BDD"/>
    <w:rsid w:val="003E0C0A"/>
    <w:rsid w:val="003E0E13"/>
    <w:rsid w:val="003E17D3"/>
    <w:rsid w:val="003E19D5"/>
    <w:rsid w:val="003E1F9A"/>
    <w:rsid w:val="003E23DF"/>
    <w:rsid w:val="003E2D51"/>
    <w:rsid w:val="003E2D5F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15A"/>
    <w:rsid w:val="003E63C5"/>
    <w:rsid w:val="003E6604"/>
    <w:rsid w:val="003E66A1"/>
    <w:rsid w:val="003E6A2D"/>
    <w:rsid w:val="003E6D29"/>
    <w:rsid w:val="003E712B"/>
    <w:rsid w:val="003E737E"/>
    <w:rsid w:val="003E7638"/>
    <w:rsid w:val="003E7AEB"/>
    <w:rsid w:val="003E7C17"/>
    <w:rsid w:val="003E7C29"/>
    <w:rsid w:val="003F03E7"/>
    <w:rsid w:val="003F06B2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07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8D1"/>
    <w:rsid w:val="003F6B63"/>
    <w:rsid w:val="003F6D44"/>
    <w:rsid w:val="003F6D49"/>
    <w:rsid w:val="003F7833"/>
    <w:rsid w:val="003F7842"/>
    <w:rsid w:val="003F79D4"/>
    <w:rsid w:val="00400099"/>
    <w:rsid w:val="00400290"/>
    <w:rsid w:val="004002A5"/>
    <w:rsid w:val="0040043A"/>
    <w:rsid w:val="004006F9"/>
    <w:rsid w:val="00400C07"/>
    <w:rsid w:val="00400C8A"/>
    <w:rsid w:val="00401486"/>
    <w:rsid w:val="00401544"/>
    <w:rsid w:val="00401E03"/>
    <w:rsid w:val="004020EA"/>
    <w:rsid w:val="00402287"/>
    <w:rsid w:val="004024C8"/>
    <w:rsid w:val="0040257F"/>
    <w:rsid w:val="00402C5C"/>
    <w:rsid w:val="00402FC2"/>
    <w:rsid w:val="00403725"/>
    <w:rsid w:val="00403A8B"/>
    <w:rsid w:val="00404008"/>
    <w:rsid w:val="00404093"/>
    <w:rsid w:val="00404188"/>
    <w:rsid w:val="004042D7"/>
    <w:rsid w:val="004042F6"/>
    <w:rsid w:val="00404696"/>
    <w:rsid w:val="00404FA6"/>
    <w:rsid w:val="0040607F"/>
    <w:rsid w:val="00406207"/>
    <w:rsid w:val="004063B9"/>
    <w:rsid w:val="00406440"/>
    <w:rsid w:val="004066F1"/>
    <w:rsid w:val="00406CE3"/>
    <w:rsid w:val="00406D09"/>
    <w:rsid w:val="00406D8E"/>
    <w:rsid w:val="00406EE5"/>
    <w:rsid w:val="00406F78"/>
    <w:rsid w:val="004075FE"/>
    <w:rsid w:val="00407945"/>
    <w:rsid w:val="00407A13"/>
    <w:rsid w:val="00407F1F"/>
    <w:rsid w:val="004100C7"/>
    <w:rsid w:val="0041011E"/>
    <w:rsid w:val="004105B3"/>
    <w:rsid w:val="00410A95"/>
    <w:rsid w:val="00410B92"/>
    <w:rsid w:val="00410D13"/>
    <w:rsid w:val="00410D15"/>
    <w:rsid w:val="00410F1D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2756"/>
    <w:rsid w:val="00412B74"/>
    <w:rsid w:val="004135C1"/>
    <w:rsid w:val="00413833"/>
    <w:rsid w:val="004138C0"/>
    <w:rsid w:val="004140AF"/>
    <w:rsid w:val="0041456F"/>
    <w:rsid w:val="0041475C"/>
    <w:rsid w:val="00414BE3"/>
    <w:rsid w:val="00414E32"/>
    <w:rsid w:val="00414EA8"/>
    <w:rsid w:val="00414EE1"/>
    <w:rsid w:val="0041518A"/>
    <w:rsid w:val="00415465"/>
    <w:rsid w:val="0041552A"/>
    <w:rsid w:val="004156B7"/>
    <w:rsid w:val="00415E61"/>
    <w:rsid w:val="00415EB0"/>
    <w:rsid w:val="00415FEC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2ED"/>
    <w:rsid w:val="004173F1"/>
    <w:rsid w:val="004174C2"/>
    <w:rsid w:val="0041773F"/>
    <w:rsid w:val="00417A99"/>
    <w:rsid w:val="00417C70"/>
    <w:rsid w:val="00417F3E"/>
    <w:rsid w:val="00420070"/>
    <w:rsid w:val="004207B3"/>
    <w:rsid w:val="00420C0A"/>
    <w:rsid w:val="00420C9C"/>
    <w:rsid w:val="00421741"/>
    <w:rsid w:val="00421B39"/>
    <w:rsid w:val="00421C07"/>
    <w:rsid w:val="004224EB"/>
    <w:rsid w:val="004231EF"/>
    <w:rsid w:val="004234FE"/>
    <w:rsid w:val="00423834"/>
    <w:rsid w:val="00423F94"/>
    <w:rsid w:val="004241D4"/>
    <w:rsid w:val="00424456"/>
    <w:rsid w:val="004245FE"/>
    <w:rsid w:val="00424781"/>
    <w:rsid w:val="00424925"/>
    <w:rsid w:val="00425120"/>
    <w:rsid w:val="00425346"/>
    <w:rsid w:val="004255BC"/>
    <w:rsid w:val="00425975"/>
    <w:rsid w:val="004259FB"/>
    <w:rsid w:val="00425B06"/>
    <w:rsid w:val="00425D03"/>
    <w:rsid w:val="004260F7"/>
    <w:rsid w:val="004261A9"/>
    <w:rsid w:val="004263E0"/>
    <w:rsid w:val="00426671"/>
    <w:rsid w:val="0042681B"/>
    <w:rsid w:val="00426C8D"/>
    <w:rsid w:val="004274A0"/>
    <w:rsid w:val="004275A6"/>
    <w:rsid w:val="00427AD8"/>
    <w:rsid w:val="00427B96"/>
    <w:rsid w:val="00430082"/>
    <w:rsid w:val="004308F8"/>
    <w:rsid w:val="00431191"/>
    <w:rsid w:val="004313F0"/>
    <w:rsid w:val="0043140B"/>
    <w:rsid w:val="00431BC4"/>
    <w:rsid w:val="00431D52"/>
    <w:rsid w:val="00431E68"/>
    <w:rsid w:val="00432278"/>
    <w:rsid w:val="004330A4"/>
    <w:rsid w:val="004331C1"/>
    <w:rsid w:val="0043344A"/>
    <w:rsid w:val="004335A6"/>
    <w:rsid w:val="00433681"/>
    <w:rsid w:val="00433684"/>
    <w:rsid w:val="00433B74"/>
    <w:rsid w:val="00433FD8"/>
    <w:rsid w:val="00434054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4D17"/>
    <w:rsid w:val="0043520D"/>
    <w:rsid w:val="00435211"/>
    <w:rsid w:val="00435427"/>
    <w:rsid w:val="0043586E"/>
    <w:rsid w:val="004359A5"/>
    <w:rsid w:val="00435A98"/>
    <w:rsid w:val="00435AA9"/>
    <w:rsid w:val="00435CBD"/>
    <w:rsid w:val="00435CD3"/>
    <w:rsid w:val="00435F36"/>
    <w:rsid w:val="0043600C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904"/>
    <w:rsid w:val="00437A37"/>
    <w:rsid w:val="00440508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05"/>
    <w:rsid w:val="004432F6"/>
    <w:rsid w:val="004436B7"/>
    <w:rsid w:val="00443A7A"/>
    <w:rsid w:val="00443AF6"/>
    <w:rsid w:val="00443D1D"/>
    <w:rsid w:val="00443DB1"/>
    <w:rsid w:val="00443FC8"/>
    <w:rsid w:val="00444801"/>
    <w:rsid w:val="004448BE"/>
    <w:rsid w:val="00444C76"/>
    <w:rsid w:val="004457AE"/>
    <w:rsid w:val="00445E1D"/>
    <w:rsid w:val="0044633A"/>
    <w:rsid w:val="00446569"/>
    <w:rsid w:val="004469A0"/>
    <w:rsid w:val="00446B55"/>
    <w:rsid w:val="00447074"/>
    <w:rsid w:val="004471CB"/>
    <w:rsid w:val="00447218"/>
    <w:rsid w:val="004476A8"/>
    <w:rsid w:val="00447ACE"/>
    <w:rsid w:val="00447C5B"/>
    <w:rsid w:val="004503D1"/>
    <w:rsid w:val="0045055E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7AF"/>
    <w:rsid w:val="00452CEE"/>
    <w:rsid w:val="00452EE3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B2F"/>
    <w:rsid w:val="00455FE4"/>
    <w:rsid w:val="0045643D"/>
    <w:rsid w:val="004565AC"/>
    <w:rsid w:val="004569D8"/>
    <w:rsid w:val="00456B2E"/>
    <w:rsid w:val="0045707E"/>
    <w:rsid w:val="004572A1"/>
    <w:rsid w:val="00457685"/>
    <w:rsid w:val="00457C6C"/>
    <w:rsid w:val="004603A4"/>
    <w:rsid w:val="004603FD"/>
    <w:rsid w:val="00460645"/>
    <w:rsid w:val="004606C5"/>
    <w:rsid w:val="004609A5"/>
    <w:rsid w:val="00460AE6"/>
    <w:rsid w:val="00460E6F"/>
    <w:rsid w:val="00461010"/>
    <w:rsid w:val="0046114D"/>
    <w:rsid w:val="0046136F"/>
    <w:rsid w:val="0046138C"/>
    <w:rsid w:val="0046178F"/>
    <w:rsid w:val="00461F1D"/>
    <w:rsid w:val="004621C4"/>
    <w:rsid w:val="00462206"/>
    <w:rsid w:val="00462451"/>
    <w:rsid w:val="004625FC"/>
    <w:rsid w:val="0046268B"/>
    <w:rsid w:val="004628A5"/>
    <w:rsid w:val="00462A56"/>
    <w:rsid w:val="00462C0B"/>
    <w:rsid w:val="00462DE4"/>
    <w:rsid w:val="00462E3B"/>
    <w:rsid w:val="00463028"/>
    <w:rsid w:val="004630B1"/>
    <w:rsid w:val="004631A3"/>
    <w:rsid w:val="004633CD"/>
    <w:rsid w:val="004633CE"/>
    <w:rsid w:val="00463A46"/>
    <w:rsid w:val="00463DF0"/>
    <w:rsid w:val="00463E4E"/>
    <w:rsid w:val="00463FF7"/>
    <w:rsid w:val="004640A7"/>
    <w:rsid w:val="004640BB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72"/>
    <w:rsid w:val="00476F9F"/>
    <w:rsid w:val="00477017"/>
    <w:rsid w:val="00477101"/>
    <w:rsid w:val="004771C0"/>
    <w:rsid w:val="00477476"/>
    <w:rsid w:val="004800A4"/>
    <w:rsid w:val="0048045D"/>
    <w:rsid w:val="00480546"/>
    <w:rsid w:val="00480584"/>
    <w:rsid w:val="004805A8"/>
    <w:rsid w:val="004807C2"/>
    <w:rsid w:val="004807F2"/>
    <w:rsid w:val="00480BFF"/>
    <w:rsid w:val="00480D0F"/>
    <w:rsid w:val="00480E2C"/>
    <w:rsid w:val="00481274"/>
    <w:rsid w:val="004819D7"/>
    <w:rsid w:val="00481F5A"/>
    <w:rsid w:val="0048209D"/>
    <w:rsid w:val="004822C1"/>
    <w:rsid w:val="00482B67"/>
    <w:rsid w:val="0048325E"/>
    <w:rsid w:val="00483A3A"/>
    <w:rsid w:val="00483B75"/>
    <w:rsid w:val="0048431C"/>
    <w:rsid w:val="004847A6"/>
    <w:rsid w:val="00484840"/>
    <w:rsid w:val="004848F3"/>
    <w:rsid w:val="0048532E"/>
    <w:rsid w:val="004857D2"/>
    <w:rsid w:val="00486343"/>
    <w:rsid w:val="00486613"/>
    <w:rsid w:val="0048661A"/>
    <w:rsid w:val="004867BB"/>
    <w:rsid w:val="00486AEA"/>
    <w:rsid w:val="00487037"/>
    <w:rsid w:val="00487547"/>
    <w:rsid w:val="004876D2"/>
    <w:rsid w:val="004879A4"/>
    <w:rsid w:val="00487D59"/>
    <w:rsid w:val="004906BF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1E7E"/>
    <w:rsid w:val="0049208A"/>
    <w:rsid w:val="004922FB"/>
    <w:rsid w:val="00492539"/>
    <w:rsid w:val="004928C1"/>
    <w:rsid w:val="00492CFC"/>
    <w:rsid w:val="00493210"/>
    <w:rsid w:val="004932F4"/>
    <w:rsid w:val="004935A1"/>
    <w:rsid w:val="00493776"/>
    <w:rsid w:val="00493970"/>
    <w:rsid w:val="0049450C"/>
    <w:rsid w:val="004947E6"/>
    <w:rsid w:val="0049494A"/>
    <w:rsid w:val="00494B31"/>
    <w:rsid w:val="00494D2E"/>
    <w:rsid w:val="00494F57"/>
    <w:rsid w:val="0049580F"/>
    <w:rsid w:val="0049583D"/>
    <w:rsid w:val="004959BD"/>
    <w:rsid w:val="004959EA"/>
    <w:rsid w:val="00495FE1"/>
    <w:rsid w:val="0049651E"/>
    <w:rsid w:val="00496763"/>
    <w:rsid w:val="004969D6"/>
    <w:rsid w:val="00496B44"/>
    <w:rsid w:val="00496BBD"/>
    <w:rsid w:val="00496D04"/>
    <w:rsid w:val="00496DD7"/>
    <w:rsid w:val="00496DF0"/>
    <w:rsid w:val="00497217"/>
    <w:rsid w:val="0049736A"/>
    <w:rsid w:val="00497689"/>
    <w:rsid w:val="0049774A"/>
    <w:rsid w:val="004979F0"/>
    <w:rsid w:val="00497EC5"/>
    <w:rsid w:val="004A0298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06F"/>
    <w:rsid w:val="004A244E"/>
    <w:rsid w:val="004A25B2"/>
    <w:rsid w:val="004A26DD"/>
    <w:rsid w:val="004A31D8"/>
    <w:rsid w:val="004A3452"/>
    <w:rsid w:val="004A3474"/>
    <w:rsid w:val="004A35FF"/>
    <w:rsid w:val="004A374A"/>
    <w:rsid w:val="004A4050"/>
    <w:rsid w:val="004A40EA"/>
    <w:rsid w:val="004A417A"/>
    <w:rsid w:val="004A4296"/>
    <w:rsid w:val="004A45D1"/>
    <w:rsid w:val="004A462C"/>
    <w:rsid w:val="004A46E3"/>
    <w:rsid w:val="004A485E"/>
    <w:rsid w:val="004A5173"/>
    <w:rsid w:val="004A51D1"/>
    <w:rsid w:val="004A52A3"/>
    <w:rsid w:val="004A55CA"/>
    <w:rsid w:val="004A5772"/>
    <w:rsid w:val="004A5FA5"/>
    <w:rsid w:val="004A6117"/>
    <w:rsid w:val="004A69F5"/>
    <w:rsid w:val="004A6AF0"/>
    <w:rsid w:val="004A6BFF"/>
    <w:rsid w:val="004A722E"/>
    <w:rsid w:val="004A77F6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2E96"/>
    <w:rsid w:val="004B3000"/>
    <w:rsid w:val="004B3473"/>
    <w:rsid w:val="004B34BF"/>
    <w:rsid w:val="004B3606"/>
    <w:rsid w:val="004B36A9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7D0"/>
    <w:rsid w:val="004B6CC3"/>
    <w:rsid w:val="004B6D85"/>
    <w:rsid w:val="004B6DCF"/>
    <w:rsid w:val="004B76A2"/>
    <w:rsid w:val="004B76CF"/>
    <w:rsid w:val="004B7A6A"/>
    <w:rsid w:val="004B7B56"/>
    <w:rsid w:val="004B7CA0"/>
    <w:rsid w:val="004B7D29"/>
    <w:rsid w:val="004B7DE1"/>
    <w:rsid w:val="004B7F77"/>
    <w:rsid w:val="004C008C"/>
    <w:rsid w:val="004C00F5"/>
    <w:rsid w:val="004C01B1"/>
    <w:rsid w:val="004C01F2"/>
    <w:rsid w:val="004C0529"/>
    <w:rsid w:val="004C054E"/>
    <w:rsid w:val="004C0915"/>
    <w:rsid w:val="004C0A2B"/>
    <w:rsid w:val="004C0CD3"/>
    <w:rsid w:val="004C0FBE"/>
    <w:rsid w:val="004C11E8"/>
    <w:rsid w:val="004C122C"/>
    <w:rsid w:val="004C13A0"/>
    <w:rsid w:val="004C17E4"/>
    <w:rsid w:val="004C203C"/>
    <w:rsid w:val="004C209F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C96"/>
    <w:rsid w:val="004C3DEB"/>
    <w:rsid w:val="004C455E"/>
    <w:rsid w:val="004C4774"/>
    <w:rsid w:val="004C4B1C"/>
    <w:rsid w:val="004C4E84"/>
    <w:rsid w:val="004C507B"/>
    <w:rsid w:val="004C533F"/>
    <w:rsid w:val="004C5745"/>
    <w:rsid w:val="004C5860"/>
    <w:rsid w:val="004C6011"/>
    <w:rsid w:val="004C6233"/>
    <w:rsid w:val="004C63E8"/>
    <w:rsid w:val="004C6914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3EE"/>
    <w:rsid w:val="004D3446"/>
    <w:rsid w:val="004D34FC"/>
    <w:rsid w:val="004D36DD"/>
    <w:rsid w:val="004D385D"/>
    <w:rsid w:val="004D3DBF"/>
    <w:rsid w:val="004D3DE6"/>
    <w:rsid w:val="004D3E97"/>
    <w:rsid w:val="004D3EDB"/>
    <w:rsid w:val="004D3F53"/>
    <w:rsid w:val="004D4128"/>
    <w:rsid w:val="004D44FE"/>
    <w:rsid w:val="004D465A"/>
    <w:rsid w:val="004D4872"/>
    <w:rsid w:val="004D4F7A"/>
    <w:rsid w:val="004D5603"/>
    <w:rsid w:val="004D58FD"/>
    <w:rsid w:val="004D5910"/>
    <w:rsid w:val="004D5BBC"/>
    <w:rsid w:val="004D60B2"/>
    <w:rsid w:val="004D6A73"/>
    <w:rsid w:val="004D6B8A"/>
    <w:rsid w:val="004D6C98"/>
    <w:rsid w:val="004D6E31"/>
    <w:rsid w:val="004D6F80"/>
    <w:rsid w:val="004D71E5"/>
    <w:rsid w:val="004D7303"/>
    <w:rsid w:val="004D73F8"/>
    <w:rsid w:val="004D7820"/>
    <w:rsid w:val="004D7BAE"/>
    <w:rsid w:val="004D7DBC"/>
    <w:rsid w:val="004E023F"/>
    <w:rsid w:val="004E03B0"/>
    <w:rsid w:val="004E064F"/>
    <w:rsid w:val="004E069E"/>
    <w:rsid w:val="004E08A2"/>
    <w:rsid w:val="004E10AE"/>
    <w:rsid w:val="004E12C6"/>
    <w:rsid w:val="004E1773"/>
    <w:rsid w:val="004E18C7"/>
    <w:rsid w:val="004E1C31"/>
    <w:rsid w:val="004E1D5B"/>
    <w:rsid w:val="004E1E78"/>
    <w:rsid w:val="004E2119"/>
    <w:rsid w:val="004E246B"/>
    <w:rsid w:val="004E25C2"/>
    <w:rsid w:val="004E2622"/>
    <w:rsid w:val="004E27E1"/>
    <w:rsid w:val="004E2C94"/>
    <w:rsid w:val="004E2C97"/>
    <w:rsid w:val="004E2D9F"/>
    <w:rsid w:val="004E2EAF"/>
    <w:rsid w:val="004E304E"/>
    <w:rsid w:val="004E35AA"/>
    <w:rsid w:val="004E3660"/>
    <w:rsid w:val="004E3C34"/>
    <w:rsid w:val="004E3F71"/>
    <w:rsid w:val="004E41D9"/>
    <w:rsid w:val="004E4381"/>
    <w:rsid w:val="004E441F"/>
    <w:rsid w:val="004E47FF"/>
    <w:rsid w:val="004E49C5"/>
    <w:rsid w:val="004E4B4B"/>
    <w:rsid w:val="004E4C84"/>
    <w:rsid w:val="004E4ED8"/>
    <w:rsid w:val="004E5116"/>
    <w:rsid w:val="004E517D"/>
    <w:rsid w:val="004E5227"/>
    <w:rsid w:val="004E55E4"/>
    <w:rsid w:val="004E5DEF"/>
    <w:rsid w:val="004E5FF7"/>
    <w:rsid w:val="004E66B4"/>
    <w:rsid w:val="004E6BDE"/>
    <w:rsid w:val="004E7411"/>
    <w:rsid w:val="004E7564"/>
    <w:rsid w:val="004E7CF0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0D6"/>
    <w:rsid w:val="004F41B1"/>
    <w:rsid w:val="004F4BBE"/>
    <w:rsid w:val="004F5687"/>
    <w:rsid w:val="004F5D22"/>
    <w:rsid w:val="004F663F"/>
    <w:rsid w:val="004F6805"/>
    <w:rsid w:val="004F6AD1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74E"/>
    <w:rsid w:val="00501B74"/>
    <w:rsid w:val="00501ED6"/>
    <w:rsid w:val="0050221E"/>
    <w:rsid w:val="005027E4"/>
    <w:rsid w:val="00502BCF"/>
    <w:rsid w:val="00502BDC"/>
    <w:rsid w:val="00502D85"/>
    <w:rsid w:val="00503119"/>
    <w:rsid w:val="005032CB"/>
    <w:rsid w:val="005033E7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771"/>
    <w:rsid w:val="005069EF"/>
    <w:rsid w:val="005069FA"/>
    <w:rsid w:val="00506D43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7B9"/>
    <w:rsid w:val="00511A00"/>
    <w:rsid w:val="00511CDC"/>
    <w:rsid w:val="00511D3D"/>
    <w:rsid w:val="00511EBB"/>
    <w:rsid w:val="00511F12"/>
    <w:rsid w:val="00511FDB"/>
    <w:rsid w:val="00511FFE"/>
    <w:rsid w:val="005123D6"/>
    <w:rsid w:val="00512D3E"/>
    <w:rsid w:val="00512F5D"/>
    <w:rsid w:val="0051338D"/>
    <w:rsid w:val="00513433"/>
    <w:rsid w:val="005135ED"/>
    <w:rsid w:val="005139A8"/>
    <w:rsid w:val="00513B44"/>
    <w:rsid w:val="00513D17"/>
    <w:rsid w:val="005140A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4E8"/>
    <w:rsid w:val="005205F7"/>
    <w:rsid w:val="0052090D"/>
    <w:rsid w:val="00520965"/>
    <w:rsid w:val="005211C3"/>
    <w:rsid w:val="005218DA"/>
    <w:rsid w:val="00521943"/>
    <w:rsid w:val="00521979"/>
    <w:rsid w:val="00521C79"/>
    <w:rsid w:val="005223E5"/>
    <w:rsid w:val="00523156"/>
    <w:rsid w:val="005233CE"/>
    <w:rsid w:val="00523546"/>
    <w:rsid w:val="0052361B"/>
    <w:rsid w:val="00523632"/>
    <w:rsid w:val="00523849"/>
    <w:rsid w:val="00523F40"/>
    <w:rsid w:val="005242A4"/>
    <w:rsid w:val="005244D0"/>
    <w:rsid w:val="00524509"/>
    <w:rsid w:val="0052454E"/>
    <w:rsid w:val="0052458D"/>
    <w:rsid w:val="005245AA"/>
    <w:rsid w:val="00524731"/>
    <w:rsid w:val="00524F6E"/>
    <w:rsid w:val="00525117"/>
    <w:rsid w:val="00525432"/>
    <w:rsid w:val="0052571A"/>
    <w:rsid w:val="005257B3"/>
    <w:rsid w:val="00525C1C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353"/>
    <w:rsid w:val="005308EA"/>
    <w:rsid w:val="00530982"/>
    <w:rsid w:val="00530B61"/>
    <w:rsid w:val="00530BD9"/>
    <w:rsid w:val="005312A4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9F6"/>
    <w:rsid w:val="00533A82"/>
    <w:rsid w:val="00534129"/>
    <w:rsid w:val="005341B1"/>
    <w:rsid w:val="00534456"/>
    <w:rsid w:val="005349F8"/>
    <w:rsid w:val="00534D8E"/>
    <w:rsid w:val="00534F69"/>
    <w:rsid w:val="00535063"/>
    <w:rsid w:val="005354EF"/>
    <w:rsid w:val="005355C3"/>
    <w:rsid w:val="00535ADC"/>
    <w:rsid w:val="00535F35"/>
    <w:rsid w:val="0053628D"/>
    <w:rsid w:val="005365BB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833"/>
    <w:rsid w:val="00537D43"/>
    <w:rsid w:val="00537EBA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CD"/>
    <w:rsid w:val="005422F3"/>
    <w:rsid w:val="0054266B"/>
    <w:rsid w:val="00542B35"/>
    <w:rsid w:val="00542E7B"/>
    <w:rsid w:val="005430B9"/>
    <w:rsid w:val="005433D7"/>
    <w:rsid w:val="005434CD"/>
    <w:rsid w:val="005435F9"/>
    <w:rsid w:val="0054367F"/>
    <w:rsid w:val="005439D8"/>
    <w:rsid w:val="00543EFE"/>
    <w:rsid w:val="005440E2"/>
    <w:rsid w:val="00544224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BB3"/>
    <w:rsid w:val="00545D19"/>
    <w:rsid w:val="00545E28"/>
    <w:rsid w:val="00545ECD"/>
    <w:rsid w:val="00545EE3"/>
    <w:rsid w:val="0054633D"/>
    <w:rsid w:val="005463DD"/>
    <w:rsid w:val="005466BF"/>
    <w:rsid w:val="00546B12"/>
    <w:rsid w:val="00546F39"/>
    <w:rsid w:val="005474ED"/>
    <w:rsid w:val="00547A83"/>
    <w:rsid w:val="00547A8B"/>
    <w:rsid w:val="00547D0E"/>
    <w:rsid w:val="005501A5"/>
    <w:rsid w:val="005501EA"/>
    <w:rsid w:val="005505DE"/>
    <w:rsid w:val="00550673"/>
    <w:rsid w:val="0055068A"/>
    <w:rsid w:val="0055084A"/>
    <w:rsid w:val="00550A98"/>
    <w:rsid w:val="00550B06"/>
    <w:rsid w:val="00550BC8"/>
    <w:rsid w:val="00550C26"/>
    <w:rsid w:val="00550D82"/>
    <w:rsid w:val="00550FF5"/>
    <w:rsid w:val="005512BA"/>
    <w:rsid w:val="005517B3"/>
    <w:rsid w:val="00551940"/>
    <w:rsid w:val="0055196E"/>
    <w:rsid w:val="00551C4F"/>
    <w:rsid w:val="00552459"/>
    <w:rsid w:val="0055261A"/>
    <w:rsid w:val="005528F8"/>
    <w:rsid w:val="00552DF1"/>
    <w:rsid w:val="00553337"/>
    <w:rsid w:val="005538CD"/>
    <w:rsid w:val="005538F7"/>
    <w:rsid w:val="0055404A"/>
    <w:rsid w:val="00554098"/>
    <w:rsid w:val="0055414C"/>
    <w:rsid w:val="005546DF"/>
    <w:rsid w:val="005546F1"/>
    <w:rsid w:val="00554973"/>
    <w:rsid w:val="00554A26"/>
    <w:rsid w:val="0055549D"/>
    <w:rsid w:val="005559F9"/>
    <w:rsid w:val="00555A9A"/>
    <w:rsid w:val="00555E45"/>
    <w:rsid w:val="005562DE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66"/>
    <w:rsid w:val="00560BE2"/>
    <w:rsid w:val="00560C15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114"/>
    <w:rsid w:val="005635A9"/>
    <w:rsid w:val="005636EF"/>
    <w:rsid w:val="00563AF0"/>
    <w:rsid w:val="00563B58"/>
    <w:rsid w:val="00563CCA"/>
    <w:rsid w:val="00563E4D"/>
    <w:rsid w:val="005648BB"/>
    <w:rsid w:val="00564E2D"/>
    <w:rsid w:val="00564F49"/>
    <w:rsid w:val="005652D6"/>
    <w:rsid w:val="00565B9E"/>
    <w:rsid w:val="00565F84"/>
    <w:rsid w:val="00566283"/>
    <w:rsid w:val="00566718"/>
    <w:rsid w:val="0056676C"/>
    <w:rsid w:val="00566CA1"/>
    <w:rsid w:val="005670DF"/>
    <w:rsid w:val="005672DF"/>
    <w:rsid w:val="0056736D"/>
    <w:rsid w:val="00567379"/>
    <w:rsid w:val="00567493"/>
    <w:rsid w:val="00567588"/>
    <w:rsid w:val="005679CC"/>
    <w:rsid w:val="005679E2"/>
    <w:rsid w:val="00567BA6"/>
    <w:rsid w:val="00567BAF"/>
    <w:rsid w:val="00567E80"/>
    <w:rsid w:val="00570165"/>
    <w:rsid w:val="00570BDA"/>
    <w:rsid w:val="00570C40"/>
    <w:rsid w:val="00570DB5"/>
    <w:rsid w:val="00570E56"/>
    <w:rsid w:val="00570F30"/>
    <w:rsid w:val="00571135"/>
    <w:rsid w:val="00571995"/>
    <w:rsid w:val="005722B1"/>
    <w:rsid w:val="005723DC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E99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262A"/>
    <w:rsid w:val="0058313B"/>
    <w:rsid w:val="0058316A"/>
    <w:rsid w:val="005832E7"/>
    <w:rsid w:val="005836E9"/>
    <w:rsid w:val="00583FA3"/>
    <w:rsid w:val="0058406C"/>
    <w:rsid w:val="00584379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6D2E"/>
    <w:rsid w:val="00587092"/>
    <w:rsid w:val="005871A8"/>
    <w:rsid w:val="0058764D"/>
    <w:rsid w:val="005877B1"/>
    <w:rsid w:val="00587C14"/>
    <w:rsid w:val="00587DF6"/>
    <w:rsid w:val="00587EC2"/>
    <w:rsid w:val="0059003D"/>
    <w:rsid w:val="0059050F"/>
    <w:rsid w:val="0059052F"/>
    <w:rsid w:val="00590784"/>
    <w:rsid w:val="00590789"/>
    <w:rsid w:val="005908B6"/>
    <w:rsid w:val="00590B01"/>
    <w:rsid w:val="0059121B"/>
    <w:rsid w:val="00591460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67"/>
    <w:rsid w:val="005964D7"/>
    <w:rsid w:val="005968BB"/>
    <w:rsid w:val="00596C36"/>
    <w:rsid w:val="00596DD1"/>
    <w:rsid w:val="0059739F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B98"/>
    <w:rsid w:val="005A2C7C"/>
    <w:rsid w:val="005A2DF0"/>
    <w:rsid w:val="005A2E7F"/>
    <w:rsid w:val="005A2FF2"/>
    <w:rsid w:val="005A3338"/>
    <w:rsid w:val="005A353E"/>
    <w:rsid w:val="005A37A0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4F1E"/>
    <w:rsid w:val="005A501C"/>
    <w:rsid w:val="005A5157"/>
    <w:rsid w:val="005A5278"/>
    <w:rsid w:val="005A5463"/>
    <w:rsid w:val="005A5873"/>
    <w:rsid w:val="005A590B"/>
    <w:rsid w:val="005A5C05"/>
    <w:rsid w:val="005A61BE"/>
    <w:rsid w:val="005A6ACC"/>
    <w:rsid w:val="005A6F97"/>
    <w:rsid w:val="005A7068"/>
    <w:rsid w:val="005A71D4"/>
    <w:rsid w:val="005A7572"/>
    <w:rsid w:val="005A792F"/>
    <w:rsid w:val="005A7DCD"/>
    <w:rsid w:val="005A7F12"/>
    <w:rsid w:val="005B018C"/>
    <w:rsid w:val="005B01C3"/>
    <w:rsid w:val="005B0732"/>
    <w:rsid w:val="005B0F70"/>
    <w:rsid w:val="005B0FCA"/>
    <w:rsid w:val="005B1131"/>
    <w:rsid w:val="005B1470"/>
    <w:rsid w:val="005B154D"/>
    <w:rsid w:val="005B16B0"/>
    <w:rsid w:val="005B1F2D"/>
    <w:rsid w:val="005B20DC"/>
    <w:rsid w:val="005B2649"/>
    <w:rsid w:val="005B29AD"/>
    <w:rsid w:val="005B303C"/>
    <w:rsid w:val="005B304F"/>
    <w:rsid w:val="005B30C8"/>
    <w:rsid w:val="005B32E2"/>
    <w:rsid w:val="005B341F"/>
    <w:rsid w:val="005B3544"/>
    <w:rsid w:val="005B373C"/>
    <w:rsid w:val="005B39BB"/>
    <w:rsid w:val="005B3DAC"/>
    <w:rsid w:val="005B3E25"/>
    <w:rsid w:val="005B3ECA"/>
    <w:rsid w:val="005B40A4"/>
    <w:rsid w:val="005B41AC"/>
    <w:rsid w:val="005B48EB"/>
    <w:rsid w:val="005B4A7D"/>
    <w:rsid w:val="005B4B92"/>
    <w:rsid w:val="005B4BEE"/>
    <w:rsid w:val="005B4E6B"/>
    <w:rsid w:val="005B4ED7"/>
    <w:rsid w:val="005B50D0"/>
    <w:rsid w:val="005B547E"/>
    <w:rsid w:val="005B55A5"/>
    <w:rsid w:val="005B55E7"/>
    <w:rsid w:val="005B5787"/>
    <w:rsid w:val="005B5A24"/>
    <w:rsid w:val="005B5A9C"/>
    <w:rsid w:val="005B5B76"/>
    <w:rsid w:val="005B5D2B"/>
    <w:rsid w:val="005B5DE5"/>
    <w:rsid w:val="005B60E3"/>
    <w:rsid w:val="005B61E7"/>
    <w:rsid w:val="005B6558"/>
    <w:rsid w:val="005B69C0"/>
    <w:rsid w:val="005B6E92"/>
    <w:rsid w:val="005B6F21"/>
    <w:rsid w:val="005B72EB"/>
    <w:rsid w:val="005B7819"/>
    <w:rsid w:val="005B7B7B"/>
    <w:rsid w:val="005B7D51"/>
    <w:rsid w:val="005B7DD8"/>
    <w:rsid w:val="005C01F9"/>
    <w:rsid w:val="005C0798"/>
    <w:rsid w:val="005C08F2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3B6"/>
    <w:rsid w:val="005C4C2F"/>
    <w:rsid w:val="005C4F64"/>
    <w:rsid w:val="005C5196"/>
    <w:rsid w:val="005C547E"/>
    <w:rsid w:val="005C5517"/>
    <w:rsid w:val="005C568F"/>
    <w:rsid w:val="005C571B"/>
    <w:rsid w:val="005C6103"/>
    <w:rsid w:val="005C612D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7F"/>
    <w:rsid w:val="005D1BF7"/>
    <w:rsid w:val="005D21C4"/>
    <w:rsid w:val="005D250D"/>
    <w:rsid w:val="005D2CC6"/>
    <w:rsid w:val="005D2F5A"/>
    <w:rsid w:val="005D3510"/>
    <w:rsid w:val="005D35B6"/>
    <w:rsid w:val="005D37A3"/>
    <w:rsid w:val="005D3BFB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6F76"/>
    <w:rsid w:val="005D6FDD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0D84"/>
    <w:rsid w:val="005E1187"/>
    <w:rsid w:val="005E1736"/>
    <w:rsid w:val="005E1914"/>
    <w:rsid w:val="005E1B19"/>
    <w:rsid w:val="005E1B6A"/>
    <w:rsid w:val="005E1D2F"/>
    <w:rsid w:val="005E1D7C"/>
    <w:rsid w:val="005E20D8"/>
    <w:rsid w:val="005E241F"/>
    <w:rsid w:val="005E25CE"/>
    <w:rsid w:val="005E2775"/>
    <w:rsid w:val="005E2829"/>
    <w:rsid w:val="005E29F0"/>
    <w:rsid w:val="005E309D"/>
    <w:rsid w:val="005E343C"/>
    <w:rsid w:val="005E35BB"/>
    <w:rsid w:val="005E37A2"/>
    <w:rsid w:val="005E38CC"/>
    <w:rsid w:val="005E3CCF"/>
    <w:rsid w:val="005E3E62"/>
    <w:rsid w:val="005E43A5"/>
    <w:rsid w:val="005E467E"/>
    <w:rsid w:val="005E4906"/>
    <w:rsid w:val="005E4D0A"/>
    <w:rsid w:val="005E4E1F"/>
    <w:rsid w:val="005E529A"/>
    <w:rsid w:val="005E52D9"/>
    <w:rsid w:val="005E53FD"/>
    <w:rsid w:val="005E54C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0A1"/>
    <w:rsid w:val="005E7277"/>
    <w:rsid w:val="005E730A"/>
    <w:rsid w:val="005E79FB"/>
    <w:rsid w:val="005E7EB9"/>
    <w:rsid w:val="005F0871"/>
    <w:rsid w:val="005F0F5F"/>
    <w:rsid w:val="005F0FF0"/>
    <w:rsid w:val="005F1032"/>
    <w:rsid w:val="005F1054"/>
    <w:rsid w:val="005F14DB"/>
    <w:rsid w:val="005F1588"/>
    <w:rsid w:val="005F1B3D"/>
    <w:rsid w:val="005F1FA8"/>
    <w:rsid w:val="005F1FFD"/>
    <w:rsid w:val="005F237E"/>
    <w:rsid w:val="005F24F2"/>
    <w:rsid w:val="005F257F"/>
    <w:rsid w:val="005F2939"/>
    <w:rsid w:val="005F2CC8"/>
    <w:rsid w:val="005F3ADB"/>
    <w:rsid w:val="005F3D5F"/>
    <w:rsid w:val="005F427E"/>
    <w:rsid w:val="005F43CD"/>
    <w:rsid w:val="005F4973"/>
    <w:rsid w:val="005F4C1F"/>
    <w:rsid w:val="005F4EAA"/>
    <w:rsid w:val="005F4EC1"/>
    <w:rsid w:val="005F505A"/>
    <w:rsid w:val="005F5098"/>
    <w:rsid w:val="005F5443"/>
    <w:rsid w:val="005F565A"/>
    <w:rsid w:val="005F592E"/>
    <w:rsid w:val="005F5D28"/>
    <w:rsid w:val="005F6118"/>
    <w:rsid w:val="005F619F"/>
    <w:rsid w:val="005F61EB"/>
    <w:rsid w:val="005F62F8"/>
    <w:rsid w:val="005F679A"/>
    <w:rsid w:val="005F6F09"/>
    <w:rsid w:val="005F70CC"/>
    <w:rsid w:val="005F7225"/>
    <w:rsid w:val="005F74B3"/>
    <w:rsid w:val="005F7603"/>
    <w:rsid w:val="005F7820"/>
    <w:rsid w:val="005F795C"/>
    <w:rsid w:val="005F7E2B"/>
    <w:rsid w:val="006003FE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821"/>
    <w:rsid w:val="00602A82"/>
    <w:rsid w:val="00603068"/>
    <w:rsid w:val="00603849"/>
    <w:rsid w:val="0060395B"/>
    <w:rsid w:val="00603B1A"/>
    <w:rsid w:val="00603BFD"/>
    <w:rsid w:val="00603C5B"/>
    <w:rsid w:val="00603D7A"/>
    <w:rsid w:val="00603D7D"/>
    <w:rsid w:val="00603F2B"/>
    <w:rsid w:val="0060415E"/>
    <w:rsid w:val="006050D3"/>
    <w:rsid w:val="00605325"/>
    <w:rsid w:val="006056A1"/>
    <w:rsid w:val="006059D8"/>
    <w:rsid w:val="00605B12"/>
    <w:rsid w:val="00606133"/>
    <w:rsid w:val="00606264"/>
    <w:rsid w:val="00606C21"/>
    <w:rsid w:val="00606CA4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E3"/>
    <w:rsid w:val="00611AF7"/>
    <w:rsid w:val="00611B39"/>
    <w:rsid w:val="00612123"/>
    <w:rsid w:val="006121BB"/>
    <w:rsid w:val="006122C0"/>
    <w:rsid w:val="006126D6"/>
    <w:rsid w:val="00612842"/>
    <w:rsid w:val="00612AAF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4D45"/>
    <w:rsid w:val="006151A8"/>
    <w:rsid w:val="0061538C"/>
    <w:rsid w:val="00615575"/>
    <w:rsid w:val="0061568F"/>
    <w:rsid w:val="00615691"/>
    <w:rsid w:val="00615940"/>
    <w:rsid w:val="00615D56"/>
    <w:rsid w:val="006161F3"/>
    <w:rsid w:val="0061629F"/>
    <w:rsid w:val="0061648F"/>
    <w:rsid w:val="006164BA"/>
    <w:rsid w:val="00616ABC"/>
    <w:rsid w:val="00616AF0"/>
    <w:rsid w:val="00616C31"/>
    <w:rsid w:val="00616EC6"/>
    <w:rsid w:val="00616FEB"/>
    <w:rsid w:val="0061736F"/>
    <w:rsid w:val="0061749F"/>
    <w:rsid w:val="00617711"/>
    <w:rsid w:val="00617A50"/>
    <w:rsid w:val="00620359"/>
    <w:rsid w:val="006203A5"/>
    <w:rsid w:val="00620621"/>
    <w:rsid w:val="0062066B"/>
    <w:rsid w:val="006208BB"/>
    <w:rsid w:val="00620AA6"/>
    <w:rsid w:val="00620D35"/>
    <w:rsid w:val="00620E36"/>
    <w:rsid w:val="00621019"/>
    <w:rsid w:val="0062116B"/>
    <w:rsid w:val="006211D2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101"/>
    <w:rsid w:val="0062485A"/>
    <w:rsid w:val="006248A0"/>
    <w:rsid w:val="00624C79"/>
    <w:rsid w:val="00624D65"/>
    <w:rsid w:val="006250DC"/>
    <w:rsid w:val="0062511D"/>
    <w:rsid w:val="006252EC"/>
    <w:rsid w:val="00625572"/>
    <w:rsid w:val="00625F42"/>
    <w:rsid w:val="006260A8"/>
    <w:rsid w:val="006261CB"/>
    <w:rsid w:val="0062624C"/>
    <w:rsid w:val="0062659F"/>
    <w:rsid w:val="0062688E"/>
    <w:rsid w:val="00626E01"/>
    <w:rsid w:val="00626FEA"/>
    <w:rsid w:val="006270F0"/>
    <w:rsid w:val="006271B8"/>
    <w:rsid w:val="006276BB"/>
    <w:rsid w:val="00627768"/>
    <w:rsid w:val="0062788F"/>
    <w:rsid w:val="00627D10"/>
    <w:rsid w:val="00627F50"/>
    <w:rsid w:val="00627F53"/>
    <w:rsid w:val="00630178"/>
    <w:rsid w:val="006303D2"/>
    <w:rsid w:val="00630527"/>
    <w:rsid w:val="0063057A"/>
    <w:rsid w:val="006305A5"/>
    <w:rsid w:val="00630637"/>
    <w:rsid w:val="00630693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9E6"/>
    <w:rsid w:val="00632CA3"/>
    <w:rsid w:val="00632CC8"/>
    <w:rsid w:val="00632EAE"/>
    <w:rsid w:val="00632F68"/>
    <w:rsid w:val="006332D9"/>
    <w:rsid w:val="006336C2"/>
    <w:rsid w:val="0063377D"/>
    <w:rsid w:val="006337D0"/>
    <w:rsid w:val="00633C3A"/>
    <w:rsid w:val="00633DE1"/>
    <w:rsid w:val="00633E31"/>
    <w:rsid w:val="00633E68"/>
    <w:rsid w:val="0063449E"/>
    <w:rsid w:val="006344B2"/>
    <w:rsid w:val="0063479C"/>
    <w:rsid w:val="00634AA0"/>
    <w:rsid w:val="00634C3F"/>
    <w:rsid w:val="00634E00"/>
    <w:rsid w:val="00634EDD"/>
    <w:rsid w:val="006352C3"/>
    <w:rsid w:val="006354ED"/>
    <w:rsid w:val="006358D0"/>
    <w:rsid w:val="00635D6D"/>
    <w:rsid w:val="00636092"/>
    <w:rsid w:val="00636501"/>
    <w:rsid w:val="00636686"/>
    <w:rsid w:val="0063692B"/>
    <w:rsid w:val="00636A21"/>
    <w:rsid w:val="00636B0A"/>
    <w:rsid w:val="0063710F"/>
    <w:rsid w:val="006374B2"/>
    <w:rsid w:val="006376F3"/>
    <w:rsid w:val="00640236"/>
    <w:rsid w:val="00640943"/>
    <w:rsid w:val="006411C5"/>
    <w:rsid w:val="006411F0"/>
    <w:rsid w:val="00641BA1"/>
    <w:rsid w:val="0064201A"/>
    <w:rsid w:val="00642202"/>
    <w:rsid w:val="00642267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2A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3C"/>
    <w:rsid w:val="006457E6"/>
    <w:rsid w:val="00645F03"/>
    <w:rsid w:val="00645F53"/>
    <w:rsid w:val="006463ED"/>
    <w:rsid w:val="00646515"/>
    <w:rsid w:val="00646646"/>
    <w:rsid w:val="00646784"/>
    <w:rsid w:val="00646A40"/>
    <w:rsid w:val="00646DC6"/>
    <w:rsid w:val="00647640"/>
    <w:rsid w:val="00647645"/>
    <w:rsid w:val="0064770E"/>
    <w:rsid w:val="0064785B"/>
    <w:rsid w:val="00647C2D"/>
    <w:rsid w:val="00647DC2"/>
    <w:rsid w:val="006501E4"/>
    <w:rsid w:val="006502F2"/>
    <w:rsid w:val="00650BC9"/>
    <w:rsid w:val="006513BB"/>
    <w:rsid w:val="0065150C"/>
    <w:rsid w:val="006518E1"/>
    <w:rsid w:val="00651999"/>
    <w:rsid w:val="006519F2"/>
    <w:rsid w:val="0065200D"/>
    <w:rsid w:val="00652206"/>
    <w:rsid w:val="006524B0"/>
    <w:rsid w:val="0065251B"/>
    <w:rsid w:val="0065272B"/>
    <w:rsid w:val="006529D3"/>
    <w:rsid w:val="00652C22"/>
    <w:rsid w:val="00652D80"/>
    <w:rsid w:val="0065313A"/>
    <w:rsid w:val="00653146"/>
    <w:rsid w:val="00653379"/>
    <w:rsid w:val="006535AD"/>
    <w:rsid w:val="00653835"/>
    <w:rsid w:val="00653DAF"/>
    <w:rsid w:val="006547DB"/>
    <w:rsid w:val="006549C0"/>
    <w:rsid w:val="006549CC"/>
    <w:rsid w:val="00654B2B"/>
    <w:rsid w:val="00654DF1"/>
    <w:rsid w:val="00654DF4"/>
    <w:rsid w:val="00654F6E"/>
    <w:rsid w:val="0065531D"/>
    <w:rsid w:val="00655723"/>
    <w:rsid w:val="00655879"/>
    <w:rsid w:val="00655AE4"/>
    <w:rsid w:val="00655AEE"/>
    <w:rsid w:val="00655B71"/>
    <w:rsid w:val="00655CA6"/>
    <w:rsid w:val="00655D02"/>
    <w:rsid w:val="00655D9B"/>
    <w:rsid w:val="00655E66"/>
    <w:rsid w:val="00655F40"/>
    <w:rsid w:val="006561A0"/>
    <w:rsid w:val="00656219"/>
    <w:rsid w:val="00656234"/>
    <w:rsid w:val="00656430"/>
    <w:rsid w:val="0065661C"/>
    <w:rsid w:val="00656856"/>
    <w:rsid w:val="006570C1"/>
    <w:rsid w:val="00657146"/>
    <w:rsid w:val="00657650"/>
    <w:rsid w:val="00657756"/>
    <w:rsid w:val="00657886"/>
    <w:rsid w:val="0065789F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77A"/>
    <w:rsid w:val="0066184A"/>
    <w:rsid w:val="00661A0F"/>
    <w:rsid w:val="00661BE1"/>
    <w:rsid w:val="00661E79"/>
    <w:rsid w:val="006624AE"/>
    <w:rsid w:val="006626E8"/>
    <w:rsid w:val="0066290F"/>
    <w:rsid w:val="00662FBB"/>
    <w:rsid w:val="00663256"/>
    <w:rsid w:val="006634E9"/>
    <w:rsid w:val="006635A1"/>
    <w:rsid w:val="006636F9"/>
    <w:rsid w:val="006638CA"/>
    <w:rsid w:val="0066392A"/>
    <w:rsid w:val="00663CD4"/>
    <w:rsid w:val="00664380"/>
    <w:rsid w:val="006643E4"/>
    <w:rsid w:val="00664450"/>
    <w:rsid w:val="006646B0"/>
    <w:rsid w:val="006649C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0D9"/>
    <w:rsid w:val="00666410"/>
    <w:rsid w:val="00666BBF"/>
    <w:rsid w:val="00666C0E"/>
    <w:rsid w:val="00666FBC"/>
    <w:rsid w:val="0066700C"/>
    <w:rsid w:val="006672F1"/>
    <w:rsid w:val="0066786A"/>
    <w:rsid w:val="00667A41"/>
    <w:rsid w:val="00667B38"/>
    <w:rsid w:val="0067094F"/>
    <w:rsid w:val="00670AD0"/>
    <w:rsid w:val="00671019"/>
    <w:rsid w:val="0067142A"/>
    <w:rsid w:val="006717E6"/>
    <w:rsid w:val="006724F7"/>
    <w:rsid w:val="006726AD"/>
    <w:rsid w:val="0067292F"/>
    <w:rsid w:val="00672A4A"/>
    <w:rsid w:val="00672CC3"/>
    <w:rsid w:val="00672CCA"/>
    <w:rsid w:val="00673112"/>
    <w:rsid w:val="00673260"/>
    <w:rsid w:val="006739DE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2FC"/>
    <w:rsid w:val="006756C1"/>
    <w:rsid w:val="00675E54"/>
    <w:rsid w:val="006765B0"/>
    <w:rsid w:val="00676B8F"/>
    <w:rsid w:val="00676D28"/>
    <w:rsid w:val="00676E1D"/>
    <w:rsid w:val="00677061"/>
    <w:rsid w:val="006772A5"/>
    <w:rsid w:val="00677879"/>
    <w:rsid w:val="00677978"/>
    <w:rsid w:val="00677A3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B31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D66"/>
    <w:rsid w:val="00682EFC"/>
    <w:rsid w:val="006832C1"/>
    <w:rsid w:val="00683868"/>
    <w:rsid w:val="0068392F"/>
    <w:rsid w:val="006839F1"/>
    <w:rsid w:val="00683BB5"/>
    <w:rsid w:val="00683D34"/>
    <w:rsid w:val="00683D74"/>
    <w:rsid w:val="00683F7F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B61"/>
    <w:rsid w:val="00685CD4"/>
    <w:rsid w:val="00685F77"/>
    <w:rsid w:val="0068613F"/>
    <w:rsid w:val="0068636D"/>
    <w:rsid w:val="0068655F"/>
    <w:rsid w:val="00686D6A"/>
    <w:rsid w:val="00686F7D"/>
    <w:rsid w:val="0068708F"/>
    <w:rsid w:val="006873E8"/>
    <w:rsid w:val="006874F5"/>
    <w:rsid w:val="00687613"/>
    <w:rsid w:val="006877E6"/>
    <w:rsid w:val="006878CF"/>
    <w:rsid w:val="00687C12"/>
    <w:rsid w:val="00687F29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9F4"/>
    <w:rsid w:val="00692C8F"/>
    <w:rsid w:val="00692E9A"/>
    <w:rsid w:val="00693595"/>
    <w:rsid w:val="006936A5"/>
    <w:rsid w:val="00693D49"/>
    <w:rsid w:val="00693E09"/>
    <w:rsid w:val="00693E5B"/>
    <w:rsid w:val="0069420D"/>
    <w:rsid w:val="00694510"/>
    <w:rsid w:val="00694568"/>
    <w:rsid w:val="00694BEC"/>
    <w:rsid w:val="00694CF7"/>
    <w:rsid w:val="00695451"/>
    <w:rsid w:val="006954C1"/>
    <w:rsid w:val="00695647"/>
    <w:rsid w:val="006956B9"/>
    <w:rsid w:val="00695808"/>
    <w:rsid w:val="00695A8B"/>
    <w:rsid w:val="00695C57"/>
    <w:rsid w:val="00695E0A"/>
    <w:rsid w:val="00695EE0"/>
    <w:rsid w:val="006963FF"/>
    <w:rsid w:val="00696A3E"/>
    <w:rsid w:val="00696D19"/>
    <w:rsid w:val="00696E07"/>
    <w:rsid w:val="006971A3"/>
    <w:rsid w:val="00697818"/>
    <w:rsid w:val="00697F53"/>
    <w:rsid w:val="006A0440"/>
    <w:rsid w:val="006A04FE"/>
    <w:rsid w:val="006A0FF8"/>
    <w:rsid w:val="006A104E"/>
    <w:rsid w:val="006A109C"/>
    <w:rsid w:val="006A1277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63A"/>
    <w:rsid w:val="006A39A6"/>
    <w:rsid w:val="006A3A7B"/>
    <w:rsid w:val="006A3DC4"/>
    <w:rsid w:val="006A3FEE"/>
    <w:rsid w:val="006A40C9"/>
    <w:rsid w:val="006A4367"/>
    <w:rsid w:val="006A443D"/>
    <w:rsid w:val="006A45C1"/>
    <w:rsid w:val="006A45DA"/>
    <w:rsid w:val="006A492B"/>
    <w:rsid w:val="006A4A1B"/>
    <w:rsid w:val="006A4DDD"/>
    <w:rsid w:val="006A5077"/>
    <w:rsid w:val="006A517A"/>
    <w:rsid w:val="006A5870"/>
    <w:rsid w:val="006A5975"/>
    <w:rsid w:val="006A5AA6"/>
    <w:rsid w:val="006A5CAB"/>
    <w:rsid w:val="006A6224"/>
    <w:rsid w:val="006A63B1"/>
    <w:rsid w:val="006A692D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66A7"/>
    <w:rsid w:val="006B7241"/>
    <w:rsid w:val="006B787A"/>
    <w:rsid w:val="006B79F1"/>
    <w:rsid w:val="006B7CDD"/>
    <w:rsid w:val="006C00CB"/>
    <w:rsid w:val="006C040D"/>
    <w:rsid w:val="006C04D5"/>
    <w:rsid w:val="006C06B1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AAD"/>
    <w:rsid w:val="006C3C06"/>
    <w:rsid w:val="006C3E1F"/>
    <w:rsid w:val="006C4123"/>
    <w:rsid w:val="006C43A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56D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3A7"/>
    <w:rsid w:val="006C759F"/>
    <w:rsid w:val="006C776E"/>
    <w:rsid w:val="006C7AA4"/>
    <w:rsid w:val="006C7C27"/>
    <w:rsid w:val="006C7E3A"/>
    <w:rsid w:val="006D00C6"/>
    <w:rsid w:val="006D0686"/>
    <w:rsid w:val="006D06C2"/>
    <w:rsid w:val="006D10C7"/>
    <w:rsid w:val="006D1745"/>
    <w:rsid w:val="006D17BC"/>
    <w:rsid w:val="006D1920"/>
    <w:rsid w:val="006D206D"/>
    <w:rsid w:val="006D2248"/>
    <w:rsid w:val="006D237E"/>
    <w:rsid w:val="006D2747"/>
    <w:rsid w:val="006D2DBC"/>
    <w:rsid w:val="006D3414"/>
    <w:rsid w:val="006D3541"/>
    <w:rsid w:val="006D3A5F"/>
    <w:rsid w:val="006D3E4E"/>
    <w:rsid w:val="006D43FC"/>
    <w:rsid w:val="006D4735"/>
    <w:rsid w:val="006D490F"/>
    <w:rsid w:val="006D49A2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734"/>
    <w:rsid w:val="006E0A18"/>
    <w:rsid w:val="006E0EFB"/>
    <w:rsid w:val="006E1148"/>
    <w:rsid w:val="006E1C3B"/>
    <w:rsid w:val="006E1D7A"/>
    <w:rsid w:val="006E1ED4"/>
    <w:rsid w:val="006E2138"/>
    <w:rsid w:val="006E2A9A"/>
    <w:rsid w:val="006E35F8"/>
    <w:rsid w:val="006E3628"/>
    <w:rsid w:val="006E38D0"/>
    <w:rsid w:val="006E395E"/>
    <w:rsid w:val="006E3A9F"/>
    <w:rsid w:val="006E3B88"/>
    <w:rsid w:val="006E3F46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E7EFE"/>
    <w:rsid w:val="006F0096"/>
    <w:rsid w:val="006F0143"/>
    <w:rsid w:val="006F072D"/>
    <w:rsid w:val="006F07B1"/>
    <w:rsid w:val="006F0A23"/>
    <w:rsid w:val="006F1316"/>
    <w:rsid w:val="006F1C3C"/>
    <w:rsid w:val="006F1E92"/>
    <w:rsid w:val="006F2052"/>
    <w:rsid w:val="006F2565"/>
    <w:rsid w:val="006F26E4"/>
    <w:rsid w:val="006F27B3"/>
    <w:rsid w:val="006F2B4B"/>
    <w:rsid w:val="006F2C43"/>
    <w:rsid w:val="006F2F95"/>
    <w:rsid w:val="006F312F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6F4D"/>
    <w:rsid w:val="006F6FBD"/>
    <w:rsid w:val="006F70EB"/>
    <w:rsid w:val="006F7251"/>
    <w:rsid w:val="006F73B5"/>
    <w:rsid w:val="006F7727"/>
    <w:rsid w:val="006F7D20"/>
    <w:rsid w:val="006F7F17"/>
    <w:rsid w:val="00700081"/>
    <w:rsid w:val="007001B6"/>
    <w:rsid w:val="007003B7"/>
    <w:rsid w:val="0070042B"/>
    <w:rsid w:val="00700950"/>
    <w:rsid w:val="007009DF"/>
    <w:rsid w:val="00700D74"/>
    <w:rsid w:val="00700F47"/>
    <w:rsid w:val="007015F8"/>
    <w:rsid w:val="00701A68"/>
    <w:rsid w:val="00701CE9"/>
    <w:rsid w:val="00701FD1"/>
    <w:rsid w:val="0070219C"/>
    <w:rsid w:val="007022E5"/>
    <w:rsid w:val="00702444"/>
    <w:rsid w:val="007028AA"/>
    <w:rsid w:val="00702C9E"/>
    <w:rsid w:val="00702EA3"/>
    <w:rsid w:val="0070309E"/>
    <w:rsid w:val="0070311A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5E20"/>
    <w:rsid w:val="007061BF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3C0"/>
    <w:rsid w:val="00711616"/>
    <w:rsid w:val="007116AE"/>
    <w:rsid w:val="00711A7C"/>
    <w:rsid w:val="0071211A"/>
    <w:rsid w:val="0071213B"/>
    <w:rsid w:val="0071234B"/>
    <w:rsid w:val="00712509"/>
    <w:rsid w:val="00712674"/>
    <w:rsid w:val="007127B5"/>
    <w:rsid w:val="00712AA2"/>
    <w:rsid w:val="0071356E"/>
    <w:rsid w:val="00714009"/>
    <w:rsid w:val="007143DA"/>
    <w:rsid w:val="0071491F"/>
    <w:rsid w:val="00714C1F"/>
    <w:rsid w:val="00714CF7"/>
    <w:rsid w:val="00714ED1"/>
    <w:rsid w:val="007150A2"/>
    <w:rsid w:val="007151FA"/>
    <w:rsid w:val="00715206"/>
    <w:rsid w:val="007152DE"/>
    <w:rsid w:val="007154E1"/>
    <w:rsid w:val="00715587"/>
    <w:rsid w:val="0071570B"/>
    <w:rsid w:val="00715A9C"/>
    <w:rsid w:val="00715DD8"/>
    <w:rsid w:val="0071607C"/>
    <w:rsid w:val="007163A2"/>
    <w:rsid w:val="007165FA"/>
    <w:rsid w:val="0071660D"/>
    <w:rsid w:val="0071670B"/>
    <w:rsid w:val="007167AF"/>
    <w:rsid w:val="00716E7D"/>
    <w:rsid w:val="00716F83"/>
    <w:rsid w:val="00717173"/>
    <w:rsid w:val="00717361"/>
    <w:rsid w:val="00717549"/>
    <w:rsid w:val="00717F3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06C"/>
    <w:rsid w:val="007244AB"/>
    <w:rsid w:val="007244BD"/>
    <w:rsid w:val="00724622"/>
    <w:rsid w:val="007248D2"/>
    <w:rsid w:val="00724A11"/>
    <w:rsid w:val="00724B07"/>
    <w:rsid w:val="007252D7"/>
    <w:rsid w:val="00725637"/>
    <w:rsid w:val="00725985"/>
    <w:rsid w:val="00725B69"/>
    <w:rsid w:val="00725F0E"/>
    <w:rsid w:val="00726269"/>
    <w:rsid w:val="00726823"/>
    <w:rsid w:val="00726C50"/>
    <w:rsid w:val="00726DCE"/>
    <w:rsid w:val="0072727E"/>
    <w:rsid w:val="007272D1"/>
    <w:rsid w:val="007278EC"/>
    <w:rsid w:val="00727C41"/>
    <w:rsid w:val="00727D12"/>
    <w:rsid w:val="00727DEA"/>
    <w:rsid w:val="007300F0"/>
    <w:rsid w:val="007303A8"/>
    <w:rsid w:val="0073043C"/>
    <w:rsid w:val="007304DD"/>
    <w:rsid w:val="0073082B"/>
    <w:rsid w:val="007310D6"/>
    <w:rsid w:val="0073134C"/>
    <w:rsid w:val="007313FC"/>
    <w:rsid w:val="0073144A"/>
    <w:rsid w:val="00731902"/>
    <w:rsid w:val="007319B9"/>
    <w:rsid w:val="00731F93"/>
    <w:rsid w:val="0073229F"/>
    <w:rsid w:val="0073265D"/>
    <w:rsid w:val="00732ABE"/>
    <w:rsid w:val="00732E75"/>
    <w:rsid w:val="00733038"/>
    <w:rsid w:val="00733055"/>
    <w:rsid w:val="007332CC"/>
    <w:rsid w:val="00733329"/>
    <w:rsid w:val="00733BC5"/>
    <w:rsid w:val="00733BDC"/>
    <w:rsid w:val="00734348"/>
    <w:rsid w:val="0073493F"/>
    <w:rsid w:val="00735035"/>
    <w:rsid w:val="0073506F"/>
    <w:rsid w:val="00735468"/>
    <w:rsid w:val="007354FD"/>
    <w:rsid w:val="00735A9F"/>
    <w:rsid w:val="0073677C"/>
    <w:rsid w:val="00736D4B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C3"/>
    <w:rsid w:val="00742CE5"/>
    <w:rsid w:val="00742FF0"/>
    <w:rsid w:val="007430CB"/>
    <w:rsid w:val="00743210"/>
    <w:rsid w:val="00743574"/>
    <w:rsid w:val="00743594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5F3A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081"/>
    <w:rsid w:val="007569F8"/>
    <w:rsid w:val="00757123"/>
    <w:rsid w:val="007571AB"/>
    <w:rsid w:val="00757280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1FD4"/>
    <w:rsid w:val="00762B09"/>
    <w:rsid w:val="00762CAA"/>
    <w:rsid w:val="00763526"/>
    <w:rsid w:val="0076388E"/>
    <w:rsid w:val="00763DDD"/>
    <w:rsid w:val="007646D6"/>
    <w:rsid w:val="0076474E"/>
    <w:rsid w:val="007648F2"/>
    <w:rsid w:val="00764B2E"/>
    <w:rsid w:val="00764BF1"/>
    <w:rsid w:val="007653F6"/>
    <w:rsid w:val="00765542"/>
    <w:rsid w:val="007656F1"/>
    <w:rsid w:val="0076571B"/>
    <w:rsid w:val="0076571E"/>
    <w:rsid w:val="00765A22"/>
    <w:rsid w:val="00765C15"/>
    <w:rsid w:val="00765D84"/>
    <w:rsid w:val="00765DD5"/>
    <w:rsid w:val="00765FC3"/>
    <w:rsid w:val="0076638C"/>
    <w:rsid w:val="00766B90"/>
    <w:rsid w:val="00766D7F"/>
    <w:rsid w:val="00766D9D"/>
    <w:rsid w:val="00766EB8"/>
    <w:rsid w:val="00767353"/>
    <w:rsid w:val="007676E6"/>
    <w:rsid w:val="00767974"/>
    <w:rsid w:val="00767F39"/>
    <w:rsid w:val="00770198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00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447"/>
    <w:rsid w:val="00780B45"/>
    <w:rsid w:val="00780B61"/>
    <w:rsid w:val="00780B95"/>
    <w:rsid w:val="0078166B"/>
    <w:rsid w:val="007816D3"/>
    <w:rsid w:val="00781719"/>
    <w:rsid w:val="0078172B"/>
    <w:rsid w:val="00781EAB"/>
    <w:rsid w:val="00782165"/>
    <w:rsid w:val="00782174"/>
    <w:rsid w:val="0078227B"/>
    <w:rsid w:val="007822FB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1E7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71E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1D1"/>
    <w:rsid w:val="007903DB"/>
    <w:rsid w:val="0079046C"/>
    <w:rsid w:val="007904F9"/>
    <w:rsid w:val="0079051A"/>
    <w:rsid w:val="00790995"/>
    <w:rsid w:val="007909AB"/>
    <w:rsid w:val="00790CEA"/>
    <w:rsid w:val="00791090"/>
    <w:rsid w:val="0079111E"/>
    <w:rsid w:val="00791718"/>
    <w:rsid w:val="0079172E"/>
    <w:rsid w:val="007918A5"/>
    <w:rsid w:val="00791B19"/>
    <w:rsid w:val="00791CFD"/>
    <w:rsid w:val="00791D9D"/>
    <w:rsid w:val="00791EFD"/>
    <w:rsid w:val="00791F6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3EB0"/>
    <w:rsid w:val="00794528"/>
    <w:rsid w:val="00794C5E"/>
    <w:rsid w:val="00794CDF"/>
    <w:rsid w:val="0079525E"/>
    <w:rsid w:val="0079546F"/>
    <w:rsid w:val="007955EC"/>
    <w:rsid w:val="00795938"/>
    <w:rsid w:val="00795CF5"/>
    <w:rsid w:val="00795E29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C24"/>
    <w:rsid w:val="007A0D7F"/>
    <w:rsid w:val="007A0ED9"/>
    <w:rsid w:val="007A0F7D"/>
    <w:rsid w:val="007A1490"/>
    <w:rsid w:val="007A17CE"/>
    <w:rsid w:val="007A1C72"/>
    <w:rsid w:val="007A2567"/>
    <w:rsid w:val="007A271E"/>
    <w:rsid w:val="007A2815"/>
    <w:rsid w:val="007A2CEF"/>
    <w:rsid w:val="007A2E3A"/>
    <w:rsid w:val="007A3067"/>
    <w:rsid w:val="007A306D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AF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A7DA2"/>
    <w:rsid w:val="007B0050"/>
    <w:rsid w:val="007B0083"/>
    <w:rsid w:val="007B00A1"/>
    <w:rsid w:val="007B00BA"/>
    <w:rsid w:val="007B0104"/>
    <w:rsid w:val="007B0224"/>
    <w:rsid w:val="007B06D1"/>
    <w:rsid w:val="007B10F1"/>
    <w:rsid w:val="007B120B"/>
    <w:rsid w:val="007B1B07"/>
    <w:rsid w:val="007B225A"/>
    <w:rsid w:val="007B2370"/>
    <w:rsid w:val="007B2E63"/>
    <w:rsid w:val="007B2EEC"/>
    <w:rsid w:val="007B3090"/>
    <w:rsid w:val="007B31F5"/>
    <w:rsid w:val="007B32F5"/>
    <w:rsid w:val="007B33BA"/>
    <w:rsid w:val="007B356A"/>
    <w:rsid w:val="007B35F5"/>
    <w:rsid w:val="007B3626"/>
    <w:rsid w:val="007B3713"/>
    <w:rsid w:val="007B3E9E"/>
    <w:rsid w:val="007B3F80"/>
    <w:rsid w:val="007B40DA"/>
    <w:rsid w:val="007B412C"/>
    <w:rsid w:val="007B42A0"/>
    <w:rsid w:val="007B476A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125"/>
    <w:rsid w:val="007B65FD"/>
    <w:rsid w:val="007B68E5"/>
    <w:rsid w:val="007B6DF6"/>
    <w:rsid w:val="007B791C"/>
    <w:rsid w:val="007B7CE1"/>
    <w:rsid w:val="007C00C8"/>
    <w:rsid w:val="007C01B9"/>
    <w:rsid w:val="007C04BB"/>
    <w:rsid w:val="007C09FC"/>
    <w:rsid w:val="007C0F47"/>
    <w:rsid w:val="007C0FCC"/>
    <w:rsid w:val="007C1915"/>
    <w:rsid w:val="007C1DA0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2EEA"/>
    <w:rsid w:val="007C3344"/>
    <w:rsid w:val="007C3528"/>
    <w:rsid w:val="007C39E3"/>
    <w:rsid w:val="007C3A0B"/>
    <w:rsid w:val="007C4725"/>
    <w:rsid w:val="007C48F3"/>
    <w:rsid w:val="007C4945"/>
    <w:rsid w:val="007C4D6A"/>
    <w:rsid w:val="007C4DB4"/>
    <w:rsid w:val="007C5040"/>
    <w:rsid w:val="007C5163"/>
    <w:rsid w:val="007C53AF"/>
    <w:rsid w:val="007C5565"/>
    <w:rsid w:val="007C5B1A"/>
    <w:rsid w:val="007C5DE4"/>
    <w:rsid w:val="007C609F"/>
    <w:rsid w:val="007C62E5"/>
    <w:rsid w:val="007C6499"/>
    <w:rsid w:val="007C6877"/>
    <w:rsid w:val="007C6AA4"/>
    <w:rsid w:val="007C6CF7"/>
    <w:rsid w:val="007C6F15"/>
    <w:rsid w:val="007C7463"/>
    <w:rsid w:val="007C7E91"/>
    <w:rsid w:val="007C7FFE"/>
    <w:rsid w:val="007D017B"/>
    <w:rsid w:val="007D0321"/>
    <w:rsid w:val="007D06D4"/>
    <w:rsid w:val="007D075B"/>
    <w:rsid w:val="007D075F"/>
    <w:rsid w:val="007D08CE"/>
    <w:rsid w:val="007D0B38"/>
    <w:rsid w:val="007D0BAC"/>
    <w:rsid w:val="007D0CA6"/>
    <w:rsid w:val="007D0D70"/>
    <w:rsid w:val="007D10BD"/>
    <w:rsid w:val="007D157E"/>
    <w:rsid w:val="007D165F"/>
    <w:rsid w:val="007D16E0"/>
    <w:rsid w:val="007D1A24"/>
    <w:rsid w:val="007D1BAC"/>
    <w:rsid w:val="007D2024"/>
    <w:rsid w:val="007D20CC"/>
    <w:rsid w:val="007D2B3D"/>
    <w:rsid w:val="007D2B5F"/>
    <w:rsid w:val="007D2C9B"/>
    <w:rsid w:val="007D2CB6"/>
    <w:rsid w:val="007D2CB9"/>
    <w:rsid w:val="007D2E80"/>
    <w:rsid w:val="007D2E8A"/>
    <w:rsid w:val="007D376C"/>
    <w:rsid w:val="007D388E"/>
    <w:rsid w:val="007D3A4A"/>
    <w:rsid w:val="007D3FDC"/>
    <w:rsid w:val="007D435A"/>
    <w:rsid w:val="007D4494"/>
    <w:rsid w:val="007D45AD"/>
    <w:rsid w:val="007D4732"/>
    <w:rsid w:val="007D49E3"/>
    <w:rsid w:val="007D4CBE"/>
    <w:rsid w:val="007D5173"/>
    <w:rsid w:val="007D5AED"/>
    <w:rsid w:val="007D5CC5"/>
    <w:rsid w:val="007D5E61"/>
    <w:rsid w:val="007D61B6"/>
    <w:rsid w:val="007D6C10"/>
    <w:rsid w:val="007D6CDC"/>
    <w:rsid w:val="007D6E33"/>
    <w:rsid w:val="007D6E7F"/>
    <w:rsid w:val="007D6FE7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3BE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306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92E"/>
    <w:rsid w:val="007E4A27"/>
    <w:rsid w:val="007E4D79"/>
    <w:rsid w:val="007E57C4"/>
    <w:rsid w:val="007E58D8"/>
    <w:rsid w:val="007E63A7"/>
    <w:rsid w:val="007E65AE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19B1"/>
    <w:rsid w:val="007F1C8A"/>
    <w:rsid w:val="007F24C4"/>
    <w:rsid w:val="007F283D"/>
    <w:rsid w:val="007F29D9"/>
    <w:rsid w:val="007F2ABF"/>
    <w:rsid w:val="007F2ADF"/>
    <w:rsid w:val="007F2BCC"/>
    <w:rsid w:val="007F2BCF"/>
    <w:rsid w:val="007F2FC0"/>
    <w:rsid w:val="007F3103"/>
    <w:rsid w:val="007F310C"/>
    <w:rsid w:val="007F3348"/>
    <w:rsid w:val="007F350D"/>
    <w:rsid w:val="007F3685"/>
    <w:rsid w:val="007F38BC"/>
    <w:rsid w:val="007F3B66"/>
    <w:rsid w:val="007F3DE5"/>
    <w:rsid w:val="007F3E5F"/>
    <w:rsid w:val="007F42D7"/>
    <w:rsid w:val="007F47D9"/>
    <w:rsid w:val="007F4A3B"/>
    <w:rsid w:val="007F4AF8"/>
    <w:rsid w:val="007F4B61"/>
    <w:rsid w:val="007F4E7F"/>
    <w:rsid w:val="007F51A6"/>
    <w:rsid w:val="007F553B"/>
    <w:rsid w:val="007F57AB"/>
    <w:rsid w:val="007F57F7"/>
    <w:rsid w:val="007F5A9B"/>
    <w:rsid w:val="007F5ACD"/>
    <w:rsid w:val="007F5BBE"/>
    <w:rsid w:val="007F5FB5"/>
    <w:rsid w:val="007F6045"/>
    <w:rsid w:val="007F60D8"/>
    <w:rsid w:val="007F6796"/>
    <w:rsid w:val="007F6A9E"/>
    <w:rsid w:val="007F6CD9"/>
    <w:rsid w:val="007F6E3B"/>
    <w:rsid w:val="007F774C"/>
    <w:rsid w:val="007F7CEA"/>
    <w:rsid w:val="007F7D4B"/>
    <w:rsid w:val="008006ED"/>
    <w:rsid w:val="00800845"/>
    <w:rsid w:val="00800A37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CC9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6DBF"/>
    <w:rsid w:val="008074C6"/>
    <w:rsid w:val="008075C3"/>
    <w:rsid w:val="008078E2"/>
    <w:rsid w:val="00810546"/>
    <w:rsid w:val="00810560"/>
    <w:rsid w:val="00810824"/>
    <w:rsid w:val="008109E4"/>
    <w:rsid w:val="00810A09"/>
    <w:rsid w:val="00810B3E"/>
    <w:rsid w:val="00810EDF"/>
    <w:rsid w:val="008114C5"/>
    <w:rsid w:val="00811584"/>
    <w:rsid w:val="00811FC9"/>
    <w:rsid w:val="008124FB"/>
    <w:rsid w:val="0081288C"/>
    <w:rsid w:val="00812E5A"/>
    <w:rsid w:val="0081317F"/>
    <w:rsid w:val="0081335D"/>
    <w:rsid w:val="008137B4"/>
    <w:rsid w:val="00813854"/>
    <w:rsid w:val="00813AD1"/>
    <w:rsid w:val="00813DB6"/>
    <w:rsid w:val="008140F0"/>
    <w:rsid w:val="00814117"/>
    <w:rsid w:val="0081450C"/>
    <w:rsid w:val="008145E3"/>
    <w:rsid w:val="00814621"/>
    <w:rsid w:val="008146AB"/>
    <w:rsid w:val="00814945"/>
    <w:rsid w:val="00815019"/>
    <w:rsid w:val="008154C3"/>
    <w:rsid w:val="00815647"/>
    <w:rsid w:val="0081588B"/>
    <w:rsid w:val="008158C6"/>
    <w:rsid w:val="00815A97"/>
    <w:rsid w:val="008163BE"/>
    <w:rsid w:val="00816439"/>
    <w:rsid w:val="008164FD"/>
    <w:rsid w:val="008168C0"/>
    <w:rsid w:val="008169A6"/>
    <w:rsid w:val="008169AE"/>
    <w:rsid w:val="00816A1B"/>
    <w:rsid w:val="00816EA7"/>
    <w:rsid w:val="00816F73"/>
    <w:rsid w:val="008175C2"/>
    <w:rsid w:val="00817631"/>
    <w:rsid w:val="00817999"/>
    <w:rsid w:val="00817DCD"/>
    <w:rsid w:val="00817E01"/>
    <w:rsid w:val="00817E69"/>
    <w:rsid w:val="00820928"/>
    <w:rsid w:val="008209E5"/>
    <w:rsid w:val="00820A65"/>
    <w:rsid w:val="00820D7B"/>
    <w:rsid w:val="00820E0E"/>
    <w:rsid w:val="00820E33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3C4D"/>
    <w:rsid w:val="0082406F"/>
    <w:rsid w:val="00824745"/>
    <w:rsid w:val="00824AC0"/>
    <w:rsid w:val="00824ACE"/>
    <w:rsid w:val="00824C6A"/>
    <w:rsid w:val="00824CA1"/>
    <w:rsid w:val="00824D8C"/>
    <w:rsid w:val="008257E0"/>
    <w:rsid w:val="00825A90"/>
    <w:rsid w:val="00825B39"/>
    <w:rsid w:val="00825F60"/>
    <w:rsid w:val="00825F9B"/>
    <w:rsid w:val="00825FDE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BFD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42C"/>
    <w:rsid w:val="008359E8"/>
    <w:rsid w:val="00835B29"/>
    <w:rsid w:val="00836070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0EF3"/>
    <w:rsid w:val="008410CE"/>
    <w:rsid w:val="008416A4"/>
    <w:rsid w:val="0084188C"/>
    <w:rsid w:val="00841EE1"/>
    <w:rsid w:val="008421A9"/>
    <w:rsid w:val="0084255C"/>
    <w:rsid w:val="0084263E"/>
    <w:rsid w:val="008428BD"/>
    <w:rsid w:val="00843274"/>
    <w:rsid w:val="008436BE"/>
    <w:rsid w:val="0084383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A59"/>
    <w:rsid w:val="00847B6E"/>
    <w:rsid w:val="00847E83"/>
    <w:rsid w:val="00847FF9"/>
    <w:rsid w:val="008503F7"/>
    <w:rsid w:val="008508B3"/>
    <w:rsid w:val="00850E8D"/>
    <w:rsid w:val="00850F64"/>
    <w:rsid w:val="008513BC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490"/>
    <w:rsid w:val="00853672"/>
    <w:rsid w:val="00853E4A"/>
    <w:rsid w:val="00854013"/>
    <w:rsid w:val="008540FA"/>
    <w:rsid w:val="0085434B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876"/>
    <w:rsid w:val="00856ADC"/>
    <w:rsid w:val="00856EFA"/>
    <w:rsid w:val="008572A6"/>
    <w:rsid w:val="00857A5C"/>
    <w:rsid w:val="00857C2A"/>
    <w:rsid w:val="00857D81"/>
    <w:rsid w:val="00860622"/>
    <w:rsid w:val="00860845"/>
    <w:rsid w:val="00860931"/>
    <w:rsid w:val="00860C21"/>
    <w:rsid w:val="00860FEC"/>
    <w:rsid w:val="00861232"/>
    <w:rsid w:val="008613EC"/>
    <w:rsid w:val="00861550"/>
    <w:rsid w:val="0086176C"/>
    <w:rsid w:val="00861B70"/>
    <w:rsid w:val="00861F32"/>
    <w:rsid w:val="00861FC3"/>
    <w:rsid w:val="008625FE"/>
    <w:rsid w:val="00862958"/>
    <w:rsid w:val="00862A11"/>
    <w:rsid w:val="00862B15"/>
    <w:rsid w:val="00862F6A"/>
    <w:rsid w:val="00862FDE"/>
    <w:rsid w:val="0086302B"/>
    <w:rsid w:val="0086335B"/>
    <w:rsid w:val="008633DC"/>
    <w:rsid w:val="008634AE"/>
    <w:rsid w:val="00863996"/>
    <w:rsid w:val="00863BAA"/>
    <w:rsid w:val="00863CED"/>
    <w:rsid w:val="00863D3A"/>
    <w:rsid w:val="00863FC5"/>
    <w:rsid w:val="00863FE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CC"/>
    <w:rsid w:val="00865AEC"/>
    <w:rsid w:val="00865D41"/>
    <w:rsid w:val="008660BE"/>
    <w:rsid w:val="008660E7"/>
    <w:rsid w:val="00866383"/>
    <w:rsid w:val="00866654"/>
    <w:rsid w:val="008668CE"/>
    <w:rsid w:val="00866986"/>
    <w:rsid w:val="00866BAC"/>
    <w:rsid w:val="00866C31"/>
    <w:rsid w:val="00866FA4"/>
    <w:rsid w:val="00866FD9"/>
    <w:rsid w:val="00867047"/>
    <w:rsid w:val="00867093"/>
    <w:rsid w:val="0086776D"/>
    <w:rsid w:val="008679EE"/>
    <w:rsid w:val="00867AA8"/>
    <w:rsid w:val="00867EDB"/>
    <w:rsid w:val="00867F2A"/>
    <w:rsid w:val="008702B3"/>
    <w:rsid w:val="008706BB"/>
    <w:rsid w:val="008707E7"/>
    <w:rsid w:val="00870C74"/>
    <w:rsid w:val="00870E0C"/>
    <w:rsid w:val="00871231"/>
    <w:rsid w:val="00871495"/>
    <w:rsid w:val="008714D8"/>
    <w:rsid w:val="00871561"/>
    <w:rsid w:val="008718CA"/>
    <w:rsid w:val="00871B85"/>
    <w:rsid w:val="00871C11"/>
    <w:rsid w:val="00871CD6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7A"/>
    <w:rsid w:val="008766F9"/>
    <w:rsid w:val="008769AD"/>
    <w:rsid w:val="00876DFF"/>
    <w:rsid w:val="0087705F"/>
    <w:rsid w:val="0087754B"/>
    <w:rsid w:val="00877B4A"/>
    <w:rsid w:val="00877EA1"/>
    <w:rsid w:val="00880063"/>
    <w:rsid w:val="008804AD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3D57"/>
    <w:rsid w:val="008841A2"/>
    <w:rsid w:val="00884415"/>
    <w:rsid w:val="008844E8"/>
    <w:rsid w:val="00884E3B"/>
    <w:rsid w:val="0088554C"/>
    <w:rsid w:val="008856C3"/>
    <w:rsid w:val="00885739"/>
    <w:rsid w:val="008857F7"/>
    <w:rsid w:val="0088592B"/>
    <w:rsid w:val="00885C87"/>
    <w:rsid w:val="00885D3B"/>
    <w:rsid w:val="00885E35"/>
    <w:rsid w:val="008860C7"/>
    <w:rsid w:val="008860D5"/>
    <w:rsid w:val="00887226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87E"/>
    <w:rsid w:val="00891C48"/>
    <w:rsid w:val="00891DC4"/>
    <w:rsid w:val="00892276"/>
    <w:rsid w:val="0089272D"/>
    <w:rsid w:val="00892B7D"/>
    <w:rsid w:val="00892BC6"/>
    <w:rsid w:val="00892D30"/>
    <w:rsid w:val="00892E1D"/>
    <w:rsid w:val="00893107"/>
    <w:rsid w:val="00893232"/>
    <w:rsid w:val="00893235"/>
    <w:rsid w:val="00893AB8"/>
    <w:rsid w:val="00893D43"/>
    <w:rsid w:val="0089413D"/>
    <w:rsid w:val="00894553"/>
    <w:rsid w:val="008947DE"/>
    <w:rsid w:val="00894A9F"/>
    <w:rsid w:val="00894AC0"/>
    <w:rsid w:val="00894C31"/>
    <w:rsid w:val="00895532"/>
    <w:rsid w:val="00895742"/>
    <w:rsid w:val="00895814"/>
    <w:rsid w:val="008959F0"/>
    <w:rsid w:val="00895DFA"/>
    <w:rsid w:val="008966E6"/>
    <w:rsid w:val="0089677B"/>
    <w:rsid w:val="00896E4E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16F3"/>
    <w:rsid w:val="008A1C14"/>
    <w:rsid w:val="008A22E2"/>
    <w:rsid w:val="008A2355"/>
    <w:rsid w:val="008A24EC"/>
    <w:rsid w:val="008A263B"/>
    <w:rsid w:val="008A26B7"/>
    <w:rsid w:val="008A2921"/>
    <w:rsid w:val="008A2C7D"/>
    <w:rsid w:val="008A313E"/>
    <w:rsid w:val="008A31D8"/>
    <w:rsid w:val="008A343A"/>
    <w:rsid w:val="008A3B9E"/>
    <w:rsid w:val="008A3F91"/>
    <w:rsid w:val="008A4388"/>
    <w:rsid w:val="008A45A6"/>
    <w:rsid w:val="008A46E3"/>
    <w:rsid w:val="008A48EC"/>
    <w:rsid w:val="008A4D65"/>
    <w:rsid w:val="008A4E88"/>
    <w:rsid w:val="008A55B1"/>
    <w:rsid w:val="008A5604"/>
    <w:rsid w:val="008A5B1F"/>
    <w:rsid w:val="008A5BA9"/>
    <w:rsid w:val="008A5C8B"/>
    <w:rsid w:val="008A5CAF"/>
    <w:rsid w:val="008A5CC8"/>
    <w:rsid w:val="008A5CF0"/>
    <w:rsid w:val="008A5FE0"/>
    <w:rsid w:val="008A6366"/>
    <w:rsid w:val="008A63FE"/>
    <w:rsid w:val="008A6992"/>
    <w:rsid w:val="008A6B43"/>
    <w:rsid w:val="008A6CC0"/>
    <w:rsid w:val="008A6D6F"/>
    <w:rsid w:val="008A6E2F"/>
    <w:rsid w:val="008A74A8"/>
    <w:rsid w:val="008A7831"/>
    <w:rsid w:val="008A79DC"/>
    <w:rsid w:val="008A7EC0"/>
    <w:rsid w:val="008B01E5"/>
    <w:rsid w:val="008B026B"/>
    <w:rsid w:val="008B05B9"/>
    <w:rsid w:val="008B0AB1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3DFA"/>
    <w:rsid w:val="008B4092"/>
    <w:rsid w:val="008B451B"/>
    <w:rsid w:val="008B46C8"/>
    <w:rsid w:val="008B47A2"/>
    <w:rsid w:val="008B4D46"/>
    <w:rsid w:val="008B4D73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0EB3"/>
    <w:rsid w:val="008C1136"/>
    <w:rsid w:val="008C117C"/>
    <w:rsid w:val="008C133B"/>
    <w:rsid w:val="008C150A"/>
    <w:rsid w:val="008C1871"/>
    <w:rsid w:val="008C1981"/>
    <w:rsid w:val="008C1A3F"/>
    <w:rsid w:val="008C247F"/>
    <w:rsid w:val="008C2684"/>
    <w:rsid w:val="008C3041"/>
    <w:rsid w:val="008C30F8"/>
    <w:rsid w:val="008C3333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93"/>
    <w:rsid w:val="008C4CAF"/>
    <w:rsid w:val="008C536A"/>
    <w:rsid w:val="008C53F4"/>
    <w:rsid w:val="008C5428"/>
    <w:rsid w:val="008C5446"/>
    <w:rsid w:val="008C5535"/>
    <w:rsid w:val="008C5673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779"/>
    <w:rsid w:val="008C6A70"/>
    <w:rsid w:val="008C71FC"/>
    <w:rsid w:val="008C7294"/>
    <w:rsid w:val="008C75D7"/>
    <w:rsid w:val="008C789D"/>
    <w:rsid w:val="008C7B63"/>
    <w:rsid w:val="008C7F5C"/>
    <w:rsid w:val="008D0558"/>
    <w:rsid w:val="008D088D"/>
    <w:rsid w:val="008D0895"/>
    <w:rsid w:val="008D0A4B"/>
    <w:rsid w:val="008D0A57"/>
    <w:rsid w:val="008D118D"/>
    <w:rsid w:val="008D1280"/>
    <w:rsid w:val="008D12EF"/>
    <w:rsid w:val="008D1711"/>
    <w:rsid w:val="008D1A92"/>
    <w:rsid w:val="008D1EC3"/>
    <w:rsid w:val="008D21D3"/>
    <w:rsid w:val="008D24EF"/>
    <w:rsid w:val="008D2572"/>
    <w:rsid w:val="008D25BD"/>
    <w:rsid w:val="008D2B15"/>
    <w:rsid w:val="008D2F4D"/>
    <w:rsid w:val="008D37BC"/>
    <w:rsid w:val="008D3AA2"/>
    <w:rsid w:val="008D5763"/>
    <w:rsid w:val="008D59B4"/>
    <w:rsid w:val="008D5A1B"/>
    <w:rsid w:val="008D5A96"/>
    <w:rsid w:val="008D5EF2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159"/>
    <w:rsid w:val="008E037B"/>
    <w:rsid w:val="008E0435"/>
    <w:rsid w:val="008E0A06"/>
    <w:rsid w:val="008E0BE6"/>
    <w:rsid w:val="008E0C8B"/>
    <w:rsid w:val="008E0EB4"/>
    <w:rsid w:val="008E0F08"/>
    <w:rsid w:val="008E119A"/>
    <w:rsid w:val="008E14A1"/>
    <w:rsid w:val="008E15B3"/>
    <w:rsid w:val="008E1639"/>
    <w:rsid w:val="008E18BC"/>
    <w:rsid w:val="008E1AA3"/>
    <w:rsid w:val="008E1CD9"/>
    <w:rsid w:val="008E1E0B"/>
    <w:rsid w:val="008E1E6F"/>
    <w:rsid w:val="008E1E79"/>
    <w:rsid w:val="008E207E"/>
    <w:rsid w:val="008E2434"/>
    <w:rsid w:val="008E2843"/>
    <w:rsid w:val="008E2B12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5DD"/>
    <w:rsid w:val="008E4664"/>
    <w:rsid w:val="008E47B3"/>
    <w:rsid w:val="008E47F7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A92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99D"/>
    <w:rsid w:val="008E7C2A"/>
    <w:rsid w:val="008E7E81"/>
    <w:rsid w:val="008E7EFD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286"/>
    <w:rsid w:val="008F7379"/>
    <w:rsid w:val="008F78F4"/>
    <w:rsid w:val="008F7F26"/>
    <w:rsid w:val="00900350"/>
    <w:rsid w:val="009014DB"/>
    <w:rsid w:val="00901A1D"/>
    <w:rsid w:val="00901CBC"/>
    <w:rsid w:val="00901E3C"/>
    <w:rsid w:val="009020F3"/>
    <w:rsid w:val="0090227B"/>
    <w:rsid w:val="009022B9"/>
    <w:rsid w:val="009022BF"/>
    <w:rsid w:val="0090236C"/>
    <w:rsid w:val="009023D4"/>
    <w:rsid w:val="00902703"/>
    <w:rsid w:val="00902714"/>
    <w:rsid w:val="00902928"/>
    <w:rsid w:val="00902B8F"/>
    <w:rsid w:val="00902E5D"/>
    <w:rsid w:val="00902E5F"/>
    <w:rsid w:val="0090305D"/>
    <w:rsid w:val="0090371F"/>
    <w:rsid w:val="0090378C"/>
    <w:rsid w:val="009037ED"/>
    <w:rsid w:val="0090389B"/>
    <w:rsid w:val="00903AED"/>
    <w:rsid w:val="00903E06"/>
    <w:rsid w:val="00903EF7"/>
    <w:rsid w:val="0090402C"/>
    <w:rsid w:val="009040AA"/>
    <w:rsid w:val="009043CF"/>
    <w:rsid w:val="009047D8"/>
    <w:rsid w:val="00904F5C"/>
    <w:rsid w:val="00905159"/>
    <w:rsid w:val="00905230"/>
    <w:rsid w:val="00905247"/>
    <w:rsid w:val="009057CC"/>
    <w:rsid w:val="009058C1"/>
    <w:rsid w:val="00905BB2"/>
    <w:rsid w:val="00905E07"/>
    <w:rsid w:val="00905F2D"/>
    <w:rsid w:val="00905F63"/>
    <w:rsid w:val="00905F94"/>
    <w:rsid w:val="00905FB7"/>
    <w:rsid w:val="009065C0"/>
    <w:rsid w:val="0090677B"/>
    <w:rsid w:val="0090685E"/>
    <w:rsid w:val="0090689C"/>
    <w:rsid w:val="00906C08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0CCF"/>
    <w:rsid w:val="009111A1"/>
    <w:rsid w:val="00911221"/>
    <w:rsid w:val="00911BE9"/>
    <w:rsid w:val="00912639"/>
    <w:rsid w:val="00912A2C"/>
    <w:rsid w:val="00912BC8"/>
    <w:rsid w:val="00912EDE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9F"/>
    <w:rsid w:val="009144B4"/>
    <w:rsid w:val="009144D7"/>
    <w:rsid w:val="009145C3"/>
    <w:rsid w:val="00914757"/>
    <w:rsid w:val="00914F19"/>
    <w:rsid w:val="00915587"/>
    <w:rsid w:val="00915831"/>
    <w:rsid w:val="00915A0F"/>
    <w:rsid w:val="00915A41"/>
    <w:rsid w:val="00915D32"/>
    <w:rsid w:val="009163E6"/>
    <w:rsid w:val="00916450"/>
    <w:rsid w:val="00916621"/>
    <w:rsid w:val="009170DD"/>
    <w:rsid w:val="009173EB"/>
    <w:rsid w:val="00917423"/>
    <w:rsid w:val="00917444"/>
    <w:rsid w:val="00917863"/>
    <w:rsid w:val="00917B6C"/>
    <w:rsid w:val="00917BC0"/>
    <w:rsid w:val="009207E6"/>
    <w:rsid w:val="0092080B"/>
    <w:rsid w:val="00920902"/>
    <w:rsid w:val="00920CCC"/>
    <w:rsid w:val="00920EF2"/>
    <w:rsid w:val="0092149D"/>
    <w:rsid w:val="00921510"/>
    <w:rsid w:val="00921876"/>
    <w:rsid w:val="00921A7E"/>
    <w:rsid w:val="00921C2C"/>
    <w:rsid w:val="00921E23"/>
    <w:rsid w:val="00921FA6"/>
    <w:rsid w:val="0092253C"/>
    <w:rsid w:val="00922616"/>
    <w:rsid w:val="00922762"/>
    <w:rsid w:val="00922991"/>
    <w:rsid w:val="00922CA4"/>
    <w:rsid w:val="00922DA5"/>
    <w:rsid w:val="00922DDD"/>
    <w:rsid w:val="00922F7F"/>
    <w:rsid w:val="0092322A"/>
    <w:rsid w:val="00923610"/>
    <w:rsid w:val="00923783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D4B"/>
    <w:rsid w:val="00927FFC"/>
    <w:rsid w:val="00927FFE"/>
    <w:rsid w:val="00930063"/>
    <w:rsid w:val="00930069"/>
    <w:rsid w:val="00930348"/>
    <w:rsid w:val="0093056D"/>
    <w:rsid w:val="00930952"/>
    <w:rsid w:val="00930E36"/>
    <w:rsid w:val="00930E65"/>
    <w:rsid w:val="009311C3"/>
    <w:rsid w:val="0093121F"/>
    <w:rsid w:val="009312EC"/>
    <w:rsid w:val="00931333"/>
    <w:rsid w:val="0093137A"/>
    <w:rsid w:val="009314CD"/>
    <w:rsid w:val="00931773"/>
    <w:rsid w:val="00931CE8"/>
    <w:rsid w:val="00931EDC"/>
    <w:rsid w:val="00931F0A"/>
    <w:rsid w:val="009321BE"/>
    <w:rsid w:val="00932479"/>
    <w:rsid w:val="00932571"/>
    <w:rsid w:val="009325C4"/>
    <w:rsid w:val="009326A5"/>
    <w:rsid w:val="00932B0A"/>
    <w:rsid w:val="00932F68"/>
    <w:rsid w:val="00932FF4"/>
    <w:rsid w:val="00933117"/>
    <w:rsid w:val="00933200"/>
    <w:rsid w:val="009333AF"/>
    <w:rsid w:val="0093396F"/>
    <w:rsid w:val="0093425D"/>
    <w:rsid w:val="009343F2"/>
    <w:rsid w:val="0093446C"/>
    <w:rsid w:val="00934843"/>
    <w:rsid w:val="009348B2"/>
    <w:rsid w:val="00934E66"/>
    <w:rsid w:val="00934FE2"/>
    <w:rsid w:val="00935251"/>
    <w:rsid w:val="009353EF"/>
    <w:rsid w:val="009353FF"/>
    <w:rsid w:val="009355DA"/>
    <w:rsid w:val="009357DD"/>
    <w:rsid w:val="00935857"/>
    <w:rsid w:val="00935B1C"/>
    <w:rsid w:val="00935C4F"/>
    <w:rsid w:val="00935D0C"/>
    <w:rsid w:val="0093652C"/>
    <w:rsid w:val="009370FA"/>
    <w:rsid w:val="009375E9"/>
    <w:rsid w:val="009375EF"/>
    <w:rsid w:val="0093767C"/>
    <w:rsid w:val="009376CD"/>
    <w:rsid w:val="009377AE"/>
    <w:rsid w:val="00937851"/>
    <w:rsid w:val="00937CC7"/>
    <w:rsid w:val="00937DAC"/>
    <w:rsid w:val="009400B4"/>
    <w:rsid w:val="009402DC"/>
    <w:rsid w:val="00940389"/>
    <w:rsid w:val="009403B9"/>
    <w:rsid w:val="00940621"/>
    <w:rsid w:val="009407A1"/>
    <w:rsid w:val="0094081A"/>
    <w:rsid w:val="009408E0"/>
    <w:rsid w:val="00940928"/>
    <w:rsid w:val="00940C1D"/>
    <w:rsid w:val="00941203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2EF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D86"/>
    <w:rsid w:val="00947F10"/>
    <w:rsid w:val="009503D6"/>
    <w:rsid w:val="009506DF"/>
    <w:rsid w:val="00950DDC"/>
    <w:rsid w:val="00951097"/>
    <w:rsid w:val="00951309"/>
    <w:rsid w:val="009515EE"/>
    <w:rsid w:val="00951650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37F0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4E20"/>
    <w:rsid w:val="00965173"/>
    <w:rsid w:val="0096566D"/>
    <w:rsid w:val="00965AA1"/>
    <w:rsid w:val="009665E5"/>
    <w:rsid w:val="00967095"/>
    <w:rsid w:val="009671EA"/>
    <w:rsid w:val="00967292"/>
    <w:rsid w:val="0096775C"/>
    <w:rsid w:val="009700CB"/>
    <w:rsid w:val="00970826"/>
    <w:rsid w:val="00970846"/>
    <w:rsid w:val="00971359"/>
    <w:rsid w:val="00971728"/>
    <w:rsid w:val="009719B3"/>
    <w:rsid w:val="0097200B"/>
    <w:rsid w:val="00972433"/>
    <w:rsid w:val="00972B38"/>
    <w:rsid w:val="00972D2C"/>
    <w:rsid w:val="00972F4F"/>
    <w:rsid w:val="009736F6"/>
    <w:rsid w:val="009742BC"/>
    <w:rsid w:val="009743A4"/>
    <w:rsid w:val="009749BE"/>
    <w:rsid w:val="00974C65"/>
    <w:rsid w:val="00974DEF"/>
    <w:rsid w:val="00975093"/>
    <w:rsid w:val="00975412"/>
    <w:rsid w:val="009754E1"/>
    <w:rsid w:val="00975C92"/>
    <w:rsid w:val="00975EBD"/>
    <w:rsid w:val="00975F3E"/>
    <w:rsid w:val="00975F4B"/>
    <w:rsid w:val="00975F82"/>
    <w:rsid w:val="00976329"/>
    <w:rsid w:val="009769B5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7B9"/>
    <w:rsid w:val="009808D3"/>
    <w:rsid w:val="00980BFA"/>
    <w:rsid w:val="00980D17"/>
    <w:rsid w:val="00981043"/>
    <w:rsid w:val="00981127"/>
    <w:rsid w:val="0098121D"/>
    <w:rsid w:val="00981482"/>
    <w:rsid w:val="00981583"/>
    <w:rsid w:val="00981612"/>
    <w:rsid w:val="00981642"/>
    <w:rsid w:val="00981910"/>
    <w:rsid w:val="00981952"/>
    <w:rsid w:val="0098195C"/>
    <w:rsid w:val="00981AF2"/>
    <w:rsid w:val="00981ED8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1AF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07A"/>
    <w:rsid w:val="009851DE"/>
    <w:rsid w:val="00985457"/>
    <w:rsid w:val="0098553D"/>
    <w:rsid w:val="009856B9"/>
    <w:rsid w:val="009857FA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A6F"/>
    <w:rsid w:val="00990D1E"/>
    <w:rsid w:val="0099102D"/>
    <w:rsid w:val="00991297"/>
    <w:rsid w:val="00991321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AE7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8F"/>
    <w:rsid w:val="00995DE1"/>
    <w:rsid w:val="0099635D"/>
    <w:rsid w:val="00996C6C"/>
    <w:rsid w:val="00996EE8"/>
    <w:rsid w:val="0099733B"/>
    <w:rsid w:val="009974BD"/>
    <w:rsid w:val="0099755B"/>
    <w:rsid w:val="00997AC7"/>
    <w:rsid w:val="00997D6C"/>
    <w:rsid w:val="00997FCA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085"/>
    <w:rsid w:val="009A1493"/>
    <w:rsid w:val="009A182C"/>
    <w:rsid w:val="009A1F37"/>
    <w:rsid w:val="009A2063"/>
    <w:rsid w:val="009A20E1"/>
    <w:rsid w:val="009A2443"/>
    <w:rsid w:val="009A255D"/>
    <w:rsid w:val="009A26E1"/>
    <w:rsid w:val="009A2DC6"/>
    <w:rsid w:val="009A2FA8"/>
    <w:rsid w:val="009A31D6"/>
    <w:rsid w:val="009A33B7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4F1E"/>
    <w:rsid w:val="009A5275"/>
    <w:rsid w:val="009A54E1"/>
    <w:rsid w:val="009A5582"/>
    <w:rsid w:val="009A565A"/>
    <w:rsid w:val="009A5764"/>
    <w:rsid w:val="009A5E9B"/>
    <w:rsid w:val="009A5F13"/>
    <w:rsid w:val="009A600B"/>
    <w:rsid w:val="009A61F4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308"/>
    <w:rsid w:val="009B187A"/>
    <w:rsid w:val="009B1A59"/>
    <w:rsid w:val="009B1FC8"/>
    <w:rsid w:val="009B218B"/>
    <w:rsid w:val="009B223B"/>
    <w:rsid w:val="009B27B8"/>
    <w:rsid w:val="009B27C7"/>
    <w:rsid w:val="009B2A22"/>
    <w:rsid w:val="009B2AB7"/>
    <w:rsid w:val="009B31D2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5C90"/>
    <w:rsid w:val="009B6349"/>
    <w:rsid w:val="009B64FE"/>
    <w:rsid w:val="009B6809"/>
    <w:rsid w:val="009B69B6"/>
    <w:rsid w:val="009B6A2F"/>
    <w:rsid w:val="009B6A64"/>
    <w:rsid w:val="009B6B16"/>
    <w:rsid w:val="009B6FDB"/>
    <w:rsid w:val="009B7095"/>
    <w:rsid w:val="009B71E7"/>
    <w:rsid w:val="009B76AC"/>
    <w:rsid w:val="009B7753"/>
    <w:rsid w:val="009B791E"/>
    <w:rsid w:val="009B7B3F"/>
    <w:rsid w:val="009B7E15"/>
    <w:rsid w:val="009C009E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83C"/>
    <w:rsid w:val="009C3B22"/>
    <w:rsid w:val="009C4209"/>
    <w:rsid w:val="009C432E"/>
    <w:rsid w:val="009C452A"/>
    <w:rsid w:val="009C4AD1"/>
    <w:rsid w:val="009C4D5D"/>
    <w:rsid w:val="009C4DDD"/>
    <w:rsid w:val="009C4DE8"/>
    <w:rsid w:val="009C50E5"/>
    <w:rsid w:val="009C5141"/>
    <w:rsid w:val="009C5375"/>
    <w:rsid w:val="009C55BD"/>
    <w:rsid w:val="009C561C"/>
    <w:rsid w:val="009C5A59"/>
    <w:rsid w:val="009C5B9D"/>
    <w:rsid w:val="009C5C3E"/>
    <w:rsid w:val="009C5CD5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401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2DE4"/>
    <w:rsid w:val="009D3165"/>
    <w:rsid w:val="009D357F"/>
    <w:rsid w:val="009D372D"/>
    <w:rsid w:val="009D3874"/>
    <w:rsid w:val="009D395E"/>
    <w:rsid w:val="009D3A55"/>
    <w:rsid w:val="009D3D40"/>
    <w:rsid w:val="009D450C"/>
    <w:rsid w:val="009D4552"/>
    <w:rsid w:val="009D49D9"/>
    <w:rsid w:val="009D4B3A"/>
    <w:rsid w:val="009D4C85"/>
    <w:rsid w:val="009D4EEF"/>
    <w:rsid w:val="009D52A2"/>
    <w:rsid w:val="009D5356"/>
    <w:rsid w:val="009D594C"/>
    <w:rsid w:val="009D595F"/>
    <w:rsid w:val="009D5ABE"/>
    <w:rsid w:val="009D5BE7"/>
    <w:rsid w:val="009D64E2"/>
    <w:rsid w:val="009D6B8E"/>
    <w:rsid w:val="009D7102"/>
    <w:rsid w:val="009D7254"/>
    <w:rsid w:val="009D730E"/>
    <w:rsid w:val="009D7570"/>
    <w:rsid w:val="009D7D68"/>
    <w:rsid w:val="009D7E2A"/>
    <w:rsid w:val="009D7F88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03"/>
    <w:rsid w:val="009E3120"/>
    <w:rsid w:val="009E372C"/>
    <w:rsid w:val="009E38C9"/>
    <w:rsid w:val="009E39F3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2F5"/>
    <w:rsid w:val="009E53EA"/>
    <w:rsid w:val="009E56D5"/>
    <w:rsid w:val="009E5A3D"/>
    <w:rsid w:val="009E5C1C"/>
    <w:rsid w:val="009E5C90"/>
    <w:rsid w:val="009E60FD"/>
    <w:rsid w:val="009E6362"/>
    <w:rsid w:val="009E63D7"/>
    <w:rsid w:val="009E63E0"/>
    <w:rsid w:val="009E6663"/>
    <w:rsid w:val="009E6980"/>
    <w:rsid w:val="009E6BF0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BA4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329"/>
    <w:rsid w:val="009F7356"/>
    <w:rsid w:val="009F74A0"/>
    <w:rsid w:val="009F75EF"/>
    <w:rsid w:val="009F79B0"/>
    <w:rsid w:val="009F7A25"/>
    <w:rsid w:val="00A001B8"/>
    <w:rsid w:val="00A004C2"/>
    <w:rsid w:val="00A00BBD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E0B"/>
    <w:rsid w:val="00A02F25"/>
    <w:rsid w:val="00A03005"/>
    <w:rsid w:val="00A0305E"/>
    <w:rsid w:val="00A031C7"/>
    <w:rsid w:val="00A0321F"/>
    <w:rsid w:val="00A0374B"/>
    <w:rsid w:val="00A039CD"/>
    <w:rsid w:val="00A03AB3"/>
    <w:rsid w:val="00A03BAC"/>
    <w:rsid w:val="00A041F2"/>
    <w:rsid w:val="00A04345"/>
    <w:rsid w:val="00A04429"/>
    <w:rsid w:val="00A045B5"/>
    <w:rsid w:val="00A0475B"/>
    <w:rsid w:val="00A04E46"/>
    <w:rsid w:val="00A050F1"/>
    <w:rsid w:val="00A05424"/>
    <w:rsid w:val="00A05830"/>
    <w:rsid w:val="00A05B14"/>
    <w:rsid w:val="00A05B44"/>
    <w:rsid w:val="00A05BDD"/>
    <w:rsid w:val="00A06068"/>
    <w:rsid w:val="00A06340"/>
    <w:rsid w:val="00A0643B"/>
    <w:rsid w:val="00A06AE2"/>
    <w:rsid w:val="00A06C7F"/>
    <w:rsid w:val="00A06DA1"/>
    <w:rsid w:val="00A06E2F"/>
    <w:rsid w:val="00A06F19"/>
    <w:rsid w:val="00A07A6D"/>
    <w:rsid w:val="00A07B1A"/>
    <w:rsid w:val="00A07E8D"/>
    <w:rsid w:val="00A100FB"/>
    <w:rsid w:val="00A1065A"/>
    <w:rsid w:val="00A107EF"/>
    <w:rsid w:val="00A10AC4"/>
    <w:rsid w:val="00A114AA"/>
    <w:rsid w:val="00A11629"/>
    <w:rsid w:val="00A1165A"/>
    <w:rsid w:val="00A11987"/>
    <w:rsid w:val="00A119DE"/>
    <w:rsid w:val="00A12126"/>
    <w:rsid w:val="00A1247B"/>
    <w:rsid w:val="00A12675"/>
    <w:rsid w:val="00A129A2"/>
    <w:rsid w:val="00A12C8B"/>
    <w:rsid w:val="00A1303D"/>
    <w:rsid w:val="00A130A3"/>
    <w:rsid w:val="00A130EF"/>
    <w:rsid w:val="00A1331A"/>
    <w:rsid w:val="00A13368"/>
    <w:rsid w:val="00A13DA7"/>
    <w:rsid w:val="00A14465"/>
    <w:rsid w:val="00A14486"/>
    <w:rsid w:val="00A1495C"/>
    <w:rsid w:val="00A149B6"/>
    <w:rsid w:val="00A14ABF"/>
    <w:rsid w:val="00A14D17"/>
    <w:rsid w:val="00A14E1A"/>
    <w:rsid w:val="00A14EA1"/>
    <w:rsid w:val="00A14FB7"/>
    <w:rsid w:val="00A153CE"/>
    <w:rsid w:val="00A1565F"/>
    <w:rsid w:val="00A1588D"/>
    <w:rsid w:val="00A15B65"/>
    <w:rsid w:val="00A15E8B"/>
    <w:rsid w:val="00A16076"/>
    <w:rsid w:val="00A16100"/>
    <w:rsid w:val="00A16194"/>
    <w:rsid w:val="00A165FD"/>
    <w:rsid w:val="00A16D7E"/>
    <w:rsid w:val="00A16DBB"/>
    <w:rsid w:val="00A16EC3"/>
    <w:rsid w:val="00A16F51"/>
    <w:rsid w:val="00A17245"/>
    <w:rsid w:val="00A173DD"/>
    <w:rsid w:val="00A2069A"/>
    <w:rsid w:val="00A2084D"/>
    <w:rsid w:val="00A20EF1"/>
    <w:rsid w:val="00A21320"/>
    <w:rsid w:val="00A21535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34"/>
    <w:rsid w:val="00A23AA2"/>
    <w:rsid w:val="00A23C8E"/>
    <w:rsid w:val="00A23E96"/>
    <w:rsid w:val="00A24235"/>
    <w:rsid w:val="00A24753"/>
    <w:rsid w:val="00A248E1"/>
    <w:rsid w:val="00A24974"/>
    <w:rsid w:val="00A249DE"/>
    <w:rsid w:val="00A249F5"/>
    <w:rsid w:val="00A24B9A"/>
    <w:rsid w:val="00A24BC4"/>
    <w:rsid w:val="00A24C68"/>
    <w:rsid w:val="00A24F20"/>
    <w:rsid w:val="00A2540E"/>
    <w:rsid w:val="00A25460"/>
    <w:rsid w:val="00A254EA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6D5"/>
    <w:rsid w:val="00A2786F"/>
    <w:rsid w:val="00A27D45"/>
    <w:rsid w:val="00A3022F"/>
    <w:rsid w:val="00A3028C"/>
    <w:rsid w:val="00A303C7"/>
    <w:rsid w:val="00A30680"/>
    <w:rsid w:val="00A30BFC"/>
    <w:rsid w:val="00A30BFF"/>
    <w:rsid w:val="00A310B6"/>
    <w:rsid w:val="00A310E8"/>
    <w:rsid w:val="00A311B1"/>
    <w:rsid w:val="00A3137E"/>
    <w:rsid w:val="00A317F2"/>
    <w:rsid w:val="00A31F1E"/>
    <w:rsid w:val="00A32130"/>
    <w:rsid w:val="00A321E4"/>
    <w:rsid w:val="00A32227"/>
    <w:rsid w:val="00A323F3"/>
    <w:rsid w:val="00A32498"/>
    <w:rsid w:val="00A3296A"/>
    <w:rsid w:val="00A32B5B"/>
    <w:rsid w:val="00A32E71"/>
    <w:rsid w:val="00A33623"/>
    <w:rsid w:val="00A33656"/>
    <w:rsid w:val="00A33714"/>
    <w:rsid w:val="00A339E0"/>
    <w:rsid w:val="00A33E9F"/>
    <w:rsid w:val="00A33EDC"/>
    <w:rsid w:val="00A3475E"/>
    <w:rsid w:val="00A3478D"/>
    <w:rsid w:val="00A34852"/>
    <w:rsid w:val="00A34C38"/>
    <w:rsid w:val="00A35330"/>
    <w:rsid w:val="00A353A3"/>
    <w:rsid w:val="00A3549E"/>
    <w:rsid w:val="00A356D5"/>
    <w:rsid w:val="00A357E4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3E9"/>
    <w:rsid w:val="00A3764E"/>
    <w:rsid w:val="00A376D4"/>
    <w:rsid w:val="00A37927"/>
    <w:rsid w:val="00A3795B"/>
    <w:rsid w:val="00A379F4"/>
    <w:rsid w:val="00A37E63"/>
    <w:rsid w:val="00A40285"/>
    <w:rsid w:val="00A4031B"/>
    <w:rsid w:val="00A40587"/>
    <w:rsid w:val="00A409AE"/>
    <w:rsid w:val="00A40A83"/>
    <w:rsid w:val="00A40C09"/>
    <w:rsid w:val="00A40F34"/>
    <w:rsid w:val="00A41089"/>
    <w:rsid w:val="00A41427"/>
    <w:rsid w:val="00A4147F"/>
    <w:rsid w:val="00A41542"/>
    <w:rsid w:val="00A417A0"/>
    <w:rsid w:val="00A41B7A"/>
    <w:rsid w:val="00A41E83"/>
    <w:rsid w:val="00A424A5"/>
    <w:rsid w:val="00A424A7"/>
    <w:rsid w:val="00A424EA"/>
    <w:rsid w:val="00A42E25"/>
    <w:rsid w:val="00A42E4C"/>
    <w:rsid w:val="00A42F02"/>
    <w:rsid w:val="00A4305E"/>
    <w:rsid w:val="00A43306"/>
    <w:rsid w:val="00A434EC"/>
    <w:rsid w:val="00A437A5"/>
    <w:rsid w:val="00A439F4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AF"/>
    <w:rsid w:val="00A453E3"/>
    <w:rsid w:val="00A4546D"/>
    <w:rsid w:val="00A45592"/>
    <w:rsid w:val="00A4592A"/>
    <w:rsid w:val="00A45B1A"/>
    <w:rsid w:val="00A45B55"/>
    <w:rsid w:val="00A45DED"/>
    <w:rsid w:val="00A45E7B"/>
    <w:rsid w:val="00A45ED9"/>
    <w:rsid w:val="00A46159"/>
    <w:rsid w:val="00A46304"/>
    <w:rsid w:val="00A4655C"/>
    <w:rsid w:val="00A4694D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66A"/>
    <w:rsid w:val="00A507A0"/>
    <w:rsid w:val="00A50968"/>
    <w:rsid w:val="00A509F0"/>
    <w:rsid w:val="00A50B35"/>
    <w:rsid w:val="00A50E7A"/>
    <w:rsid w:val="00A5105C"/>
    <w:rsid w:val="00A516F8"/>
    <w:rsid w:val="00A51B45"/>
    <w:rsid w:val="00A520B2"/>
    <w:rsid w:val="00A52612"/>
    <w:rsid w:val="00A52775"/>
    <w:rsid w:val="00A528BD"/>
    <w:rsid w:val="00A53572"/>
    <w:rsid w:val="00A53816"/>
    <w:rsid w:val="00A54557"/>
    <w:rsid w:val="00A54582"/>
    <w:rsid w:val="00A54902"/>
    <w:rsid w:val="00A55A7F"/>
    <w:rsid w:val="00A55ABB"/>
    <w:rsid w:val="00A55F3B"/>
    <w:rsid w:val="00A56DB7"/>
    <w:rsid w:val="00A56E5B"/>
    <w:rsid w:val="00A56FEF"/>
    <w:rsid w:val="00A570F3"/>
    <w:rsid w:val="00A5723B"/>
    <w:rsid w:val="00A57297"/>
    <w:rsid w:val="00A57367"/>
    <w:rsid w:val="00A573B8"/>
    <w:rsid w:val="00A57634"/>
    <w:rsid w:val="00A57A9C"/>
    <w:rsid w:val="00A57B54"/>
    <w:rsid w:val="00A57D0F"/>
    <w:rsid w:val="00A57E0A"/>
    <w:rsid w:val="00A57E51"/>
    <w:rsid w:val="00A57E8C"/>
    <w:rsid w:val="00A57FB1"/>
    <w:rsid w:val="00A6060E"/>
    <w:rsid w:val="00A606B0"/>
    <w:rsid w:val="00A6072C"/>
    <w:rsid w:val="00A60ADB"/>
    <w:rsid w:val="00A60BC0"/>
    <w:rsid w:val="00A60D1D"/>
    <w:rsid w:val="00A60D34"/>
    <w:rsid w:val="00A61187"/>
    <w:rsid w:val="00A613C0"/>
    <w:rsid w:val="00A619E4"/>
    <w:rsid w:val="00A61D31"/>
    <w:rsid w:val="00A61E35"/>
    <w:rsid w:val="00A625B2"/>
    <w:rsid w:val="00A627F6"/>
    <w:rsid w:val="00A62879"/>
    <w:rsid w:val="00A6296E"/>
    <w:rsid w:val="00A62CD3"/>
    <w:rsid w:val="00A62D04"/>
    <w:rsid w:val="00A62D8C"/>
    <w:rsid w:val="00A634CA"/>
    <w:rsid w:val="00A638BB"/>
    <w:rsid w:val="00A63A53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B9B"/>
    <w:rsid w:val="00A65E70"/>
    <w:rsid w:val="00A66192"/>
    <w:rsid w:val="00A6631C"/>
    <w:rsid w:val="00A66346"/>
    <w:rsid w:val="00A664E5"/>
    <w:rsid w:val="00A66FA9"/>
    <w:rsid w:val="00A67540"/>
    <w:rsid w:val="00A6784C"/>
    <w:rsid w:val="00A703F0"/>
    <w:rsid w:val="00A707A4"/>
    <w:rsid w:val="00A70C85"/>
    <w:rsid w:val="00A70D31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8F0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1A6"/>
    <w:rsid w:val="00A754E3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0EF"/>
    <w:rsid w:val="00A80196"/>
    <w:rsid w:val="00A801F2"/>
    <w:rsid w:val="00A80627"/>
    <w:rsid w:val="00A80F9C"/>
    <w:rsid w:val="00A812B1"/>
    <w:rsid w:val="00A81465"/>
    <w:rsid w:val="00A817D4"/>
    <w:rsid w:val="00A81F79"/>
    <w:rsid w:val="00A821CA"/>
    <w:rsid w:val="00A8264B"/>
    <w:rsid w:val="00A8268F"/>
    <w:rsid w:val="00A8298B"/>
    <w:rsid w:val="00A829A2"/>
    <w:rsid w:val="00A82A8B"/>
    <w:rsid w:val="00A82F04"/>
    <w:rsid w:val="00A83127"/>
    <w:rsid w:val="00A83244"/>
    <w:rsid w:val="00A83757"/>
    <w:rsid w:val="00A837E0"/>
    <w:rsid w:val="00A83863"/>
    <w:rsid w:val="00A8389E"/>
    <w:rsid w:val="00A83AA6"/>
    <w:rsid w:val="00A83E15"/>
    <w:rsid w:val="00A843E7"/>
    <w:rsid w:val="00A845CC"/>
    <w:rsid w:val="00A84A51"/>
    <w:rsid w:val="00A84B7E"/>
    <w:rsid w:val="00A851B7"/>
    <w:rsid w:val="00A85742"/>
    <w:rsid w:val="00A85A4E"/>
    <w:rsid w:val="00A85F7F"/>
    <w:rsid w:val="00A86048"/>
    <w:rsid w:val="00A860DF"/>
    <w:rsid w:val="00A8635F"/>
    <w:rsid w:val="00A86377"/>
    <w:rsid w:val="00A8667E"/>
    <w:rsid w:val="00A86765"/>
    <w:rsid w:val="00A868EE"/>
    <w:rsid w:val="00A8698C"/>
    <w:rsid w:val="00A8709B"/>
    <w:rsid w:val="00A8781E"/>
    <w:rsid w:val="00A8798B"/>
    <w:rsid w:val="00A879B8"/>
    <w:rsid w:val="00A87C35"/>
    <w:rsid w:val="00A90264"/>
    <w:rsid w:val="00A90546"/>
    <w:rsid w:val="00A90790"/>
    <w:rsid w:val="00A908F7"/>
    <w:rsid w:val="00A908FB"/>
    <w:rsid w:val="00A90B3D"/>
    <w:rsid w:val="00A90FE1"/>
    <w:rsid w:val="00A9102B"/>
    <w:rsid w:val="00A9197B"/>
    <w:rsid w:val="00A91DDE"/>
    <w:rsid w:val="00A92493"/>
    <w:rsid w:val="00A92498"/>
    <w:rsid w:val="00A9292C"/>
    <w:rsid w:val="00A92BBA"/>
    <w:rsid w:val="00A92CBA"/>
    <w:rsid w:val="00A92EAE"/>
    <w:rsid w:val="00A93252"/>
    <w:rsid w:val="00A93263"/>
    <w:rsid w:val="00A93D27"/>
    <w:rsid w:val="00A94485"/>
    <w:rsid w:val="00A94A91"/>
    <w:rsid w:val="00A94BCD"/>
    <w:rsid w:val="00A94BF3"/>
    <w:rsid w:val="00A94CFE"/>
    <w:rsid w:val="00A94D5B"/>
    <w:rsid w:val="00A94FFE"/>
    <w:rsid w:val="00A9508B"/>
    <w:rsid w:val="00A950ED"/>
    <w:rsid w:val="00A95156"/>
    <w:rsid w:val="00A9581C"/>
    <w:rsid w:val="00A95E36"/>
    <w:rsid w:val="00A95FCA"/>
    <w:rsid w:val="00A9612D"/>
    <w:rsid w:val="00A96182"/>
    <w:rsid w:val="00A96248"/>
    <w:rsid w:val="00A96998"/>
    <w:rsid w:val="00A969C3"/>
    <w:rsid w:val="00A972D3"/>
    <w:rsid w:val="00A97415"/>
    <w:rsid w:val="00A974AA"/>
    <w:rsid w:val="00A977B4"/>
    <w:rsid w:val="00A978C3"/>
    <w:rsid w:val="00A97BD7"/>
    <w:rsid w:val="00A97CD6"/>
    <w:rsid w:val="00A97F44"/>
    <w:rsid w:val="00AA0040"/>
    <w:rsid w:val="00AA043E"/>
    <w:rsid w:val="00AA067E"/>
    <w:rsid w:val="00AA1364"/>
    <w:rsid w:val="00AA146C"/>
    <w:rsid w:val="00AA1804"/>
    <w:rsid w:val="00AA1891"/>
    <w:rsid w:val="00AA24E3"/>
    <w:rsid w:val="00AA2BFF"/>
    <w:rsid w:val="00AA2C6C"/>
    <w:rsid w:val="00AA3008"/>
    <w:rsid w:val="00AA3032"/>
    <w:rsid w:val="00AA43C4"/>
    <w:rsid w:val="00AA459D"/>
    <w:rsid w:val="00AA4824"/>
    <w:rsid w:val="00AA49A0"/>
    <w:rsid w:val="00AA4B54"/>
    <w:rsid w:val="00AA50B1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545"/>
    <w:rsid w:val="00AB3C32"/>
    <w:rsid w:val="00AB3C3D"/>
    <w:rsid w:val="00AB3E88"/>
    <w:rsid w:val="00AB4719"/>
    <w:rsid w:val="00AB48B3"/>
    <w:rsid w:val="00AB4A3F"/>
    <w:rsid w:val="00AB4C4A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19E"/>
    <w:rsid w:val="00AC11F5"/>
    <w:rsid w:val="00AC1632"/>
    <w:rsid w:val="00AC177B"/>
    <w:rsid w:val="00AC1B7B"/>
    <w:rsid w:val="00AC1C40"/>
    <w:rsid w:val="00AC241A"/>
    <w:rsid w:val="00AC2993"/>
    <w:rsid w:val="00AC2AD0"/>
    <w:rsid w:val="00AC2C62"/>
    <w:rsid w:val="00AC2CB7"/>
    <w:rsid w:val="00AC2D0C"/>
    <w:rsid w:val="00AC300E"/>
    <w:rsid w:val="00AC3064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6955"/>
    <w:rsid w:val="00AC6AEF"/>
    <w:rsid w:val="00AC72E0"/>
    <w:rsid w:val="00AC74D6"/>
    <w:rsid w:val="00AC757B"/>
    <w:rsid w:val="00AC79F7"/>
    <w:rsid w:val="00AC7D60"/>
    <w:rsid w:val="00AD000B"/>
    <w:rsid w:val="00AD0050"/>
    <w:rsid w:val="00AD0162"/>
    <w:rsid w:val="00AD03EE"/>
    <w:rsid w:val="00AD08D5"/>
    <w:rsid w:val="00AD0D49"/>
    <w:rsid w:val="00AD0E6C"/>
    <w:rsid w:val="00AD119F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8DE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58C"/>
    <w:rsid w:val="00AD4706"/>
    <w:rsid w:val="00AD47CC"/>
    <w:rsid w:val="00AD481E"/>
    <w:rsid w:val="00AD4B5A"/>
    <w:rsid w:val="00AD4C76"/>
    <w:rsid w:val="00AD4C8B"/>
    <w:rsid w:val="00AD4CEB"/>
    <w:rsid w:val="00AD4D3D"/>
    <w:rsid w:val="00AD4D65"/>
    <w:rsid w:val="00AD554D"/>
    <w:rsid w:val="00AD585C"/>
    <w:rsid w:val="00AD5C64"/>
    <w:rsid w:val="00AD5F83"/>
    <w:rsid w:val="00AD6106"/>
    <w:rsid w:val="00AD6380"/>
    <w:rsid w:val="00AD63EB"/>
    <w:rsid w:val="00AD6544"/>
    <w:rsid w:val="00AD6645"/>
    <w:rsid w:val="00AD6844"/>
    <w:rsid w:val="00AD696C"/>
    <w:rsid w:val="00AD6ABF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942"/>
    <w:rsid w:val="00AE2A6C"/>
    <w:rsid w:val="00AE2B71"/>
    <w:rsid w:val="00AE2C5D"/>
    <w:rsid w:val="00AE2E37"/>
    <w:rsid w:val="00AE30F6"/>
    <w:rsid w:val="00AE34CF"/>
    <w:rsid w:val="00AE35B8"/>
    <w:rsid w:val="00AE391D"/>
    <w:rsid w:val="00AE3C45"/>
    <w:rsid w:val="00AE3E2A"/>
    <w:rsid w:val="00AE43BB"/>
    <w:rsid w:val="00AE4520"/>
    <w:rsid w:val="00AE468C"/>
    <w:rsid w:val="00AE4DC7"/>
    <w:rsid w:val="00AE4EA1"/>
    <w:rsid w:val="00AE5038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C1"/>
    <w:rsid w:val="00AE69E3"/>
    <w:rsid w:val="00AE6B12"/>
    <w:rsid w:val="00AE6BE9"/>
    <w:rsid w:val="00AE6C0A"/>
    <w:rsid w:val="00AE6DCA"/>
    <w:rsid w:val="00AE7047"/>
    <w:rsid w:val="00AE7072"/>
    <w:rsid w:val="00AF0198"/>
    <w:rsid w:val="00AF0D0F"/>
    <w:rsid w:val="00AF14D1"/>
    <w:rsid w:val="00AF15C9"/>
    <w:rsid w:val="00AF1ADD"/>
    <w:rsid w:val="00AF1C12"/>
    <w:rsid w:val="00AF1EBF"/>
    <w:rsid w:val="00AF1FEC"/>
    <w:rsid w:val="00AF25CB"/>
    <w:rsid w:val="00AF2783"/>
    <w:rsid w:val="00AF2916"/>
    <w:rsid w:val="00AF2A2A"/>
    <w:rsid w:val="00AF2D9F"/>
    <w:rsid w:val="00AF2FA7"/>
    <w:rsid w:val="00AF349B"/>
    <w:rsid w:val="00AF3B20"/>
    <w:rsid w:val="00AF3FB9"/>
    <w:rsid w:val="00AF40C1"/>
    <w:rsid w:val="00AF41FF"/>
    <w:rsid w:val="00AF4546"/>
    <w:rsid w:val="00AF465A"/>
    <w:rsid w:val="00AF4801"/>
    <w:rsid w:val="00AF4833"/>
    <w:rsid w:val="00AF48FB"/>
    <w:rsid w:val="00AF4AFD"/>
    <w:rsid w:val="00AF51F8"/>
    <w:rsid w:val="00AF5810"/>
    <w:rsid w:val="00AF5850"/>
    <w:rsid w:val="00AF5975"/>
    <w:rsid w:val="00AF59F5"/>
    <w:rsid w:val="00AF5B81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02A"/>
    <w:rsid w:val="00B002F1"/>
    <w:rsid w:val="00B002F8"/>
    <w:rsid w:val="00B0034E"/>
    <w:rsid w:val="00B0049B"/>
    <w:rsid w:val="00B00778"/>
    <w:rsid w:val="00B00A3E"/>
    <w:rsid w:val="00B00B76"/>
    <w:rsid w:val="00B00BFA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0C2"/>
    <w:rsid w:val="00B04383"/>
    <w:rsid w:val="00B04A08"/>
    <w:rsid w:val="00B04C9D"/>
    <w:rsid w:val="00B05103"/>
    <w:rsid w:val="00B052CD"/>
    <w:rsid w:val="00B05327"/>
    <w:rsid w:val="00B0583A"/>
    <w:rsid w:val="00B05A97"/>
    <w:rsid w:val="00B05E72"/>
    <w:rsid w:val="00B05F10"/>
    <w:rsid w:val="00B05F45"/>
    <w:rsid w:val="00B062A4"/>
    <w:rsid w:val="00B06F54"/>
    <w:rsid w:val="00B070F5"/>
    <w:rsid w:val="00B072AD"/>
    <w:rsid w:val="00B07333"/>
    <w:rsid w:val="00B074C0"/>
    <w:rsid w:val="00B074E6"/>
    <w:rsid w:val="00B07E70"/>
    <w:rsid w:val="00B1022F"/>
    <w:rsid w:val="00B103D0"/>
    <w:rsid w:val="00B103DC"/>
    <w:rsid w:val="00B107A5"/>
    <w:rsid w:val="00B10897"/>
    <w:rsid w:val="00B109AD"/>
    <w:rsid w:val="00B10B35"/>
    <w:rsid w:val="00B10C06"/>
    <w:rsid w:val="00B10C62"/>
    <w:rsid w:val="00B10DB5"/>
    <w:rsid w:val="00B11164"/>
    <w:rsid w:val="00B11322"/>
    <w:rsid w:val="00B11453"/>
    <w:rsid w:val="00B12018"/>
    <w:rsid w:val="00B125F8"/>
    <w:rsid w:val="00B12943"/>
    <w:rsid w:val="00B13185"/>
    <w:rsid w:val="00B132D2"/>
    <w:rsid w:val="00B1338E"/>
    <w:rsid w:val="00B134AC"/>
    <w:rsid w:val="00B135A9"/>
    <w:rsid w:val="00B13B22"/>
    <w:rsid w:val="00B14536"/>
    <w:rsid w:val="00B14B1A"/>
    <w:rsid w:val="00B14CA1"/>
    <w:rsid w:val="00B153BB"/>
    <w:rsid w:val="00B157F1"/>
    <w:rsid w:val="00B1585F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5BB"/>
    <w:rsid w:val="00B17815"/>
    <w:rsid w:val="00B17B63"/>
    <w:rsid w:val="00B200B1"/>
    <w:rsid w:val="00B20515"/>
    <w:rsid w:val="00B20759"/>
    <w:rsid w:val="00B20D5E"/>
    <w:rsid w:val="00B20ED3"/>
    <w:rsid w:val="00B20F75"/>
    <w:rsid w:val="00B20FE0"/>
    <w:rsid w:val="00B212F2"/>
    <w:rsid w:val="00B21530"/>
    <w:rsid w:val="00B2164D"/>
    <w:rsid w:val="00B21845"/>
    <w:rsid w:val="00B21858"/>
    <w:rsid w:val="00B2192F"/>
    <w:rsid w:val="00B219CC"/>
    <w:rsid w:val="00B21BD8"/>
    <w:rsid w:val="00B21C35"/>
    <w:rsid w:val="00B21EB7"/>
    <w:rsid w:val="00B21FF0"/>
    <w:rsid w:val="00B22000"/>
    <w:rsid w:val="00B2211F"/>
    <w:rsid w:val="00B222C8"/>
    <w:rsid w:val="00B22676"/>
    <w:rsid w:val="00B229A4"/>
    <w:rsid w:val="00B22D28"/>
    <w:rsid w:val="00B22DCF"/>
    <w:rsid w:val="00B2308E"/>
    <w:rsid w:val="00B2336E"/>
    <w:rsid w:val="00B233B7"/>
    <w:rsid w:val="00B2361B"/>
    <w:rsid w:val="00B23ACB"/>
    <w:rsid w:val="00B23C66"/>
    <w:rsid w:val="00B23F40"/>
    <w:rsid w:val="00B2416A"/>
    <w:rsid w:val="00B248A7"/>
    <w:rsid w:val="00B24CB3"/>
    <w:rsid w:val="00B24D6A"/>
    <w:rsid w:val="00B24FE8"/>
    <w:rsid w:val="00B250D4"/>
    <w:rsid w:val="00B25110"/>
    <w:rsid w:val="00B25152"/>
    <w:rsid w:val="00B25297"/>
    <w:rsid w:val="00B2572A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6FA"/>
    <w:rsid w:val="00B30705"/>
    <w:rsid w:val="00B308E8"/>
    <w:rsid w:val="00B30B3C"/>
    <w:rsid w:val="00B31502"/>
    <w:rsid w:val="00B31C7D"/>
    <w:rsid w:val="00B31C98"/>
    <w:rsid w:val="00B31F84"/>
    <w:rsid w:val="00B321B0"/>
    <w:rsid w:val="00B327F2"/>
    <w:rsid w:val="00B32A7F"/>
    <w:rsid w:val="00B32BC3"/>
    <w:rsid w:val="00B331B7"/>
    <w:rsid w:val="00B331D5"/>
    <w:rsid w:val="00B33574"/>
    <w:rsid w:val="00B336F1"/>
    <w:rsid w:val="00B33D51"/>
    <w:rsid w:val="00B34043"/>
    <w:rsid w:val="00B3415A"/>
    <w:rsid w:val="00B342B3"/>
    <w:rsid w:val="00B34426"/>
    <w:rsid w:val="00B34450"/>
    <w:rsid w:val="00B3483E"/>
    <w:rsid w:val="00B34913"/>
    <w:rsid w:val="00B34C4C"/>
    <w:rsid w:val="00B34C64"/>
    <w:rsid w:val="00B34E64"/>
    <w:rsid w:val="00B34F5C"/>
    <w:rsid w:val="00B35265"/>
    <w:rsid w:val="00B357E8"/>
    <w:rsid w:val="00B361C2"/>
    <w:rsid w:val="00B367E2"/>
    <w:rsid w:val="00B36815"/>
    <w:rsid w:val="00B36928"/>
    <w:rsid w:val="00B36AB5"/>
    <w:rsid w:val="00B36D3F"/>
    <w:rsid w:val="00B36EDC"/>
    <w:rsid w:val="00B3706A"/>
    <w:rsid w:val="00B377E6"/>
    <w:rsid w:val="00B37BE3"/>
    <w:rsid w:val="00B37F91"/>
    <w:rsid w:val="00B4012C"/>
    <w:rsid w:val="00B4040D"/>
    <w:rsid w:val="00B407A4"/>
    <w:rsid w:val="00B40E12"/>
    <w:rsid w:val="00B40E1B"/>
    <w:rsid w:val="00B40E38"/>
    <w:rsid w:val="00B40FA0"/>
    <w:rsid w:val="00B4108E"/>
    <w:rsid w:val="00B4109C"/>
    <w:rsid w:val="00B41231"/>
    <w:rsid w:val="00B412EF"/>
    <w:rsid w:val="00B41814"/>
    <w:rsid w:val="00B41832"/>
    <w:rsid w:val="00B41AA7"/>
    <w:rsid w:val="00B41BA2"/>
    <w:rsid w:val="00B41C4D"/>
    <w:rsid w:val="00B42564"/>
    <w:rsid w:val="00B42913"/>
    <w:rsid w:val="00B42B2B"/>
    <w:rsid w:val="00B42B49"/>
    <w:rsid w:val="00B42DF6"/>
    <w:rsid w:val="00B436D0"/>
    <w:rsid w:val="00B4374C"/>
    <w:rsid w:val="00B43B38"/>
    <w:rsid w:val="00B43DC2"/>
    <w:rsid w:val="00B43F19"/>
    <w:rsid w:val="00B4402B"/>
    <w:rsid w:val="00B44443"/>
    <w:rsid w:val="00B44796"/>
    <w:rsid w:val="00B447D7"/>
    <w:rsid w:val="00B44AA3"/>
    <w:rsid w:val="00B4547F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47C90"/>
    <w:rsid w:val="00B47CC9"/>
    <w:rsid w:val="00B50250"/>
    <w:rsid w:val="00B5041C"/>
    <w:rsid w:val="00B504EE"/>
    <w:rsid w:val="00B5078A"/>
    <w:rsid w:val="00B509E1"/>
    <w:rsid w:val="00B50BA4"/>
    <w:rsid w:val="00B51039"/>
    <w:rsid w:val="00B51339"/>
    <w:rsid w:val="00B51395"/>
    <w:rsid w:val="00B5176D"/>
    <w:rsid w:val="00B51810"/>
    <w:rsid w:val="00B51918"/>
    <w:rsid w:val="00B51D26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3C1"/>
    <w:rsid w:val="00B54781"/>
    <w:rsid w:val="00B54923"/>
    <w:rsid w:val="00B54ED2"/>
    <w:rsid w:val="00B553CD"/>
    <w:rsid w:val="00B5579F"/>
    <w:rsid w:val="00B5583E"/>
    <w:rsid w:val="00B56153"/>
    <w:rsid w:val="00B56BB6"/>
    <w:rsid w:val="00B56E1F"/>
    <w:rsid w:val="00B5737C"/>
    <w:rsid w:val="00B577B1"/>
    <w:rsid w:val="00B5796D"/>
    <w:rsid w:val="00B57A82"/>
    <w:rsid w:val="00B57CE1"/>
    <w:rsid w:val="00B6011A"/>
    <w:rsid w:val="00B60132"/>
    <w:rsid w:val="00B6023D"/>
    <w:rsid w:val="00B6024B"/>
    <w:rsid w:val="00B6027F"/>
    <w:rsid w:val="00B60389"/>
    <w:rsid w:val="00B60749"/>
    <w:rsid w:val="00B6085C"/>
    <w:rsid w:val="00B60976"/>
    <w:rsid w:val="00B60C8F"/>
    <w:rsid w:val="00B6183E"/>
    <w:rsid w:val="00B61C8D"/>
    <w:rsid w:val="00B621EE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7B8"/>
    <w:rsid w:val="00B659E9"/>
    <w:rsid w:val="00B659F7"/>
    <w:rsid w:val="00B65CF1"/>
    <w:rsid w:val="00B660F5"/>
    <w:rsid w:val="00B6617F"/>
    <w:rsid w:val="00B661B2"/>
    <w:rsid w:val="00B664F3"/>
    <w:rsid w:val="00B6658C"/>
    <w:rsid w:val="00B666A9"/>
    <w:rsid w:val="00B667C3"/>
    <w:rsid w:val="00B668D2"/>
    <w:rsid w:val="00B6690F"/>
    <w:rsid w:val="00B66DF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39F"/>
    <w:rsid w:val="00B70724"/>
    <w:rsid w:val="00B70920"/>
    <w:rsid w:val="00B70996"/>
    <w:rsid w:val="00B70CD8"/>
    <w:rsid w:val="00B7120A"/>
    <w:rsid w:val="00B71439"/>
    <w:rsid w:val="00B71450"/>
    <w:rsid w:val="00B71768"/>
    <w:rsid w:val="00B71B80"/>
    <w:rsid w:val="00B71D3E"/>
    <w:rsid w:val="00B720E2"/>
    <w:rsid w:val="00B721BB"/>
    <w:rsid w:val="00B7224B"/>
    <w:rsid w:val="00B724F0"/>
    <w:rsid w:val="00B72708"/>
    <w:rsid w:val="00B72715"/>
    <w:rsid w:val="00B72734"/>
    <w:rsid w:val="00B72D07"/>
    <w:rsid w:val="00B72FFF"/>
    <w:rsid w:val="00B73098"/>
    <w:rsid w:val="00B731BE"/>
    <w:rsid w:val="00B73219"/>
    <w:rsid w:val="00B7380E"/>
    <w:rsid w:val="00B73EE9"/>
    <w:rsid w:val="00B74406"/>
    <w:rsid w:val="00B7486E"/>
    <w:rsid w:val="00B748A8"/>
    <w:rsid w:val="00B75025"/>
    <w:rsid w:val="00B75350"/>
    <w:rsid w:val="00B753B1"/>
    <w:rsid w:val="00B7540A"/>
    <w:rsid w:val="00B75605"/>
    <w:rsid w:val="00B75BB6"/>
    <w:rsid w:val="00B75EEC"/>
    <w:rsid w:val="00B75F10"/>
    <w:rsid w:val="00B761FE"/>
    <w:rsid w:val="00B76258"/>
    <w:rsid w:val="00B76362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3BD"/>
    <w:rsid w:val="00B854AC"/>
    <w:rsid w:val="00B85657"/>
    <w:rsid w:val="00B8573E"/>
    <w:rsid w:val="00B864A7"/>
    <w:rsid w:val="00B866FB"/>
    <w:rsid w:val="00B86897"/>
    <w:rsid w:val="00B86E81"/>
    <w:rsid w:val="00B86F75"/>
    <w:rsid w:val="00B871FF"/>
    <w:rsid w:val="00B87233"/>
    <w:rsid w:val="00B87324"/>
    <w:rsid w:val="00B8750B"/>
    <w:rsid w:val="00B87557"/>
    <w:rsid w:val="00B8756E"/>
    <w:rsid w:val="00B8769C"/>
    <w:rsid w:val="00B87709"/>
    <w:rsid w:val="00B87BC3"/>
    <w:rsid w:val="00B87C05"/>
    <w:rsid w:val="00B90296"/>
    <w:rsid w:val="00B905A6"/>
    <w:rsid w:val="00B90660"/>
    <w:rsid w:val="00B90776"/>
    <w:rsid w:val="00B908CA"/>
    <w:rsid w:val="00B91123"/>
    <w:rsid w:val="00B911C4"/>
    <w:rsid w:val="00B9188E"/>
    <w:rsid w:val="00B91A01"/>
    <w:rsid w:val="00B927B8"/>
    <w:rsid w:val="00B9289C"/>
    <w:rsid w:val="00B928EA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5EA8"/>
    <w:rsid w:val="00B9609E"/>
    <w:rsid w:val="00B96303"/>
    <w:rsid w:val="00B968CC"/>
    <w:rsid w:val="00B97344"/>
    <w:rsid w:val="00B97CAC"/>
    <w:rsid w:val="00B97DFA"/>
    <w:rsid w:val="00BA01B6"/>
    <w:rsid w:val="00BA035E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3EA5"/>
    <w:rsid w:val="00BA416B"/>
    <w:rsid w:val="00BA4187"/>
    <w:rsid w:val="00BA42F0"/>
    <w:rsid w:val="00BA4482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B50"/>
    <w:rsid w:val="00BA5CD6"/>
    <w:rsid w:val="00BA5D0D"/>
    <w:rsid w:val="00BA5E9B"/>
    <w:rsid w:val="00BA61D6"/>
    <w:rsid w:val="00BA6261"/>
    <w:rsid w:val="00BA67BC"/>
    <w:rsid w:val="00BA6EAE"/>
    <w:rsid w:val="00BA6EEB"/>
    <w:rsid w:val="00BA70D4"/>
    <w:rsid w:val="00BA7634"/>
    <w:rsid w:val="00BA7889"/>
    <w:rsid w:val="00BA78CB"/>
    <w:rsid w:val="00BA79FC"/>
    <w:rsid w:val="00BA7CF8"/>
    <w:rsid w:val="00BA7EA6"/>
    <w:rsid w:val="00BA7FDE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495"/>
    <w:rsid w:val="00BB479B"/>
    <w:rsid w:val="00BB4A85"/>
    <w:rsid w:val="00BB4DF3"/>
    <w:rsid w:val="00BB4F36"/>
    <w:rsid w:val="00BB503A"/>
    <w:rsid w:val="00BB51C1"/>
    <w:rsid w:val="00BB5308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4D"/>
    <w:rsid w:val="00BC2660"/>
    <w:rsid w:val="00BC26F8"/>
    <w:rsid w:val="00BC27AD"/>
    <w:rsid w:val="00BC297B"/>
    <w:rsid w:val="00BC2AB0"/>
    <w:rsid w:val="00BC32D6"/>
    <w:rsid w:val="00BC32EC"/>
    <w:rsid w:val="00BC3B19"/>
    <w:rsid w:val="00BC3EB6"/>
    <w:rsid w:val="00BC415D"/>
    <w:rsid w:val="00BC4209"/>
    <w:rsid w:val="00BC45CB"/>
    <w:rsid w:val="00BC4E6E"/>
    <w:rsid w:val="00BC4E8D"/>
    <w:rsid w:val="00BC531C"/>
    <w:rsid w:val="00BC5394"/>
    <w:rsid w:val="00BC5486"/>
    <w:rsid w:val="00BC5531"/>
    <w:rsid w:val="00BC6363"/>
    <w:rsid w:val="00BC64EA"/>
    <w:rsid w:val="00BC6C50"/>
    <w:rsid w:val="00BC6DA5"/>
    <w:rsid w:val="00BC6F8D"/>
    <w:rsid w:val="00BC71B3"/>
    <w:rsid w:val="00BC745F"/>
    <w:rsid w:val="00BC756D"/>
    <w:rsid w:val="00BC771C"/>
    <w:rsid w:val="00BC777F"/>
    <w:rsid w:val="00BC7AC7"/>
    <w:rsid w:val="00BD027A"/>
    <w:rsid w:val="00BD067B"/>
    <w:rsid w:val="00BD0688"/>
    <w:rsid w:val="00BD0970"/>
    <w:rsid w:val="00BD157C"/>
    <w:rsid w:val="00BD159D"/>
    <w:rsid w:val="00BD15C6"/>
    <w:rsid w:val="00BD170D"/>
    <w:rsid w:val="00BD187B"/>
    <w:rsid w:val="00BD1B71"/>
    <w:rsid w:val="00BD1BD5"/>
    <w:rsid w:val="00BD1C49"/>
    <w:rsid w:val="00BD1CB0"/>
    <w:rsid w:val="00BD1DBC"/>
    <w:rsid w:val="00BD1E89"/>
    <w:rsid w:val="00BD2346"/>
    <w:rsid w:val="00BD23CB"/>
    <w:rsid w:val="00BD25E8"/>
    <w:rsid w:val="00BD27A0"/>
    <w:rsid w:val="00BD2CD7"/>
    <w:rsid w:val="00BD2D5E"/>
    <w:rsid w:val="00BD2DE5"/>
    <w:rsid w:val="00BD30EC"/>
    <w:rsid w:val="00BD34FF"/>
    <w:rsid w:val="00BD3790"/>
    <w:rsid w:val="00BD3866"/>
    <w:rsid w:val="00BD4114"/>
    <w:rsid w:val="00BD42B1"/>
    <w:rsid w:val="00BD4356"/>
    <w:rsid w:val="00BD458E"/>
    <w:rsid w:val="00BD45FD"/>
    <w:rsid w:val="00BD4E5E"/>
    <w:rsid w:val="00BD6032"/>
    <w:rsid w:val="00BD61BF"/>
    <w:rsid w:val="00BD6341"/>
    <w:rsid w:val="00BD65CC"/>
    <w:rsid w:val="00BD6887"/>
    <w:rsid w:val="00BD73F5"/>
    <w:rsid w:val="00BD74F4"/>
    <w:rsid w:val="00BD7600"/>
    <w:rsid w:val="00BD7601"/>
    <w:rsid w:val="00BD77EA"/>
    <w:rsid w:val="00BD7D35"/>
    <w:rsid w:val="00BD7D7D"/>
    <w:rsid w:val="00BD7D9E"/>
    <w:rsid w:val="00BE00A3"/>
    <w:rsid w:val="00BE0141"/>
    <w:rsid w:val="00BE0210"/>
    <w:rsid w:val="00BE02C7"/>
    <w:rsid w:val="00BE03CC"/>
    <w:rsid w:val="00BE0C56"/>
    <w:rsid w:val="00BE0D17"/>
    <w:rsid w:val="00BE1558"/>
    <w:rsid w:val="00BE191E"/>
    <w:rsid w:val="00BE1B75"/>
    <w:rsid w:val="00BE1F9A"/>
    <w:rsid w:val="00BE2292"/>
    <w:rsid w:val="00BE273B"/>
    <w:rsid w:val="00BE287F"/>
    <w:rsid w:val="00BE28B8"/>
    <w:rsid w:val="00BE2BC9"/>
    <w:rsid w:val="00BE2CF0"/>
    <w:rsid w:val="00BE3109"/>
    <w:rsid w:val="00BE3BCE"/>
    <w:rsid w:val="00BE3C57"/>
    <w:rsid w:val="00BE3EE3"/>
    <w:rsid w:val="00BE43B1"/>
    <w:rsid w:val="00BE49AC"/>
    <w:rsid w:val="00BE49FA"/>
    <w:rsid w:val="00BE4D93"/>
    <w:rsid w:val="00BE4E10"/>
    <w:rsid w:val="00BE526F"/>
    <w:rsid w:val="00BE556C"/>
    <w:rsid w:val="00BE59C3"/>
    <w:rsid w:val="00BE5BCC"/>
    <w:rsid w:val="00BE5BF2"/>
    <w:rsid w:val="00BE5BF6"/>
    <w:rsid w:val="00BE5CC5"/>
    <w:rsid w:val="00BE5EA1"/>
    <w:rsid w:val="00BE60E0"/>
    <w:rsid w:val="00BE61C5"/>
    <w:rsid w:val="00BE62B3"/>
    <w:rsid w:val="00BE6C44"/>
    <w:rsid w:val="00BE71A0"/>
    <w:rsid w:val="00BE73E2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1BFB"/>
    <w:rsid w:val="00BF24CC"/>
    <w:rsid w:val="00BF24E3"/>
    <w:rsid w:val="00BF267E"/>
    <w:rsid w:val="00BF2A1C"/>
    <w:rsid w:val="00BF3D89"/>
    <w:rsid w:val="00BF407B"/>
    <w:rsid w:val="00BF4167"/>
    <w:rsid w:val="00BF419C"/>
    <w:rsid w:val="00BF42FA"/>
    <w:rsid w:val="00BF47A4"/>
    <w:rsid w:val="00BF47B9"/>
    <w:rsid w:val="00BF484B"/>
    <w:rsid w:val="00BF4995"/>
    <w:rsid w:val="00BF4BF3"/>
    <w:rsid w:val="00BF54A8"/>
    <w:rsid w:val="00BF55E3"/>
    <w:rsid w:val="00BF5E2C"/>
    <w:rsid w:val="00BF5E4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698"/>
    <w:rsid w:val="00C008A3"/>
    <w:rsid w:val="00C00A18"/>
    <w:rsid w:val="00C00C2E"/>
    <w:rsid w:val="00C00FD2"/>
    <w:rsid w:val="00C01244"/>
    <w:rsid w:val="00C01477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47"/>
    <w:rsid w:val="00C03D70"/>
    <w:rsid w:val="00C03DA6"/>
    <w:rsid w:val="00C03FEB"/>
    <w:rsid w:val="00C040AA"/>
    <w:rsid w:val="00C042B6"/>
    <w:rsid w:val="00C043A3"/>
    <w:rsid w:val="00C048D7"/>
    <w:rsid w:val="00C04A29"/>
    <w:rsid w:val="00C04AA5"/>
    <w:rsid w:val="00C04C54"/>
    <w:rsid w:val="00C04D11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18"/>
    <w:rsid w:val="00C1073C"/>
    <w:rsid w:val="00C10857"/>
    <w:rsid w:val="00C10F3C"/>
    <w:rsid w:val="00C11108"/>
    <w:rsid w:val="00C111D2"/>
    <w:rsid w:val="00C11AD5"/>
    <w:rsid w:val="00C11BE9"/>
    <w:rsid w:val="00C11DA4"/>
    <w:rsid w:val="00C1203F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59A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3F2"/>
    <w:rsid w:val="00C16502"/>
    <w:rsid w:val="00C165BD"/>
    <w:rsid w:val="00C16974"/>
    <w:rsid w:val="00C16A94"/>
    <w:rsid w:val="00C170A5"/>
    <w:rsid w:val="00C17239"/>
    <w:rsid w:val="00C1733E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C15"/>
    <w:rsid w:val="00C20DC0"/>
    <w:rsid w:val="00C20DC9"/>
    <w:rsid w:val="00C21164"/>
    <w:rsid w:val="00C21436"/>
    <w:rsid w:val="00C2180C"/>
    <w:rsid w:val="00C218C4"/>
    <w:rsid w:val="00C21AAB"/>
    <w:rsid w:val="00C21CE9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1D7"/>
    <w:rsid w:val="00C24283"/>
    <w:rsid w:val="00C24305"/>
    <w:rsid w:val="00C2515A"/>
    <w:rsid w:val="00C251DA"/>
    <w:rsid w:val="00C252AD"/>
    <w:rsid w:val="00C25899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B9A"/>
    <w:rsid w:val="00C30BD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394"/>
    <w:rsid w:val="00C335C4"/>
    <w:rsid w:val="00C33845"/>
    <w:rsid w:val="00C33B13"/>
    <w:rsid w:val="00C33B53"/>
    <w:rsid w:val="00C34235"/>
    <w:rsid w:val="00C343D7"/>
    <w:rsid w:val="00C34549"/>
    <w:rsid w:val="00C3461C"/>
    <w:rsid w:val="00C34660"/>
    <w:rsid w:val="00C34B24"/>
    <w:rsid w:val="00C34D6C"/>
    <w:rsid w:val="00C34DF2"/>
    <w:rsid w:val="00C351F8"/>
    <w:rsid w:val="00C3524A"/>
    <w:rsid w:val="00C35506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78"/>
    <w:rsid w:val="00C416A2"/>
    <w:rsid w:val="00C418B7"/>
    <w:rsid w:val="00C41A60"/>
    <w:rsid w:val="00C42778"/>
    <w:rsid w:val="00C429B2"/>
    <w:rsid w:val="00C4300C"/>
    <w:rsid w:val="00C44482"/>
    <w:rsid w:val="00C44704"/>
    <w:rsid w:val="00C44BEA"/>
    <w:rsid w:val="00C44D21"/>
    <w:rsid w:val="00C44FF8"/>
    <w:rsid w:val="00C45068"/>
    <w:rsid w:val="00C45402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3C5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200"/>
    <w:rsid w:val="00C52305"/>
    <w:rsid w:val="00C52352"/>
    <w:rsid w:val="00C52432"/>
    <w:rsid w:val="00C52905"/>
    <w:rsid w:val="00C52AA8"/>
    <w:rsid w:val="00C53619"/>
    <w:rsid w:val="00C53793"/>
    <w:rsid w:val="00C5387C"/>
    <w:rsid w:val="00C53E21"/>
    <w:rsid w:val="00C53E67"/>
    <w:rsid w:val="00C53F1F"/>
    <w:rsid w:val="00C54168"/>
    <w:rsid w:val="00C541BB"/>
    <w:rsid w:val="00C54251"/>
    <w:rsid w:val="00C543F5"/>
    <w:rsid w:val="00C5462D"/>
    <w:rsid w:val="00C54646"/>
    <w:rsid w:val="00C54929"/>
    <w:rsid w:val="00C54E9A"/>
    <w:rsid w:val="00C54F8C"/>
    <w:rsid w:val="00C555FB"/>
    <w:rsid w:val="00C55689"/>
    <w:rsid w:val="00C55837"/>
    <w:rsid w:val="00C559A0"/>
    <w:rsid w:val="00C55BB4"/>
    <w:rsid w:val="00C55C5B"/>
    <w:rsid w:val="00C55DFC"/>
    <w:rsid w:val="00C5628A"/>
    <w:rsid w:val="00C562D3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2E2"/>
    <w:rsid w:val="00C60712"/>
    <w:rsid w:val="00C60876"/>
    <w:rsid w:val="00C60F83"/>
    <w:rsid w:val="00C60FF9"/>
    <w:rsid w:val="00C61D6E"/>
    <w:rsid w:val="00C623E4"/>
    <w:rsid w:val="00C627E0"/>
    <w:rsid w:val="00C628A1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4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8A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AFF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7FF"/>
    <w:rsid w:val="00C72ABA"/>
    <w:rsid w:val="00C72EAB"/>
    <w:rsid w:val="00C732DD"/>
    <w:rsid w:val="00C733F8"/>
    <w:rsid w:val="00C737E9"/>
    <w:rsid w:val="00C73C1F"/>
    <w:rsid w:val="00C7421F"/>
    <w:rsid w:val="00C74797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C0"/>
    <w:rsid w:val="00C75CE7"/>
    <w:rsid w:val="00C75EFF"/>
    <w:rsid w:val="00C76040"/>
    <w:rsid w:val="00C76356"/>
    <w:rsid w:val="00C7638E"/>
    <w:rsid w:val="00C76526"/>
    <w:rsid w:val="00C7660B"/>
    <w:rsid w:val="00C7668E"/>
    <w:rsid w:val="00C766EE"/>
    <w:rsid w:val="00C769EB"/>
    <w:rsid w:val="00C76F6C"/>
    <w:rsid w:val="00C77152"/>
    <w:rsid w:val="00C7759C"/>
    <w:rsid w:val="00C777BC"/>
    <w:rsid w:val="00C7790E"/>
    <w:rsid w:val="00C77A5D"/>
    <w:rsid w:val="00C804B8"/>
    <w:rsid w:val="00C805E8"/>
    <w:rsid w:val="00C807D7"/>
    <w:rsid w:val="00C80C1F"/>
    <w:rsid w:val="00C80D9A"/>
    <w:rsid w:val="00C80DCE"/>
    <w:rsid w:val="00C80F59"/>
    <w:rsid w:val="00C8173E"/>
    <w:rsid w:val="00C819B9"/>
    <w:rsid w:val="00C8259A"/>
    <w:rsid w:val="00C825EE"/>
    <w:rsid w:val="00C825FF"/>
    <w:rsid w:val="00C830EF"/>
    <w:rsid w:val="00C832B5"/>
    <w:rsid w:val="00C833DD"/>
    <w:rsid w:val="00C8367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67B"/>
    <w:rsid w:val="00C86897"/>
    <w:rsid w:val="00C86E56"/>
    <w:rsid w:val="00C86E92"/>
    <w:rsid w:val="00C87076"/>
    <w:rsid w:val="00C87183"/>
    <w:rsid w:val="00C87329"/>
    <w:rsid w:val="00C873CA"/>
    <w:rsid w:val="00C874D4"/>
    <w:rsid w:val="00C8779A"/>
    <w:rsid w:val="00C87F85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52E"/>
    <w:rsid w:val="00C92743"/>
    <w:rsid w:val="00C9326D"/>
    <w:rsid w:val="00C93636"/>
    <w:rsid w:val="00C93CD9"/>
    <w:rsid w:val="00C93DF3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04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C81"/>
    <w:rsid w:val="00CA2F4A"/>
    <w:rsid w:val="00CA3248"/>
    <w:rsid w:val="00CA3555"/>
    <w:rsid w:val="00CA3897"/>
    <w:rsid w:val="00CA3BBE"/>
    <w:rsid w:val="00CA3EE3"/>
    <w:rsid w:val="00CA4783"/>
    <w:rsid w:val="00CA5376"/>
    <w:rsid w:val="00CA5459"/>
    <w:rsid w:val="00CA54B1"/>
    <w:rsid w:val="00CA59B5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2DBD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A04"/>
    <w:rsid w:val="00CB6C34"/>
    <w:rsid w:val="00CB6CDB"/>
    <w:rsid w:val="00CB7403"/>
    <w:rsid w:val="00CB7602"/>
    <w:rsid w:val="00CB7772"/>
    <w:rsid w:val="00CB7A99"/>
    <w:rsid w:val="00CB7CD1"/>
    <w:rsid w:val="00CB7DEE"/>
    <w:rsid w:val="00CB7E97"/>
    <w:rsid w:val="00CC041D"/>
    <w:rsid w:val="00CC0589"/>
    <w:rsid w:val="00CC0807"/>
    <w:rsid w:val="00CC0876"/>
    <w:rsid w:val="00CC0AE9"/>
    <w:rsid w:val="00CC0E98"/>
    <w:rsid w:val="00CC0EB3"/>
    <w:rsid w:val="00CC13A2"/>
    <w:rsid w:val="00CC1B32"/>
    <w:rsid w:val="00CC1CA8"/>
    <w:rsid w:val="00CC205E"/>
    <w:rsid w:val="00CC2DEE"/>
    <w:rsid w:val="00CC3178"/>
    <w:rsid w:val="00CC3740"/>
    <w:rsid w:val="00CC3A8A"/>
    <w:rsid w:val="00CC3C13"/>
    <w:rsid w:val="00CC3CD7"/>
    <w:rsid w:val="00CC3D25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6E2C"/>
    <w:rsid w:val="00CC711E"/>
    <w:rsid w:val="00CC766D"/>
    <w:rsid w:val="00CC7C1D"/>
    <w:rsid w:val="00CC7D3A"/>
    <w:rsid w:val="00CD0200"/>
    <w:rsid w:val="00CD057D"/>
    <w:rsid w:val="00CD091C"/>
    <w:rsid w:val="00CD0D64"/>
    <w:rsid w:val="00CD0E98"/>
    <w:rsid w:val="00CD108A"/>
    <w:rsid w:val="00CD161B"/>
    <w:rsid w:val="00CD1665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627"/>
    <w:rsid w:val="00CD499F"/>
    <w:rsid w:val="00CD4D59"/>
    <w:rsid w:val="00CD503A"/>
    <w:rsid w:val="00CD5065"/>
    <w:rsid w:val="00CD5132"/>
    <w:rsid w:val="00CD5158"/>
    <w:rsid w:val="00CD518B"/>
    <w:rsid w:val="00CD55BD"/>
    <w:rsid w:val="00CD5A6F"/>
    <w:rsid w:val="00CD5A9E"/>
    <w:rsid w:val="00CD5E7C"/>
    <w:rsid w:val="00CD65AA"/>
    <w:rsid w:val="00CD692A"/>
    <w:rsid w:val="00CD6DA2"/>
    <w:rsid w:val="00CD719F"/>
    <w:rsid w:val="00CD7441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368"/>
    <w:rsid w:val="00CE2663"/>
    <w:rsid w:val="00CE2688"/>
    <w:rsid w:val="00CE2DEC"/>
    <w:rsid w:val="00CE30F6"/>
    <w:rsid w:val="00CE32C0"/>
    <w:rsid w:val="00CE3524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5EF8"/>
    <w:rsid w:val="00CE68DF"/>
    <w:rsid w:val="00CE6AEE"/>
    <w:rsid w:val="00CE6BE7"/>
    <w:rsid w:val="00CE6D02"/>
    <w:rsid w:val="00CE721D"/>
    <w:rsid w:val="00CE731F"/>
    <w:rsid w:val="00CE751F"/>
    <w:rsid w:val="00CE7775"/>
    <w:rsid w:val="00CE79DB"/>
    <w:rsid w:val="00CE7BAB"/>
    <w:rsid w:val="00CE7E1B"/>
    <w:rsid w:val="00CF0168"/>
    <w:rsid w:val="00CF028C"/>
    <w:rsid w:val="00CF0418"/>
    <w:rsid w:val="00CF047E"/>
    <w:rsid w:val="00CF06E4"/>
    <w:rsid w:val="00CF0BB7"/>
    <w:rsid w:val="00CF0CA9"/>
    <w:rsid w:val="00CF0EA6"/>
    <w:rsid w:val="00CF0FE2"/>
    <w:rsid w:val="00CF11C7"/>
    <w:rsid w:val="00CF12F4"/>
    <w:rsid w:val="00CF13B3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A3B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9FF"/>
    <w:rsid w:val="00CF6BE3"/>
    <w:rsid w:val="00CF6DEB"/>
    <w:rsid w:val="00CF703A"/>
    <w:rsid w:val="00CF709A"/>
    <w:rsid w:val="00CF70A5"/>
    <w:rsid w:val="00CF7223"/>
    <w:rsid w:val="00CF7697"/>
    <w:rsid w:val="00CF7909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4CEB"/>
    <w:rsid w:val="00D050A6"/>
    <w:rsid w:val="00D0536E"/>
    <w:rsid w:val="00D055CF"/>
    <w:rsid w:val="00D059E4"/>
    <w:rsid w:val="00D05B62"/>
    <w:rsid w:val="00D05BB4"/>
    <w:rsid w:val="00D05CFB"/>
    <w:rsid w:val="00D0603B"/>
    <w:rsid w:val="00D06046"/>
    <w:rsid w:val="00D06103"/>
    <w:rsid w:val="00D0618D"/>
    <w:rsid w:val="00D061E5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03E"/>
    <w:rsid w:val="00D10525"/>
    <w:rsid w:val="00D10543"/>
    <w:rsid w:val="00D105D0"/>
    <w:rsid w:val="00D1061A"/>
    <w:rsid w:val="00D10E4A"/>
    <w:rsid w:val="00D11376"/>
    <w:rsid w:val="00D113E4"/>
    <w:rsid w:val="00D11638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26A"/>
    <w:rsid w:val="00D149E7"/>
    <w:rsid w:val="00D14A12"/>
    <w:rsid w:val="00D14B42"/>
    <w:rsid w:val="00D14BCE"/>
    <w:rsid w:val="00D14DBD"/>
    <w:rsid w:val="00D1502E"/>
    <w:rsid w:val="00D151EE"/>
    <w:rsid w:val="00D1560D"/>
    <w:rsid w:val="00D15630"/>
    <w:rsid w:val="00D15743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729"/>
    <w:rsid w:val="00D17D12"/>
    <w:rsid w:val="00D17EC1"/>
    <w:rsid w:val="00D20309"/>
    <w:rsid w:val="00D2033C"/>
    <w:rsid w:val="00D20C91"/>
    <w:rsid w:val="00D21105"/>
    <w:rsid w:val="00D21794"/>
    <w:rsid w:val="00D21A5B"/>
    <w:rsid w:val="00D21B05"/>
    <w:rsid w:val="00D21C3A"/>
    <w:rsid w:val="00D21DD5"/>
    <w:rsid w:val="00D220FF"/>
    <w:rsid w:val="00D2227C"/>
    <w:rsid w:val="00D222E9"/>
    <w:rsid w:val="00D22517"/>
    <w:rsid w:val="00D22713"/>
    <w:rsid w:val="00D227D7"/>
    <w:rsid w:val="00D2288A"/>
    <w:rsid w:val="00D229A7"/>
    <w:rsid w:val="00D22A4E"/>
    <w:rsid w:val="00D22B68"/>
    <w:rsid w:val="00D22C70"/>
    <w:rsid w:val="00D23025"/>
    <w:rsid w:val="00D2357B"/>
    <w:rsid w:val="00D238E0"/>
    <w:rsid w:val="00D23A04"/>
    <w:rsid w:val="00D23B3F"/>
    <w:rsid w:val="00D23E1D"/>
    <w:rsid w:val="00D24023"/>
    <w:rsid w:val="00D241B9"/>
    <w:rsid w:val="00D2423B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6DCA"/>
    <w:rsid w:val="00D270F7"/>
    <w:rsid w:val="00D27334"/>
    <w:rsid w:val="00D278B6"/>
    <w:rsid w:val="00D279A6"/>
    <w:rsid w:val="00D27AE0"/>
    <w:rsid w:val="00D3009D"/>
    <w:rsid w:val="00D300D1"/>
    <w:rsid w:val="00D3038D"/>
    <w:rsid w:val="00D304F7"/>
    <w:rsid w:val="00D30952"/>
    <w:rsid w:val="00D30D57"/>
    <w:rsid w:val="00D31123"/>
    <w:rsid w:val="00D31B2A"/>
    <w:rsid w:val="00D31D24"/>
    <w:rsid w:val="00D32504"/>
    <w:rsid w:val="00D327E1"/>
    <w:rsid w:val="00D32B67"/>
    <w:rsid w:val="00D32BE5"/>
    <w:rsid w:val="00D32C2A"/>
    <w:rsid w:val="00D32D19"/>
    <w:rsid w:val="00D3315C"/>
    <w:rsid w:val="00D33177"/>
    <w:rsid w:val="00D332AA"/>
    <w:rsid w:val="00D336E2"/>
    <w:rsid w:val="00D338A1"/>
    <w:rsid w:val="00D33BA7"/>
    <w:rsid w:val="00D33E14"/>
    <w:rsid w:val="00D3414F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5EFF"/>
    <w:rsid w:val="00D3633C"/>
    <w:rsid w:val="00D36388"/>
    <w:rsid w:val="00D364D4"/>
    <w:rsid w:val="00D36632"/>
    <w:rsid w:val="00D373DE"/>
    <w:rsid w:val="00D37648"/>
    <w:rsid w:val="00D37686"/>
    <w:rsid w:val="00D377A5"/>
    <w:rsid w:val="00D3785B"/>
    <w:rsid w:val="00D37B99"/>
    <w:rsid w:val="00D37F38"/>
    <w:rsid w:val="00D404BE"/>
    <w:rsid w:val="00D40668"/>
    <w:rsid w:val="00D4077D"/>
    <w:rsid w:val="00D409F4"/>
    <w:rsid w:val="00D40A7C"/>
    <w:rsid w:val="00D412EA"/>
    <w:rsid w:val="00D414E2"/>
    <w:rsid w:val="00D418FE"/>
    <w:rsid w:val="00D41CC2"/>
    <w:rsid w:val="00D42062"/>
    <w:rsid w:val="00D4224B"/>
    <w:rsid w:val="00D4232E"/>
    <w:rsid w:val="00D42491"/>
    <w:rsid w:val="00D4296B"/>
    <w:rsid w:val="00D42A29"/>
    <w:rsid w:val="00D42B8F"/>
    <w:rsid w:val="00D42C39"/>
    <w:rsid w:val="00D42D66"/>
    <w:rsid w:val="00D42D9D"/>
    <w:rsid w:val="00D430AD"/>
    <w:rsid w:val="00D430B7"/>
    <w:rsid w:val="00D433EB"/>
    <w:rsid w:val="00D434C1"/>
    <w:rsid w:val="00D43B62"/>
    <w:rsid w:val="00D43CD6"/>
    <w:rsid w:val="00D43E33"/>
    <w:rsid w:val="00D43E5B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46BFB"/>
    <w:rsid w:val="00D47FDB"/>
    <w:rsid w:val="00D50016"/>
    <w:rsid w:val="00D502D9"/>
    <w:rsid w:val="00D5095A"/>
    <w:rsid w:val="00D50CA9"/>
    <w:rsid w:val="00D51134"/>
    <w:rsid w:val="00D51201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3E26"/>
    <w:rsid w:val="00D53EF3"/>
    <w:rsid w:val="00D543CA"/>
    <w:rsid w:val="00D545A5"/>
    <w:rsid w:val="00D54E56"/>
    <w:rsid w:val="00D5595C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0A9"/>
    <w:rsid w:val="00D60185"/>
    <w:rsid w:val="00D602D8"/>
    <w:rsid w:val="00D603FA"/>
    <w:rsid w:val="00D6044F"/>
    <w:rsid w:val="00D604C6"/>
    <w:rsid w:val="00D60535"/>
    <w:rsid w:val="00D60617"/>
    <w:rsid w:val="00D60AF6"/>
    <w:rsid w:val="00D60C90"/>
    <w:rsid w:val="00D610A7"/>
    <w:rsid w:val="00D612AB"/>
    <w:rsid w:val="00D62410"/>
    <w:rsid w:val="00D62469"/>
    <w:rsid w:val="00D624C3"/>
    <w:rsid w:val="00D626F0"/>
    <w:rsid w:val="00D62806"/>
    <w:rsid w:val="00D62807"/>
    <w:rsid w:val="00D628BC"/>
    <w:rsid w:val="00D62957"/>
    <w:rsid w:val="00D62AF3"/>
    <w:rsid w:val="00D62C1F"/>
    <w:rsid w:val="00D62FEA"/>
    <w:rsid w:val="00D63193"/>
    <w:rsid w:val="00D63360"/>
    <w:rsid w:val="00D6429A"/>
    <w:rsid w:val="00D646B7"/>
    <w:rsid w:val="00D647BE"/>
    <w:rsid w:val="00D64835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640"/>
    <w:rsid w:val="00D70A72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113"/>
    <w:rsid w:val="00D74A4F"/>
    <w:rsid w:val="00D74B42"/>
    <w:rsid w:val="00D74D61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64"/>
    <w:rsid w:val="00D76999"/>
    <w:rsid w:val="00D76AC3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7E4"/>
    <w:rsid w:val="00D8196A"/>
    <w:rsid w:val="00D81C69"/>
    <w:rsid w:val="00D81E85"/>
    <w:rsid w:val="00D81F62"/>
    <w:rsid w:val="00D821AE"/>
    <w:rsid w:val="00D821F6"/>
    <w:rsid w:val="00D82207"/>
    <w:rsid w:val="00D82499"/>
    <w:rsid w:val="00D82BC8"/>
    <w:rsid w:val="00D82CD7"/>
    <w:rsid w:val="00D834B0"/>
    <w:rsid w:val="00D836C8"/>
    <w:rsid w:val="00D83E14"/>
    <w:rsid w:val="00D83EE3"/>
    <w:rsid w:val="00D83F46"/>
    <w:rsid w:val="00D842F2"/>
    <w:rsid w:val="00D8455E"/>
    <w:rsid w:val="00D84622"/>
    <w:rsid w:val="00D84927"/>
    <w:rsid w:val="00D84BF9"/>
    <w:rsid w:val="00D84D1D"/>
    <w:rsid w:val="00D85039"/>
    <w:rsid w:val="00D85081"/>
    <w:rsid w:val="00D850A6"/>
    <w:rsid w:val="00D8560B"/>
    <w:rsid w:val="00D85A80"/>
    <w:rsid w:val="00D85DED"/>
    <w:rsid w:val="00D85E24"/>
    <w:rsid w:val="00D862E4"/>
    <w:rsid w:val="00D8650C"/>
    <w:rsid w:val="00D865A8"/>
    <w:rsid w:val="00D865E6"/>
    <w:rsid w:val="00D86662"/>
    <w:rsid w:val="00D868EF"/>
    <w:rsid w:val="00D86960"/>
    <w:rsid w:val="00D86C5F"/>
    <w:rsid w:val="00D86CD8"/>
    <w:rsid w:val="00D86D34"/>
    <w:rsid w:val="00D86F7D"/>
    <w:rsid w:val="00D8722E"/>
    <w:rsid w:val="00D8769D"/>
    <w:rsid w:val="00D877D3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94"/>
    <w:rsid w:val="00D932DB"/>
    <w:rsid w:val="00D93439"/>
    <w:rsid w:val="00D9359F"/>
    <w:rsid w:val="00D935E8"/>
    <w:rsid w:val="00D93DFF"/>
    <w:rsid w:val="00D93F5E"/>
    <w:rsid w:val="00D9425D"/>
    <w:rsid w:val="00D94272"/>
    <w:rsid w:val="00D9432E"/>
    <w:rsid w:val="00D94478"/>
    <w:rsid w:val="00D944EF"/>
    <w:rsid w:val="00D946F5"/>
    <w:rsid w:val="00D95196"/>
    <w:rsid w:val="00D952AA"/>
    <w:rsid w:val="00D953C9"/>
    <w:rsid w:val="00D953D8"/>
    <w:rsid w:val="00D95783"/>
    <w:rsid w:val="00D95901"/>
    <w:rsid w:val="00D9599E"/>
    <w:rsid w:val="00D95B24"/>
    <w:rsid w:val="00D95B42"/>
    <w:rsid w:val="00D95B6E"/>
    <w:rsid w:val="00D95E47"/>
    <w:rsid w:val="00D96032"/>
    <w:rsid w:val="00D96274"/>
    <w:rsid w:val="00D9638F"/>
    <w:rsid w:val="00D96499"/>
    <w:rsid w:val="00D967AF"/>
    <w:rsid w:val="00D96879"/>
    <w:rsid w:val="00D968CA"/>
    <w:rsid w:val="00D97314"/>
    <w:rsid w:val="00D9781A"/>
    <w:rsid w:val="00D97A16"/>
    <w:rsid w:val="00D97A2B"/>
    <w:rsid w:val="00D97CD4"/>
    <w:rsid w:val="00D97FB1"/>
    <w:rsid w:val="00DA00CF"/>
    <w:rsid w:val="00DA069D"/>
    <w:rsid w:val="00DA107B"/>
    <w:rsid w:val="00DA10AF"/>
    <w:rsid w:val="00DA14E7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BD3"/>
    <w:rsid w:val="00DA3C28"/>
    <w:rsid w:val="00DA3E11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745"/>
    <w:rsid w:val="00DA6884"/>
    <w:rsid w:val="00DA69A3"/>
    <w:rsid w:val="00DA6A56"/>
    <w:rsid w:val="00DA6BA0"/>
    <w:rsid w:val="00DA7268"/>
    <w:rsid w:val="00DA7361"/>
    <w:rsid w:val="00DA76B9"/>
    <w:rsid w:val="00DA7995"/>
    <w:rsid w:val="00DA7B82"/>
    <w:rsid w:val="00DA7C7B"/>
    <w:rsid w:val="00DA7CE7"/>
    <w:rsid w:val="00DA7E92"/>
    <w:rsid w:val="00DB00DC"/>
    <w:rsid w:val="00DB0112"/>
    <w:rsid w:val="00DB02DA"/>
    <w:rsid w:val="00DB05B7"/>
    <w:rsid w:val="00DB0EB7"/>
    <w:rsid w:val="00DB1216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3CB"/>
    <w:rsid w:val="00DB3440"/>
    <w:rsid w:val="00DB386B"/>
    <w:rsid w:val="00DB3B45"/>
    <w:rsid w:val="00DB3CCE"/>
    <w:rsid w:val="00DB3D7D"/>
    <w:rsid w:val="00DB3E43"/>
    <w:rsid w:val="00DB3F01"/>
    <w:rsid w:val="00DB4855"/>
    <w:rsid w:val="00DB49C1"/>
    <w:rsid w:val="00DB516C"/>
    <w:rsid w:val="00DB521F"/>
    <w:rsid w:val="00DB566B"/>
    <w:rsid w:val="00DB5804"/>
    <w:rsid w:val="00DB5A29"/>
    <w:rsid w:val="00DB5C48"/>
    <w:rsid w:val="00DB5CC2"/>
    <w:rsid w:val="00DB5CCD"/>
    <w:rsid w:val="00DB6010"/>
    <w:rsid w:val="00DB644B"/>
    <w:rsid w:val="00DB648B"/>
    <w:rsid w:val="00DB6603"/>
    <w:rsid w:val="00DB719A"/>
    <w:rsid w:val="00DB72E7"/>
    <w:rsid w:val="00DB7463"/>
    <w:rsid w:val="00DB74A9"/>
    <w:rsid w:val="00DB78FC"/>
    <w:rsid w:val="00DB7A6E"/>
    <w:rsid w:val="00DB7ED7"/>
    <w:rsid w:val="00DB7F75"/>
    <w:rsid w:val="00DC0123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138"/>
    <w:rsid w:val="00DC4526"/>
    <w:rsid w:val="00DC4562"/>
    <w:rsid w:val="00DC468F"/>
    <w:rsid w:val="00DC4763"/>
    <w:rsid w:val="00DC4D3C"/>
    <w:rsid w:val="00DC4D5F"/>
    <w:rsid w:val="00DC5065"/>
    <w:rsid w:val="00DC50BF"/>
    <w:rsid w:val="00DC53ED"/>
    <w:rsid w:val="00DC56D0"/>
    <w:rsid w:val="00DC59A0"/>
    <w:rsid w:val="00DC5CAF"/>
    <w:rsid w:val="00DC630E"/>
    <w:rsid w:val="00DC642B"/>
    <w:rsid w:val="00DC65C1"/>
    <w:rsid w:val="00DC6828"/>
    <w:rsid w:val="00DC68B8"/>
    <w:rsid w:val="00DC68BA"/>
    <w:rsid w:val="00DC6CBE"/>
    <w:rsid w:val="00DC6F07"/>
    <w:rsid w:val="00DC71E5"/>
    <w:rsid w:val="00DC74AD"/>
    <w:rsid w:val="00DC765B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ADE"/>
    <w:rsid w:val="00DD1BDD"/>
    <w:rsid w:val="00DD1C00"/>
    <w:rsid w:val="00DD203D"/>
    <w:rsid w:val="00DD226C"/>
    <w:rsid w:val="00DD27E5"/>
    <w:rsid w:val="00DD2819"/>
    <w:rsid w:val="00DD2D0B"/>
    <w:rsid w:val="00DD35FF"/>
    <w:rsid w:val="00DD3AF8"/>
    <w:rsid w:val="00DD3CD4"/>
    <w:rsid w:val="00DD3ED0"/>
    <w:rsid w:val="00DD3F8E"/>
    <w:rsid w:val="00DD42DF"/>
    <w:rsid w:val="00DD446A"/>
    <w:rsid w:val="00DD47D2"/>
    <w:rsid w:val="00DD4DE3"/>
    <w:rsid w:val="00DD4E57"/>
    <w:rsid w:val="00DD5228"/>
    <w:rsid w:val="00DD5423"/>
    <w:rsid w:val="00DD573C"/>
    <w:rsid w:val="00DD5744"/>
    <w:rsid w:val="00DD5AA2"/>
    <w:rsid w:val="00DD5D56"/>
    <w:rsid w:val="00DD5DE5"/>
    <w:rsid w:val="00DD5F55"/>
    <w:rsid w:val="00DD5F5A"/>
    <w:rsid w:val="00DD5F98"/>
    <w:rsid w:val="00DD60C4"/>
    <w:rsid w:val="00DD60DD"/>
    <w:rsid w:val="00DD67F8"/>
    <w:rsid w:val="00DD6B6B"/>
    <w:rsid w:val="00DD6C71"/>
    <w:rsid w:val="00DD6F72"/>
    <w:rsid w:val="00DD7A3E"/>
    <w:rsid w:val="00DD7AAF"/>
    <w:rsid w:val="00DD7CBC"/>
    <w:rsid w:val="00DD7CDA"/>
    <w:rsid w:val="00DD7D44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215"/>
    <w:rsid w:val="00DE13C9"/>
    <w:rsid w:val="00DE18A0"/>
    <w:rsid w:val="00DE1F34"/>
    <w:rsid w:val="00DE20C6"/>
    <w:rsid w:val="00DE2363"/>
    <w:rsid w:val="00DE27C0"/>
    <w:rsid w:val="00DE28F9"/>
    <w:rsid w:val="00DE297C"/>
    <w:rsid w:val="00DE31CD"/>
    <w:rsid w:val="00DE3567"/>
    <w:rsid w:val="00DE364F"/>
    <w:rsid w:val="00DE36D2"/>
    <w:rsid w:val="00DE3C4A"/>
    <w:rsid w:val="00DE4666"/>
    <w:rsid w:val="00DE46CE"/>
    <w:rsid w:val="00DE47C3"/>
    <w:rsid w:val="00DE4B55"/>
    <w:rsid w:val="00DE4CB1"/>
    <w:rsid w:val="00DE5298"/>
    <w:rsid w:val="00DE58C5"/>
    <w:rsid w:val="00DE5A64"/>
    <w:rsid w:val="00DE5B0D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903"/>
    <w:rsid w:val="00DF1AA8"/>
    <w:rsid w:val="00DF1BFA"/>
    <w:rsid w:val="00DF1F30"/>
    <w:rsid w:val="00DF22BA"/>
    <w:rsid w:val="00DF2505"/>
    <w:rsid w:val="00DF25E2"/>
    <w:rsid w:val="00DF276A"/>
    <w:rsid w:val="00DF2DD9"/>
    <w:rsid w:val="00DF2FE5"/>
    <w:rsid w:val="00DF3259"/>
    <w:rsid w:val="00DF32D8"/>
    <w:rsid w:val="00DF3C09"/>
    <w:rsid w:val="00DF3F44"/>
    <w:rsid w:val="00DF4075"/>
    <w:rsid w:val="00DF42B5"/>
    <w:rsid w:val="00DF4D6A"/>
    <w:rsid w:val="00DF506E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1D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443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6C3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42D"/>
    <w:rsid w:val="00E0551A"/>
    <w:rsid w:val="00E055A0"/>
    <w:rsid w:val="00E05690"/>
    <w:rsid w:val="00E058FE"/>
    <w:rsid w:val="00E0594E"/>
    <w:rsid w:val="00E05B76"/>
    <w:rsid w:val="00E05BEC"/>
    <w:rsid w:val="00E05DAF"/>
    <w:rsid w:val="00E06207"/>
    <w:rsid w:val="00E06483"/>
    <w:rsid w:val="00E06535"/>
    <w:rsid w:val="00E06651"/>
    <w:rsid w:val="00E066C3"/>
    <w:rsid w:val="00E0688F"/>
    <w:rsid w:val="00E069ED"/>
    <w:rsid w:val="00E06E7A"/>
    <w:rsid w:val="00E06E94"/>
    <w:rsid w:val="00E06F4D"/>
    <w:rsid w:val="00E076F2"/>
    <w:rsid w:val="00E07809"/>
    <w:rsid w:val="00E07957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95"/>
    <w:rsid w:val="00E13FE3"/>
    <w:rsid w:val="00E1465F"/>
    <w:rsid w:val="00E1470C"/>
    <w:rsid w:val="00E14766"/>
    <w:rsid w:val="00E147CC"/>
    <w:rsid w:val="00E14A3C"/>
    <w:rsid w:val="00E14AD5"/>
    <w:rsid w:val="00E14BC4"/>
    <w:rsid w:val="00E151E8"/>
    <w:rsid w:val="00E15242"/>
    <w:rsid w:val="00E155A9"/>
    <w:rsid w:val="00E1575D"/>
    <w:rsid w:val="00E15A53"/>
    <w:rsid w:val="00E15C01"/>
    <w:rsid w:val="00E162FF"/>
    <w:rsid w:val="00E163AA"/>
    <w:rsid w:val="00E16557"/>
    <w:rsid w:val="00E16A2F"/>
    <w:rsid w:val="00E16A61"/>
    <w:rsid w:val="00E17029"/>
    <w:rsid w:val="00E17323"/>
    <w:rsid w:val="00E17997"/>
    <w:rsid w:val="00E17A64"/>
    <w:rsid w:val="00E2031E"/>
    <w:rsid w:val="00E20366"/>
    <w:rsid w:val="00E2040B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065"/>
    <w:rsid w:val="00E220FC"/>
    <w:rsid w:val="00E22182"/>
    <w:rsid w:val="00E221F0"/>
    <w:rsid w:val="00E2253C"/>
    <w:rsid w:val="00E22B10"/>
    <w:rsid w:val="00E22CAE"/>
    <w:rsid w:val="00E2307D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1E3"/>
    <w:rsid w:val="00E2523C"/>
    <w:rsid w:val="00E25268"/>
    <w:rsid w:val="00E25B8E"/>
    <w:rsid w:val="00E25D79"/>
    <w:rsid w:val="00E26139"/>
    <w:rsid w:val="00E26492"/>
    <w:rsid w:val="00E26577"/>
    <w:rsid w:val="00E267B2"/>
    <w:rsid w:val="00E26B11"/>
    <w:rsid w:val="00E26FBF"/>
    <w:rsid w:val="00E27089"/>
    <w:rsid w:val="00E272BE"/>
    <w:rsid w:val="00E277BF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1"/>
    <w:rsid w:val="00E3166A"/>
    <w:rsid w:val="00E31871"/>
    <w:rsid w:val="00E31998"/>
    <w:rsid w:val="00E319E7"/>
    <w:rsid w:val="00E31C1D"/>
    <w:rsid w:val="00E31D8E"/>
    <w:rsid w:val="00E31EE1"/>
    <w:rsid w:val="00E32129"/>
    <w:rsid w:val="00E321CE"/>
    <w:rsid w:val="00E32228"/>
    <w:rsid w:val="00E3236F"/>
    <w:rsid w:val="00E323E7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2B"/>
    <w:rsid w:val="00E33EBC"/>
    <w:rsid w:val="00E34195"/>
    <w:rsid w:val="00E347C0"/>
    <w:rsid w:val="00E348B4"/>
    <w:rsid w:val="00E34922"/>
    <w:rsid w:val="00E34BF1"/>
    <w:rsid w:val="00E3512A"/>
    <w:rsid w:val="00E35160"/>
    <w:rsid w:val="00E354B9"/>
    <w:rsid w:val="00E35544"/>
    <w:rsid w:val="00E357B7"/>
    <w:rsid w:val="00E35852"/>
    <w:rsid w:val="00E35A15"/>
    <w:rsid w:val="00E35DB9"/>
    <w:rsid w:val="00E35F67"/>
    <w:rsid w:val="00E368F8"/>
    <w:rsid w:val="00E36AAC"/>
    <w:rsid w:val="00E371C6"/>
    <w:rsid w:val="00E3756F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0EC9"/>
    <w:rsid w:val="00E410F9"/>
    <w:rsid w:val="00E4158E"/>
    <w:rsid w:val="00E41671"/>
    <w:rsid w:val="00E41831"/>
    <w:rsid w:val="00E41B06"/>
    <w:rsid w:val="00E41F3F"/>
    <w:rsid w:val="00E42749"/>
    <w:rsid w:val="00E427FA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3C3"/>
    <w:rsid w:val="00E444D6"/>
    <w:rsid w:val="00E44A25"/>
    <w:rsid w:val="00E44CE0"/>
    <w:rsid w:val="00E44DDD"/>
    <w:rsid w:val="00E44EF5"/>
    <w:rsid w:val="00E4536E"/>
    <w:rsid w:val="00E4543D"/>
    <w:rsid w:val="00E45606"/>
    <w:rsid w:val="00E45935"/>
    <w:rsid w:val="00E45A94"/>
    <w:rsid w:val="00E467FE"/>
    <w:rsid w:val="00E46A77"/>
    <w:rsid w:val="00E46C3B"/>
    <w:rsid w:val="00E46D6A"/>
    <w:rsid w:val="00E470BD"/>
    <w:rsid w:val="00E475E1"/>
    <w:rsid w:val="00E47683"/>
    <w:rsid w:val="00E477A0"/>
    <w:rsid w:val="00E47B22"/>
    <w:rsid w:val="00E47B6F"/>
    <w:rsid w:val="00E47CB8"/>
    <w:rsid w:val="00E47F82"/>
    <w:rsid w:val="00E5014D"/>
    <w:rsid w:val="00E50314"/>
    <w:rsid w:val="00E50C71"/>
    <w:rsid w:val="00E50D93"/>
    <w:rsid w:val="00E51116"/>
    <w:rsid w:val="00E514AD"/>
    <w:rsid w:val="00E514FD"/>
    <w:rsid w:val="00E517E1"/>
    <w:rsid w:val="00E51965"/>
    <w:rsid w:val="00E51CB1"/>
    <w:rsid w:val="00E51CC7"/>
    <w:rsid w:val="00E52140"/>
    <w:rsid w:val="00E5217D"/>
    <w:rsid w:val="00E521A8"/>
    <w:rsid w:val="00E5251D"/>
    <w:rsid w:val="00E529EE"/>
    <w:rsid w:val="00E53118"/>
    <w:rsid w:val="00E536FF"/>
    <w:rsid w:val="00E539D8"/>
    <w:rsid w:val="00E53D48"/>
    <w:rsid w:val="00E53DE2"/>
    <w:rsid w:val="00E541D5"/>
    <w:rsid w:val="00E54236"/>
    <w:rsid w:val="00E54392"/>
    <w:rsid w:val="00E54804"/>
    <w:rsid w:val="00E54AAF"/>
    <w:rsid w:val="00E55465"/>
    <w:rsid w:val="00E55AE3"/>
    <w:rsid w:val="00E55C52"/>
    <w:rsid w:val="00E56264"/>
    <w:rsid w:val="00E56320"/>
    <w:rsid w:val="00E563CF"/>
    <w:rsid w:val="00E5656E"/>
    <w:rsid w:val="00E56638"/>
    <w:rsid w:val="00E56671"/>
    <w:rsid w:val="00E56B5A"/>
    <w:rsid w:val="00E56DB2"/>
    <w:rsid w:val="00E56E09"/>
    <w:rsid w:val="00E57188"/>
    <w:rsid w:val="00E5734C"/>
    <w:rsid w:val="00E60CD7"/>
    <w:rsid w:val="00E60DC0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2DEC"/>
    <w:rsid w:val="00E6319A"/>
    <w:rsid w:val="00E63406"/>
    <w:rsid w:val="00E63407"/>
    <w:rsid w:val="00E63712"/>
    <w:rsid w:val="00E637A5"/>
    <w:rsid w:val="00E6387C"/>
    <w:rsid w:val="00E63EC7"/>
    <w:rsid w:val="00E63F1F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CA3"/>
    <w:rsid w:val="00E65FAE"/>
    <w:rsid w:val="00E66236"/>
    <w:rsid w:val="00E6667F"/>
    <w:rsid w:val="00E666DB"/>
    <w:rsid w:val="00E668A8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686"/>
    <w:rsid w:val="00E70E1A"/>
    <w:rsid w:val="00E713D0"/>
    <w:rsid w:val="00E71749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239"/>
    <w:rsid w:val="00E736EA"/>
    <w:rsid w:val="00E739DC"/>
    <w:rsid w:val="00E73CB7"/>
    <w:rsid w:val="00E73E1C"/>
    <w:rsid w:val="00E73F33"/>
    <w:rsid w:val="00E73FB9"/>
    <w:rsid w:val="00E742D4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5"/>
    <w:rsid w:val="00E75B6B"/>
    <w:rsid w:val="00E75EA2"/>
    <w:rsid w:val="00E761B0"/>
    <w:rsid w:val="00E76AD2"/>
    <w:rsid w:val="00E76C03"/>
    <w:rsid w:val="00E77167"/>
    <w:rsid w:val="00E77BBC"/>
    <w:rsid w:val="00E80024"/>
    <w:rsid w:val="00E802CC"/>
    <w:rsid w:val="00E80BAF"/>
    <w:rsid w:val="00E81193"/>
    <w:rsid w:val="00E811F1"/>
    <w:rsid w:val="00E81316"/>
    <w:rsid w:val="00E81353"/>
    <w:rsid w:val="00E8144E"/>
    <w:rsid w:val="00E814DD"/>
    <w:rsid w:val="00E81586"/>
    <w:rsid w:val="00E81DFB"/>
    <w:rsid w:val="00E8235C"/>
    <w:rsid w:val="00E82A6B"/>
    <w:rsid w:val="00E82AA1"/>
    <w:rsid w:val="00E82C41"/>
    <w:rsid w:val="00E82CF5"/>
    <w:rsid w:val="00E82EAC"/>
    <w:rsid w:val="00E8310F"/>
    <w:rsid w:val="00E83285"/>
    <w:rsid w:val="00E834CA"/>
    <w:rsid w:val="00E83769"/>
    <w:rsid w:val="00E83933"/>
    <w:rsid w:val="00E83938"/>
    <w:rsid w:val="00E83C2A"/>
    <w:rsid w:val="00E83FB0"/>
    <w:rsid w:val="00E8415A"/>
    <w:rsid w:val="00E84534"/>
    <w:rsid w:val="00E845F0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3F38"/>
    <w:rsid w:val="00E942F4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5D3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45"/>
    <w:rsid w:val="00E97BC7"/>
    <w:rsid w:val="00E97C06"/>
    <w:rsid w:val="00E97DBF"/>
    <w:rsid w:val="00EA0191"/>
    <w:rsid w:val="00EA0494"/>
    <w:rsid w:val="00EA0580"/>
    <w:rsid w:val="00EA082F"/>
    <w:rsid w:val="00EA0BFA"/>
    <w:rsid w:val="00EA0C9E"/>
    <w:rsid w:val="00EA167A"/>
    <w:rsid w:val="00EA1AC1"/>
    <w:rsid w:val="00EA22CC"/>
    <w:rsid w:val="00EA2407"/>
    <w:rsid w:val="00EA2896"/>
    <w:rsid w:val="00EA28CB"/>
    <w:rsid w:val="00EA2F76"/>
    <w:rsid w:val="00EA3183"/>
    <w:rsid w:val="00EA3212"/>
    <w:rsid w:val="00EA33A3"/>
    <w:rsid w:val="00EA3C25"/>
    <w:rsid w:val="00EA3E4C"/>
    <w:rsid w:val="00EA3F12"/>
    <w:rsid w:val="00EA3F6F"/>
    <w:rsid w:val="00EA4097"/>
    <w:rsid w:val="00EA43E1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DF2"/>
    <w:rsid w:val="00EA6FDC"/>
    <w:rsid w:val="00EA72EA"/>
    <w:rsid w:val="00EA782F"/>
    <w:rsid w:val="00EA78A7"/>
    <w:rsid w:val="00EA7B13"/>
    <w:rsid w:val="00EA7C66"/>
    <w:rsid w:val="00EB0508"/>
    <w:rsid w:val="00EB0E47"/>
    <w:rsid w:val="00EB1099"/>
    <w:rsid w:val="00EB1287"/>
    <w:rsid w:val="00EB1330"/>
    <w:rsid w:val="00EB159C"/>
    <w:rsid w:val="00EB19CC"/>
    <w:rsid w:val="00EB20D0"/>
    <w:rsid w:val="00EB2487"/>
    <w:rsid w:val="00EB2508"/>
    <w:rsid w:val="00EB25DA"/>
    <w:rsid w:val="00EB274A"/>
    <w:rsid w:val="00EB29F3"/>
    <w:rsid w:val="00EB2A79"/>
    <w:rsid w:val="00EB2B57"/>
    <w:rsid w:val="00EB2C3C"/>
    <w:rsid w:val="00EB38C6"/>
    <w:rsid w:val="00EB4CA2"/>
    <w:rsid w:val="00EB4D06"/>
    <w:rsid w:val="00EB4EC3"/>
    <w:rsid w:val="00EB51E0"/>
    <w:rsid w:val="00EB59B8"/>
    <w:rsid w:val="00EB5A35"/>
    <w:rsid w:val="00EB620F"/>
    <w:rsid w:val="00EB65A0"/>
    <w:rsid w:val="00EB68A6"/>
    <w:rsid w:val="00EB6949"/>
    <w:rsid w:val="00EB6CFE"/>
    <w:rsid w:val="00EB7198"/>
    <w:rsid w:val="00EB7375"/>
    <w:rsid w:val="00EB7F98"/>
    <w:rsid w:val="00EC0195"/>
    <w:rsid w:val="00EC0A88"/>
    <w:rsid w:val="00EC0A89"/>
    <w:rsid w:val="00EC15FB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BB2"/>
    <w:rsid w:val="00EC4F1A"/>
    <w:rsid w:val="00EC5256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5E"/>
    <w:rsid w:val="00ED16B6"/>
    <w:rsid w:val="00ED177B"/>
    <w:rsid w:val="00ED1A92"/>
    <w:rsid w:val="00ED1B72"/>
    <w:rsid w:val="00ED1D05"/>
    <w:rsid w:val="00ED239C"/>
    <w:rsid w:val="00ED25B7"/>
    <w:rsid w:val="00ED2987"/>
    <w:rsid w:val="00ED2DE7"/>
    <w:rsid w:val="00ED313F"/>
    <w:rsid w:val="00ED3171"/>
    <w:rsid w:val="00ED3228"/>
    <w:rsid w:val="00ED3570"/>
    <w:rsid w:val="00ED3713"/>
    <w:rsid w:val="00ED3F2F"/>
    <w:rsid w:val="00ED4367"/>
    <w:rsid w:val="00ED4524"/>
    <w:rsid w:val="00ED47D3"/>
    <w:rsid w:val="00ED4C8C"/>
    <w:rsid w:val="00ED507B"/>
    <w:rsid w:val="00ED511E"/>
    <w:rsid w:val="00ED5AC5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07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1BF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4B78"/>
    <w:rsid w:val="00EE5219"/>
    <w:rsid w:val="00EE53F8"/>
    <w:rsid w:val="00EE5693"/>
    <w:rsid w:val="00EE5A5D"/>
    <w:rsid w:val="00EE5C53"/>
    <w:rsid w:val="00EE5D89"/>
    <w:rsid w:val="00EE5F46"/>
    <w:rsid w:val="00EE62D3"/>
    <w:rsid w:val="00EE6731"/>
    <w:rsid w:val="00EE6820"/>
    <w:rsid w:val="00EE68A5"/>
    <w:rsid w:val="00EE6B6E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1BE"/>
    <w:rsid w:val="00EF13F6"/>
    <w:rsid w:val="00EF1402"/>
    <w:rsid w:val="00EF15C9"/>
    <w:rsid w:val="00EF16BF"/>
    <w:rsid w:val="00EF1710"/>
    <w:rsid w:val="00EF1741"/>
    <w:rsid w:val="00EF1792"/>
    <w:rsid w:val="00EF185A"/>
    <w:rsid w:val="00EF1D83"/>
    <w:rsid w:val="00EF1DEC"/>
    <w:rsid w:val="00EF1E87"/>
    <w:rsid w:val="00EF1FD0"/>
    <w:rsid w:val="00EF21E4"/>
    <w:rsid w:val="00EF2226"/>
    <w:rsid w:val="00EF25A2"/>
    <w:rsid w:val="00EF25B0"/>
    <w:rsid w:val="00EF2627"/>
    <w:rsid w:val="00EF2DDF"/>
    <w:rsid w:val="00EF2F7E"/>
    <w:rsid w:val="00EF30EB"/>
    <w:rsid w:val="00EF32AE"/>
    <w:rsid w:val="00EF359F"/>
    <w:rsid w:val="00EF35D7"/>
    <w:rsid w:val="00EF38B9"/>
    <w:rsid w:val="00EF3C61"/>
    <w:rsid w:val="00EF3C77"/>
    <w:rsid w:val="00EF41DF"/>
    <w:rsid w:val="00EF4436"/>
    <w:rsid w:val="00EF445F"/>
    <w:rsid w:val="00EF46D9"/>
    <w:rsid w:val="00EF4A47"/>
    <w:rsid w:val="00EF4DB9"/>
    <w:rsid w:val="00EF4E40"/>
    <w:rsid w:val="00EF5149"/>
    <w:rsid w:val="00EF558F"/>
    <w:rsid w:val="00EF57A8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0F8E"/>
    <w:rsid w:val="00F0151E"/>
    <w:rsid w:val="00F016B8"/>
    <w:rsid w:val="00F01971"/>
    <w:rsid w:val="00F01A05"/>
    <w:rsid w:val="00F01F78"/>
    <w:rsid w:val="00F023EC"/>
    <w:rsid w:val="00F02D2C"/>
    <w:rsid w:val="00F03087"/>
    <w:rsid w:val="00F0313F"/>
    <w:rsid w:val="00F031B3"/>
    <w:rsid w:val="00F03667"/>
    <w:rsid w:val="00F037A9"/>
    <w:rsid w:val="00F037AF"/>
    <w:rsid w:val="00F03C15"/>
    <w:rsid w:val="00F03CF8"/>
    <w:rsid w:val="00F03D4E"/>
    <w:rsid w:val="00F043F6"/>
    <w:rsid w:val="00F0465F"/>
    <w:rsid w:val="00F04AAA"/>
    <w:rsid w:val="00F04BF6"/>
    <w:rsid w:val="00F05174"/>
    <w:rsid w:val="00F056FF"/>
    <w:rsid w:val="00F05A65"/>
    <w:rsid w:val="00F05B6E"/>
    <w:rsid w:val="00F05C1E"/>
    <w:rsid w:val="00F06474"/>
    <w:rsid w:val="00F065D7"/>
    <w:rsid w:val="00F06627"/>
    <w:rsid w:val="00F0673F"/>
    <w:rsid w:val="00F0677C"/>
    <w:rsid w:val="00F06BC4"/>
    <w:rsid w:val="00F07354"/>
    <w:rsid w:val="00F07657"/>
    <w:rsid w:val="00F07854"/>
    <w:rsid w:val="00F07FF4"/>
    <w:rsid w:val="00F101A7"/>
    <w:rsid w:val="00F10519"/>
    <w:rsid w:val="00F10A44"/>
    <w:rsid w:val="00F10A83"/>
    <w:rsid w:val="00F10D95"/>
    <w:rsid w:val="00F111B6"/>
    <w:rsid w:val="00F1156E"/>
    <w:rsid w:val="00F11635"/>
    <w:rsid w:val="00F11AD0"/>
    <w:rsid w:val="00F12C7F"/>
    <w:rsid w:val="00F13AFD"/>
    <w:rsid w:val="00F13B6B"/>
    <w:rsid w:val="00F14024"/>
    <w:rsid w:val="00F14099"/>
    <w:rsid w:val="00F146D7"/>
    <w:rsid w:val="00F14DC6"/>
    <w:rsid w:val="00F14E3D"/>
    <w:rsid w:val="00F14F56"/>
    <w:rsid w:val="00F15012"/>
    <w:rsid w:val="00F15271"/>
    <w:rsid w:val="00F15458"/>
    <w:rsid w:val="00F15F0C"/>
    <w:rsid w:val="00F160BD"/>
    <w:rsid w:val="00F1616F"/>
    <w:rsid w:val="00F1627B"/>
    <w:rsid w:val="00F165DB"/>
    <w:rsid w:val="00F166DC"/>
    <w:rsid w:val="00F16836"/>
    <w:rsid w:val="00F169B2"/>
    <w:rsid w:val="00F16AA1"/>
    <w:rsid w:val="00F16BAF"/>
    <w:rsid w:val="00F16D3E"/>
    <w:rsid w:val="00F16FF3"/>
    <w:rsid w:val="00F1727E"/>
    <w:rsid w:val="00F17498"/>
    <w:rsid w:val="00F175F1"/>
    <w:rsid w:val="00F177D6"/>
    <w:rsid w:val="00F17B84"/>
    <w:rsid w:val="00F17D87"/>
    <w:rsid w:val="00F17EAF"/>
    <w:rsid w:val="00F17F9B"/>
    <w:rsid w:val="00F200D4"/>
    <w:rsid w:val="00F203C8"/>
    <w:rsid w:val="00F204FF"/>
    <w:rsid w:val="00F20A82"/>
    <w:rsid w:val="00F20C4B"/>
    <w:rsid w:val="00F20D8D"/>
    <w:rsid w:val="00F20F5B"/>
    <w:rsid w:val="00F2127A"/>
    <w:rsid w:val="00F2162F"/>
    <w:rsid w:val="00F21BE6"/>
    <w:rsid w:val="00F2281D"/>
    <w:rsid w:val="00F228DB"/>
    <w:rsid w:val="00F22932"/>
    <w:rsid w:val="00F22A00"/>
    <w:rsid w:val="00F230A3"/>
    <w:rsid w:val="00F23134"/>
    <w:rsid w:val="00F231F8"/>
    <w:rsid w:val="00F233D1"/>
    <w:rsid w:val="00F2347E"/>
    <w:rsid w:val="00F237F4"/>
    <w:rsid w:val="00F23964"/>
    <w:rsid w:val="00F23B96"/>
    <w:rsid w:val="00F23D43"/>
    <w:rsid w:val="00F23E0B"/>
    <w:rsid w:val="00F2426B"/>
    <w:rsid w:val="00F2434C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ADF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C0F"/>
    <w:rsid w:val="00F31EA8"/>
    <w:rsid w:val="00F31FFF"/>
    <w:rsid w:val="00F323CE"/>
    <w:rsid w:val="00F32594"/>
    <w:rsid w:val="00F32935"/>
    <w:rsid w:val="00F32EB3"/>
    <w:rsid w:val="00F332E6"/>
    <w:rsid w:val="00F33529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72E"/>
    <w:rsid w:val="00F378D7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73B"/>
    <w:rsid w:val="00F4298D"/>
    <w:rsid w:val="00F42B38"/>
    <w:rsid w:val="00F42CA4"/>
    <w:rsid w:val="00F42D11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0B1"/>
    <w:rsid w:val="00F462EA"/>
    <w:rsid w:val="00F465B6"/>
    <w:rsid w:val="00F4677C"/>
    <w:rsid w:val="00F469D7"/>
    <w:rsid w:val="00F46BC9"/>
    <w:rsid w:val="00F46D1C"/>
    <w:rsid w:val="00F46E91"/>
    <w:rsid w:val="00F46F4B"/>
    <w:rsid w:val="00F46F6A"/>
    <w:rsid w:val="00F4710C"/>
    <w:rsid w:val="00F47479"/>
    <w:rsid w:val="00F475E3"/>
    <w:rsid w:val="00F47660"/>
    <w:rsid w:val="00F4786A"/>
    <w:rsid w:val="00F5002C"/>
    <w:rsid w:val="00F5014F"/>
    <w:rsid w:val="00F5016C"/>
    <w:rsid w:val="00F51075"/>
    <w:rsid w:val="00F510C1"/>
    <w:rsid w:val="00F511DD"/>
    <w:rsid w:val="00F512C9"/>
    <w:rsid w:val="00F5155A"/>
    <w:rsid w:val="00F5171A"/>
    <w:rsid w:val="00F51AA9"/>
    <w:rsid w:val="00F51AD5"/>
    <w:rsid w:val="00F51BA2"/>
    <w:rsid w:val="00F51C42"/>
    <w:rsid w:val="00F51C90"/>
    <w:rsid w:val="00F51EBA"/>
    <w:rsid w:val="00F524A2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752"/>
    <w:rsid w:val="00F54BE7"/>
    <w:rsid w:val="00F54C7B"/>
    <w:rsid w:val="00F54E17"/>
    <w:rsid w:val="00F54F79"/>
    <w:rsid w:val="00F550CA"/>
    <w:rsid w:val="00F556C3"/>
    <w:rsid w:val="00F55739"/>
    <w:rsid w:val="00F55A27"/>
    <w:rsid w:val="00F55ADD"/>
    <w:rsid w:val="00F55C73"/>
    <w:rsid w:val="00F55FC0"/>
    <w:rsid w:val="00F56011"/>
    <w:rsid w:val="00F56459"/>
    <w:rsid w:val="00F5646E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712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53BB"/>
    <w:rsid w:val="00F6601E"/>
    <w:rsid w:val="00F66077"/>
    <w:rsid w:val="00F66650"/>
    <w:rsid w:val="00F669CC"/>
    <w:rsid w:val="00F66AE8"/>
    <w:rsid w:val="00F66CB5"/>
    <w:rsid w:val="00F673FF"/>
    <w:rsid w:val="00F678A1"/>
    <w:rsid w:val="00F67B1B"/>
    <w:rsid w:val="00F67D6D"/>
    <w:rsid w:val="00F70DD2"/>
    <w:rsid w:val="00F70E10"/>
    <w:rsid w:val="00F70E6C"/>
    <w:rsid w:val="00F713C5"/>
    <w:rsid w:val="00F716CE"/>
    <w:rsid w:val="00F717CF"/>
    <w:rsid w:val="00F71BC1"/>
    <w:rsid w:val="00F71C71"/>
    <w:rsid w:val="00F71EAB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8B2"/>
    <w:rsid w:val="00F74B40"/>
    <w:rsid w:val="00F74B68"/>
    <w:rsid w:val="00F74C7F"/>
    <w:rsid w:val="00F74F68"/>
    <w:rsid w:val="00F74FD0"/>
    <w:rsid w:val="00F750C2"/>
    <w:rsid w:val="00F7520B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6F82"/>
    <w:rsid w:val="00F77622"/>
    <w:rsid w:val="00F777E0"/>
    <w:rsid w:val="00F777EA"/>
    <w:rsid w:val="00F7783C"/>
    <w:rsid w:val="00F778FF"/>
    <w:rsid w:val="00F779D3"/>
    <w:rsid w:val="00F77E22"/>
    <w:rsid w:val="00F8004D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C6D"/>
    <w:rsid w:val="00F81E07"/>
    <w:rsid w:val="00F8295C"/>
    <w:rsid w:val="00F82A1C"/>
    <w:rsid w:val="00F82C63"/>
    <w:rsid w:val="00F82D4B"/>
    <w:rsid w:val="00F83198"/>
    <w:rsid w:val="00F83315"/>
    <w:rsid w:val="00F833F1"/>
    <w:rsid w:val="00F83701"/>
    <w:rsid w:val="00F838FE"/>
    <w:rsid w:val="00F841E0"/>
    <w:rsid w:val="00F8438C"/>
    <w:rsid w:val="00F8469A"/>
    <w:rsid w:val="00F84884"/>
    <w:rsid w:val="00F8493F"/>
    <w:rsid w:val="00F84B60"/>
    <w:rsid w:val="00F84E54"/>
    <w:rsid w:val="00F850BD"/>
    <w:rsid w:val="00F8552E"/>
    <w:rsid w:val="00F855DB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DE1"/>
    <w:rsid w:val="00F86E21"/>
    <w:rsid w:val="00F8764D"/>
    <w:rsid w:val="00F87781"/>
    <w:rsid w:val="00F87BC3"/>
    <w:rsid w:val="00F87DC2"/>
    <w:rsid w:val="00F87FDD"/>
    <w:rsid w:val="00F904D0"/>
    <w:rsid w:val="00F905FB"/>
    <w:rsid w:val="00F90912"/>
    <w:rsid w:val="00F90E20"/>
    <w:rsid w:val="00F90E6E"/>
    <w:rsid w:val="00F9144B"/>
    <w:rsid w:val="00F9147D"/>
    <w:rsid w:val="00F9164E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58B"/>
    <w:rsid w:val="00F946EE"/>
    <w:rsid w:val="00F947D7"/>
    <w:rsid w:val="00F94A6D"/>
    <w:rsid w:val="00F95120"/>
    <w:rsid w:val="00F9518A"/>
    <w:rsid w:val="00F952AD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506"/>
    <w:rsid w:val="00F96979"/>
    <w:rsid w:val="00F96E91"/>
    <w:rsid w:val="00F96F12"/>
    <w:rsid w:val="00F9766E"/>
    <w:rsid w:val="00F9779C"/>
    <w:rsid w:val="00F97C6D"/>
    <w:rsid w:val="00F97F4B"/>
    <w:rsid w:val="00FA0173"/>
    <w:rsid w:val="00FA0278"/>
    <w:rsid w:val="00FA0582"/>
    <w:rsid w:val="00FA09A6"/>
    <w:rsid w:val="00FA0AA3"/>
    <w:rsid w:val="00FA1262"/>
    <w:rsid w:val="00FA1A45"/>
    <w:rsid w:val="00FA1C11"/>
    <w:rsid w:val="00FA1D69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878"/>
    <w:rsid w:val="00FA4B89"/>
    <w:rsid w:val="00FA4CC8"/>
    <w:rsid w:val="00FA4F36"/>
    <w:rsid w:val="00FA4FD8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616"/>
    <w:rsid w:val="00FB1985"/>
    <w:rsid w:val="00FB1EBE"/>
    <w:rsid w:val="00FB1F35"/>
    <w:rsid w:val="00FB2238"/>
    <w:rsid w:val="00FB2249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78A"/>
    <w:rsid w:val="00FB584A"/>
    <w:rsid w:val="00FB5904"/>
    <w:rsid w:val="00FB5BB9"/>
    <w:rsid w:val="00FB62FE"/>
    <w:rsid w:val="00FB68DF"/>
    <w:rsid w:val="00FB69D5"/>
    <w:rsid w:val="00FB69F0"/>
    <w:rsid w:val="00FB6CEC"/>
    <w:rsid w:val="00FB6D3F"/>
    <w:rsid w:val="00FB6EC2"/>
    <w:rsid w:val="00FB6EFC"/>
    <w:rsid w:val="00FB6F37"/>
    <w:rsid w:val="00FB7704"/>
    <w:rsid w:val="00FB7750"/>
    <w:rsid w:val="00FB7BFD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9A0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3AA9"/>
    <w:rsid w:val="00FC414A"/>
    <w:rsid w:val="00FC445F"/>
    <w:rsid w:val="00FC451B"/>
    <w:rsid w:val="00FC456D"/>
    <w:rsid w:val="00FC46D3"/>
    <w:rsid w:val="00FC475E"/>
    <w:rsid w:val="00FC4956"/>
    <w:rsid w:val="00FC4ABD"/>
    <w:rsid w:val="00FC57D1"/>
    <w:rsid w:val="00FC5AD2"/>
    <w:rsid w:val="00FC5E9B"/>
    <w:rsid w:val="00FC5F5E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A68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3E14"/>
    <w:rsid w:val="00FD4020"/>
    <w:rsid w:val="00FD481D"/>
    <w:rsid w:val="00FD4891"/>
    <w:rsid w:val="00FD4A3E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14EA"/>
    <w:rsid w:val="00FE2282"/>
    <w:rsid w:val="00FE2285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4DFE"/>
    <w:rsid w:val="00FE5310"/>
    <w:rsid w:val="00FE5DFB"/>
    <w:rsid w:val="00FE6188"/>
    <w:rsid w:val="00FE61AA"/>
    <w:rsid w:val="00FE64AF"/>
    <w:rsid w:val="00FE6533"/>
    <w:rsid w:val="00FE6C74"/>
    <w:rsid w:val="00FE791B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4C4"/>
    <w:rsid w:val="00FF4601"/>
    <w:rsid w:val="00FF467F"/>
    <w:rsid w:val="00FF478C"/>
    <w:rsid w:val="00FF48BE"/>
    <w:rsid w:val="00FF5027"/>
    <w:rsid w:val="00FF5098"/>
    <w:rsid w:val="00FF528B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43E"/>
    <w:rsid w:val="00FF753D"/>
    <w:rsid w:val="00FF7602"/>
    <w:rsid w:val="00FF7687"/>
    <w:rsid w:val="00FF76CE"/>
    <w:rsid w:val="00FF7ABF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84F8E603-3EFC-4030-BEA1-431B6269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  <w:style w:type="paragraph" w:customStyle="1" w:styleId="zKISOffAddress">
    <w:name w:val="zKISOffAddress"/>
    <w:basedOn w:val="Normal"/>
    <w:rsid w:val="00092AF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openxmlformats.org/officeDocument/2006/relationships/footer" Target="footer3.xml"/><Relationship Id="rId39" Type="http://schemas.openxmlformats.org/officeDocument/2006/relationships/chart" Target="charts/chart19.xml"/><Relationship Id="rId21" Type="http://schemas.openxmlformats.org/officeDocument/2006/relationships/header" Target="header2.xml"/><Relationship Id="rId34" Type="http://schemas.openxmlformats.org/officeDocument/2006/relationships/chart" Target="charts/chart14.xm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chart" Target="charts/chart4.xml"/><Relationship Id="rId29" Type="http://schemas.openxmlformats.org/officeDocument/2006/relationships/chart" Target="charts/chart9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chart" Target="charts/chart6.xml"/><Relationship Id="rId32" Type="http://schemas.openxmlformats.org/officeDocument/2006/relationships/chart" Target="charts/chart12.xml"/><Relationship Id="rId37" Type="http://schemas.openxmlformats.org/officeDocument/2006/relationships/chart" Target="charts/chart17.xml"/><Relationship Id="rId40" Type="http://schemas.openxmlformats.org/officeDocument/2006/relationships/chart" Target="charts/chart20.xml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23" Type="http://schemas.openxmlformats.org/officeDocument/2006/relationships/chart" Target="charts/chart5.xml"/><Relationship Id="rId28" Type="http://schemas.openxmlformats.org/officeDocument/2006/relationships/header" Target="header3.xml"/><Relationship Id="rId36" Type="http://schemas.openxmlformats.org/officeDocument/2006/relationships/chart" Target="charts/chart16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chart" Target="charts/chart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2.xml"/><Relationship Id="rId27" Type="http://schemas.openxmlformats.org/officeDocument/2006/relationships/chart" Target="charts/chart8.xml"/><Relationship Id="rId30" Type="http://schemas.openxmlformats.org/officeDocument/2006/relationships/chart" Target="charts/chart10.xml"/><Relationship Id="rId35" Type="http://schemas.openxmlformats.org/officeDocument/2006/relationships/chart" Target="charts/chart15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chart" Target="charts/chart3.xml"/><Relationship Id="rId25" Type="http://schemas.openxmlformats.org/officeDocument/2006/relationships/chart" Target="charts/chart7.xml"/><Relationship Id="rId33" Type="http://schemas.openxmlformats.org/officeDocument/2006/relationships/chart" Target="charts/chart13.xml"/><Relationship Id="rId38" Type="http://schemas.openxmlformats.org/officeDocument/2006/relationships/chart" Target="charts/chart1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chartUserShapes" Target="../drawings/drawing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2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3.xlsx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chartUserShapes" Target="../drawings/drawing3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7.xlsx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chartUserShapes" Target="../drawings/drawing4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9.xlsx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4639386</c:v>
                </c:pt>
                <c:pt idx="1">
                  <c:v>701872</c:v>
                </c:pt>
                <c:pt idx="2">
                  <c:v>701613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058-4DA0-A59E-52F8101826D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058-4DA0-A59E-52F8101826D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5070693</c:v>
                </c:pt>
                <c:pt idx="1">
                  <c:v>647168</c:v>
                </c:pt>
                <c:pt idx="2">
                  <c:v>559291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058-4DA0-A59E-52F8101826D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8727091805831964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3A6-4297-945C-29DB516E7FD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3A6-4297-945C-29DB516E7FDE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3A6-4297-945C-29DB516E7FDE}"/>
              </c:ext>
            </c:extLst>
          </c:dPt>
          <c:dLbls>
            <c:dLbl>
              <c:idx val="0"/>
              <c:layout>
                <c:manualLayout>
                  <c:x val="-0.17222222222222222"/>
                  <c:y val="0.1839713473315835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A3A6-4297-945C-29DB516E7FDE}"/>
                </c:ext>
              </c:extLst>
            </c:dLbl>
            <c:dLbl>
              <c:idx val="1"/>
              <c:layout>
                <c:manualLayout>
                  <c:x val="6.952799650043745E-2"/>
                  <c:y val="-6.899343832020997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A3A6-4297-945C-29DB516E7FD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5382722</c:v>
                </c:pt>
                <c:pt idx="1">
                  <c:v>894430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3A6-4297-945C-29DB516E7F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C06-49E7-AA39-DB18CA6FBD6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C06-49E7-AA39-DB18CA6FBD6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C06-49E7-AA39-DB18CA6FBD6B}"/>
              </c:ext>
            </c:extLst>
          </c:dPt>
          <c:dLbls>
            <c:dLbl>
              <c:idx val="0"/>
              <c:layout>
                <c:manualLayout>
                  <c:x val="0.14444444444444443"/>
                  <c:y val="0.1844094488188976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C06-49E7-AA39-DB18CA6FBD6B}"/>
                </c:ext>
              </c:extLst>
            </c:dLbl>
            <c:dLbl>
              <c:idx val="1"/>
              <c:layout>
                <c:manualLayout>
                  <c:x val="-8.0555555555555561E-2"/>
                  <c:y val="-6.515069991251093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C06-49E7-AA39-DB18CA6FBD6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#,##0</c:formatCode>
                <c:ptCount val="2"/>
                <c:pt idx="0">
                  <c:v>4927847</c:v>
                </c:pt>
                <c:pt idx="1">
                  <c:v>1115024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C06-49E7-AA39-DB18CA6FBD6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EC06-49E7-AA39-DB18CA6FBD6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EC06-49E7-AA39-DB18CA6FBD6B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EC06-49E7-AA39-DB18CA6FBD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3768692</c:v>
                </c:pt>
                <c:pt idx="1">
                  <c:v>533003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3F-4A0A-A060-2C5282768C2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4102616</c:v>
                </c:pt>
                <c:pt idx="1">
                  <c:v>547242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3F-4A0A-A060-2C5282768C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7126891640223205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A7E-4418-A391-97551A91342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A7E-4418-A391-97551A913422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A7E-4418-A391-97551A913422}"/>
              </c:ext>
            </c:extLst>
          </c:dPt>
          <c:dLbls>
            <c:dLbl>
              <c:idx val="0"/>
              <c:layout>
                <c:manualLayout>
                  <c:x val="-0.14444444444444443"/>
                  <c:y val="0.1194446631671041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9A7E-4418-A391-97551A913422}"/>
                </c:ext>
              </c:extLst>
            </c:dLbl>
            <c:dLbl>
              <c:idx val="1"/>
              <c:layout>
                <c:manualLayout>
                  <c:x val="2.2222222222222223E-2"/>
                  <c:y val="-4.861132983377077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9A7E-4418-A391-97551A9134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4102616</c:v>
                </c:pt>
                <c:pt idx="1">
                  <c:v>547242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A7E-4418-A391-97551A9134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effectLst/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B0C7-4F15-A8F7-FF0AFA04A7E9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B0C7-4F15-A8F7-FF0AFA04A7E9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B0C7-4F15-A8F7-FF0AFA04A7E9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487900262467191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B0C7-4F15-A8F7-FF0AFA04A7E9}"/>
                </c:ext>
              </c:extLst>
            </c:dLbl>
            <c:dLbl>
              <c:idx val="1"/>
              <c:layout>
                <c:manualLayout>
                  <c:x val="-0.05"/>
                  <c:y val="-4.968000874890643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B0C7-4F15-A8F7-FF0AFA04A7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3768692</c:v>
                </c:pt>
                <c:pt idx="1">
                  <c:v>533003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0C7-4F15-A8F7-FF0AFA04A7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15709359</c:v>
                </c:pt>
                <c:pt idx="1">
                  <c:v>4938446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77-4509-AFFF-A490AC59AC5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15643031</c:v>
                </c:pt>
                <c:pt idx="1">
                  <c:v>3888840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77-4509-AFFF-A490AC59AC5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  <c:max val="18000000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071250454067656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8AD-4D14-A5C0-84D8D289B36A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8AD-4D14-A5C0-84D8D289B36A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8AD-4D14-A5C0-84D8D289B36A}"/>
              </c:ext>
            </c:extLst>
          </c:dPt>
          <c:dLbls>
            <c:dLbl>
              <c:idx val="0"/>
              <c:layout>
                <c:manualLayout>
                  <c:x val="-0.17222222222222222"/>
                  <c:y val="1.174912510936130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8AD-4D14-A5C0-84D8D289B36A}"/>
                </c:ext>
              </c:extLst>
            </c:dLbl>
            <c:dLbl>
              <c:idx val="1"/>
              <c:layout>
                <c:manualLayout>
                  <c:x val="6.952799650043745E-2"/>
                  <c:y val="-3.010454943132113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8AD-4D14-A5C0-84D8D289B36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15643031</c:v>
                </c:pt>
                <c:pt idx="1">
                  <c:v>3888840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8AD-4D14-A5C0-84D8D289B3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6D-4ED8-A685-4A6E70B7F600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6D-4ED8-A685-4A6E70B7F600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6D-4ED8-A685-4A6E70B7F600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9.552055993000875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15277777777777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26D-4ED8-A685-4A6E70B7F600}"/>
                </c:ext>
              </c:extLst>
            </c:dLbl>
            <c:dLbl>
              <c:idx val="1"/>
              <c:layout>
                <c:manualLayout>
                  <c:x val="-8.0555555555555561E-2"/>
                  <c:y val="-4.848403324584427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26D-4ED8-A685-4A6E70B7F60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15709359</c:v>
                </c:pt>
                <c:pt idx="1">
                  <c:v>4938446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6D-4ED8-A685-4A6E70B7F60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8-626D-4ED8-A685-4A6E70B7F60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626D-4ED8-A685-4A6E70B7F600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626D-4ED8-A685-4A6E70B7F6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4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12277107</c:v>
                </c:pt>
                <c:pt idx="1">
                  <c:v>1780185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A5-4250-BA25-7F656D1A967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11525124</c:v>
                </c:pt>
                <c:pt idx="1">
                  <c:v>1780150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A5-4250-BA25-7F656D1A96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89328"/>
        <c:axId val="1686888240"/>
      </c:barChart>
      <c:catAx>
        <c:axId val="1686889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8240"/>
        <c:crosses val="autoZero"/>
        <c:auto val="1"/>
        <c:lblAlgn val="ctr"/>
        <c:lblOffset val="100"/>
        <c:noMultiLvlLbl val="0"/>
      </c:catAx>
      <c:valAx>
        <c:axId val="1686888240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89328"/>
        <c:crossesAt val="1"/>
        <c:crossBetween val="between"/>
        <c:majorUnit val="2000000"/>
      </c:valAx>
      <c:spPr>
        <a:noFill/>
        <a:ln cap="rnd"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</c:legendEntry>
      <c:layout>
        <c:manualLayout>
          <c:xMode val="edge"/>
          <c:yMode val="edge"/>
          <c:x val="0.78917001284438892"/>
          <c:y val="0.131670205237084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ln>
                <a:noFill/>
              </a:ln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611111111111107"/>
          <c:h val="0.88611111111111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D34-4FA4-82DD-C1E0F096D26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D34-4FA4-82DD-C1E0F096D264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0D34-4FA4-82DD-C1E0F096D264}"/>
              </c:ext>
            </c:extLst>
          </c:dPt>
          <c:dLbls>
            <c:dLbl>
              <c:idx val="0"/>
              <c:layout>
                <c:manualLayout>
                  <c:x val="-0.15"/>
                  <c:y val="0.1805557742782152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916666666666666"/>
                      <c:h val="0.448611111111111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0D34-4FA4-82DD-C1E0F096D264}"/>
                </c:ext>
              </c:extLst>
            </c:dLbl>
            <c:dLbl>
              <c:idx val="1"/>
              <c:layout>
                <c:manualLayout>
                  <c:x val="3.888888888888889E-2"/>
                  <c:y val="-9.861132983377077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6249999999999999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0D34-4FA4-82DD-C1E0F096D26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11525124</c:v>
                </c:pt>
                <c:pt idx="1">
                  <c:v>1780150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D34-4FA4-82DD-C1E0F096D2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142-4511-A562-901104DE654B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142-4511-A562-901104DE654B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142-4511-A562-901104DE654B}"/>
              </c:ext>
            </c:extLst>
          </c:dPt>
          <c:dLbls>
            <c:dLbl>
              <c:idx val="0"/>
              <c:layout>
                <c:manualLayout>
                  <c:x val="-0.15758123126370108"/>
                  <c:y val="1.5532696602663248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142-4511-A562-901104DE654B}"/>
                </c:ext>
              </c:extLst>
            </c:dLbl>
            <c:dLbl>
              <c:idx val="1"/>
              <c:layout>
                <c:manualLayout>
                  <c:x val="0.12019089293967494"/>
                  <c:y val="-5.3164660685565412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1147816942914449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142-4511-A562-901104DE654B}"/>
                </c:ext>
              </c:extLst>
            </c:dLbl>
            <c:dLbl>
              <c:idx val="2"/>
              <c:layout>
                <c:manualLayout>
                  <c:x val="0.13013538897298582"/>
                  <c:y val="6.5416072748892787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142-4511-A562-901104DE654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5070693</c:v>
                </c:pt>
                <c:pt idx="1">
                  <c:v>559291</c:v>
                </c:pt>
                <c:pt idx="2">
                  <c:v>647168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142-4511-A562-901104DE654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7E3-4B0D-8216-FE89E2A2126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E7E3-4B0D-8216-FE89E2A21264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E7E3-4B0D-8216-FE89E2A21264}"/>
              </c:ext>
            </c:extLst>
          </c:dPt>
          <c:dLbls>
            <c:dLbl>
              <c:idx val="0"/>
              <c:layout>
                <c:manualLayout>
                  <c:x val="0.13333333333333333"/>
                  <c:y val="0.14879002624671916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5694444444444445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7E3-4B0D-8216-FE89E2A21264}"/>
                </c:ext>
              </c:extLst>
            </c:dLbl>
            <c:dLbl>
              <c:idx val="1"/>
              <c:layout>
                <c:manualLayout>
                  <c:x val="-0.05"/>
                  <c:y val="-5.52355643044619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833333333333335"/>
                      <c:h val="0.2291666666666666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7E3-4B0D-8216-FE89E2A2126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12277107</c:v>
                </c:pt>
                <c:pt idx="1">
                  <c:v>1780185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7E3-4B0D-8216-FE89E2A212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FA5-4C0E-97DB-0D670D33307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FA5-4C0E-97DB-0D670D33307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FA5-4C0E-97DB-0D670D33307B}"/>
              </c:ext>
            </c:extLst>
          </c:dPt>
          <c:dLbls>
            <c:dLbl>
              <c:idx val="0"/>
              <c:layout>
                <c:manualLayout>
                  <c:x val="0.19438162646730769"/>
                  <c:y val="4.1137448492513516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FA5-4C0E-97DB-0D670D33307B}"/>
                </c:ext>
              </c:extLst>
            </c:dLbl>
            <c:dLbl>
              <c:idx val="1"/>
              <c:layout>
                <c:manualLayout>
                  <c:x val="-0.10589576776836544"/>
                  <c:y val="9.9885969564685193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FA5-4C0E-97DB-0D670D33307B}"/>
                </c:ext>
              </c:extLst>
            </c:dLbl>
            <c:dLbl>
              <c:idx val="2"/>
              <c:layout>
                <c:manualLayout>
                  <c:x val="-0.16117807548937899"/>
                  <c:y val="-0.11817306515442047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FA5-4C0E-97DB-0D670D33307B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4639386</c:v>
                </c:pt>
                <c:pt idx="1">
                  <c:v>701872</c:v>
                </c:pt>
                <c:pt idx="2">
                  <c:v>701613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FA5-4C0E-97DB-0D670D33307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9FA5-4C0E-97DB-0D670D33307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9FA5-4C0E-97DB-0D670D33307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9FA5-4C0E-97DB-0D670D33307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9FA5-4C0E-97DB-0D670D33307B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32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1978E-3"/>
                  <c:y val="1.061571125265392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5E6-479F-8A52-AC5676A0254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16819659</c:v>
                </c:pt>
                <c:pt idx="1">
                  <c:v>2020727</c:v>
                </c:pt>
                <c:pt idx="2">
                  <c:v>1807419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5E6-479F-8A52-AC5676A0254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2.1978021978023591E-3"/>
                  <c:y val="3.53857041755117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5E6-479F-8A52-AC5676A0254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15836992</c:v>
                </c:pt>
                <c:pt idx="1">
                  <c:v>1768554</c:v>
                </c:pt>
                <c:pt idx="2">
                  <c:v>1926325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5E6-479F-8A52-AC5676A0254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60E-47E3-80EE-1719B590300D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60E-47E3-80EE-1719B590300D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60E-47E3-80EE-1719B590300D}"/>
              </c:ext>
            </c:extLst>
          </c:dPt>
          <c:dLbls>
            <c:dLbl>
              <c:idx val="0"/>
              <c:layout>
                <c:manualLayout>
                  <c:x val="-0.15758123126370108"/>
                  <c:y val="5.9095136099275102E-2"/>
                </c:manualLayout>
              </c:layout>
              <c:tx>
                <c:rich>
                  <a:bodyPr/>
                  <a:lstStyle/>
                  <a:p>
                    <a:fld id="{B60817D2-31D2-43EE-A65F-F0B7A4C2455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60E-47E3-80EE-1719B590300D}"/>
                </c:ext>
              </c:extLst>
            </c:dLbl>
            <c:dLbl>
              <c:idx val="1"/>
              <c:layout>
                <c:manualLayout>
                  <c:x val="0.12557571054829778"/>
                  <c:y val="-6.7685473851102587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8F87AFB9-BA63-40C4-AF6C-9227FF7EFE8F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455840637044758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60E-47E3-80EE-1719B590300D}"/>
                </c:ext>
              </c:extLst>
            </c:dLbl>
            <c:dLbl>
              <c:idx val="2"/>
              <c:layout>
                <c:manualLayout>
                  <c:x val="9.7825211267008411E-2"/>
                  <c:y val="7.5096614859250968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="0" i="0" u="none" strike="noStrike" kern="1200" baseline="0" dirty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t>
</a:t>
                    </a:r>
                    <a:fld id="{CFEDE88F-BDD3-4EEF-BE47-276408F700BB}" type="PERCENTAG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[PERCENTAGE]</a:t>
                    </a:fld>
                    <a:endParaRPr lang="en-US" sz="1400" b="0" i="0" u="none" strike="noStrike" kern="1200" baseline="0" dirty="0">
                      <a:solidFill>
                        <a:sysClr val="window" lastClr="FFFFFF"/>
                      </a:solidFill>
                      <a:latin typeface="Angsana New" panose="02020603050405020304" pitchFamily="18" charset="-34"/>
                      <a:cs typeface="Angsana New" panose="02020603050405020304" pitchFamily="18" charset="-34"/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97361335487345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60E-47E3-80EE-1719B590300D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15836992</c:v>
                </c:pt>
                <c:pt idx="1">
                  <c:v>1926325</c:v>
                </c:pt>
                <c:pt idx="2">
                  <c:v>1768554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60E-47E3-80EE-1719B590300D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1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F61-4582-80BD-2532A9E4A54E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F61-4582-80BD-2532A9E4A54E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F61-4582-80BD-2532A9E4A54E}"/>
              </c:ext>
            </c:extLst>
          </c:dPt>
          <c:dLbls>
            <c:dLbl>
              <c:idx val="0"/>
              <c:layout>
                <c:manualLayout>
                  <c:x val="0.19438162646730769"/>
                  <c:y val="-1.0676023010077156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 b="0" i="0" u="none" strike="noStrike" kern="1200" baseline="0">
                        <a:solidFill>
                          <a:sysClr val="window" lastClr="FFFFFF"/>
                        </a:solidFill>
                        <a:latin typeface="Angsana New" panose="02020603050405020304" pitchFamily="18" charset="-34"/>
                        <a:cs typeface="Angsana New" panose="02020603050405020304" pitchFamily="18" charset="-34"/>
                      </a:rPr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54377228166381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F61-4582-80BD-2532A9E4A54E}"/>
                </c:ext>
              </c:extLst>
            </c:dLbl>
            <c:dLbl>
              <c:idx val="1"/>
              <c:layout>
                <c:manualLayout>
                  <c:x val="-8.4832050022183247E-2"/>
                  <c:y val="7.9160580963648933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001782952486389"/>
                      <c:h val="0.162626167843009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AF61-4582-80BD-2532A9E4A54E}"/>
                </c:ext>
              </c:extLst>
            </c:dLbl>
            <c:dLbl>
              <c:idx val="2"/>
              <c:layout>
                <c:manualLayout>
                  <c:x val="-0.10588581640565081"/>
                  <c:y val="-6.8950267226959322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655608214849923"/>
                      <c:h val="0.2383419689119170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AF61-4582-80BD-2532A9E4A54E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16819659</c:v>
                </c:pt>
                <c:pt idx="1">
                  <c:v>2020727</c:v>
                </c:pt>
                <c:pt idx="2">
                  <c:v>1807419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F61-4582-80BD-2532A9E4A54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9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AF61-4582-80BD-2532A9E4A54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AF61-4582-80BD-2532A9E4A54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AF61-4582-80BD-2532A9E4A54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AF61-4582-80BD-2532A9E4A54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2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922AD514-D7BB-4B40-9D03-D346EC7F5B4C}" type="VALUE">
                      <a:rPr lang="en-US"/>
                      <a:pPr/>
                      <a:t>[VALUE]</a:t>
                    </a:fld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7F97-4CE4-8B33-FCCB810AE3B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4927847</c:v>
                </c:pt>
                <c:pt idx="1">
                  <c:v>1115024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97-4CE4-8B33-FCCB810AE3B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5382722</c:v>
                </c:pt>
                <c:pt idx="1">
                  <c:v>894430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F97-4CE4-8B33-FCCB810AE3B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9120"/>
        <c:axId val="1686894768"/>
      </c:barChart>
      <c:catAx>
        <c:axId val="168689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4768"/>
        <c:crosses val="autoZero"/>
        <c:auto val="1"/>
        <c:lblAlgn val="ctr"/>
        <c:lblOffset val="100"/>
        <c:noMultiLvlLbl val="0"/>
      </c:catAx>
      <c:valAx>
        <c:axId val="1686894768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9120"/>
        <c:crossesAt val="1"/>
        <c:crossBetween val="between"/>
        <c:majorUnit val="1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4472254930692161"/>
          <c:y val="0.13874734607218683"/>
          <c:w val="0.18990030692341303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0.8256</cdr:x>
      <cdr:y>0.76949</cdr:y>
    </cdr:from>
    <cdr:to>
      <cdr:x>0.86826</cdr:x>
      <cdr:y>0.83318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04675" y="2761702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0.82619</cdr:x>
      <cdr:y>0.76858</cdr:y>
    </cdr:from>
    <cdr:to>
      <cdr:x>0.86907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9147" y="2758440"/>
          <a:ext cx="243371" cy="228585"/>
          <a:chOff x="37467914" y="4053285"/>
          <a:chExt cx="2283436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467914" y="405328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E9F87B41A245A0E079FF91A4DEF2" ma:contentTypeVersion="17" ma:contentTypeDescription="Create a new document." ma:contentTypeScope="" ma:versionID="54ef250ea7ad9ab1d02f621ba0ff7e1e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082c52deb5469fa590fda9fb44754a76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c9556fa0-4edd-4100-8520-1f4abf9ba927"/>
    <ds:schemaRef ds:uri="2de97f53-ebdd-482c-838d-8688d11d83d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1CCCEF-4154-4A8E-9FDE-55DE43FD7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556fa0-4edd-4100-8520-1f4abf9ba927"/>
    <ds:schemaRef ds:uri="2de97f53-ebdd-482c-838d-8688d11d8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30</Pages>
  <Words>6084</Words>
  <Characters>27129</Characters>
  <Application>Microsoft Office Word</Application>
  <DocSecurity>0</DocSecurity>
  <Lines>226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4</cp:revision>
  <cp:lastPrinted>2024-11-04T19:32:00Z</cp:lastPrinted>
  <dcterms:created xsi:type="dcterms:W3CDTF">2024-11-13T07:47:00Z</dcterms:created>
  <dcterms:modified xsi:type="dcterms:W3CDTF">2024-11-13T09:57:00Z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2023-06-23T07:45:06Z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0369d537-aff8-4fbf-9716-fa9c965156ea</vt:lpwstr>
  </property>
  <property fmtid="{D5CDD505-2E9C-101B-9397-08002B2CF9AE}" pid="8" name="MSIP_Label_a6b42c54-cfeb-4535-9ee6-866b3abbb09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0x010100CF1FE9F87B41A245A0E079FF91A4DEF2</vt:lpwstr>
  </property>
</Properties>
</file>