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6F8FD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0" w:name="_Hlk35024373"/>
      <w:r w:rsidRPr="00D267C3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6B3ABB27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18B0BFAE" w14:textId="77777777" w:rsidR="00E6602E" w:rsidRPr="00D267C3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FB62A49" w14:textId="6358C484" w:rsidR="00E6602E" w:rsidRPr="007203F1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51A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651A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3357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A811594" w14:textId="77777777" w:rsidR="00E6602E" w:rsidRPr="00D267C3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25872F" w14:textId="77777777" w:rsidR="00E6602E" w:rsidRPr="00D267C3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64305BA" w14:textId="77777777" w:rsidR="009646D4" w:rsidRDefault="009646D4" w:rsidP="003C203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FB20D" w14:textId="77777777" w:rsidR="009646D4" w:rsidRDefault="009646D4" w:rsidP="009646D4"/>
    <w:p w14:paraId="1A9E4B68" w14:textId="77777777" w:rsidR="009646D4" w:rsidRPr="009646D4" w:rsidRDefault="009646D4" w:rsidP="009646D4"/>
    <w:p w14:paraId="45BF8E7A" w14:textId="77777777" w:rsidR="009646D4" w:rsidRDefault="009646D4" w:rsidP="009646D4"/>
    <w:p w14:paraId="60C9B2EA" w14:textId="77777777" w:rsidR="009646D4" w:rsidRPr="009646D4" w:rsidRDefault="009646D4" w:rsidP="009646D4">
      <w:pPr>
        <w:rPr>
          <w:cs/>
        </w:rPr>
        <w:sectPr w:rsidR="009646D4" w:rsidRPr="009646D4" w:rsidSect="00EB45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4E1979F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8275B8" w14:textId="77777777" w:rsidR="009646D4" w:rsidRPr="00D267C3" w:rsidRDefault="009646D4" w:rsidP="009646D4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0EAEE36" w14:textId="77777777" w:rsidR="009646D4" w:rsidRPr="00D267C3" w:rsidRDefault="009646D4" w:rsidP="009646D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>คณะกรรมการบริษัท ซี เอ แซด (ประเทศไทย) จำกัด</w:t>
      </w:r>
      <w:r w:rsidRPr="00D267C3">
        <w:rPr>
          <w:rFonts w:ascii="Angsana New" w:hAnsi="Angsana New"/>
          <w:b/>
          <w:bCs/>
          <w:sz w:val="32"/>
          <w:szCs w:val="32"/>
        </w:rPr>
        <w:t xml:space="preserve">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6FC1435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9F1C2E0" w14:textId="1F15DCED" w:rsidR="00E6602E" w:rsidRPr="00D267C3" w:rsidRDefault="00E6602E" w:rsidP="00E660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C3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D8441B">
        <w:rPr>
          <w:rFonts w:ascii="Angsana New" w:hAnsi="Angsana New"/>
          <w:sz w:val="30"/>
          <w:szCs w:val="30"/>
          <w:cs/>
        </w:rPr>
        <w:t xml:space="preserve">วันที่ </w:t>
      </w:r>
      <w:bookmarkStart w:id="1" w:name="_Hlk71843973"/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 w:rsidR="00651ADC" w:rsidRPr="00651ADC">
        <w:rPr>
          <w:rFonts w:ascii="Angsana New" w:hAnsi="Angsana New"/>
          <w:sz w:val="30"/>
          <w:szCs w:val="30"/>
          <w:cs/>
        </w:rPr>
        <w:t>กันยายน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bookmarkEnd w:id="1"/>
      <w:r>
        <w:rPr>
          <w:rFonts w:ascii="Angsana New" w:hAnsi="Angsana New"/>
          <w:sz w:val="30"/>
          <w:szCs w:val="30"/>
        </w:rPr>
        <w:t>256</w:t>
      </w:r>
      <w:r w:rsidR="00233571">
        <w:rPr>
          <w:rFonts w:ascii="Angsana New" w:hAnsi="Angsana New"/>
          <w:sz w:val="30"/>
          <w:szCs w:val="30"/>
        </w:rPr>
        <w:t>7</w:t>
      </w:r>
      <w:r w:rsidR="009E3742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5521F3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51ADC">
        <w:rPr>
          <w:rFonts w:ascii="Angsana New" w:hAnsi="Angsana New" w:hint="cs"/>
          <w:sz w:val="30"/>
          <w:szCs w:val="30"/>
          <w:cs/>
        </w:rPr>
        <w:t>เก้า</w:t>
      </w:r>
      <w:r w:rsidRPr="005521F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5521F3">
        <w:rPr>
          <w:rFonts w:ascii="Angsana New" w:hAnsi="Angsana New"/>
          <w:sz w:val="30"/>
          <w:szCs w:val="30"/>
          <w:cs/>
        </w:rPr>
        <w:t xml:space="preserve"> </w:t>
      </w:r>
      <w:r w:rsidR="00651ADC" w:rsidRPr="00651ADC">
        <w:rPr>
          <w:rFonts w:ascii="Angsana New" w:hAnsi="Angsana New"/>
          <w:sz w:val="30"/>
          <w:szCs w:val="30"/>
          <w:cs/>
        </w:rPr>
        <w:t>กันยายน</w:t>
      </w:r>
      <w:r w:rsidRPr="005521F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23357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51ADC">
        <w:rPr>
          <w:rFonts w:ascii="Angsana New" w:hAnsi="Angsana New" w:hint="cs"/>
          <w:sz w:val="30"/>
          <w:szCs w:val="30"/>
          <w:cs/>
        </w:rPr>
        <w:t>เก้า</w:t>
      </w:r>
      <w:r w:rsidRPr="00D267C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651ADC" w:rsidRPr="00651ADC">
        <w:rPr>
          <w:rFonts w:ascii="Angsana New" w:hAnsi="Angsana New"/>
          <w:sz w:val="30"/>
          <w:szCs w:val="30"/>
          <w:cs/>
        </w:rPr>
        <w:t>กันยายน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8441B">
        <w:rPr>
          <w:rFonts w:ascii="Angsana New" w:hAnsi="Angsana New"/>
          <w:sz w:val="30"/>
          <w:szCs w:val="30"/>
        </w:rPr>
        <w:t>56</w:t>
      </w:r>
      <w:r w:rsidR="0023357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D267C3">
        <w:rPr>
          <w:rFonts w:ascii="Angsana New" w:hAnsi="Angsana New" w:hint="cs"/>
          <w:sz w:val="30"/>
          <w:szCs w:val="30"/>
          <w:cs/>
        </w:rPr>
        <w:t xml:space="preserve">ของบริษัท ซี เอ แซด (ประเทศไทย) จำกัด (มหาชน) และบริษัทย่อย </w:t>
      </w:r>
      <w:r w:rsidR="009E3742">
        <w:rPr>
          <w:rFonts w:ascii="Angsana New" w:hAnsi="Angsana New"/>
          <w:sz w:val="30"/>
          <w:szCs w:val="30"/>
        </w:rPr>
        <w:t xml:space="preserve">                    </w:t>
      </w:r>
      <w:r w:rsidRPr="00D267C3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D267C3">
        <w:rPr>
          <w:rFonts w:ascii="Angsana New" w:hAnsi="Angsana New"/>
          <w:sz w:val="30"/>
          <w:szCs w:val="30"/>
          <w:cs/>
        </w:rPr>
        <w:t>บริษัท ซี เอ แซด (ประเทศไทย) จำกัด (มหาชน)</w:t>
      </w:r>
      <w:r w:rsidRPr="00D267C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9E3742">
        <w:rPr>
          <w:rFonts w:ascii="Angsana New" w:hAnsi="Angsana New"/>
          <w:sz w:val="30"/>
          <w:szCs w:val="30"/>
        </w:rPr>
        <w:t xml:space="preserve">           </w:t>
      </w:r>
      <w:r w:rsidR="00CE230F">
        <w:rPr>
          <w:rFonts w:ascii="Angsana New" w:hAnsi="Angsana New" w:hint="cs"/>
          <w:sz w:val="30"/>
          <w:szCs w:val="30"/>
          <w:cs/>
        </w:rPr>
        <w:t xml:space="preserve">  </w:t>
      </w:r>
      <w:r w:rsidRPr="00D267C3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267C3">
        <w:rPr>
          <w:rFonts w:ascii="Angsana New" w:hAnsi="Angsana New"/>
          <w:sz w:val="30"/>
          <w:szCs w:val="30"/>
          <w:cs/>
        </w:rPr>
        <w:t xml:space="preserve"> เรื่อง การรายงาน</w:t>
      </w:r>
      <w:r w:rsidR="009E3742">
        <w:rPr>
          <w:rFonts w:ascii="Angsana New" w:hAnsi="Angsana New"/>
          <w:sz w:val="30"/>
          <w:szCs w:val="30"/>
        </w:rPr>
        <w:t xml:space="preserve">           </w:t>
      </w:r>
      <w:r w:rsidRPr="00D267C3">
        <w:rPr>
          <w:rFonts w:ascii="Angsana New" w:hAnsi="Angsana New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9E3742">
        <w:rPr>
          <w:rFonts w:ascii="Angsana New" w:hAnsi="Angsana New"/>
          <w:sz w:val="30"/>
          <w:szCs w:val="30"/>
        </w:rPr>
        <w:t xml:space="preserve">     </w:t>
      </w:r>
      <w:r w:rsidRPr="00D267C3">
        <w:rPr>
          <w:rFonts w:ascii="Angsana New" w:hAnsi="Angsana New"/>
          <w:sz w:val="30"/>
          <w:szCs w:val="30"/>
          <w:cs/>
        </w:rPr>
        <w:t>จากผลการสอบทานของข้าพเจ้</w:t>
      </w:r>
      <w:r w:rsidRPr="00D267C3">
        <w:rPr>
          <w:rFonts w:ascii="Angsana New" w:hAnsi="Angsana New" w:hint="cs"/>
          <w:sz w:val="30"/>
          <w:szCs w:val="30"/>
          <w:cs/>
        </w:rPr>
        <w:t>า</w:t>
      </w:r>
    </w:p>
    <w:p w14:paraId="36C7C970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87A727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24585C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5EAF6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รหัส</w:t>
      </w:r>
      <w:r w:rsidRPr="00D267C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>0 “</w:t>
      </w:r>
      <w:r w:rsidRPr="00D267C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67C3">
        <w:rPr>
          <w:rFonts w:ascii="Angsana New" w:hAnsi="Angsana New"/>
          <w:sz w:val="30"/>
          <w:szCs w:val="30"/>
        </w:rPr>
        <w:t>”</w:t>
      </w:r>
      <w:r w:rsidRPr="00D267C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267C3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7C6838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73011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646D4" w:rsidRPr="00D267C3" w:rsidSect="00EB45C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BBE29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F11366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207A5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D267C3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34</w:t>
      </w:r>
      <w:r w:rsidRPr="00D267C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4"/>
          <w:sz w:val="30"/>
          <w:szCs w:val="30"/>
          <w:cs/>
        </w:rPr>
        <w:br/>
      </w:r>
      <w:r w:rsidRPr="00D267C3">
        <w:rPr>
          <w:rFonts w:ascii="Angsana New" w:hAnsi="Angsana New"/>
          <w:sz w:val="30"/>
          <w:szCs w:val="30"/>
          <w:cs/>
        </w:rPr>
        <w:t>เรื่อง การ</w:t>
      </w:r>
      <w:r w:rsidRPr="00D267C3">
        <w:rPr>
          <w:rFonts w:ascii="Angsana New" w:hAnsi="Angsana New" w:hint="cs"/>
          <w:sz w:val="30"/>
          <w:szCs w:val="30"/>
          <w:cs/>
        </w:rPr>
        <w:t>ร</w:t>
      </w:r>
      <w:r w:rsidRPr="00D267C3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6C2BBF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F75AF7" w14:textId="77777777" w:rsidR="00F10896" w:rsidRPr="00F10896" w:rsidRDefault="00F10896" w:rsidP="00F1089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10896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0696B9B" w14:textId="77777777" w:rsidR="00F10896" w:rsidRPr="00F10896" w:rsidRDefault="00F10896" w:rsidP="00F1089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0896">
        <w:rPr>
          <w:rFonts w:ascii="Angsana New" w:hAnsi="Angsana New"/>
          <w:sz w:val="30"/>
          <w:szCs w:val="30"/>
          <w:cs/>
        </w:rPr>
        <w:t xml:space="preserve"> </w:t>
      </w:r>
    </w:p>
    <w:p w14:paraId="6618AA61" w14:textId="2A63A04A" w:rsidR="00F10896" w:rsidRDefault="00936CD3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CD3">
        <w:rPr>
          <w:rFonts w:ascii="Angsana New" w:hAnsi="Angsana New"/>
          <w:sz w:val="30"/>
          <w:szCs w:val="30"/>
          <w:cs/>
        </w:rPr>
        <w:t>ข้าพเจ้าขอให้สังเกตหมายเหตุข้อ 3 ซึ่งระบุว่าลูกค้ารายหนึ่งของบริษัทซึ่งเป็นผู้รับเหมาหลักในงานก่อสร้างโครงการ      แห่งหนึ่งมีการชำระเงินล่าช้า ซึ่งอาจส่งผลกระทบต่อกระแสเงินสดและสภาพคล่องของบริษัท ทั้งนี้ ข้อสรุปของข้าพเจ้าไม่ได้เปลี่ยนแปลงไปเนื่องจากเรื่องนี้</w:t>
      </w:r>
    </w:p>
    <w:p w14:paraId="49A7D34F" w14:textId="77777777" w:rsidR="00F10896" w:rsidRPr="00F10896" w:rsidRDefault="00F10896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D6F9F4" w14:textId="77777777" w:rsidR="009646D4" w:rsidRPr="00D267C3" w:rsidRDefault="009646D4" w:rsidP="009646D4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F3FEEFD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C0489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AD72E4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4C97FA" w14:textId="77777777" w:rsidR="00936CD3" w:rsidRPr="00D267C3" w:rsidRDefault="00936CD3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hint="cs"/>
          <w:sz w:val="30"/>
          <w:szCs w:val="30"/>
        </w:rPr>
      </w:pPr>
    </w:p>
    <w:p w14:paraId="0A1D6ADA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2598E565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5A51001" w14:textId="77777777" w:rsidR="009646D4" w:rsidRPr="00D267C3" w:rsidRDefault="009646D4" w:rsidP="009646D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>4795</w:t>
      </w:r>
    </w:p>
    <w:p w14:paraId="5863FF08" w14:textId="77777777" w:rsidR="009646D4" w:rsidRPr="00D267C3" w:rsidRDefault="009646D4" w:rsidP="009646D4">
      <w:pPr>
        <w:rPr>
          <w:rFonts w:ascii="Angsana New" w:hAnsi="Angsana New"/>
          <w:sz w:val="30"/>
          <w:szCs w:val="30"/>
        </w:rPr>
      </w:pPr>
    </w:p>
    <w:p w14:paraId="0F3BBBBD" w14:textId="77777777" w:rsidR="009646D4" w:rsidRPr="00D267C3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7D286DB" w14:textId="07FE1D79" w:rsidR="005868CA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ABD6600" w14:textId="31B5ACD6" w:rsidR="005868CA" w:rsidRDefault="00651ADC" w:rsidP="009646D4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9E374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9E3742">
        <w:rPr>
          <w:rFonts w:ascii="Angsana New" w:hAnsi="Angsana New" w:hint="cs"/>
          <w:sz w:val="30"/>
          <w:szCs w:val="30"/>
          <w:cs/>
        </w:rPr>
        <w:t xml:space="preserve"> </w:t>
      </w:r>
      <w:r w:rsidR="009E3742">
        <w:rPr>
          <w:rFonts w:ascii="Angsana New" w:hAnsi="Angsana New"/>
          <w:sz w:val="30"/>
          <w:szCs w:val="30"/>
        </w:rPr>
        <w:t>2567</w:t>
      </w:r>
    </w:p>
    <w:p w14:paraId="22F4BB59" w14:textId="595AD863" w:rsidR="009646D4" w:rsidRPr="005868CA" w:rsidRDefault="009646D4" w:rsidP="009646D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8"/>
        </w:rPr>
      </w:pPr>
    </w:p>
    <w:bookmarkEnd w:id="0"/>
    <w:p w14:paraId="21C402C7" w14:textId="77777777" w:rsidR="009646D4" w:rsidRDefault="009646D4" w:rsidP="009646D4"/>
    <w:sectPr w:rsidR="009646D4" w:rsidSect="00FE16E7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D3A16" w14:textId="77777777" w:rsidR="00730917" w:rsidRDefault="00730917" w:rsidP="003D743A">
      <w:r>
        <w:separator/>
      </w:r>
    </w:p>
  </w:endnote>
  <w:endnote w:type="continuationSeparator" w:id="0">
    <w:p w14:paraId="1A88C8B8" w14:textId="77777777" w:rsidR="00730917" w:rsidRDefault="00730917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D55E3" w14:textId="77777777" w:rsidR="00FE16E7" w:rsidRDefault="00FE1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C44" w14:textId="77777777" w:rsidR="0069105E" w:rsidRPr="00F1473F" w:rsidRDefault="0069105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DF89" w14:textId="77777777" w:rsidR="00FE16E7" w:rsidRDefault="00FE16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3A67" w14:textId="77777777" w:rsidR="0069105E" w:rsidRPr="009C73FF" w:rsidRDefault="0069105E" w:rsidP="009C73F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69105E" w:rsidRDefault="0069105E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69105E" w:rsidRDefault="0069105E" w:rsidP="00E23FDF">
    <w:pPr>
      <w:pStyle w:val="Footer"/>
      <w:ind w:right="360"/>
    </w:pPr>
  </w:p>
  <w:p w14:paraId="265DFAFD" w14:textId="77777777" w:rsidR="0069105E" w:rsidRDefault="0069105E"/>
  <w:p w14:paraId="7E7271DB" w14:textId="77777777" w:rsidR="0069105E" w:rsidRDefault="0069105E"/>
  <w:p w14:paraId="0786E402" w14:textId="77777777" w:rsidR="0069105E" w:rsidRDefault="0069105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6ECEF0EF" w:rsidR="0069105E" w:rsidRPr="00D97BBD" w:rsidRDefault="0069105E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0E7477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69105E" w:rsidRPr="002D67CA" w:rsidRDefault="0069105E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69105E" w:rsidRDefault="0069105E"/>
  <w:p w14:paraId="55B70FB8" w14:textId="77777777" w:rsidR="0069105E" w:rsidRDefault="0069105E"/>
  <w:p w14:paraId="6AE2E9CC" w14:textId="77777777" w:rsidR="0069105E" w:rsidRDefault="006910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A7A5B" w14:textId="77777777" w:rsidR="00730917" w:rsidRDefault="00730917" w:rsidP="003D743A">
      <w:r>
        <w:separator/>
      </w:r>
    </w:p>
  </w:footnote>
  <w:footnote w:type="continuationSeparator" w:id="0">
    <w:p w14:paraId="263E8C27" w14:textId="77777777" w:rsidR="00730917" w:rsidRDefault="00730917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F2E12" w14:textId="77777777" w:rsidR="00FE16E7" w:rsidRDefault="00FE16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070B" w14:textId="77777777" w:rsidR="0069105E" w:rsidRPr="00233571" w:rsidRDefault="0069105E" w:rsidP="00235F64">
    <w:pPr>
      <w:spacing w:line="240" w:lineRule="auto"/>
      <w:rPr>
        <w:rFonts w:ascii="Angsana New" w:hAnsi="Angsana New"/>
        <w:sz w:val="52"/>
        <w:szCs w:val="52"/>
      </w:rPr>
    </w:pPr>
  </w:p>
  <w:p w14:paraId="63ACE00D" w14:textId="77777777" w:rsidR="0069105E" w:rsidRPr="00233571" w:rsidRDefault="0069105E" w:rsidP="00235F64">
    <w:pPr>
      <w:spacing w:line="240" w:lineRule="auto"/>
      <w:rPr>
        <w:rFonts w:ascii="Angsana New" w:hAnsi="Angsana New"/>
        <w:sz w:val="52"/>
        <w:szCs w:val="52"/>
      </w:rPr>
    </w:pPr>
  </w:p>
  <w:p w14:paraId="7A1C2F42" w14:textId="77777777" w:rsidR="0069105E" w:rsidRPr="00233571" w:rsidRDefault="0069105E" w:rsidP="00235F64">
    <w:pPr>
      <w:spacing w:line="240" w:lineRule="auto"/>
      <w:rPr>
        <w:rFonts w:ascii="Angsana New" w:hAnsi="Angsana New"/>
        <w:sz w:val="52"/>
        <w:szCs w:val="52"/>
      </w:rPr>
    </w:pPr>
  </w:p>
  <w:p w14:paraId="264DDD55" w14:textId="77777777" w:rsidR="0069105E" w:rsidRPr="00233571" w:rsidRDefault="0069105E" w:rsidP="00235F64">
    <w:pPr>
      <w:spacing w:line="240" w:lineRule="auto"/>
      <w:rPr>
        <w:rFonts w:ascii="Angsana New" w:hAnsi="Angsana New"/>
        <w:sz w:val="52"/>
        <w:szCs w:val="52"/>
      </w:rPr>
    </w:pPr>
  </w:p>
  <w:p w14:paraId="1430BE27" w14:textId="77777777" w:rsidR="0069105E" w:rsidRPr="00233571" w:rsidRDefault="0069105E" w:rsidP="00235F64">
    <w:pPr>
      <w:spacing w:line="240" w:lineRule="auto"/>
      <w:rPr>
        <w:rFonts w:ascii="Angsana New" w:hAnsi="Angsana New"/>
        <w:sz w:val="52"/>
        <w:szCs w:val="52"/>
      </w:rPr>
    </w:pPr>
  </w:p>
  <w:p w14:paraId="2CFBA174" w14:textId="77777777" w:rsidR="0069105E" w:rsidRPr="00233571" w:rsidRDefault="0069105E" w:rsidP="00235F64">
    <w:pPr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C6BCA" w14:textId="77777777" w:rsidR="00FE16E7" w:rsidRDefault="00FE16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1F4" w14:textId="77777777" w:rsidR="0069105E" w:rsidRPr="00EB45CF" w:rsidRDefault="0069105E">
    <w:pPr>
      <w:rPr>
        <w:rFonts w:ascii="Angsana New" w:hAnsi="Angsana New"/>
        <w:sz w:val="32"/>
        <w:szCs w:val="32"/>
      </w:rPr>
    </w:pPr>
  </w:p>
  <w:p w14:paraId="49F091B7" w14:textId="77777777" w:rsidR="0069105E" w:rsidRPr="00EB45CF" w:rsidRDefault="0069105E">
    <w:pPr>
      <w:rPr>
        <w:rFonts w:ascii="Angsana New" w:hAnsi="Angsana New"/>
        <w:sz w:val="32"/>
        <w:szCs w:val="32"/>
      </w:rPr>
    </w:pPr>
  </w:p>
  <w:p w14:paraId="2D12FC8A" w14:textId="77777777" w:rsidR="0069105E" w:rsidRPr="00EB45CF" w:rsidRDefault="0069105E" w:rsidP="008F672D">
    <w:pPr>
      <w:pStyle w:val="Header"/>
      <w:rPr>
        <w:rFonts w:ascii="Angsana New" w:hAnsi="Angsana New"/>
        <w:sz w:val="32"/>
        <w:szCs w:val="32"/>
      </w:rPr>
    </w:pPr>
  </w:p>
  <w:p w14:paraId="4C6EF28E" w14:textId="77777777" w:rsidR="0069105E" w:rsidRPr="00EB45CF" w:rsidRDefault="0069105E" w:rsidP="008F672D">
    <w:pPr>
      <w:pStyle w:val="Header"/>
      <w:rPr>
        <w:rFonts w:ascii="Angsana New" w:hAnsi="Angsana New"/>
        <w:sz w:val="32"/>
        <w:szCs w:val="32"/>
      </w:rPr>
    </w:pPr>
  </w:p>
  <w:p w14:paraId="575C02CF" w14:textId="77777777" w:rsidR="0069105E" w:rsidRPr="00EB45CF" w:rsidRDefault="0069105E" w:rsidP="008F672D">
    <w:pPr>
      <w:pStyle w:val="Header"/>
      <w:rPr>
        <w:rFonts w:ascii="Angsana New" w:hAnsi="Angsana New"/>
        <w:sz w:val="32"/>
        <w:szCs w:val="32"/>
      </w:rPr>
    </w:pPr>
  </w:p>
  <w:p w14:paraId="7FE49523" w14:textId="77777777" w:rsidR="0069105E" w:rsidRPr="00EB45CF" w:rsidRDefault="0069105E" w:rsidP="008F672D">
    <w:pPr>
      <w:pStyle w:val="Header"/>
      <w:rPr>
        <w:rFonts w:ascii="Angsana New" w:hAnsi="Angsana New"/>
        <w:sz w:val="32"/>
        <w:szCs w:val="32"/>
      </w:rPr>
    </w:pPr>
  </w:p>
  <w:p w14:paraId="7F3A6D07" w14:textId="77777777" w:rsidR="0069105E" w:rsidRPr="00EB45CF" w:rsidRDefault="0069105E" w:rsidP="008F672D">
    <w:pPr>
      <w:pStyle w:val="Header"/>
      <w:rPr>
        <w:rFonts w:ascii="Angsana New" w:hAnsi="Angsana New"/>
        <w:sz w:val="32"/>
        <w:szCs w:val="32"/>
      </w:rPr>
    </w:pPr>
  </w:p>
  <w:p w14:paraId="7F75958F" w14:textId="77777777" w:rsidR="0069105E" w:rsidRPr="00EB45CF" w:rsidRDefault="0069105E" w:rsidP="008F672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7C8A" w14:textId="77777777" w:rsidR="0069105E" w:rsidRDefault="0069105E" w:rsidP="00235F64">
    <w:pPr>
      <w:spacing w:line="240" w:lineRule="auto"/>
      <w:rPr>
        <w:rFonts w:ascii="Angsana New" w:hAnsi="Angsana New"/>
        <w:sz w:val="30"/>
        <w:szCs w:val="30"/>
      </w:rPr>
    </w:pPr>
  </w:p>
  <w:p w14:paraId="50A39F2C" w14:textId="77777777" w:rsidR="00FE16E7" w:rsidRDefault="00FE16E7" w:rsidP="00235F64">
    <w:pPr>
      <w:spacing w:line="240" w:lineRule="auto"/>
      <w:rPr>
        <w:rFonts w:ascii="Angsana New" w:hAnsi="Angsana New"/>
        <w:sz w:val="30"/>
        <w:szCs w:val="30"/>
      </w:rPr>
    </w:pPr>
  </w:p>
  <w:p w14:paraId="1563EBB8" w14:textId="77777777" w:rsidR="00FE16E7" w:rsidRDefault="00FE16E7" w:rsidP="00235F64">
    <w:pPr>
      <w:spacing w:line="240" w:lineRule="auto"/>
      <w:rPr>
        <w:rFonts w:ascii="Angsana New" w:hAnsi="Angsana New"/>
        <w:sz w:val="30"/>
        <w:szCs w:val="30"/>
      </w:rPr>
    </w:pPr>
  </w:p>
  <w:p w14:paraId="598C7B63" w14:textId="77777777" w:rsidR="00FE16E7" w:rsidRPr="002E4AD2" w:rsidRDefault="00FE16E7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69105E" w:rsidRPr="00D110DA" w:rsidRDefault="0069105E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69105E" w:rsidRPr="00D110DA" w:rsidRDefault="0069105E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69105E" w:rsidRPr="003C116A" w:rsidRDefault="0069105E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69105E" w:rsidRDefault="0069105E"/>
  <w:p w14:paraId="03000F7C" w14:textId="77777777" w:rsidR="0069105E" w:rsidRDefault="0069105E"/>
  <w:p w14:paraId="345EAB1D" w14:textId="77777777" w:rsidR="0069105E" w:rsidRDefault="006910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254162984">
    <w:abstractNumId w:val="6"/>
  </w:num>
  <w:num w:numId="2" w16cid:durableId="1105880244">
    <w:abstractNumId w:val="5"/>
  </w:num>
  <w:num w:numId="3" w16cid:durableId="90901369">
    <w:abstractNumId w:val="9"/>
  </w:num>
  <w:num w:numId="4" w16cid:durableId="592784332">
    <w:abstractNumId w:val="7"/>
  </w:num>
  <w:num w:numId="5" w16cid:durableId="370224984">
    <w:abstractNumId w:val="8"/>
  </w:num>
  <w:num w:numId="6" w16cid:durableId="1876648305">
    <w:abstractNumId w:val="3"/>
  </w:num>
  <w:num w:numId="7" w16cid:durableId="1698627685">
    <w:abstractNumId w:val="2"/>
  </w:num>
  <w:num w:numId="8" w16cid:durableId="1010134005">
    <w:abstractNumId w:val="0"/>
  </w:num>
  <w:num w:numId="9" w16cid:durableId="585765299">
    <w:abstractNumId w:val="1"/>
  </w:num>
  <w:num w:numId="10" w16cid:durableId="1406604984">
    <w:abstractNumId w:val="4"/>
  </w:num>
  <w:num w:numId="11" w16cid:durableId="1869365076">
    <w:abstractNumId w:val="22"/>
  </w:num>
  <w:num w:numId="12" w16cid:durableId="687875605">
    <w:abstractNumId w:val="18"/>
  </w:num>
  <w:num w:numId="13" w16cid:durableId="1374382893">
    <w:abstractNumId w:val="31"/>
  </w:num>
  <w:num w:numId="14" w16cid:durableId="572348659">
    <w:abstractNumId w:val="20"/>
  </w:num>
  <w:num w:numId="15" w16cid:durableId="995836277">
    <w:abstractNumId w:val="23"/>
  </w:num>
  <w:num w:numId="16" w16cid:durableId="700477236">
    <w:abstractNumId w:val="33"/>
  </w:num>
  <w:num w:numId="17" w16cid:durableId="1357348374">
    <w:abstractNumId w:val="35"/>
  </w:num>
  <w:num w:numId="18" w16cid:durableId="533811216">
    <w:abstractNumId w:val="14"/>
  </w:num>
  <w:num w:numId="19" w16cid:durableId="632365808">
    <w:abstractNumId w:val="11"/>
  </w:num>
  <w:num w:numId="20" w16cid:durableId="800071762">
    <w:abstractNumId w:val="17"/>
  </w:num>
  <w:num w:numId="21" w16cid:durableId="219095732">
    <w:abstractNumId w:val="27"/>
  </w:num>
  <w:num w:numId="22" w16cid:durableId="1245799665">
    <w:abstractNumId w:val="16"/>
  </w:num>
  <w:num w:numId="23" w16cid:durableId="754017773">
    <w:abstractNumId w:val="19"/>
  </w:num>
  <w:num w:numId="24" w16cid:durableId="1956862329">
    <w:abstractNumId w:val="24"/>
  </w:num>
  <w:num w:numId="25" w16cid:durableId="1279484351">
    <w:abstractNumId w:val="29"/>
  </w:num>
  <w:num w:numId="26" w16cid:durableId="329480617">
    <w:abstractNumId w:val="12"/>
  </w:num>
  <w:num w:numId="27" w16cid:durableId="1263994221">
    <w:abstractNumId w:val="30"/>
  </w:num>
  <w:num w:numId="28" w16cid:durableId="1896161276">
    <w:abstractNumId w:val="32"/>
  </w:num>
  <w:num w:numId="29" w16cid:durableId="1546940980">
    <w:abstractNumId w:val="25"/>
  </w:num>
  <w:num w:numId="30" w16cid:durableId="1111780399">
    <w:abstractNumId w:val="10"/>
  </w:num>
  <w:num w:numId="31" w16cid:durableId="467481817">
    <w:abstractNumId w:val="15"/>
  </w:num>
  <w:num w:numId="32" w16cid:durableId="1069110454">
    <w:abstractNumId w:val="21"/>
  </w:num>
  <w:num w:numId="33" w16cid:durableId="2073502460">
    <w:abstractNumId w:val="26"/>
  </w:num>
  <w:num w:numId="34" w16cid:durableId="185291514">
    <w:abstractNumId w:val="13"/>
  </w:num>
  <w:num w:numId="35" w16cid:durableId="76221176">
    <w:abstractNumId w:val="28"/>
  </w:num>
  <w:num w:numId="36" w16cid:durableId="1816026364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705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2F3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06C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726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23B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0E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5E13"/>
    <w:rsid w:val="000E6927"/>
    <w:rsid w:val="000E747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06A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5DAE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84E"/>
    <w:rsid w:val="00185D0E"/>
    <w:rsid w:val="0018613F"/>
    <w:rsid w:val="0018629B"/>
    <w:rsid w:val="00187031"/>
    <w:rsid w:val="001870E2"/>
    <w:rsid w:val="00187EC0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5F5B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5B0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CEB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B6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4ACF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3571"/>
    <w:rsid w:val="0023426A"/>
    <w:rsid w:val="00234672"/>
    <w:rsid w:val="002357BF"/>
    <w:rsid w:val="00235F64"/>
    <w:rsid w:val="00236295"/>
    <w:rsid w:val="00236A9E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1AA2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7EE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15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6B2A"/>
    <w:rsid w:val="002D702A"/>
    <w:rsid w:val="002D71AF"/>
    <w:rsid w:val="002D730C"/>
    <w:rsid w:val="002D77A3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17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788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0DA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3A2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549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2A2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2BA3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091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479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C2F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686B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188"/>
    <w:rsid w:val="004865E5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6C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0B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486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1B8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03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5ADB"/>
    <w:rsid w:val="0051613A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0F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741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4E9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6ED3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376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A75FF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AF3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4F5C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1ADC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2505"/>
    <w:rsid w:val="0068341A"/>
    <w:rsid w:val="00683BC9"/>
    <w:rsid w:val="00683D83"/>
    <w:rsid w:val="00684E1F"/>
    <w:rsid w:val="006850D8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5E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E79F0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4E0E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17FC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C39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5BE8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17"/>
    <w:rsid w:val="007309ED"/>
    <w:rsid w:val="00730CFA"/>
    <w:rsid w:val="0073206A"/>
    <w:rsid w:val="007324F6"/>
    <w:rsid w:val="00732A70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0C26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5FD2"/>
    <w:rsid w:val="007862FF"/>
    <w:rsid w:val="007867E7"/>
    <w:rsid w:val="00786A58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7B2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0CBA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5C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DFD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3E5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6B9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6CD3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1D11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5F9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0E6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97D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3A2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742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BDA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5CA9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4930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2B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97EF8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AD2"/>
    <w:rsid w:val="00AB5C9C"/>
    <w:rsid w:val="00AB5D1E"/>
    <w:rsid w:val="00AB686A"/>
    <w:rsid w:val="00AC04DF"/>
    <w:rsid w:val="00AC0503"/>
    <w:rsid w:val="00AC0569"/>
    <w:rsid w:val="00AC0886"/>
    <w:rsid w:val="00AC0C67"/>
    <w:rsid w:val="00AC0C7B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4E8"/>
    <w:rsid w:val="00AE1520"/>
    <w:rsid w:val="00AE16AB"/>
    <w:rsid w:val="00AE1815"/>
    <w:rsid w:val="00AE1ADB"/>
    <w:rsid w:val="00AE1B57"/>
    <w:rsid w:val="00AE2590"/>
    <w:rsid w:val="00AE2905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34C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1606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1B6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02D"/>
    <w:rsid w:val="00B5349D"/>
    <w:rsid w:val="00B5379D"/>
    <w:rsid w:val="00B53DE5"/>
    <w:rsid w:val="00B5449D"/>
    <w:rsid w:val="00B54C88"/>
    <w:rsid w:val="00B54DDE"/>
    <w:rsid w:val="00B559DD"/>
    <w:rsid w:val="00B55CE4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ED3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4DED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55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44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B5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060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ACC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6D57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30F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3F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3D7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09B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28C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BB9"/>
    <w:rsid w:val="00D86D9D"/>
    <w:rsid w:val="00D86DE3"/>
    <w:rsid w:val="00D901E6"/>
    <w:rsid w:val="00D90DB0"/>
    <w:rsid w:val="00D90FE5"/>
    <w:rsid w:val="00D91002"/>
    <w:rsid w:val="00D91184"/>
    <w:rsid w:val="00D917CC"/>
    <w:rsid w:val="00D918AA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2DA6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68D0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55D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4FF6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047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CFC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E7597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3E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896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D04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37D51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B0D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8DD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29E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6E7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9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ocked/>
    <w:rsid w:val="00F45B0D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19B0C8FE9AE44A7769EAC75F6F1B4" ma:contentTypeVersion="4" ma:contentTypeDescription="Create a new document." ma:contentTypeScope="" ma:versionID="56c90a12ce3117f1895245b2cf13bc4a">
  <xsd:schema xmlns:xsd="http://www.w3.org/2001/XMLSchema" xmlns:xs="http://www.w3.org/2001/XMLSchema" xmlns:p="http://schemas.microsoft.com/office/2006/metadata/properties" xmlns:ns2="6195c5be-70ae-4bdb-b29b-608363be1fab" targetNamespace="http://schemas.microsoft.com/office/2006/metadata/properties" ma:root="true" ma:fieldsID="2a781639dd909780a0df4d09be65c046" ns2:_="">
    <xsd:import namespace="6195c5be-70ae-4bdb-b29b-608363be1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5c5be-70ae-4bdb-b29b-608363be1f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9E91B5-467C-4701-97CA-58A333713E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CB55D7-B62D-4B13-9933-3718CC3D7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EA538-9C35-4B88-B66B-CD0341122E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239AB-FA0A-425B-8103-27F273427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5c5be-70ae-4bdb-b29b-608363be1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190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Boonsita, Jumpalee</cp:lastModifiedBy>
  <cp:revision>22</cp:revision>
  <cp:lastPrinted>2024-11-06T12:55:00Z</cp:lastPrinted>
  <dcterms:created xsi:type="dcterms:W3CDTF">2024-10-30T09:45:00Z</dcterms:created>
  <dcterms:modified xsi:type="dcterms:W3CDTF">2024-11-08T06:11:00Z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0x01010057419B0C8FE9AE44A7769EAC75F6F1B4</vt:lpwstr>
  </property>
</Properties>
</file>