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920"/>
      </w:tblGrid>
      <w:tr w:rsidR="00BE10D7" w:rsidRPr="00D267C3" w14:paraId="08206B76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5024373"/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10D7" w:rsidRPr="00D267C3" w14:paraId="37B700AE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0D7" w:rsidRPr="00D267C3" w14:paraId="5F1F045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2A1DE71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0A9C68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E10D7" w:rsidRPr="00D267C3" w14:paraId="6AD130B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3F57CA7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5B48EA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10D7" w:rsidRPr="00D267C3" w14:paraId="309E6A0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648034C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77B4F4F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267C3" w14:paraId="72994976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8578B8E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B63EF0" w14:textId="77777777" w:rsidR="00BE10D7" w:rsidRPr="00D267C3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BE10D7" w:rsidRPr="00D267C3" w14:paraId="2C793063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DA4309F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A2E3D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FC91FC" w14:textId="77777777" w:rsidR="00BE10D7" w:rsidRPr="00D267C3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6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D267C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BE10D7" w:rsidRPr="00D267C3" w14:paraId="0623F17C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421683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6838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D1512C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D5889" w:rsidRPr="00D267C3" w14:paraId="34DC8C80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B4F1F76" w14:textId="77777777" w:rsidR="00BD5889" w:rsidRPr="00D267C3" w:rsidRDefault="00BD588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6A44A" w14:textId="77777777" w:rsidR="00BD5889" w:rsidRPr="00D267C3" w:rsidRDefault="00BD588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89B473" w14:textId="4526FCE1" w:rsidR="00BD5889" w:rsidRPr="00D267C3" w:rsidRDefault="00BD588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C65D9" w:rsidRPr="00D267C3" w14:paraId="109598D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BF3D620" w14:textId="77777777" w:rsidR="006C65D9" w:rsidRPr="00D267C3" w:rsidRDefault="006C65D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A4651" w14:textId="77777777" w:rsidR="006C65D9" w:rsidRPr="00D267C3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87036" w14:textId="351CBFB1" w:rsidR="006C65D9" w:rsidRPr="00D267C3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59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C65D9" w:rsidRPr="00D267C3" w14:paraId="455272C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15460C" w14:textId="77777777" w:rsidR="006C65D9" w:rsidRPr="00D267C3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D2151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63C392" w14:textId="3E492CD8" w:rsidR="006C65D9" w:rsidRPr="003A3D52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3D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C65D9" w:rsidRPr="00D267C3" w14:paraId="7751CC4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70A4C16" w14:textId="77777777" w:rsidR="006C65D9" w:rsidRPr="00D267C3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58AE9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7ED8D9" w14:textId="73215CB8" w:rsidR="006C65D9" w:rsidRPr="0031596F" w:rsidRDefault="006C65D9" w:rsidP="0031596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159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6C65D9" w:rsidRPr="00D267C3" w14:paraId="4AFA10D7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DD026B9" w14:textId="77777777" w:rsidR="006C65D9" w:rsidRPr="00D267C3" w:rsidRDefault="006C65D9" w:rsidP="006C65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34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A5BE0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5383F5" w14:textId="79635F63" w:rsidR="006C65D9" w:rsidRPr="0031596F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3673FE73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AF540F2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DC93C1C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C13E0DA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1A5ED80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5952D54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6F8C396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07423B1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89FABF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6522C5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CF39313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75E379D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4883835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8E12F9B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1EC2BCB" w14:textId="77777777" w:rsidR="0034567D" w:rsidRPr="00EB45CF" w:rsidRDefault="009646D4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35F64" w:rsidRPr="00EB45C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C58E675" w14:textId="77777777" w:rsidR="0034567D" w:rsidRPr="00625AF3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98DFCEF" w14:textId="09AF8DF3" w:rsidR="0034567D" w:rsidRPr="00EB45CF" w:rsidRDefault="00B73EAF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34567D" w:rsidRPr="00EB45CF">
        <w:rPr>
          <w:rFonts w:ascii="Angsana New" w:hAnsi="Angsana New"/>
          <w:sz w:val="30"/>
          <w:szCs w:val="30"/>
          <w:cs/>
        </w:rPr>
        <w:t>ได้รับอนุมัติ</w:t>
      </w:r>
      <w:r w:rsidR="00A93EBF" w:rsidRPr="00EB45CF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34567D" w:rsidRPr="00EB45CF">
        <w:rPr>
          <w:rFonts w:ascii="Angsana New" w:hAnsi="Angsana New"/>
          <w:sz w:val="30"/>
          <w:szCs w:val="30"/>
          <w:cs/>
        </w:rPr>
        <w:t>จาก</w:t>
      </w:r>
      <w:r w:rsidR="007E5B43" w:rsidRPr="00EB45CF">
        <w:rPr>
          <w:rFonts w:ascii="Angsana New" w:hAnsi="Angsana New" w:hint="cs"/>
          <w:sz w:val="30"/>
          <w:szCs w:val="30"/>
          <w:cs/>
        </w:rPr>
        <w:t>คณะ</w:t>
      </w:r>
      <w:r w:rsidR="0034567D" w:rsidRPr="00EB45CF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33571">
        <w:rPr>
          <w:rFonts w:ascii="Angsana New" w:hAnsi="Angsana New"/>
          <w:sz w:val="30"/>
          <w:szCs w:val="30"/>
        </w:rPr>
        <w:t xml:space="preserve"> </w:t>
      </w:r>
      <w:r w:rsidR="00651ADC">
        <w:rPr>
          <w:rFonts w:ascii="Angsana New" w:hAnsi="Angsana New"/>
          <w:sz w:val="30"/>
          <w:szCs w:val="30"/>
        </w:rPr>
        <w:t>8</w:t>
      </w:r>
      <w:r w:rsidR="009E3742">
        <w:rPr>
          <w:rFonts w:ascii="Angsana New" w:hAnsi="Angsana New"/>
          <w:sz w:val="30"/>
          <w:szCs w:val="30"/>
        </w:rPr>
        <w:t xml:space="preserve"> </w:t>
      </w:r>
      <w:r w:rsidR="00651ADC">
        <w:rPr>
          <w:rFonts w:ascii="Angsana New" w:hAnsi="Angsana New" w:hint="cs"/>
          <w:sz w:val="30"/>
          <w:szCs w:val="30"/>
          <w:cs/>
        </w:rPr>
        <w:t>พฤศจิกายน</w:t>
      </w:r>
      <w:r w:rsidR="009E3742">
        <w:rPr>
          <w:rFonts w:ascii="Angsana New" w:hAnsi="Angsana New" w:hint="cs"/>
          <w:sz w:val="30"/>
          <w:szCs w:val="30"/>
          <w:cs/>
        </w:rPr>
        <w:t xml:space="preserve"> </w:t>
      </w:r>
      <w:r w:rsidR="009E3742">
        <w:rPr>
          <w:rFonts w:ascii="Angsana New" w:hAnsi="Angsana New"/>
          <w:sz w:val="30"/>
          <w:szCs w:val="30"/>
        </w:rPr>
        <w:t>2567</w:t>
      </w:r>
    </w:p>
    <w:p w14:paraId="472D1BFD" w14:textId="77777777" w:rsidR="006763E8" w:rsidRPr="00625AF3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8979779" w14:textId="77777777" w:rsidR="0034567D" w:rsidRPr="00EB45CF" w:rsidRDefault="00235F64" w:rsidP="007F5818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EB45CF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5A9AB946" w14:textId="77777777" w:rsidR="004F7D9E" w:rsidRPr="00625AF3" w:rsidRDefault="004F7D9E" w:rsidP="00B44738">
      <w:pPr>
        <w:spacing w:line="240" w:lineRule="auto"/>
        <w:ind w:right="2"/>
        <w:jc w:val="thaiDistribute"/>
        <w:rPr>
          <w:rFonts w:ascii="Angsana New" w:hAnsi="Angsana New"/>
          <w:sz w:val="28"/>
          <w:szCs w:val="28"/>
        </w:rPr>
      </w:pPr>
    </w:p>
    <w:p w14:paraId="7CC294BB" w14:textId="43B3BAC8" w:rsidR="00D71221" w:rsidRPr="00EB45CF" w:rsidRDefault="0094224D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 w:hint="cs"/>
          <w:sz w:val="30"/>
          <w:szCs w:val="30"/>
          <w:cs/>
        </w:rPr>
        <w:t>งบ</w:t>
      </w:r>
      <w:r w:rsidRPr="00EB45CF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EB45CF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EB45CF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EB45CF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EB45CF">
        <w:rPr>
          <w:rFonts w:ascii="Angsana New" w:hAnsi="Angsana New"/>
          <w:sz w:val="30"/>
          <w:szCs w:val="30"/>
          <w:cs/>
        </w:rPr>
        <w:t>จัดทำ</w:t>
      </w:r>
      <w:r w:rsidRPr="00EB45CF">
        <w:rPr>
          <w:rFonts w:ascii="Angsana New" w:hAnsi="Angsana New" w:hint="cs"/>
          <w:sz w:val="30"/>
          <w:szCs w:val="30"/>
          <w:cs/>
        </w:rPr>
        <w:t>หมาย</w:t>
      </w:r>
      <w:r w:rsidRPr="00765E02">
        <w:rPr>
          <w:rFonts w:ascii="Angsana New" w:hAnsi="Angsana New" w:hint="cs"/>
          <w:spacing w:val="-1"/>
          <w:sz w:val="30"/>
          <w:szCs w:val="30"/>
          <w:cs/>
        </w:rPr>
        <w:t>เหตุประกอบงบการเงิน</w:t>
      </w:r>
      <w:r w:rsidRPr="00765E02">
        <w:rPr>
          <w:rFonts w:ascii="Angsana New" w:hAnsi="Angsana New"/>
          <w:spacing w:val="-1"/>
          <w:sz w:val="30"/>
          <w:szCs w:val="30"/>
          <w:cs/>
        </w:rPr>
        <w:t>ระหว่างกาลในรูปแบบย่อ</w:t>
      </w:r>
      <w:r w:rsidRPr="00765E02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765E02">
        <w:rPr>
          <w:rFonts w:ascii="Angsana New" w:hAnsi="Angsana New"/>
          <w:spacing w:val="-1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765E02">
        <w:rPr>
          <w:rFonts w:ascii="Angsana New" w:hAnsi="Angsana New"/>
          <w:spacing w:val="-1"/>
          <w:sz w:val="30"/>
          <w:szCs w:val="30"/>
        </w:rPr>
        <w:t>34</w:t>
      </w:r>
      <w:r w:rsidR="00765E02">
        <w:rPr>
          <w:rFonts w:ascii="Angsana New" w:hAnsi="Angsana New"/>
          <w:spacing w:val="-1"/>
          <w:sz w:val="30"/>
          <w:szCs w:val="30"/>
        </w:rPr>
        <w:t xml:space="preserve"> </w:t>
      </w:r>
      <w:r w:rsidRPr="00765E02">
        <w:rPr>
          <w:rFonts w:ascii="Angsana New" w:hAnsi="Angsana New"/>
          <w:spacing w:val="-1"/>
          <w:sz w:val="30"/>
          <w:szCs w:val="30"/>
          <w:cs/>
        </w:rPr>
        <w:t>เรื่อง</w:t>
      </w:r>
      <w:r w:rsidRPr="00EB45CF">
        <w:rPr>
          <w:rFonts w:ascii="Angsana New" w:hAnsi="Angsana New"/>
          <w:sz w:val="30"/>
          <w:szCs w:val="30"/>
          <w:cs/>
        </w:rPr>
        <w:t xml:space="preserve"> </w:t>
      </w:r>
      <w:r w:rsidRPr="00EB45C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B45CF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B45CF">
        <w:rPr>
          <w:rFonts w:ascii="Angsana New" w:hAnsi="Angsana New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B45CF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B45CF">
        <w:rPr>
          <w:rFonts w:ascii="Angsana New" w:hAnsi="Angsana New"/>
          <w:sz w:val="30"/>
          <w:szCs w:val="30"/>
        </w:rPr>
        <w:t xml:space="preserve"> </w:t>
      </w:r>
      <w:r w:rsidR="00822910" w:rsidRPr="00EB45CF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22910" w:rsidRPr="00EB45CF">
        <w:rPr>
          <w:rFonts w:ascii="Angsana New" w:hAnsi="Angsana New"/>
          <w:sz w:val="30"/>
          <w:szCs w:val="30"/>
        </w:rPr>
        <w:t xml:space="preserve">31 </w:t>
      </w:r>
      <w:r w:rsidR="00822910" w:rsidRPr="00EB45C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2910" w:rsidRPr="00EB45CF">
        <w:rPr>
          <w:rFonts w:ascii="Angsana New" w:hAnsi="Angsana New"/>
          <w:sz w:val="30"/>
          <w:szCs w:val="30"/>
        </w:rPr>
        <w:t>256</w:t>
      </w:r>
      <w:r w:rsidR="00A34930">
        <w:rPr>
          <w:rFonts w:ascii="Angsana New" w:hAnsi="Angsana New"/>
          <w:sz w:val="30"/>
          <w:szCs w:val="30"/>
        </w:rPr>
        <w:t>6</w:t>
      </w:r>
    </w:p>
    <w:p w14:paraId="4FD0D620" w14:textId="77777777" w:rsidR="000068DA" w:rsidRPr="00765E02" w:rsidRDefault="005925DA" w:rsidP="00765E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4BA2">
        <w:rPr>
          <w:rFonts w:ascii="Angsana New" w:hAnsi="Angsana New"/>
          <w:sz w:val="24"/>
          <w:szCs w:val="24"/>
        </w:rPr>
        <w:tab/>
      </w:r>
      <w:r w:rsidRPr="007C4BA2">
        <w:rPr>
          <w:rFonts w:ascii="Angsana New" w:hAnsi="Angsana New"/>
          <w:sz w:val="24"/>
          <w:szCs w:val="24"/>
        </w:rPr>
        <w:tab/>
      </w:r>
    </w:p>
    <w:p w14:paraId="19B35DC6" w14:textId="75FB0EC4" w:rsidR="00EF79CC" w:rsidRDefault="007969FB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>
        <w:rPr>
          <w:rFonts w:ascii="Angsana New" w:hAnsi="Angsana New" w:hint="cs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822910" w:rsidRPr="00EB45CF">
        <w:rPr>
          <w:rFonts w:ascii="Angsana New" w:hAnsi="Angsana New" w:hint="cs"/>
          <w:sz w:val="30"/>
          <w:szCs w:val="30"/>
          <w:cs/>
        </w:rPr>
        <w:t>ที่</w:t>
      </w:r>
      <w:r w:rsidRPr="00EB45CF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B6C1A" w:rsidRPr="00EB45CF">
        <w:rPr>
          <w:rFonts w:ascii="Angsana New" w:hAnsi="Angsana New"/>
          <w:sz w:val="30"/>
          <w:szCs w:val="30"/>
        </w:rPr>
        <w:t>3</w:t>
      </w:r>
      <w:r w:rsidR="00493A4B" w:rsidRPr="00EB45CF">
        <w:rPr>
          <w:rFonts w:ascii="Angsana New" w:hAnsi="Angsana New"/>
          <w:sz w:val="30"/>
          <w:szCs w:val="30"/>
        </w:rPr>
        <w:t>1</w:t>
      </w:r>
      <w:r w:rsidRPr="00EB45C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A4B" w:rsidRPr="00EB45CF">
        <w:rPr>
          <w:rFonts w:ascii="Angsana New" w:hAnsi="Angsana New"/>
          <w:sz w:val="30"/>
          <w:szCs w:val="30"/>
        </w:rPr>
        <w:t>2</w:t>
      </w:r>
      <w:r w:rsidR="001B6C1A" w:rsidRPr="00EB45CF">
        <w:rPr>
          <w:rFonts w:ascii="Angsana New" w:hAnsi="Angsana New"/>
          <w:sz w:val="30"/>
          <w:szCs w:val="30"/>
        </w:rPr>
        <w:t>56</w:t>
      </w:r>
      <w:r w:rsidR="00A34930">
        <w:rPr>
          <w:rFonts w:ascii="Angsana New" w:hAnsi="Angsana New"/>
          <w:sz w:val="30"/>
          <w:szCs w:val="30"/>
        </w:rPr>
        <w:t>6</w:t>
      </w:r>
    </w:p>
    <w:p w14:paraId="112127BC" w14:textId="0D119088" w:rsidR="002E4AD2" w:rsidRPr="00625AF3" w:rsidRDefault="00550741" w:rsidP="00F15D0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p w14:paraId="3FFE109E" w14:textId="77777777" w:rsidR="0023426A" w:rsidRPr="00EB45CF" w:rsidRDefault="0023426A" w:rsidP="00DA3CF1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bookmarkStart w:id="1" w:name="_Hlk78294162"/>
      <w:r w:rsidRPr="00EB45CF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bookmarkEnd w:id="1"/>
    <w:p w14:paraId="10D05584" w14:textId="77777777" w:rsidR="00D555C8" w:rsidRPr="00625AF3" w:rsidRDefault="00D555C8" w:rsidP="00E25A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5"/>
        <w:gridCol w:w="1158"/>
        <w:gridCol w:w="263"/>
        <w:gridCol w:w="1182"/>
        <w:gridCol w:w="272"/>
        <w:gridCol w:w="1170"/>
        <w:gridCol w:w="274"/>
        <w:gridCol w:w="1166"/>
      </w:tblGrid>
      <w:tr w:rsidR="00E6602E" w:rsidRPr="00D267C3" w14:paraId="7F4E2AA6" w14:textId="77777777" w:rsidTr="00187EC0">
        <w:trPr>
          <w:tblHeader/>
        </w:trPr>
        <w:tc>
          <w:tcPr>
            <w:tcW w:w="2013" w:type="pct"/>
          </w:tcPr>
          <w:p w14:paraId="6671B6C9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7E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337E3954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7E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87E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8" w:type="pct"/>
            <w:gridSpan w:val="3"/>
          </w:tcPr>
          <w:p w14:paraId="0C6A0C1B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5F3150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DF3AB2B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14:paraId="37FA7A0C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28E7B7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E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02E" w:rsidRPr="00D267C3" w14:paraId="7155707A" w14:textId="77777777" w:rsidTr="00625AF3">
        <w:trPr>
          <w:tblHeader/>
        </w:trPr>
        <w:tc>
          <w:tcPr>
            <w:tcW w:w="2013" w:type="pct"/>
          </w:tcPr>
          <w:p w14:paraId="74C713F8" w14:textId="11D38054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7E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1A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87E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87E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51ADC" w:rsidRPr="00651A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</w:tcPr>
          <w:p w14:paraId="14560011" w14:textId="6B11A5EA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</w:rPr>
              <w:t>256</w:t>
            </w:r>
            <w:r w:rsidR="00233571" w:rsidRPr="00187EC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24D401A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8A0FA91" w14:textId="4C1698E8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</w:rPr>
              <w:t>256</w:t>
            </w:r>
            <w:r w:rsidR="00233571" w:rsidRPr="00187EC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2B94D57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9D8D314" w14:textId="5EB92C99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</w:rPr>
              <w:t>256</w:t>
            </w:r>
            <w:r w:rsidR="00233571" w:rsidRPr="00187EC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6E268340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686180C" w14:textId="333D4D1A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</w:rPr>
              <w:t>256</w:t>
            </w:r>
            <w:r w:rsidR="00233571" w:rsidRPr="00187EC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6602E" w:rsidRPr="00D267C3" w14:paraId="6B3B1BE3" w14:textId="77777777" w:rsidTr="00187EC0">
        <w:trPr>
          <w:tblHeader/>
        </w:trPr>
        <w:tc>
          <w:tcPr>
            <w:tcW w:w="2013" w:type="pct"/>
          </w:tcPr>
          <w:p w14:paraId="75C8FCA4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3A911764" w14:textId="77777777" w:rsidR="00E6602E" w:rsidRPr="00187EC0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7EC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87E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87E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6602E" w:rsidRPr="00D267C3" w14:paraId="0D986181" w14:textId="77777777" w:rsidTr="00625AF3">
        <w:tc>
          <w:tcPr>
            <w:tcW w:w="2013" w:type="pct"/>
            <w:shd w:val="clear" w:color="auto" w:fill="auto"/>
          </w:tcPr>
          <w:p w14:paraId="55A9B505" w14:textId="7F24B6FE" w:rsidR="00E6602E" w:rsidRPr="00187EC0" w:rsidRDefault="00E6602E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E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7513AE" w:rsidRPr="00187E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31" w:type="pct"/>
            <w:shd w:val="clear" w:color="auto" w:fill="auto"/>
          </w:tcPr>
          <w:p w14:paraId="6A926DD6" w14:textId="77777777" w:rsidR="00E6602E" w:rsidRPr="00187EC0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8C8F99" w14:textId="77777777" w:rsidR="00E6602E" w:rsidRPr="00187EC0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16DA6CA" w14:textId="77777777" w:rsidR="00E6602E" w:rsidRPr="00187EC0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A474CB" w14:textId="77777777" w:rsidR="00E6602E" w:rsidRPr="00187EC0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E214852" w14:textId="77777777" w:rsidR="00E6602E" w:rsidRPr="00187EC0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DE02A96" w14:textId="77777777" w:rsidR="00E6602E" w:rsidRPr="00187EC0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BCE8A32" w14:textId="77777777" w:rsidR="00E6602E" w:rsidRPr="00187EC0" w:rsidRDefault="00E6602E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3571" w:rsidRPr="00D267C3" w14:paraId="07579FE9" w14:textId="77777777" w:rsidTr="00625AF3">
        <w:tc>
          <w:tcPr>
            <w:tcW w:w="2013" w:type="pct"/>
            <w:shd w:val="clear" w:color="auto" w:fill="auto"/>
          </w:tcPr>
          <w:p w14:paraId="29E15454" w14:textId="77777777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1" w:type="pct"/>
            <w:shd w:val="clear" w:color="auto" w:fill="auto"/>
          </w:tcPr>
          <w:p w14:paraId="446CD26A" w14:textId="575AE3C1" w:rsidR="00233571" w:rsidRPr="00187EC0" w:rsidRDefault="00EE2CFC" w:rsidP="0018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DD0F351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41336DA" w14:textId="5B60C112" w:rsidR="00233571" w:rsidRPr="00187EC0" w:rsidRDefault="00651AD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8" w:type="pct"/>
          </w:tcPr>
          <w:p w14:paraId="202C2D87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9DB4FE9" w14:textId="400B84AB" w:rsidR="00233571" w:rsidRPr="00187EC0" w:rsidRDefault="00EE2CFC" w:rsidP="0018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D957C81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AD6390D" w14:textId="66765EF5" w:rsidR="00233571" w:rsidRPr="00187EC0" w:rsidRDefault="00651AD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233571" w:rsidRPr="00187EC0" w14:paraId="3348881E" w14:textId="77777777" w:rsidTr="00625AF3">
        <w:tc>
          <w:tcPr>
            <w:tcW w:w="2013" w:type="pct"/>
            <w:shd w:val="clear" w:color="auto" w:fill="auto"/>
          </w:tcPr>
          <w:p w14:paraId="66168FA4" w14:textId="77777777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0A9177E0" w14:textId="77777777" w:rsidR="00233571" w:rsidRPr="00187EC0" w:rsidRDefault="00233571" w:rsidP="0018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9B07211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pct"/>
          </w:tcPr>
          <w:p w14:paraId="5114B7AA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14:paraId="22D6C528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</w:tcPr>
          <w:p w14:paraId="2456658D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18299C8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14:paraId="2A52530B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3742" w:rsidRPr="00D267C3" w14:paraId="20314476" w14:textId="77777777" w:rsidTr="00625AF3">
        <w:tc>
          <w:tcPr>
            <w:tcW w:w="2013" w:type="pct"/>
            <w:shd w:val="clear" w:color="auto" w:fill="auto"/>
          </w:tcPr>
          <w:p w14:paraId="5138A0E7" w14:textId="7FBB453A" w:rsidR="009E3742" w:rsidRPr="00187EC0" w:rsidRDefault="009E3742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04819CDB" w14:textId="77777777" w:rsidR="009E3742" w:rsidRPr="00187EC0" w:rsidRDefault="009E3742" w:rsidP="0018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B6B365A" w14:textId="77777777" w:rsidR="009E3742" w:rsidRPr="00187EC0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B110EC2" w14:textId="77777777" w:rsidR="009E3742" w:rsidRPr="00187EC0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701041" w14:textId="77777777" w:rsidR="009E3742" w:rsidRPr="00187EC0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E2C570B" w14:textId="77777777" w:rsidR="009E3742" w:rsidRPr="00187EC0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6141B23" w14:textId="77777777" w:rsidR="009E3742" w:rsidRPr="00187EC0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C61D4E6" w14:textId="77777777" w:rsidR="009E3742" w:rsidRPr="00187EC0" w:rsidRDefault="009E3742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3571" w:rsidRPr="00BB0D4C" w14:paraId="26AD7201" w14:textId="77777777" w:rsidTr="00625AF3">
        <w:tc>
          <w:tcPr>
            <w:tcW w:w="2013" w:type="pct"/>
            <w:shd w:val="clear" w:color="auto" w:fill="auto"/>
          </w:tcPr>
          <w:p w14:paraId="2B378758" w14:textId="77777777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1" w:type="pct"/>
            <w:shd w:val="clear" w:color="auto" w:fill="auto"/>
          </w:tcPr>
          <w:p w14:paraId="0C4FF830" w14:textId="2D1287C4" w:rsidR="00233571" w:rsidRPr="00187EC0" w:rsidRDefault="00EE2CFC" w:rsidP="0018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F10C45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470B42B" w14:textId="721B2FEB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2BCAE44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B76159B" w14:textId="16769C5B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</w:p>
        </w:tc>
        <w:tc>
          <w:tcPr>
            <w:tcW w:w="149" w:type="pct"/>
            <w:shd w:val="clear" w:color="auto" w:fill="auto"/>
          </w:tcPr>
          <w:p w14:paraId="2C27D046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E6DD5BD" w14:textId="42C08594" w:rsidR="00233571" w:rsidRPr="00187EC0" w:rsidRDefault="00651AD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233571" w:rsidRPr="00BB0D4C" w14:paraId="7004B62F" w14:textId="77777777" w:rsidTr="00625AF3">
        <w:tc>
          <w:tcPr>
            <w:tcW w:w="2013" w:type="pct"/>
            <w:shd w:val="clear" w:color="auto" w:fill="auto"/>
          </w:tcPr>
          <w:p w14:paraId="66FB48A2" w14:textId="77777777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1" w:type="pct"/>
            <w:shd w:val="clear" w:color="auto" w:fill="auto"/>
          </w:tcPr>
          <w:p w14:paraId="511E5880" w14:textId="025837E1" w:rsidR="00233571" w:rsidRPr="00187EC0" w:rsidRDefault="00EE2CFC" w:rsidP="0018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43604B0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5E93C6" w14:textId="5BC51334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5809D8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67E6123" w14:textId="3154B6F8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49" w:type="pct"/>
            <w:shd w:val="clear" w:color="auto" w:fill="auto"/>
          </w:tcPr>
          <w:p w14:paraId="39614200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32DD301" w14:textId="05617107" w:rsidR="00233571" w:rsidRPr="00187EC0" w:rsidRDefault="00651AD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233571" w:rsidRPr="00BB0D4C" w14:paraId="701740C2" w14:textId="77777777" w:rsidTr="00625AF3">
        <w:tc>
          <w:tcPr>
            <w:tcW w:w="2013" w:type="pct"/>
            <w:shd w:val="clear" w:color="auto" w:fill="auto"/>
          </w:tcPr>
          <w:p w14:paraId="7FCE2DB2" w14:textId="77777777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1" w:type="pct"/>
            <w:shd w:val="clear" w:color="auto" w:fill="auto"/>
          </w:tcPr>
          <w:p w14:paraId="23BBF2FD" w14:textId="5D467BF7" w:rsidR="00233571" w:rsidRPr="00187EC0" w:rsidRDefault="00EE2CFC" w:rsidP="0018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6587FB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E1EB19A" w14:textId="3CA0ACA6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903FE1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AEF79E5" w14:textId="47DA34FF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316</w:t>
            </w:r>
          </w:p>
        </w:tc>
        <w:tc>
          <w:tcPr>
            <w:tcW w:w="149" w:type="pct"/>
            <w:shd w:val="clear" w:color="auto" w:fill="auto"/>
          </w:tcPr>
          <w:p w14:paraId="00243A42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8DBB765" w14:textId="2515CBD7" w:rsidR="00233571" w:rsidRPr="00187EC0" w:rsidRDefault="00651AD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</w:tr>
      <w:tr w:rsidR="00233571" w:rsidRPr="00BB0D4C" w14:paraId="0CEEF277" w14:textId="77777777" w:rsidTr="00625AF3">
        <w:tc>
          <w:tcPr>
            <w:tcW w:w="2013" w:type="pct"/>
            <w:shd w:val="clear" w:color="auto" w:fill="auto"/>
          </w:tcPr>
          <w:p w14:paraId="471C3AFE" w14:textId="77777777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31" w:type="pct"/>
            <w:shd w:val="clear" w:color="auto" w:fill="auto"/>
          </w:tcPr>
          <w:p w14:paraId="210FFBD1" w14:textId="26FF0F7B" w:rsidR="00233571" w:rsidRPr="00187EC0" w:rsidRDefault="00EE2CFC" w:rsidP="0018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D3C36B9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A0C4116" w14:textId="1CE52DDE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298F6F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C704FC5" w14:textId="6E57DE4C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366,652</w:t>
            </w:r>
          </w:p>
        </w:tc>
        <w:tc>
          <w:tcPr>
            <w:tcW w:w="149" w:type="pct"/>
            <w:shd w:val="clear" w:color="auto" w:fill="auto"/>
          </w:tcPr>
          <w:p w14:paraId="3BB1061E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14486AA" w14:textId="41CA5499" w:rsidR="00233571" w:rsidRPr="00187EC0" w:rsidRDefault="00651AD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392,603</w:t>
            </w:r>
          </w:p>
        </w:tc>
      </w:tr>
      <w:tr w:rsidR="00233571" w:rsidRPr="00BB0D4C" w14:paraId="39BFC2DD" w14:textId="77777777" w:rsidTr="00625AF3">
        <w:tc>
          <w:tcPr>
            <w:tcW w:w="2013" w:type="pct"/>
            <w:shd w:val="clear" w:color="auto" w:fill="auto"/>
          </w:tcPr>
          <w:p w14:paraId="54527299" w14:textId="3F6F8B13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1" w:type="pct"/>
            <w:shd w:val="clear" w:color="auto" w:fill="auto"/>
          </w:tcPr>
          <w:p w14:paraId="7A0333BE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E4E9E5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3EDE95B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1E28DD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5129A33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5B2704A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98AB7F3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64FF6" w:rsidRPr="00BB0D4C" w14:paraId="4A59054D" w14:textId="77777777" w:rsidTr="00625AF3">
        <w:tc>
          <w:tcPr>
            <w:tcW w:w="2013" w:type="pct"/>
            <w:shd w:val="clear" w:color="auto" w:fill="auto"/>
          </w:tcPr>
          <w:p w14:paraId="15417BA2" w14:textId="0D552290" w:rsidR="00E64FF6" w:rsidRPr="00E64FF6" w:rsidRDefault="00E64FF6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4FF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1" w:type="pct"/>
            <w:shd w:val="clear" w:color="auto" w:fill="auto"/>
          </w:tcPr>
          <w:p w14:paraId="0C30B219" w14:textId="690A2D94" w:rsidR="00E64FF6" w:rsidRPr="00187EC0" w:rsidRDefault="00E64FF6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0545C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3" w:type="pct"/>
            <w:shd w:val="clear" w:color="auto" w:fill="auto"/>
          </w:tcPr>
          <w:p w14:paraId="432D1E0E" w14:textId="77777777" w:rsidR="00E64FF6" w:rsidRPr="00187EC0" w:rsidRDefault="00E64FF6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4E6E909" w14:textId="7F88AD4B" w:rsidR="00E64FF6" w:rsidRPr="00187EC0" w:rsidRDefault="00236A9E" w:rsidP="0023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8" w:type="pct"/>
          </w:tcPr>
          <w:p w14:paraId="1986D1F8" w14:textId="77777777" w:rsidR="00E64FF6" w:rsidRPr="00187EC0" w:rsidRDefault="00E64FF6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431C672" w14:textId="3C73A592" w:rsidR="00E64FF6" w:rsidRPr="00187EC0" w:rsidRDefault="00E64FF6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80545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6496FBD2" w14:textId="77777777" w:rsidR="00E64FF6" w:rsidRPr="00187EC0" w:rsidRDefault="00E64FF6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F47A386" w14:textId="289D66DC" w:rsidR="00E64FF6" w:rsidRPr="00187EC0" w:rsidRDefault="00236A9E" w:rsidP="0023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</w:tr>
      <w:tr w:rsidR="00233571" w:rsidRPr="00BB0D4C" w14:paraId="09C0B1C3" w14:textId="77777777" w:rsidTr="00625AF3">
        <w:tc>
          <w:tcPr>
            <w:tcW w:w="2013" w:type="pct"/>
            <w:shd w:val="clear" w:color="auto" w:fill="auto"/>
          </w:tcPr>
          <w:p w14:paraId="0D218190" w14:textId="40703A5D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EC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187EC0">
              <w:rPr>
                <w:rFonts w:ascii="Angsana New" w:hAnsi="Angsana New"/>
                <w:color w:val="0000FF"/>
                <w:sz w:val="30"/>
                <w:szCs w:val="30"/>
              </w:rPr>
              <w:t xml:space="preserve"> </w:t>
            </w:r>
            <w:r w:rsidRPr="00187EC0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  <w:shd w:val="clear" w:color="auto" w:fill="auto"/>
          </w:tcPr>
          <w:p w14:paraId="5974339F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9ED5172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5A77D5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B3CBB2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19A30AC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34A29E0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F3545BA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33571" w:rsidRPr="00BB0D4C" w14:paraId="48721387" w14:textId="77777777" w:rsidTr="00625AF3">
        <w:tc>
          <w:tcPr>
            <w:tcW w:w="2013" w:type="pct"/>
            <w:shd w:val="clear" w:color="auto" w:fill="auto"/>
          </w:tcPr>
          <w:p w14:paraId="5B640E03" w14:textId="77777777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3FD36F67" w14:textId="287A7F7A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87E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31" w:type="pct"/>
            <w:shd w:val="clear" w:color="auto" w:fill="auto"/>
          </w:tcPr>
          <w:p w14:paraId="2D6590CB" w14:textId="4175A3F1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E64FF6">
              <w:rPr>
                <w:rFonts w:ascii="Angsana New" w:hAnsi="Angsana New"/>
                <w:sz w:val="30"/>
                <w:szCs w:val="30"/>
              </w:rPr>
              <w:t>17,240</w:t>
            </w:r>
          </w:p>
        </w:tc>
        <w:tc>
          <w:tcPr>
            <w:tcW w:w="143" w:type="pct"/>
            <w:shd w:val="clear" w:color="auto" w:fill="auto"/>
          </w:tcPr>
          <w:p w14:paraId="2C709570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621AD6B" w14:textId="3F0AA16F" w:rsidR="00233571" w:rsidRPr="00187EC0" w:rsidRDefault="00233571" w:rsidP="0023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87EC0">
              <w:rPr>
                <w:rFonts w:ascii="Angsana New" w:hAnsi="Angsana New"/>
                <w:sz w:val="30"/>
                <w:szCs w:val="30"/>
              </w:rPr>
              <w:br/>
              <w:t>1</w:t>
            </w:r>
            <w:r w:rsidR="00651ADC">
              <w:rPr>
                <w:rFonts w:ascii="Angsana New" w:hAnsi="Angsana New"/>
                <w:sz w:val="30"/>
                <w:szCs w:val="30"/>
              </w:rPr>
              <w:t>8,048</w:t>
            </w:r>
          </w:p>
        </w:tc>
        <w:tc>
          <w:tcPr>
            <w:tcW w:w="148" w:type="pct"/>
          </w:tcPr>
          <w:p w14:paraId="0506E9DF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546B732" w14:textId="2EDBD4F1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>13,790</w:t>
            </w:r>
          </w:p>
        </w:tc>
        <w:tc>
          <w:tcPr>
            <w:tcW w:w="149" w:type="pct"/>
            <w:shd w:val="clear" w:color="auto" w:fill="auto"/>
          </w:tcPr>
          <w:p w14:paraId="34EEF94B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4EDE7D19" w14:textId="1994628E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7EC0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="00651ADC">
              <w:rPr>
                <w:rFonts w:ascii="Angsana New" w:hAnsi="Angsana New"/>
                <w:color w:val="000000"/>
                <w:sz w:val="30"/>
                <w:szCs w:val="30"/>
              </w:rPr>
              <w:t>14,835</w:t>
            </w:r>
          </w:p>
        </w:tc>
      </w:tr>
      <w:tr w:rsidR="00233571" w:rsidRPr="00BB0D4C" w14:paraId="363D4CE8" w14:textId="77777777" w:rsidTr="00625AF3">
        <w:tc>
          <w:tcPr>
            <w:tcW w:w="2013" w:type="pct"/>
            <w:shd w:val="clear" w:color="auto" w:fill="auto"/>
          </w:tcPr>
          <w:p w14:paraId="29A9BCFD" w14:textId="68BC3194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6FC40721" w14:textId="50044997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3" w:type="pct"/>
            <w:shd w:val="clear" w:color="auto" w:fill="auto"/>
          </w:tcPr>
          <w:p w14:paraId="4E52794B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D041946" w14:textId="52763049" w:rsidR="00233571" w:rsidRPr="00187EC0" w:rsidRDefault="00651AD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48" w:type="pct"/>
          </w:tcPr>
          <w:p w14:paraId="314A62E7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DC114E8" w14:textId="46F678B6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49" w:type="pct"/>
            <w:shd w:val="clear" w:color="auto" w:fill="auto"/>
          </w:tcPr>
          <w:p w14:paraId="434BCBB8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DD3179A" w14:textId="463402E9" w:rsidR="00233571" w:rsidRPr="00187EC0" w:rsidRDefault="00651AD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309</w:t>
            </w:r>
          </w:p>
        </w:tc>
      </w:tr>
      <w:tr w:rsidR="00233571" w:rsidRPr="00BB0D4C" w14:paraId="231BD15F" w14:textId="77777777" w:rsidTr="00625AF3">
        <w:tc>
          <w:tcPr>
            <w:tcW w:w="2013" w:type="pct"/>
            <w:shd w:val="clear" w:color="auto" w:fill="auto"/>
          </w:tcPr>
          <w:p w14:paraId="2F4525AD" w14:textId="7D3BF423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31EF7" w14:textId="70D0DC84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2F2317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43" w:type="pct"/>
            <w:shd w:val="clear" w:color="auto" w:fill="auto"/>
          </w:tcPr>
          <w:p w14:paraId="7A879749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EC3B625" w14:textId="62ACDA56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EC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51AD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87E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1ADC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148" w:type="pct"/>
          </w:tcPr>
          <w:p w14:paraId="752F6F32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9D57D" w14:textId="732075C8" w:rsidR="00233571" w:rsidRPr="00187EC0" w:rsidRDefault="00EE2CF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13,863</w:t>
            </w:r>
          </w:p>
        </w:tc>
        <w:tc>
          <w:tcPr>
            <w:tcW w:w="149" w:type="pct"/>
            <w:shd w:val="clear" w:color="auto" w:fill="auto"/>
          </w:tcPr>
          <w:p w14:paraId="550FEDDB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4D568" w14:textId="3772E322" w:rsidR="00233571" w:rsidRPr="00187EC0" w:rsidRDefault="00651ADC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15,144</w:t>
            </w:r>
          </w:p>
        </w:tc>
      </w:tr>
      <w:tr w:rsidR="00233571" w:rsidRPr="00187EC0" w14:paraId="3E733533" w14:textId="77777777" w:rsidTr="00682505">
        <w:tc>
          <w:tcPr>
            <w:tcW w:w="2013" w:type="pct"/>
            <w:shd w:val="clear" w:color="auto" w:fill="auto"/>
          </w:tcPr>
          <w:p w14:paraId="126CE708" w14:textId="77777777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76E7D74C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373B840F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0145FA43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749E8267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7FFD8DBF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9" w:type="pct"/>
            <w:shd w:val="clear" w:color="auto" w:fill="auto"/>
          </w:tcPr>
          <w:p w14:paraId="3D33C628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14:paraId="0645CA6C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2505" w:rsidRPr="00187EC0" w14:paraId="55CEAEBE" w14:textId="77777777" w:rsidTr="00682505">
        <w:tc>
          <w:tcPr>
            <w:tcW w:w="2013" w:type="pct"/>
            <w:shd w:val="clear" w:color="auto" w:fill="auto"/>
          </w:tcPr>
          <w:p w14:paraId="56A304A4" w14:textId="77777777" w:rsidR="00682505" w:rsidRPr="00187EC0" w:rsidRDefault="00682505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6F5F785" w14:textId="77777777" w:rsidR="00682505" w:rsidRPr="00187EC0" w:rsidRDefault="00682505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65259164" w14:textId="77777777" w:rsidR="00682505" w:rsidRPr="00187EC0" w:rsidRDefault="00682505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pct"/>
          </w:tcPr>
          <w:p w14:paraId="6D478EA1" w14:textId="77777777" w:rsidR="00682505" w:rsidRPr="00187EC0" w:rsidRDefault="00682505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6D37A681" w14:textId="77777777" w:rsidR="00682505" w:rsidRPr="00187EC0" w:rsidRDefault="00682505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</w:tcPr>
          <w:p w14:paraId="0AFB91FC" w14:textId="77777777" w:rsidR="00682505" w:rsidRPr="00187EC0" w:rsidRDefault="00682505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9" w:type="pct"/>
            <w:shd w:val="clear" w:color="auto" w:fill="auto"/>
          </w:tcPr>
          <w:p w14:paraId="701C3268" w14:textId="77777777" w:rsidR="00682505" w:rsidRPr="00187EC0" w:rsidRDefault="00682505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14:paraId="04C6B306" w14:textId="77777777" w:rsidR="00682505" w:rsidRPr="00187EC0" w:rsidRDefault="00682505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33571" w:rsidRPr="00BB0D4C" w14:paraId="6D80E259" w14:textId="77777777" w:rsidTr="00625AF3">
        <w:tc>
          <w:tcPr>
            <w:tcW w:w="2013" w:type="pct"/>
            <w:shd w:val="clear" w:color="auto" w:fill="auto"/>
          </w:tcPr>
          <w:p w14:paraId="20CA9B23" w14:textId="047858DC" w:rsidR="00233571" w:rsidRPr="00187EC0" w:rsidRDefault="00233571" w:rsidP="0023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17AE4337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35562FC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DC31465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FF23F08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B68F5AB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4A559D8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6747A33" w14:textId="77777777" w:rsidR="00233571" w:rsidRPr="00187EC0" w:rsidRDefault="00233571" w:rsidP="0018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51ADC" w:rsidRPr="00BB0D4C" w14:paraId="68EECCC7" w14:textId="77777777" w:rsidTr="00625AF3">
        <w:tc>
          <w:tcPr>
            <w:tcW w:w="2013" w:type="pct"/>
            <w:shd w:val="clear" w:color="auto" w:fill="auto"/>
          </w:tcPr>
          <w:p w14:paraId="7270FF15" w14:textId="2C32D279" w:rsidR="00651ADC" w:rsidRPr="00187EC0" w:rsidRDefault="00651ADC" w:rsidP="0065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1" w:type="pct"/>
            <w:shd w:val="clear" w:color="auto" w:fill="auto"/>
          </w:tcPr>
          <w:p w14:paraId="73F6B652" w14:textId="44B1A022" w:rsidR="00651ADC" w:rsidRPr="00A25CA9" w:rsidRDefault="00EE2CFC" w:rsidP="009D5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A25C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ABD64FE" w14:textId="77777777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ED85232" w14:textId="4CE65F9B" w:rsidR="00651ADC" w:rsidRPr="00651ADC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651ADC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8" w:type="pct"/>
          </w:tcPr>
          <w:p w14:paraId="3BD60D8C" w14:textId="77777777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DD29558" w14:textId="6C23F578" w:rsidR="00651ADC" w:rsidRPr="00187EC0" w:rsidRDefault="00EE2CFC" w:rsidP="009D5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2B81082" w14:textId="77777777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A5E2643" w14:textId="1664993C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1ADC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651ADC" w:rsidRPr="00BB0D4C" w14:paraId="35936153" w14:textId="77777777" w:rsidTr="00625AF3">
        <w:tc>
          <w:tcPr>
            <w:tcW w:w="2013" w:type="pct"/>
            <w:shd w:val="clear" w:color="auto" w:fill="auto"/>
          </w:tcPr>
          <w:p w14:paraId="7FD60379" w14:textId="72097262" w:rsidR="00651ADC" w:rsidRPr="00187EC0" w:rsidRDefault="00651ADC" w:rsidP="0065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1" w:type="pct"/>
            <w:shd w:val="clear" w:color="auto" w:fill="auto"/>
          </w:tcPr>
          <w:p w14:paraId="50503E67" w14:textId="65271A2D" w:rsidR="00651ADC" w:rsidRPr="00187EC0" w:rsidRDefault="00EE2CFC" w:rsidP="009D5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176E297" w14:textId="77777777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8DF8748" w14:textId="410E5DCB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8" w:type="pct"/>
          </w:tcPr>
          <w:p w14:paraId="7255B97C" w14:textId="77777777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DB9AC34" w14:textId="2A7FFBA9" w:rsidR="00651ADC" w:rsidRPr="00187EC0" w:rsidRDefault="00EE2CFC" w:rsidP="009D5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7101EEF" w14:textId="77777777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07F7AB7" w14:textId="2B4F5BAE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651ADC" w:rsidRPr="00BB0D4C" w14:paraId="12924156" w14:textId="77777777" w:rsidTr="00625AF3">
        <w:tc>
          <w:tcPr>
            <w:tcW w:w="2013" w:type="pct"/>
            <w:shd w:val="clear" w:color="auto" w:fill="auto"/>
          </w:tcPr>
          <w:p w14:paraId="48558386" w14:textId="0FE13F69" w:rsidR="00651ADC" w:rsidRPr="00187EC0" w:rsidRDefault="00651ADC" w:rsidP="0065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7EC0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31" w:type="pct"/>
            <w:shd w:val="clear" w:color="auto" w:fill="auto"/>
          </w:tcPr>
          <w:p w14:paraId="13A381DA" w14:textId="17D1063F" w:rsidR="00651ADC" w:rsidRPr="00187EC0" w:rsidRDefault="00EE2CF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34,152</w:t>
            </w:r>
          </w:p>
        </w:tc>
        <w:tc>
          <w:tcPr>
            <w:tcW w:w="143" w:type="pct"/>
            <w:shd w:val="clear" w:color="auto" w:fill="auto"/>
          </w:tcPr>
          <w:p w14:paraId="02B93754" w14:textId="77777777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8C4EA9" w14:textId="11DB3E91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19,128</w:t>
            </w:r>
          </w:p>
        </w:tc>
        <w:tc>
          <w:tcPr>
            <w:tcW w:w="148" w:type="pct"/>
          </w:tcPr>
          <w:p w14:paraId="1FB26544" w14:textId="77777777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9E3B134" w14:textId="4C12372D" w:rsidR="00651ADC" w:rsidRPr="00187EC0" w:rsidRDefault="00EE2CF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34,152</w:t>
            </w:r>
          </w:p>
        </w:tc>
        <w:tc>
          <w:tcPr>
            <w:tcW w:w="149" w:type="pct"/>
            <w:shd w:val="clear" w:color="auto" w:fill="auto"/>
          </w:tcPr>
          <w:p w14:paraId="4F11E704" w14:textId="77777777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CD85718" w14:textId="3AC1BD33" w:rsidR="00651ADC" w:rsidRPr="00187EC0" w:rsidRDefault="00651ADC" w:rsidP="0065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19,128</w:t>
            </w:r>
          </w:p>
        </w:tc>
      </w:tr>
    </w:tbl>
    <w:p w14:paraId="610786C1" w14:textId="77777777" w:rsidR="00BF2355" w:rsidRPr="00224ACF" w:rsidRDefault="00BF2355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0DFE93" w14:textId="6E09AF79" w:rsidR="00435C11" w:rsidRDefault="0023426A" w:rsidP="00435C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ยอดคงเหลือกับ</w:t>
      </w:r>
      <w:r w:rsidR="003C6905" w:rsidRPr="00D267C3">
        <w:rPr>
          <w:rFonts w:ascii="Angsana New" w:hAnsi="Angsana New"/>
          <w:sz w:val="30"/>
          <w:szCs w:val="30"/>
          <w:cs/>
        </w:rPr>
        <w:t>บุคคล</w:t>
      </w:r>
      <w:r w:rsidR="003C6905" w:rsidRPr="00D267C3">
        <w:rPr>
          <w:rFonts w:ascii="Angsana New" w:hAnsi="Angsana New" w:hint="cs"/>
          <w:sz w:val="30"/>
          <w:szCs w:val="30"/>
          <w:cs/>
        </w:rPr>
        <w:t>หรือ</w:t>
      </w:r>
      <w:r w:rsidRPr="00D267C3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="00E6602E">
        <w:rPr>
          <w:rFonts w:ascii="Angsana New" w:hAnsi="Angsana New"/>
          <w:sz w:val="30"/>
          <w:szCs w:val="30"/>
        </w:rPr>
        <w:t xml:space="preserve">30 </w:t>
      </w:r>
      <w:r w:rsidR="00651ADC" w:rsidRPr="00651ADC">
        <w:rPr>
          <w:rFonts w:ascii="Angsana New" w:hAnsi="Angsana New"/>
          <w:sz w:val="30"/>
          <w:szCs w:val="30"/>
          <w:cs/>
        </w:rPr>
        <w:t>กันยายน</w:t>
      </w:r>
      <w:r w:rsidR="00EB45CF">
        <w:rPr>
          <w:rFonts w:ascii="Angsana New" w:hAnsi="Angsana New" w:hint="cs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</w:t>
      </w:r>
      <w:r w:rsidR="00187EC0">
        <w:rPr>
          <w:rFonts w:ascii="Angsana New" w:hAnsi="Angsana New"/>
          <w:sz w:val="30"/>
          <w:szCs w:val="30"/>
        </w:rPr>
        <w:t>67</w:t>
      </w:r>
      <w:r w:rsidR="00B44738"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และ</w:t>
      </w:r>
      <w:r w:rsidRPr="00D267C3">
        <w:rPr>
          <w:rFonts w:ascii="Angsana New" w:hAnsi="Angsana New"/>
          <w:sz w:val="30"/>
          <w:szCs w:val="30"/>
        </w:rPr>
        <w:t xml:space="preserve"> 3</w:t>
      </w:r>
      <w:r w:rsidR="00493A4B"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56</w:t>
      </w:r>
      <w:r w:rsidR="00187EC0">
        <w:rPr>
          <w:rFonts w:ascii="Angsana New" w:hAnsi="Angsana New"/>
          <w:sz w:val="30"/>
          <w:szCs w:val="30"/>
        </w:rPr>
        <w:t>6</w:t>
      </w:r>
      <w:r w:rsidR="00B44738" w:rsidRPr="00D267C3">
        <w:rPr>
          <w:rFonts w:ascii="Angsana New" w:hAnsi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มีดังนี้</w:t>
      </w:r>
    </w:p>
    <w:p w14:paraId="3926F6DA" w14:textId="77777777" w:rsidR="00435C11" w:rsidRPr="00224ACF" w:rsidRDefault="00435C11" w:rsidP="00435C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0DF5C97" w14:textId="77777777" w:rsidR="0023426A" w:rsidRPr="00435C11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"/>
          <w:szCs w:val="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366FB9" w:rsidRPr="00366FB9" w14:paraId="04AA5DE9" w14:textId="77777777" w:rsidTr="00385C2A">
        <w:trPr>
          <w:tblHeader/>
        </w:trPr>
        <w:tc>
          <w:tcPr>
            <w:tcW w:w="2035" w:type="pct"/>
          </w:tcPr>
          <w:p w14:paraId="03EFC9C7" w14:textId="77777777" w:rsidR="00366FB9" w:rsidRPr="00366FB9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366FB9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211C7E42" w14:textId="77777777" w:rsidR="00366FB9" w:rsidRPr="00366FB9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66FB9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5D246ED6" w14:textId="42559759" w:rsidR="00366FB9" w:rsidRPr="00366FB9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59BCDECF" w14:textId="77777777" w:rsidR="00366FB9" w:rsidRPr="00366FB9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3DBC8796" w14:textId="689C0D1E" w:rsidR="00366FB9" w:rsidRPr="00366FB9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9C3" w:rsidRPr="00366FB9" w14:paraId="7A002C25" w14:textId="77777777" w:rsidTr="007C4BA2">
        <w:trPr>
          <w:tblHeader/>
        </w:trPr>
        <w:tc>
          <w:tcPr>
            <w:tcW w:w="2035" w:type="pct"/>
          </w:tcPr>
          <w:p w14:paraId="16E1740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22C4BB0" w14:textId="4D93DA36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51ADC" w:rsidRPr="00651A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8608C6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AF75A1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E47AB7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8A249D" w14:textId="20E13C33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51ADC" w:rsidRPr="00651A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4AB64D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E4862B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19C3" w:rsidRPr="00366FB9" w14:paraId="6AC43ACF" w14:textId="77777777" w:rsidTr="007C4BA2">
        <w:trPr>
          <w:tblHeader/>
        </w:trPr>
        <w:tc>
          <w:tcPr>
            <w:tcW w:w="2035" w:type="pct"/>
          </w:tcPr>
          <w:p w14:paraId="73AA789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E0D0C1" w14:textId="51DD6C66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9E37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4B57A3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1E84CC" w14:textId="76343B69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9E374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AD9406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889565" w14:textId="56DF932B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9E37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1D825B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2B0DFC" w14:textId="1AF5933D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9E374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19C3" w:rsidRPr="00366FB9" w14:paraId="6965F8EA" w14:textId="77777777" w:rsidTr="007C4BA2">
        <w:trPr>
          <w:tblHeader/>
        </w:trPr>
        <w:tc>
          <w:tcPr>
            <w:tcW w:w="2035" w:type="pct"/>
          </w:tcPr>
          <w:p w14:paraId="0511153C" w14:textId="77777777" w:rsidR="002519C3" w:rsidRPr="00765E02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65" w:type="pct"/>
            <w:gridSpan w:val="7"/>
          </w:tcPr>
          <w:p w14:paraId="7B683FD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9C3" w:rsidRPr="00366FB9" w14:paraId="38BDF40A" w14:textId="77777777" w:rsidTr="00366FB9">
        <w:tc>
          <w:tcPr>
            <w:tcW w:w="2035" w:type="pct"/>
          </w:tcPr>
          <w:p w14:paraId="080B12BC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2BDA751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6CAAF1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AB3CD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C494B1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2D25C1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22C02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3393E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E3742" w:rsidRPr="00366FB9" w14:paraId="3CC4206B" w14:textId="77777777" w:rsidTr="00366FB9">
        <w:tc>
          <w:tcPr>
            <w:tcW w:w="2035" w:type="pct"/>
          </w:tcPr>
          <w:p w14:paraId="6A47E56B" w14:textId="77777777" w:rsidR="009E3742" w:rsidRPr="00366FB9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3392624" w14:textId="5ECCF2AB" w:rsidR="009E3742" w:rsidRPr="00366FB9" w:rsidRDefault="00EE2CFC" w:rsidP="009D5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23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-</w:t>
            </w:r>
          </w:p>
        </w:tc>
        <w:tc>
          <w:tcPr>
            <w:tcW w:w="146" w:type="pct"/>
          </w:tcPr>
          <w:p w14:paraId="22791EFA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BA625E1" w14:textId="77777777" w:rsidR="009E3742" w:rsidRPr="00366FB9" w:rsidRDefault="009E3742" w:rsidP="009D5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07E009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92A950E" w14:textId="60049776" w:rsidR="009E3742" w:rsidRPr="00366FB9" w:rsidRDefault="00EE2C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45" w:type="pct"/>
          </w:tcPr>
          <w:p w14:paraId="51A5277B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87B04" w14:textId="29F2EA59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</w:p>
        </w:tc>
      </w:tr>
      <w:tr w:rsidR="009E3742" w:rsidRPr="00366FB9" w14:paraId="23D45D82" w14:textId="77777777" w:rsidTr="00366FB9">
        <w:tc>
          <w:tcPr>
            <w:tcW w:w="2035" w:type="pct"/>
          </w:tcPr>
          <w:p w14:paraId="4B1C8C27" w14:textId="77777777" w:rsidR="009E3742" w:rsidRPr="00366FB9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139817F" w14:textId="0DD4BAEB" w:rsidR="009E3742" w:rsidRPr="00366FB9" w:rsidRDefault="00EE2CFC" w:rsidP="009D5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23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29A9FF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76B72B3" w14:textId="0CF525FC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701C3FC6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6C78DC9" w14:textId="55CAD5D0" w:rsidR="009E3742" w:rsidRPr="00366FB9" w:rsidRDefault="00EE2CFC" w:rsidP="009D5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971F6D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09D7669" w14:textId="4E429036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</w:tr>
      <w:tr w:rsidR="009E3742" w:rsidRPr="00366FB9" w14:paraId="60F8F819" w14:textId="77777777" w:rsidTr="00366FB9">
        <w:tc>
          <w:tcPr>
            <w:tcW w:w="2035" w:type="pct"/>
          </w:tcPr>
          <w:p w14:paraId="25140305" w14:textId="77777777" w:rsidR="009E3742" w:rsidRPr="00366FB9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BC4928A" w14:textId="0F9D2236" w:rsidR="009E3742" w:rsidRPr="00366FB9" w:rsidRDefault="00EE2CFC" w:rsidP="009D5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23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F3662B2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47500BC" w14:textId="6F2959D6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07A9FD60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F69ED85" w14:textId="5B4F1047" w:rsidR="009E3742" w:rsidRPr="00366FB9" w:rsidRDefault="00EE2C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397</w:t>
            </w:r>
          </w:p>
        </w:tc>
        <w:tc>
          <w:tcPr>
            <w:tcW w:w="145" w:type="pct"/>
          </w:tcPr>
          <w:p w14:paraId="3DC9D026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2430A90" w14:textId="2BE77779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120</w:t>
            </w:r>
          </w:p>
        </w:tc>
      </w:tr>
      <w:tr w:rsidR="00A437FA" w:rsidRPr="00366FB9" w14:paraId="58F5C6E1" w14:textId="77777777" w:rsidTr="00224ACF">
        <w:tc>
          <w:tcPr>
            <w:tcW w:w="2035" w:type="pct"/>
          </w:tcPr>
          <w:p w14:paraId="523B7666" w14:textId="77777777" w:rsidR="00A437FA" w:rsidRPr="00366FB9" w:rsidRDefault="00A437F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E3A1700" w14:textId="77777777" w:rsidR="00A437FA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91282E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CBF23A2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C6DD29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71F4987" w14:textId="77777777" w:rsidR="00A437FA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54C5DE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D379901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24ACF" w:rsidRPr="00366FB9" w14:paraId="701E5AD7" w14:textId="77777777" w:rsidTr="00224ACF">
        <w:tc>
          <w:tcPr>
            <w:tcW w:w="2035" w:type="pct"/>
          </w:tcPr>
          <w:p w14:paraId="7E12AFA1" w14:textId="77777777" w:rsidR="00224ACF" w:rsidRPr="00366FB9" w:rsidRDefault="00224ACF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DE8A289" w14:textId="77777777" w:rsidR="00224ACF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B01CBD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F4B56A1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471B67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3AF3321C" w14:textId="77777777" w:rsidR="00224ACF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D62109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BE06FA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24ACF" w:rsidRPr="00366FB9" w14:paraId="5D9DF348" w14:textId="77777777" w:rsidTr="00224ACF">
        <w:tc>
          <w:tcPr>
            <w:tcW w:w="2035" w:type="pct"/>
          </w:tcPr>
          <w:p w14:paraId="27B247B9" w14:textId="77777777" w:rsidR="00224ACF" w:rsidRPr="00366FB9" w:rsidRDefault="00224ACF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D763A01" w14:textId="77777777" w:rsidR="00224ACF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9C223D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FDA4AF6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7AA02D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F5FABE7" w14:textId="77777777" w:rsidR="00224ACF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4527051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ABC47E" w14:textId="77777777" w:rsidR="00224ACF" w:rsidRPr="00366FB9" w:rsidRDefault="00224ACF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612EF5C2" w14:textId="77777777" w:rsidTr="00E14166">
        <w:tc>
          <w:tcPr>
            <w:tcW w:w="2035" w:type="pct"/>
          </w:tcPr>
          <w:p w14:paraId="51F70171" w14:textId="0D9ED8CD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เงินจ่ายล่วงหน้าผู้รับเหมา 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0BFF1F86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5569187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DD782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5877D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EF9777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369420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172E7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5E1A9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0D018006" w14:textId="77777777" w:rsidTr="00E14166">
        <w:tc>
          <w:tcPr>
            <w:tcW w:w="2035" w:type="pct"/>
          </w:tcPr>
          <w:p w14:paraId="61970AB0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A81DB66" w14:textId="0C3CD6F7" w:rsidR="002519C3" w:rsidRPr="00366FB9" w:rsidRDefault="00EE2CFC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CAD39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A24F5B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F44D5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5480236" w14:textId="10C76636" w:rsidR="002519C3" w:rsidRPr="00366FB9" w:rsidRDefault="00EE2CFC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18,771</w:t>
            </w:r>
          </w:p>
        </w:tc>
        <w:tc>
          <w:tcPr>
            <w:tcW w:w="145" w:type="pct"/>
          </w:tcPr>
          <w:p w14:paraId="268991E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6AF4548" w14:textId="3CEAD0D9" w:rsidR="002519C3" w:rsidRPr="00366FB9" w:rsidRDefault="007017FC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</w:t>
            </w:r>
            <w:r w:rsidR="009E374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</w:t>
            </w:r>
          </w:p>
        </w:tc>
      </w:tr>
      <w:tr w:rsidR="00A25CA9" w:rsidRPr="00366FB9" w14:paraId="65535811" w14:textId="77777777" w:rsidTr="00A25CA9">
        <w:tc>
          <w:tcPr>
            <w:tcW w:w="2035" w:type="pct"/>
          </w:tcPr>
          <w:p w14:paraId="472251C3" w14:textId="77777777" w:rsidR="00A25CA9" w:rsidRPr="00366FB9" w:rsidRDefault="00A25CA9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AA78AFF" w14:textId="77777777" w:rsidR="00A25CA9" w:rsidRDefault="00A25CA9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8C145A" w14:textId="77777777" w:rsidR="00A25CA9" w:rsidRPr="00366FB9" w:rsidRDefault="00A25CA9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0F5B7FC" w14:textId="77777777" w:rsidR="00A25CA9" w:rsidRPr="00366FB9" w:rsidRDefault="00A25CA9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9FF89E" w14:textId="77777777" w:rsidR="00A25CA9" w:rsidRPr="00366FB9" w:rsidRDefault="00A25CA9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3D119679" w14:textId="77777777" w:rsidR="00A25CA9" w:rsidRDefault="00A25CA9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C667F6" w14:textId="77777777" w:rsidR="00A25CA9" w:rsidRPr="00366FB9" w:rsidRDefault="00A25CA9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8F378F" w14:textId="77777777" w:rsidR="00A25CA9" w:rsidRDefault="00A25CA9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739CFAD7" w14:textId="77777777" w:rsidTr="00E14166">
        <w:tc>
          <w:tcPr>
            <w:tcW w:w="2035" w:type="pct"/>
          </w:tcPr>
          <w:p w14:paraId="555C253B" w14:textId="1F750DE9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4B0D286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D45E7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3A0ED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659479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1C701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05862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EF7CDC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E3742" w:rsidRPr="00366FB9" w14:paraId="365D9298" w14:textId="77777777" w:rsidTr="00366FB9">
        <w:tc>
          <w:tcPr>
            <w:tcW w:w="2035" w:type="pct"/>
          </w:tcPr>
          <w:p w14:paraId="684FFDDE" w14:textId="77777777" w:rsidR="009E3742" w:rsidRPr="00366FB9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FCB1FEA" w14:textId="07F368A7" w:rsidR="009E3742" w:rsidRPr="00366FB9" w:rsidRDefault="0069105E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942DED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B28F5F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332B26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C0AF90A" w14:textId="51059AE2" w:rsidR="009E3742" w:rsidRPr="00366FB9" w:rsidRDefault="0069105E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19,157</w:t>
            </w:r>
          </w:p>
        </w:tc>
        <w:tc>
          <w:tcPr>
            <w:tcW w:w="145" w:type="pct"/>
          </w:tcPr>
          <w:p w14:paraId="2C00E33A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1A05CE" w14:textId="40B11C69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="009E374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414</w:t>
            </w:r>
          </w:p>
        </w:tc>
      </w:tr>
      <w:tr w:rsidR="009E3742" w:rsidRPr="00366FB9" w14:paraId="6EE34D09" w14:textId="77777777" w:rsidTr="00366FB9">
        <w:tc>
          <w:tcPr>
            <w:tcW w:w="2035" w:type="pct"/>
          </w:tcPr>
          <w:p w14:paraId="3ECD9421" w14:textId="77777777" w:rsidR="009E3742" w:rsidRPr="00366FB9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897B1" w14:textId="2FF23C2C" w:rsidR="009E3742" w:rsidRPr="00366FB9" w:rsidRDefault="0069105E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8,544</w:t>
            </w:r>
          </w:p>
        </w:tc>
        <w:tc>
          <w:tcPr>
            <w:tcW w:w="146" w:type="pct"/>
          </w:tcPr>
          <w:p w14:paraId="17A05C1C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DFA6CEB" w14:textId="0DD83897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955</w:t>
            </w:r>
          </w:p>
        </w:tc>
        <w:tc>
          <w:tcPr>
            <w:tcW w:w="146" w:type="pct"/>
          </w:tcPr>
          <w:p w14:paraId="0B316FE8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9EC691" w14:textId="668B40F1" w:rsidR="009E3742" w:rsidRPr="00366FB9" w:rsidRDefault="0069105E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8,544</w:t>
            </w:r>
          </w:p>
        </w:tc>
        <w:tc>
          <w:tcPr>
            <w:tcW w:w="145" w:type="pct"/>
          </w:tcPr>
          <w:p w14:paraId="20344D65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189CF53" w14:textId="56BD3275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955</w:t>
            </w:r>
          </w:p>
        </w:tc>
      </w:tr>
      <w:tr w:rsidR="009E3742" w:rsidRPr="00366FB9" w14:paraId="01735649" w14:textId="77777777" w:rsidTr="00366FB9">
        <w:tc>
          <w:tcPr>
            <w:tcW w:w="2035" w:type="pct"/>
          </w:tcPr>
          <w:p w14:paraId="210F40B7" w14:textId="77777777" w:rsidR="009E3742" w:rsidRPr="00366FB9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327C6D" w14:textId="39827F42" w:rsidR="009E3742" w:rsidRPr="00366FB9" w:rsidRDefault="0069105E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8,544</w:t>
            </w:r>
          </w:p>
        </w:tc>
        <w:tc>
          <w:tcPr>
            <w:tcW w:w="146" w:type="pct"/>
          </w:tcPr>
          <w:p w14:paraId="68DC5A88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889F3B0" w14:textId="51B2A960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955</w:t>
            </w:r>
          </w:p>
        </w:tc>
        <w:tc>
          <w:tcPr>
            <w:tcW w:w="146" w:type="pct"/>
          </w:tcPr>
          <w:p w14:paraId="0F569071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6EFE8F1" w14:textId="7FE809D0" w:rsidR="009E3742" w:rsidRPr="00366FB9" w:rsidRDefault="0069105E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27,701</w:t>
            </w:r>
          </w:p>
        </w:tc>
        <w:tc>
          <w:tcPr>
            <w:tcW w:w="145" w:type="pct"/>
          </w:tcPr>
          <w:p w14:paraId="3CC80745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0CBB1DD" w14:textId="3F10ADEC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24,369</w:t>
            </w:r>
          </w:p>
        </w:tc>
      </w:tr>
      <w:tr w:rsidR="002519C3" w:rsidRPr="00366FB9" w14:paraId="78A35B9D" w14:textId="77777777" w:rsidTr="00366FB9">
        <w:tc>
          <w:tcPr>
            <w:tcW w:w="2035" w:type="pct"/>
          </w:tcPr>
          <w:p w14:paraId="40C1F0A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3B2BF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125F1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D811A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2B563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976E8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78C04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578A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519C3" w:rsidRPr="00366FB9" w14:paraId="35BF6F9C" w14:textId="77777777" w:rsidTr="00366FB9">
        <w:tc>
          <w:tcPr>
            <w:tcW w:w="2035" w:type="pct"/>
          </w:tcPr>
          <w:p w14:paraId="2DFE7CEA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170ADF9F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17319C9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51582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AF76F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74587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472D2F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14A37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D147E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E3742" w:rsidRPr="00366FB9" w14:paraId="6B3DB396" w14:textId="77777777" w:rsidTr="006E79F0">
        <w:tc>
          <w:tcPr>
            <w:tcW w:w="2035" w:type="pct"/>
          </w:tcPr>
          <w:p w14:paraId="0C298A98" w14:textId="77777777" w:rsidR="009E3742" w:rsidRPr="00366FB9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30B6914F" w14:textId="01A067B0" w:rsidR="009E3742" w:rsidRPr="00366FB9" w:rsidRDefault="009730E6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F13DFE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E41F40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8FBC41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E35F9EF" w14:textId="0BDB346B" w:rsidR="009E3742" w:rsidRPr="00366FB9" w:rsidRDefault="0069105E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93,791</w:t>
            </w:r>
          </w:p>
        </w:tc>
        <w:tc>
          <w:tcPr>
            <w:tcW w:w="145" w:type="pct"/>
          </w:tcPr>
          <w:p w14:paraId="47C20417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23BE05" w14:textId="6D09E2C1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56,526</w:t>
            </w:r>
          </w:p>
        </w:tc>
      </w:tr>
      <w:tr w:rsidR="009E3742" w:rsidRPr="00366FB9" w14:paraId="4A0812E3" w14:textId="77777777" w:rsidTr="006E79F0">
        <w:tc>
          <w:tcPr>
            <w:tcW w:w="2035" w:type="pct"/>
          </w:tcPr>
          <w:p w14:paraId="391F5F61" w14:textId="77777777" w:rsidR="009E3742" w:rsidRPr="00366FB9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039AD6A5" w14:textId="5E1AFF2F" w:rsidR="009E3742" w:rsidRPr="00366FB9" w:rsidRDefault="009730E6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16,116</w:t>
            </w:r>
          </w:p>
        </w:tc>
        <w:tc>
          <w:tcPr>
            <w:tcW w:w="146" w:type="pct"/>
          </w:tcPr>
          <w:p w14:paraId="66293994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692C119" w14:textId="46333BBE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3,116</w:t>
            </w:r>
          </w:p>
        </w:tc>
        <w:tc>
          <w:tcPr>
            <w:tcW w:w="146" w:type="pct"/>
          </w:tcPr>
          <w:p w14:paraId="5706D038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3B6EE303" w14:textId="21E0366A" w:rsidR="009E3742" w:rsidRPr="00366FB9" w:rsidRDefault="0069105E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16,116</w:t>
            </w:r>
          </w:p>
        </w:tc>
        <w:tc>
          <w:tcPr>
            <w:tcW w:w="145" w:type="pct"/>
          </w:tcPr>
          <w:p w14:paraId="2807CECC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E952061" w14:textId="4BE941B8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3,116</w:t>
            </w:r>
          </w:p>
        </w:tc>
      </w:tr>
      <w:tr w:rsidR="006E79F0" w:rsidRPr="00366FB9" w14:paraId="5F696AE5" w14:textId="77777777" w:rsidTr="006E79F0">
        <w:tc>
          <w:tcPr>
            <w:tcW w:w="2035" w:type="pct"/>
          </w:tcPr>
          <w:p w14:paraId="3FFC70B3" w14:textId="08EDA24E" w:rsidR="006E79F0" w:rsidRPr="00366FB9" w:rsidRDefault="006E79F0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27C5779" w14:textId="118142DA" w:rsidR="006E79F0" w:rsidRDefault="006E79F0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80545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7348BA3" w14:textId="77777777" w:rsidR="006E79F0" w:rsidRPr="00366FB9" w:rsidRDefault="006E79F0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5DD950E" w14:textId="363695F5" w:rsidR="006E79F0" w:rsidRDefault="006E79F0" w:rsidP="006E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0ABED57" w14:textId="77777777" w:rsidR="006E79F0" w:rsidRPr="00366FB9" w:rsidRDefault="006E79F0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EBCDF5E" w14:textId="22EBD7B7" w:rsidR="006E79F0" w:rsidRDefault="006E79F0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80545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ED22544" w14:textId="77777777" w:rsidR="006E79F0" w:rsidRPr="00366FB9" w:rsidRDefault="006E79F0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EEC6EF4" w14:textId="629B539E" w:rsidR="006E79F0" w:rsidRDefault="006E79F0" w:rsidP="006E7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3742" w:rsidRPr="00366FB9" w14:paraId="514780A9" w14:textId="77777777" w:rsidTr="00366FB9">
        <w:tc>
          <w:tcPr>
            <w:tcW w:w="2035" w:type="pct"/>
          </w:tcPr>
          <w:p w14:paraId="32C96CA7" w14:textId="77777777" w:rsidR="009E3742" w:rsidRPr="00366FB9" w:rsidRDefault="009E3742" w:rsidP="009E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45A0281" w14:textId="49620FCB" w:rsidR="009E3742" w:rsidRPr="00366FB9" w:rsidRDefault="009730E6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</w:t>
            </w:r>
            <w:r w:rsidR="006E79F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D3309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8054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C1F05C6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D2D60F6" w14:textId="3E6A4292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3,116</w:t>
            </w:r>
          </w:p>
        </w:tc>
        <w:tc>
          <w:tcPr>
            <w:tcW w:w="146" w:type="pct"/>
          </w:tcPr>
          <w:p w14:paraId="20ED83A7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E05FAE" w14:textId="5589C18E" w:rsidR="009E3742" w:rsidRPr="00366FB9" w:rsidRDefault="0069105E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6E79F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6E79F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</w:t>
            </w:r>
            <w:r w:rsidR="008054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4C37107" w14:textId="77777777" w:rsidR="009E3742" w:rsidRPr="00366FB9" w:rsidRDefault="009E3742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D3D2B6" w14:textId="6C72D5A4" w:rsidR="009E3742" w:rsidRPr="00366FB9" w:rsidRDefault="007017FC" w:rsidP="009E3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59,642</w:t>
            </w:r>
          </w:p>
        </w:tc>
      </w:tr>
      <w:tr w:rsidR="002519C3" w:rsidRPr="00366FB9" w14:paraId="32231006" w14:textId="77777777" w:rsidTr="00611A5D">
        <w:tc>
          <w:tcPr>
            <w:tcW w:w="2035" w:type="pct"/>
          </w:tcPr>
          <w:p w14:paraId="3F1FA67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C42F41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9BA2D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0C24B8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D8299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7C19FB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18F92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1A7C6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03FE1EA1" w14:textId="77777777" w:rsidTr="00611A5D">
        <w:tc>
          <w:tcPr>
            <w:tcW w:w="2035" w:type="pct"/>
          </w:tcPr>
          <w:p w14:paraId="062A8E26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31" w:type="pct"/>
          </w:tcPr>
          <w:p w14:paraId="299C04B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6DFA8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311EA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70DD8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F06CF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9164E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D7A5B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77A2833F" w14:textId="77777777" w:rsidTr="00611A5D">
        <w:tc>
          <w:tcPr>
            <w:tcW w:w="2035" w:type="pct"/>
          </w:tcPr>
          <w:p w14:paraId="54388BBF" w14:textId="4D3989A4" w:rsidR="002519C3" w:rsidRPr="008E7206" w:rsidRDefault="008E7206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72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8560F88" w14:textId="372086A2" w:rsidR="002519C3" w:rsidRPr="00366FB9" w:rsidRDefault="009730E6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9E928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3667E86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4BD3C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708EFCF" w14:textId="385EA6C6" w:rsidR="002519C3" w:rsidRPr="00366FB9" w:rsidRDefault="009730E6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E4A29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A3ED5F3" w14:textId="0C19C867" w:rsidR="002519C3" w:rsidRPr="00366FB9" w:rsidRDefault="007017FC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8,573</w:t>
            </w:r>
          </w:p>
        </w:tc>
      </w:tr>
    </w:tbl>
    <w:p w14:paraId="3091FC07" w14:textId="77777777" w:rsidR="00E256E7" w:rsidRPr="00224ACF" w:rsidRDefault="00E256E7" w:rsidP="00B233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68" w:type="dxa"/>
        <w:tblLook w:val="04A0" w:firstRow="1" w:lastRow="0" w:firstColumn="1" w:lastColumn="0" w:noHBand="0" w:noVBand="1"/>
      </w:tblPr>
      <w:tblGrid>
        <w:gridCol w:w="1524"/>
        <w:gridCol w:w="1167"/>
        <w:gridCol w:w="270"/>
        <w:gridCol w:w="1168"/>
        <w:gridCol w:w="270"/>
        <w:gridCol w:w="1168"/>
        <w:gridCol w:w="270"/>
        <w:gridCol w:w="899"/>
        <w:gridCol w:w="270"/>
        <w:gridCol w:w="987"/>
        <w:gridCol w:w="270"/>
        <w:gridCol w:w="1079"/>
      </w:tblGrid>
      <w:tr w:rsidR="00625AF3" w:rsidRPr="003A2CD7" w14:paraId="365CC76D" w14:textId="77777777" w:rsidTr="0069105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7891517C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9EFF549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1D973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2" w:type="dxa"/>
            <w:gridSpan w:val="7"/>
            <w:shd w:val="clear" w:color="auto" w:fill="auto"/>
            <w:vAlign w:val="bottom"/>
          </w:tcPr>
          <w:p w14:paraId="2D1FC1DB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25AF3" w:rsidRPr="003A2CD7" w14:paraId="366F9662" w14:textId="77777777" w:rsidTr="0069105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205B6469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7D261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EC2F5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4A0440" w14:textId="23AF1FC4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5A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1DD85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EC2216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49FFA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DA0892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879F34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389C0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F847E3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2EAD80E" w14:textId="1F71964B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5A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25AF3" w:rsidRPr="003A2CD7" w14:paraId="0A8A1F02" w14:textId="77777777" w:rsidTr="0069105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71E90CD5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E426A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699E0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9F725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B3F4D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B8465D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02C03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553AD9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F3C72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7EC24B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0B220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EE71A2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25AF3" w:rsidRPr="003A2CD7" w14:paraId="181F6E19" w14:textId="77777777" w:rsidTr="0069105E">
        <w:trPr>
          <w:tblHeader/>
        </w:trPr>
        <w:tc>
          <w:tcPr>
            <w:tcW w:w="1530" w:type="dxa"/>
            <w:shd w:val="clear" w:color="auto" w:fill="auto"/>
          </w:tcPr>
          <w:p w14:paraId="6FD44A51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E340747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6D080063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2" w:type="dxa"/>
            <w:gridSpan w:val="7"/>
            <w:shd w:val="clear" w:color="auto" w:fill="auto"/>
          </w:tcPr>
          <w:p w14:paraId="6703CEBF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A2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5AF3" w:rsidRPr="003A2CD7" w14:paraId="03C648A0" w14:textId="77777777" w:rsidTr="0069105E">
        <w:tc>
          <w:tcPr>
            <w:tcW w:w="1530" w:type="dxa"/>
            <w:shd w:val="clear" w:color="auto" w:fill="auto"/>
          </w:tcPr>
          <w:p w14:paraId="08CF8077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B7FFE5E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E2B47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DEEF14" w14:textId="3A5A8F24" w:rsidR="00625AF3" w:rsidRPr="003A2CD7" w:rsidRDefault="006E79F0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6.87</w:t>
            </w:r>
          </w:p>
        </w:tc>
        <w:tc>
          <w:tcPr>
            <w:tcW w:w="270" w:type="dxa"/>
            <w:shd w:val="clear" w:color="auto" w:fill="auto"/>
          </w:tcPr>
          <w:p w14:paraId="48869327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DC8248B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2EDF7C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B405C9B" w14:textId="32EF7874" w:rsidR="00625AF3" w:rsidRPr="003A2CD7" w:rsidRDefault="0069105E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14:paraId="7F2D87DD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0C21629" w14:textId="7B60D537" w:rsidR="00625AF3" w:rsidRPr="003A2CD7" w:rsidRDefault="0069105E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D8D387" w14:textId="77777777" w:rsidR="00625AF3" w:rsidRPr="003A2CD7" w:rsidRDefault="00625AF3" w:rsidP="0069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1937911A" w14:textId="289AABCF" w:rsidR="00625AF3" w:rsidRPr="003A2CD7" w:rsidRDefault="0069105E" w:rsidP="00691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</w:tr>
    </w:tbl>
    <w:p w14:paraId="3B2086BD" w14:textId="77777777" w:rsidR="00765E02" w:rsidRDefault="00765E02" w:rsidP="00765E02">
      <w:pPr>
        <w:pStyle w:val="BodyText2"/>
        <w:ind w:left="540"/>
        <w:rPr>
          <w:b/>
          <w:bCs/>
          <w:sz w:val="24"/>
          <w:szCs w:val="24"/>
          <w:lang w:val="en-US"/>
        </w:rPr>
      </w:pPr>
    </w:p>
    <w:p w14:paraId="43E14EE5" w14:textId="77777777" w:rsidR="00224ACF" w:rsidRDefault="00224ACF" w:rsidP="00765E02">
      <w:pPr>
        <w:pStyle w:val="BodyText2"/>
        <w:ind w:left="540"/>
        <w:rPr>
          <w:b/>
          <w:bCs/>
          <w:sz w:val="24"/>
          <w:szCs w:val="24"/>
          <w:lang w:val="en-US"/>
        </w:rPr>
      </w:pPr>
    </w:p>
    <w:p w14:paraId="51DACCE3" w14:textId="77777777" w:rsidR="00224ACF" w:rsidRPr="00682505" w:rsidRDefault="00224ACF" w:rsidP="00765E02">
      <w:pPr>
        <w:pStyle w:val="BodyText2"/>
        <w:ind w:left="540"/>
        <w:rPr>
          <w:b/>
          <w:bCs/>
          <w:sz w:val="24"/>
          <w:szCs w:val="24"/>
          <w:lang w:val="en-US"/>
        </w:rPr>
      </w:pPr>
    </w:p>
    <w:tbl>
      <w:tblPr>
        <w:tblW w:w="9342" w:type="dxa"/>
        <w:tblInd w:w="468" w:type="dxa"/>
        <w:tblLook w:val="04A0" w:firstRow="1" w:lastRow="0" w:firstColumn="1" w:lastColumn="0" w:noHBand="0" w:noVBand="1"/>
      </w:tblPr>
      <w:tblGrid>
        <w:gridCol w:w="1524"/>
        <w:gridCol w:w="1167"/>
        <w:gridCol w:w="270"/>
        <w:gridCol w:w="1168"/>
        <w:gridCol w:w="270"/>
        <w:gridCol w:w="1168"/>
        <w:gridCol w:w="270"/>
        <w:gridCol w:w="899"/>
        <w:gridCol w:w="270"/>
        <w:gridCol w:w="987"/>
        <w:gridCol w:w="270"/>
        <w:gridCol w:w="1079"/>
      </w:tblGrid>
      <w:tr w:rsidR="006E79F0" w:rsidRPr="003A2CD7" w14:paraId="5B662A53" w14:textId="77777777" w:rsidTr="005270F7">
        <w:tc>
          <w:tcPr>
            <w:tcW w:w="1524" w:type="dxa"/>
            <w:shd w:val="clear" w:color="auto" w:fill="auto"/>
            <w:vAlign w:val="bottom"/>
          </w:tcPr>
          <w:p w14:paraId="76AC0C40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  <w:shd w:val="clear" w:color="auto" w:fill="auto"/>
            <w:vAlign w:val="bottom"/>
          </w:tcPr>
          <w:p w14:paraId="415EF6F9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594E2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3" w:type="dxa"/>
            <w:gridSpan w:val="7"/>
            <w:shd w:val="clear" w:color="auto" w:fill="auto"/>
            <w:vAlign w:val="bottom"/>
          </w:tcPr>
          <w:p w14:paraId="699D878D" w14:textId="3D3CBD2E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E79F0" w:rsidRPr="003A2CD7" w14:paraId="7D59FD6F" w14:textId="77777777" w:rsidTr="005270F7">
        <w:tc>
          <w:tcPr>
            <w:tcW w:w="1524" w:type="dxa"/>
            <w:shd w:val="clear" w:color="auto" w:fill="auto"/>
            <w:vAlign w:val="bottom"/>
          </w:tcPr>
          <w:p w14:paraId="7972A6E3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E795285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F7C20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D29C03A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5A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03A6C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A8E3AC5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7162DE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1EACD8A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DC20BF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2E0EB4C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F8705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DDB9E70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5A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E79F0" w:rsidRPr="003A2CD7" w14:paraId="064ACAFA" w14:textId="77777777" w:rsidTr="005270F7">
        <w:tc>
          <w:tcPr>
            <w:tcW w:w="1524" w:type="dxa"/>
            <w:shd w:val="clear" w:color="auto" w:fill="auto"/>
            <w:vAlign w:val="bottom"/>
          </w:tcPr>
          <w:p w14:paraId="005C87DC" w14:textId="34A0D42D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D4B233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C53FF9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33F578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CD768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C09051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D3D9A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3E13667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0F831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46E436C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D54FC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521DB7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E79F0" w:rsidRPr="003A2CD7" w14:paraId="63B55D3C" w14:textId="77777777" w:rsidTr="005270F7">
        <w:tc>
          <w:tcPr>
            <w:tcW w:w="1524" w:type="dxa"/>
            <w:shd w:val="clear" w:color="auto" w:fill="auto"/>
          </w:tcPr>
          <w:p w14:paraId="7E5995F5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  <w:shd w:val="clear" w:color="auto" w:fill="auto"/>
          </w:tcPr>
          <w:p w14:paraId="4DDAE099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60E72C84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3" w:type="dxa"/>
            <w:gridSpan w:val="7"/>
            <w:shd w:val="clear" w:color="auto" w:fill="auto"/>
          </w:tcPr>
          <w:p w14:paraId="1FA3A31D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A2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9F0" w:rsidRPr="003A2CD7" w14:paraId="1078BFF1" w14:textId="77777777" w:rsidTr="005270F7">
        <w:tc>
          <w:tcPr>
            <w:tcW w:w="1524" w:type="dxa"/>
            <w:shd w:val="clear" w:color="auto" w:fill="auto"/>
          </w:tcPr>
          <w:p w14:paraId="3FC6AE7F" w14:textId="2B315CAA" w:rsidR="006E79F0" w:rsidRPr="006E79F0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E79F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14:paraId="442126F6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E089A0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F0CAC4C" w14:textId="0D4B32A4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7.00</w:t>
            </w:r>
          </w:p>
        </w:tc>
        <w:tc>
          <w:tcPr>
            <w:tcW w:w="270" w:type="dxa"/>
            <w:shd w:val="clear" w:color="auto" w:fill="auto"/>
          </w:tcPr>
          <w:p w14:paraId="143AAC0A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29E6B99A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B04BE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shd w:val="clear" w:color="auto" w:fill="auto"/>
          </w:tcPr>
          <w:p w14:paraId="0BA19E8E" w14:textId="024B7A85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15D0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,300</w:t>
            </w:r>
          </w:p>
        </w:tc>
        <w:tc>
          <w:tcPr>
            <w:tcW w:w="270" w:type="dxa"/>
            <w:shd w:val="clear" w:color="auto" w:fill="auto"/>
          </w:tcPr>
          <w:p w14:paraId="524C6389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</w:tcPr>
          <w:p w14:paraId="57935037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938D4" w14:textId="77777777" w:rsidR="006E79F0" w:rsidRPr="003A2CD7" w:rsidRDefault="006E79F0" w:rsidP="00B7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4A85F79B" w14:textId="5A7721F6" w:rsidR="006E79F0" w:rsidRPr="003A2CD7" w:rsidRDefault="006E79F0" w:rsidP="00B70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15D0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,300</w:t>
            </w:r>
          </w:p>
        </w:tc>
      </w:tr>
    </w:tbl>
    <w:p w14:paraId="5E5FB6E6" w14:textId="77777777" w:rsidR="00625AF3" w:rsidRPr="00224ACF" w:rsidRDefault="00625AF3" w:rsidP="00AF134C">
      <w:pPr>
        <w:pStyle w:val="BodyText2"/>
        <w:rPr>
          <w:b/>
          <w:bCs/>
          <w:lang w:val="en-US"/>
        </w:rPr>
      </w:pPr>
    </w:p>
    <w:tbl>
      <w:tblPr>
        <w:tblW w:w="9342" w:type="dxa"/>
        <w:tblInd w:w="468" w:type="dxa"/>
        <w:tblLook w:val="04A0" w:firstRow="1" w:lastRow="0" w:firstColumn="1" w:lastColumn="0" w:noHBand="0" w:noVBand="1"/>
      </w:tblPr>
      <w:tblGrid>
        <w:gridCol w:w="1524"/>
        <w:gridCol w:w="1167"/>
        <w:gridCol w:w="270"/>
        <w:gridCol w:w="1168"/>
        <w:gridCol w:w="270"/>
        <w:gridCol w:w="1168"/>
        <w:gridCol w:w="270"/>
        <w:gridCol w:w="899"/>
        <w:gridCol w:w="270"/>
        <w:gridCol w:w="987"/>
        <w:gridCol w:w="270"/>
        <w:gridCol w:w="1079"/>
      </w:tblGrid>
      <w:tr w:rsidR="00350788" w:rsidRPr="003A2CD7" w14:paraId="37E0741F" w14:textId="77777777" w:rsidTr="00350788">
        <w:trPr>
          <w:tblHeader/>
        </w:trPr>
        <w:tc>
          <w:tcPr>
            <w:tcW w:w="1524" w:type="dxa"/>
            <w:shd w:val="clear" w:color="auto" w:fill="auto"/>
            <w:vAlign w:val="bottom"/>
          </w:tcPr>
          <w:p w14:paraId="201BC753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  <w:shd w:val="clear" w:color="auto" w:fill="auto"/>
            <w:vAlign w:val="bottom"/>
          </w:tcPr>
          <w:p w14:paraId="64BA8900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6BAA3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3" w:type="dxa"/>
            <w:gridSpan w:val="7"/>
            <w:shd w:val="clear" w:color="auto" w:fill="auto"/>
            <w:vAlign w:val="bottom"/>
          </w:tcPr>
          <w:p w14:paraId="5FD2DFCC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A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50788" w:rsidRPr="003A2CD7" w14:paraId="0B50CDB5" w14:textId="77777777" w:rsidTr="00350788">
        <w:trPr>
          <w:tblHeader/>
        </w:trPr>
        <w:tc>
          <w:tcPr>
            <w:tcW w:w="1524" w:type="dxa"/>
            <w:shd w:val="clear" w:color="auto" w:fill="auto"/>
            <w:vAlign w:val="bottom"/>
          </w:tcPr>
          <w:p w14:paraId="38D38907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3C9B20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7DC55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46CB48B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5A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72884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FBA18B5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2BFE7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E98ED56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D5F613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A4E1E3A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EA837F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CC34C3F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5AF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350788" w:rsidRPr="003A2CD7" w14:paraId="3545F057" w14:textId="77777777" w:rsidTr="00350788">
        <w:trPr>
          <w:tblHeader/>
        </w:trPr>
        <w:tc>
          <w:tcPr>
            <w:tcW w:w="1524" w:type="dxa"/>
            <w:shd w:val="clear" w:color="auto" w:fill="auto"/>
            <w:vAlign w:val="bottom"/>
          </w:tcPr>
          <w:p w14:paraId="35F04171" w14:textId="5BFA63AE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D0B57BA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165F2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D20B38D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9522BB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623919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553C5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5DB5E52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E3AA5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BDC9107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47F26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27ECB31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C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2C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50788" w:rsidRPr="003A2CD7" w14:paraId="1DB32149" w14:textId="77777777" w:rsidTr="00350788">
        <w:trPr>
          <w:tblHeader/>
        </w:trPr>
        <w:tc>
          <w:tcPr>
            <w:tcW w:w="1524" w:type="dxa"/>
            <w:shd w:val="clear" w:color="auto" w:fill="auto"/>
          </w:tcPr>
          <w:p w14:paraId="572215C4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  <w:shd w:val="clear" w:color="auto" w:fill="auto"/>
          </w:tcPr>
          <w:p w14:paraId="51A9EA13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7E85CDFD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3" w:type="dxa"/>
            <w:gridSpan w:val="7"/>
            <w:shd w:val="clear" w:color="auto" w:fill="auto"/>
          </w:tcPr>
          <w:p w14:paraId="6E3C631C" w14:textId="77777777" w:rsidR="00350788" w:rsidRPr="003A2CD7" w:rsidRDefault="00350788" w:rsidP="0092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A2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2C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0788" w:rsidRPr="003A2CD7" w14:paraId="629692FE" w14:textId="77777777" w:rsidTr="00350788">
        <w:tc>
          <w:tcPr>
            <w:tcW w:w="1524" w:type="dxa"/>
            <w:shd w:val="clear" w:color="auto" w:fill="auto"/>
          </w:tcPr>
          <w:p w14:paraId="7C10A796" w14:textId="141064FD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6E79F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14:paraId="25FA1CEE" w14:textId="79B82F84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C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349E9F" w14:textId="77777777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8B5EA2B" w14:textId="71E434BA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7.00</w:t>
            </w:r>
          </w:p>
        </w:tc>
        <w:tc>
          <w:tcPr>
            <w:tcW w:w="270" w:type="dxa"/>
            <w:shd w:val="clear" w:color="auto" w:fill="auto"/>
          </w:tcPr>
          <w:p w14:paraId="45E53422" w14:textId="77777777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050DE541" w14:textId="389523F5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C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20AD7B" w14:textId="77777777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shd w:val="clear" w:color="auto" w:fill="auto"/>
          </w:tcPr>
          <w:p w14:paraId="5DAC0A5E" w14:textId="7A5902B6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15D0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,300</w:t>
            </w:r>
          </w:p>
        </w:tc>
        <w:tc>
          <w:tcPr>
            <w:tcW w:w="270" w:type="dxa"/>
            <w:shd w:val="clear" w:color="auto" w:fill="auto"/>
          </w:tcPr>
          <w:p w14:paraId="2C16AB51" w14:textId="77777777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</w:tcPr>
          <w:p w14:paraId="7CB70855" w14:textId="4619E532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C790C7" w14:textId="77777777" w:rsidR="00350788" w:rsidRPr="003A2CD7" w:rsidRDefault="00350788" w:rsidP="0035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4709EB59" w14:textId="36F6E17C" w:rsidR="00350788" w:rsidRPr="003A2CD7" w:rsidRDefault="00350788" w:rsidP="00350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15D0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,300</w:t>
            </w:r>
          </w:p>
        </w:tc>
      </w:tr>
    </w:tbl>
    <w:p w14:paraId="5F853DDC" w14:textId="77777777" w:rsidR="00224ACF" w:rsidRDefault="00224ACF" w:rsidP="00224ACF">
      <w:pPr>
        <w:pStyle w:val="BodyText2"/>
        <w:ind w:left="540"/>
        <w:rPr>
          <w:b/>
          <w:bCs/>
          <w:lang w:val="en-US"/>
        </w:rPr>
      </w:pPr>
    </w:p>
    <w:p w14:paraId="7A34D147" w14:textId="0AB1BBFB" w:rsidR="00B23029" w:rsidRPr="002E4AD2" w:rsidRDefault="00B23029" w:rsidP="002E4AD2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D267C3">
        <w:rPr>
          <w:b/>
          <w:bCs/>
          <w:cs/>
          <w:lang w:val="en-US"/>
        </w:rPr>
        <w:t>ลูกหนี้การค้า</w:t>
      </w:r>
      <w:r w:rsidR="00FA0E43" w:rsidRPr="00D267C3">
        <w:rPr>
          <w:rFonts w:hint="cs"/>
          <w:b/>
          <w:bCs/>
          <w:cs/>
          <w:lang w:val="en-US"/>
        </w:rPr>
        <w:t>และลูกหนี้</w:t>
      </w:r>
      <w:r w:rsidR="005A140A" w:rsidRPr="00D267C3">
        <w:rPr>
          <w:rFonts w:hint="cs"/>
          <w:b/>
          <w:bCs/>
          <w:cs/>
          <w:lang w:val="en-US"/>
        </w:rPr>
        <w:t>หมุนเวียน</w:t>
      </w:r>
      <w:r w:rsidR="00FA0E43" w:rsidRPr="00D267C3">
        <w:rPr>
          <w:rFonts w:hint="cs"/>
          <w:b/>
          <w:bCs/>
          <w:cs/>
          <w:lang w:val="en-US"/>
        </w:rPr>
        <w:t>อื่น</w:t>
      </w:r>
    </w:p>
    <w:p w14:paraId="574D9B09" w14:textId="77777777" w:rsidR="00B23029" w:rsidRDefault="00B23029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45"/>
        <w:gridCol w:w="1163"/>
      </w:tblGrid>
      <w:tr w:rsidR="00366FB9" w:rsidRPr="00366FB9" w14:paraId="0ED5072D" w14:textId="77777777" w:rsidTr="00F8729E">
        <w:tc>
          <w:tcPr>
            <w:tcW w:w="1588" w:type="pct"/>
          </w:tcPr>
          <w:p w14:paraId="5741870D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7E6F550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25DADA4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1EDB5388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F2051E9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5F338C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519C3" w:rsidRPr="00366FB9" w14:paraId="61143055" w14:textId="77777777" w:rsidTr="00F8729E">
        <w:tc>
          <w:tcPr>
            <w:tcW w:w="1588" w:type="pct"/>
          </w:tcPr>
          <w:p w14:paraId="1D8112B4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7BB7568F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809D9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82B7F01" w14:textId="70E01AB1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51ADC" w:rsidRPr="00651A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7B4239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C5B2E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F6DA63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8EFC7F" w14:textId="478BD905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51ADC" w:rsidRPr="00651A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447996E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9E5AF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19C3" w:rsidRPr="00366FB9" w14:paraId="349CAF13" w14:textId="77777777" w:rsidTr="00F8729E">
        <w:tc>
          <w:tcPr>
            <w:tcW w:w="1588" w:type="pct"/>
          </w:tcPr>
          <w:p w14:paraId="5E8F2A15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14:paraId="354E557A" w14:textId="029F5A64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931E7BD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93FCE7" w14:textId="649E2ABD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7017F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A59E91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64FA930" w14:textId="32776308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7017F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91A791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A55634" w14:textId="2663C21D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7017F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1CE8EEB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1ADCFD" w14:textId="00D8EFA9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7017F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19C3" w:rsidRPr="00366FB9" w14:paraId="4C634F99" w14:textId="77777777" w:rsidTr="00F8729E">
        <w:trPr>
          <w:tblHeader/>
        </w:trPr>
        <w:tc>
          <w:tcPr>
            <w:tcW w:w="1588" w:type="pct"/>
          </w:tcPr>
          <w:p w14:paraId="79F54B9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261919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41BD88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3B4E782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9C3" w:rsidRPr="00366FB9" w14:paraId="332630E8" w14:textId="77777777" w:rsidTr="00F8729E">
        <w:tc>
          <w:tcPr>
            <w:tcW w:w="1588" w:type="pct"/>
          </w:tcPr>
          <w:p w14:paraId="18F1709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0179C3D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75B37F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7FF526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EC8AF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619D2A75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72B1D4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7C1CFE5C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F570249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47FF95E4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0E6" w:rsidRPr="00366FB9" w14:paraId="13286BA9" w14:textId="77777777" w:rsidTr="00F8729E">
        <w:tc>
          <w:tcPr>
            <w:tcW w:w="1588" w:type="pct"/>
          </w:tcPr>
          <w:p w14:paraId="5B2F0F65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376E6ABC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018E5B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0BF0DA7" w14:textId="2559564F" w:rsidR="009730E6" w:rsidRPr="00366FB9" w:rsidRDefault="009730E6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1,338,192</w:t>
            </w:r>
          </w:p>
        </w:tc>
        <w:tc>
          <w:tcPr>
            <w:tcW w:w="147" w:type="pct"/>
            <w:shd w:val="clear" w:color="auto" w:fill="auto"/>
          </w:tcPr>
          <w:p w14:paraId="2C7B9C48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D273D1E" w14:textId="1CF2CE46" w:rsidR="009730E6" w:rsidRPr="00366FB9" w:rsidRDefault="009730E6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47" w:type="pct"/>
            <w:shd w:val="clear" w:color="auto" w:fill="auto"/>
          </w:tcPr>
          <w:p w14:paraId="05605BE7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CB262A4" w14:textId="11322316" w:rsidR="009730E6" w:rsidRPr="00366FB9" w:rsidRDefault="009730E6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1,338,192</w:t>
            </w:r>
          </w:p>
        </w:tc>
        <w:tc>
          <w:tcPr>
            <w:tcW w:w="131" w:type="pct"/>
          </w:tcPr>
          <w:p w14:paraId="427F107C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FA835E6" w14:textId="4CD2F467" w:rsidR="009730E6" w:rsidRPr="00366FB9" w:rsidRDefault="009730E6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</w:tr>
      <w:tr w:rsidR="009730E6" w:rsidRPr="00366FB9" w14:paraId="3E1F0220" w14:textId="77777777" w:rsidTr="00F8729E">
        <w:tc>
          <w:tcPr>
            <w:tcW w:w="1588" w:type="pct"/>
          </w:tcPr>
          <w:p w14:paraId="10B6E13A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52EB35B3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806BF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BA78463" w14:textId="6F50E83E" w:rsidR="009730E6" w:rsidRPr="00366FB9" w:rsidRDefault="009730E6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1,338,192</w:t>
            </w:r>
          </w:p>
        </w:tc>
        <w:tc>
          <w:tcPr>
            <w:tcW w:w="147" w:type="pct"/>
            <w:shd w:val="clear" w:color="auto" w:fill="auto"/>
          </w:tcPr>
          <w:p w14:paraId="548E89E1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B4C5440" w14:textId="16BCF2AF" w:rsidR="009730E6" w:rsidRPr="00366FB9" w:rsidRDefault="009730E6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  <w:tc>
          <w:tcPr>
            <w:tcW w:w="147" w:type="pct"/>
            <w:shd w:val="clear" w:color="auto" w:fill="auto"/>
          </w:tcPr>
          <w:p w14:paraId="3A492172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94F88B" w14:textId="7CAB8268" w:rsidR="009730E6" w:rsidRPr="00366FB9" w:rsidRDefault="009730E6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1,338,192</w:t>
            </w:r>
          </w:p>
        </w:tc>
        <w:tc>
          <w:tcPr>
            <w:tcW w:w="131" w:type="pct"/>
          </w:tcPr>
          <w:p w14:paraId="480FB613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DC8DEFB" w14:textId="454BD3E1" w:rsidR="009730E6" w:rsidRPr="00366FB9" w:rsidRDefault="009730E6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271,008</w:t>
            </w:r>
          </w:p>
        </w:tc>
      </w:tr>
      <w:tr w:rsidR="009730E6" w:rsidRPr="00366FB9" w14:paraId="1983EDE9" w14:textId="77777777" w:rsidTr="00F8729E">
        <w:tc>
          <w:tcPr>
            <w:tcW w:w="1588" w:type="pct"/>
          </w:tcPr>
          <w:p w14:paraId="46A14F48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356B45D6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</w:tc>
        <w:tc>
          <w:tcPr>
            <w:tcW w:w="481" w:type="pct"/>
          </w:tcPr>
          <w:p w14:paraId="6F6303EC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9A6520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2266825" w14:textId="0DEA80AC" w:rsidR="009730E6" w:rsidRPr="00366FB9" w:rsidRDefault="009730E6" w:rsidP="0038554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(301)</w:t>
            </w:r>
          </w:p>
        </w:tc>
        <w:tc>
          <w:tcPr>
            <w:tcW w:w="147" w:type="pct"/>
            <w:shd w:val="clear" w:color="auto" w:fill="auto"/>
          </w:tcPr>
          <w:p w14:paraId="46764662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276E9A7" w14:textId="26BDFB63" w:rsidR="009730E6" w:rsidRPr="00366FB9" w:rsidRDefault="009730E6" w:rsidP="009730E6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 xml:space="preserve">  (301)</w:t>
            </w:r>
          </w:p>
        </w:tc>
        <w:tc>
          <w:tcPr>
            <w:tcW w:w="147" w:type="pct"/>
            <w:shd w:val="clear" w:color="auto" w:fill="auto"/>
          </w:tcPr>
          <w:p w14:paraId="66EE9384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99E25B6" w14:textId="3B14509F" w:rsidR="009730E6" w:rsidRPr="00366FB9" w:rsidRDefault="009730E6" w:rsidP="003855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(301)</w:t>
            </w:r>
          </w:p>
        </w:tc>
        <w:tc>
          <w:tcPr>
            <w:tcW w:w="131" w:type="pct"/>
          </w:tcPr>
          <w:p w14:paraId="7319B37F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C07FD0F" w14:textId="337647DD" w:rsidR="009730E6" w:rsidRPr="00366FB9" w:rsidRDefault="009730E6" w:rsidP="009730E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 xml:space="preserve">  (301)</w:t>
            </w:r>
          </w:p>
        </w:tc>
      </w:tr>
      <w:tr w:rsidR="009730E6" w:rsidRPr="00366FB9" w14:paraId="3BFC858C" w14:textId="77777777" w:rsidTr="00F8729E">
        <w:tc>
          <w:tcPr>
            <w:tcW w:w="1588" w:type="pct"/>
          </w:tcPr>
          <w:p w14:paraId="754AC5BA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509078B7" w14:textId="01EEE26A" w:rsidR="009730E6" w:rsidRPr="00F9673C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73DFF8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3FE9D" w14:textId="7856FA8E" w:rsidR="009730E6" w:rsidRPr="00366FB9" w:rsidRDefault="009730E6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1,337,891</w:t>
            </w:r>
          </w:p>
        </w:tc>
        <w:tc>
          <w:tcPr>
            <w:tcW w:w="147" w:type="pct"/>
            <w:shd w:val="clear" w:color="auto" w:fill="auto"/>
          </w:tcPr>
          <w:p w14:paraId="482BBEDA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87A9" w14:textId="00B64D25" w:rsidR="009730E6" w:rsidRPr="00366FB9" w:rsidRDefault="009730E6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270,707</w:t>
            </w:r>
          </w:p>
        </w:tc>
        <w:tc>
          <w:tcPr>
            <w:tcW w:w="147" w:type="pct"/>
            <w:shd w:val="clear" w:color="auto" w:fill="auto"/>
          </w:tcPr>
          <w:p w14:paraId="73724FC2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ABEDD" w14:textId="1B7CCC56" w:rsidR="009730E6" w:rsidRPr="00366FB9" w:rsidRDefault="009730E6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1,337,891</w:t>
            </w:r>
          </w:p>
        </w:tc>
        <w:tc>
          <w:tcPr>
            <w:tcW w:w="131" w:type="pct"/>
          </w:tcPr>
          <w:p w14:paraId="3128E1A7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8659472" w14:textId="7EBE2CBC" w:rsidR="009730E6" w:rsidRPr="00366FB9" w:rsidRDefault="009730E6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270,707</w:t>
            </w:r>
          </w:p>
        </w:tc>
      </w:tr>
      <w:tr w:rsidR="009730E6" w:rsidRPr="00366FB9" w14:paraId="57375C82" w14:textId="77777777" w:rsidTr="00F8729E">
        <w:tc>
          <w:tcPr>
            <w:tcW w:w="1588" w:type="pct"/>
          </w:tcPr>
          <w:p w14:paraId="619C252C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3E4AF69B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E3682E" w14:textId="77777777" w:rsidR="009730E6" w:rsidRPr="00366FB9" w:rsidRDefault="009730E6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B209EAE" w14:textId="77777777" w:rsidR="009730E6" w:rsidRPr="00366FB9" w:rsidRDefault="009730E6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743740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E787B5F" w14:textId="77777777" w:rsidR="009730E6" w:rsidRPr="00366FB9" w:rsidRDefault="009730E6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F21E5A4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0273C7C8" w14:textId="77777777" w:rsidR="009730E6" w:rsidRPr="00366FB9" w:rsidRDefault="009730E6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EC3F93B" w14:textId="77777777" w:rsidR="009730E6" w:rsidRPr="00366FB9" w:rsidRDefault="009730E6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F3D2168" w14:textId="77777777" w:rsidR="009730E6" w:rsidRPr="00366FB9" w:rsidRDefault="009730E6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2BA3" w:rsidRPr="00366FB9" w14:paraId="1F7EB25B" w14:textId="77777777" w:rsidTr="00F8729E">
        <w:tc>
          <w:tcPr>
            <w:tcW w:w="1588" w:type="pct"/>
          </w:tcPr>
          <w:p w14:paraId="43A0A679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51F4DC5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F741EE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A90640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7361A754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45D38CE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758F0E9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A1EC55A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0985FC11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423E114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2BA3" w:rsidRPr="00366FB9" w14:paraId="6808954D" w14:textId="77777777" w:rsidTr="00F8729E">
        <w:tc>
          <w:tcPr>
            <w:tcW w:w="1588" w:type="pct"/>
          </w:tcPr>
          <w:p w14:paraId="33961663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FE59634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C0123F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488CE0E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F55E0C1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C9C14B8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AD3B10E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63C5A99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46C8ACD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315D7E7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2BA3" w:rsidRPr="00366FB9" w14:paraId="36175682" w14:textId="77777777" w:rsidTr="00F8729E">
        <w:tc>
          <w:tcPr>
            <w:tcW w:w="1588" w:type="pct"/>
          </w:tcPr>
          <w:p w14:paraId="1957E9E5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5CB4C637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250586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D519B7B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EC68133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5727E3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AA22FAA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B0B84DF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3F51902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CCD2BD6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2BA3" w:rsidRPr="00366FB9" w14:paraId="135CC05D" w14:textId="77777777" w:rsidTr="00F8729E">
        <w:tc>
          <w:tcPr>
            <w:tcW w:w="1588" w:type="pct"/>
          </w:tcPr>
          <w:p w14:paraId="01C77968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5C892ED2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6164B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1220A38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1EEF16B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6B05F00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73967A2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0496328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A6DBCF0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EF62100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2BA3" w:rsidRPr="00366FB9" w14:paraId="735A1EDB" w14:textId="77777777" w:rsidTr="00F8729E">
        <w:tc>
          <w:tcPr>
            <w:tcW w:w="1588" w:type="pct"/>
          </w:tcPr>
          <w:p w14:paraId="53BC5BAE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7C15F65A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98DA38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F89C8B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F9A4042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BA013EB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77290672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BE928CA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ACEC472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9531505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2BA3" w:rsidRPr="00366FB9" w14:paraId="2BD65349" w14:textId="77777777" w:rsidTr="00F8729E">
        <w:tc>
          <w:tcPr>
            <w:tcW w:w="1588" w:type="pct"/>
          </w:tcPr>
          <w:p w14:paraId="1659C742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D3DE59A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9E0862" w14:textId="77777777" w:rsidR="003C2BA3" w:rsidRPr="00366FB9" w:rsidRDefault="003C2BA3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B45D5C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16E7063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4DA30E6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192C477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687EC11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777EBB2" w14:textId="77777777" w:rsidR="003C2BA3" w:rsidRPr="00366FB9" w:rsidRDefault="003C2BA3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E99C2E3" w14:textId="77777777" w:rsidR="003C2BA3" w:rsidRPr="00366FB9" w:rsidRDefault="003C2BA3" w:rsidP="009730E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729E" w:rsidRPr="00366FB9" w14:paraId="38B09FAC" w14:textId="77777777" w:rsidTr="00F8729E">
        <w:tc>
          <w:tcPr>
            <w:tcW w:w="1588" w:type="pct"/>
          </w:tcPr>
          <w:p w14:paraId="0BC15999" w14:textId="77777777" w:rsidR="00F8729E" w:rsidRPr="00366FB9" w:rsidRDefault="00F8729E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396E7D3" w14:textId="77777777" w:rsidR="00F8729E" w:rsidRPr="00366FB9" w:rsidRDefault="00F8729E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4847B2" w14:textId="77777777" w:rsidR="00F8729E" w:rsidRPr="00366FB9" w:rsidRDefault="00F8729E" w:rsidP="00973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219361D6" w14:textId="5946A515" w:rsidR="00F8729E" w:rsidRPr="00366FB9" w:rsidRDefault="00F8729E" w:rsidP="00F8729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E1D1CAB" w14:textId="77777777" w:rsidR="00F8729E" w:rsidRPr="00366FB9" w:rsidRDefault="00F8729E" w:rsidP="0097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shd w:val="clear" w:color="auto" w:fill="auto"/>
          </w:tcPr>
          <w:p w14:paraId="66DC9E45" w14:textId="190A8066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38" w:right="-5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29E" w:rsidRPr="00366FB9" w14:paraId="6E5A365C" w14:textId="77777777" w:rsidTr="00F8729E">
        <w:tc>
          <w:tcPr>
            <w:tcW w:w="1588" w:type="pct"/>
          </w:tcPr>
          <w:p w14:paraId="485DD47A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52AD15C0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2840E3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44E3204" w14:textId="7C052809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51A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46E165FF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012B75C" w14:textId="76B2BA81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79112873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249B06D" w14:textId="41A9F12E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left="-138" w:right="-5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51A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000207C3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68F08639" w14:textId="2F96578A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left="-120" w:right="-5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729E" w:rsidRPr="00366FB9" w14:paraId="670A6962" w14:textId="77777777" w:rsidTr="00F8729E">
        <w:tc>
          <w:tcPr>
            <w:tcW w:w="1588" w:type="pct"/>
          </w:tcPr>
          <w:p w14:paraId="1066E83B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56E7CB6A" w14:textId="26C58581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15739340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DE4CDC1" w14:textId="6CDDE764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left="-24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1DB60DE0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C3F1D05" w14:textId="35A91D34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4C493011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EC5E1B4" w14:textId="33D22617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left="-138" w:right="-5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787094F2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20F10F6" w14:textId="200BFDCD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left="-120" w:right="-5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8729E" w:rsidRPr="00366FB9" w14:paraId="120AF6DD" w14:textId="77777777" w:rsidTr="00F8729E">
        <w:tc>
          <w:tcPr>
            <w:tcW w:w="1588" w:type="pct"/>
          </w:tcPr>
          <w:p w14:paraId="0BB53C86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2DF9DAC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7B0A3C8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6" w:type="pct"/>
            <w:gridSpan w:val="7"/>
            <w:shd w:val="clear" w:color="auto" w:fill="auto"/>
          </w:tcPr>
          <w:p w14:paraId="1B93D97B" w14:textId="6AB17B60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729E" w:rsidRPr="00366FB9" w14:paraId="2708B797" w14:textId="77777777" w:rsidTr="00F8729E">
        <w:tc>
          <w:tcPr>
            <w:tcW w:w="1588" w:type="pct"/>
          </w:tcPr>
          <w:p w14:paraId="01E4DD3E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44084A39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14371E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B932C2D" w14:textId="77777777" w:rsidR="00F8729E" w:rsidRPr="00366FB9" w:rsidRDefault="00F8729E" w:rsidP="00F8729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128F9E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B1C6F00" w14:textId="77777777" w:rsidR="00F8729E" w:rsidRPr="00366FB9" w:rsidRDefault="00F8729E" w:rsidP="00F8729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CDB1B3B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B0842C" w14:textId="77777777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ACB4860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3A47427" w14:textId="77777777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729E" w:rsidRPr="00366FB9" w14:paraId="104350D5" w14:textId="77777777" w:rsidTr="00F8729E">
        <w:tc>
          <w:tcPr>
            <w:tcW w:w="1588" w:type="pct"/>
          </w:tcPr>
          <w:p w14:paraId="1477D0E8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53961ED6" w14:textId="0A6DD2E2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129C751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D04484" w14:textId="6E7A6058" w:rsidR="00F8729E" w:rsidRPr="00366FB9" w:rsidRDefault="00F8729E" w:rsidP="00F8729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E170D8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B2CFBB" w14:textId="77777777" w:rsidR="00F8729E" w:rsidRPr="00366FB9" w:rsidRDefault="00F8729E" w:rsidP="00F8729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FD81ACB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08899C3" w14:textId="1B928BBA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31" w:type="pct"/>
          </w:tcPr>
          <w:p w14:paraId="437FBAA3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627CF2B" w14:textId="698DB6E5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</w:tr>
      <w:tr w:rsidR="00F8729E" w:rsidRPr="00366FB9" w14:paraId="070B236D" w14:textId="77777777" w:rsidTr="00F8729E">
        <w:tc>
          <w:tcPr>
            <w:tcW w:w="1588" w:type="pct"/>
          </w:tcPr>
          <w:p w14:paraId="0180B54D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1B80E1C" w14:textId="58757BD0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D02186C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46FBAC7" w14:textId="2E7DFDE9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-</w:t>
            </w:r>
          </w:p>
        </w:tc>
        <w:tc>
          <w:tcPr>
            <w:tcW w:w="147" w:type="pct"/>
            <w:shd w:val="clear" w:color="auto" w:fill="auto"/>
          </w:tcPr>
          <w:p w14:paraId="2D5D5270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306CF9" w14:textId="71222444" w:rsidR="00F8729E" w:rsidRPr="00366FB9" w:rsidRDefault="00F8729E" w:rsidP="00F8729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7" w:type="pct"/>
            <w:shd w:val="clear" w:color="auto" w:fill="auto"/>
          </w:tcPr>
          <w:p w14:paraId="0CD187F1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D58E936" w14:textId="5D5138F9" w:rsidR="00F8729E" w:rsidRPr="00366FB9" w:rsidRDefault="00F8729E" w:rsidP="00F8729E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-</w:t>
            </w:r>
          </w:p>
        </w:tc>
        <w:tc>
          <w:tcPr>
            <w:tcW w:w="131" w:type="pct"/>
          </w:tcPr>
          <w:p w14:paraId="36F7B374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57AC4620" w14:textId="49E61385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</w:t>
            </w:r>
          </w:p>
        </w:tc>
      </w:tr>
      <w:tr w:rsidR="00F8729E" w:rsidRPr="00366FB9" w14:paraId="5C66F147" w14:textId="77777777" w:rsidTr="00F8729E">
        <w:tc>
          <w:tcPr>
            <w:tcW w:w="1588" w:type="pct"/>
          </w:tcPr>
          <w:p w14:paraId="515AD25B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444CB05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E2D501C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B674573" w14:textId="3F15D57C" w:rsidR="00F8729E" w:rsidRPr="00366FB9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3,497</w:t>
            </w:r>
          </w:p>
        </w:tc>
        <w:tc>
          <w:tcPr>
            <w:tcW w:w="147" w:type="pct"/>
            <w:shd w:val="clear" w:color="auto" w:fill="auto"/>
          </w:tcPr>
          <w:p w14:paraId="33E0093F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4CF7FC4" w14:textId="4888A52B" w:rsidR="00F8729E" w:rsidRPr="00366FB9" w:rsidRDefault="00F8729E" w:rsidP="00F8729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17655FCB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7189D34" w14:textId="19B7FFE1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3,283</w:t>
            </w:r>
          </w:p>
        </w:tc>
        <w:tc>
          <w:tcPr>
            <w:tcW w:w="131" w:type="pct"/>
          </w:tcPr>
          <w:p w14:paraId="76539F0A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010949F5" w14:textId="62D5DD83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F8729E" w:rsidRPr="00366FB9" w14:paraId="451C34BA" w14:textId="77777777" w:rsidTr="00F8729E">
        <w:tc>
          <w:tcPr>
            <w:tcW w:w="1588" w:type="pct"/>
          </w:tcPr>
          <w:p w14:paraId="74431040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4BD35C4A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688523C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6C788FC" w14:textId="54FE9C40" w:rsidR="00F8729E" w:rsidRPr="00366FB9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13,262</w:t>
            </w:r>
          </w:p>
        </w:tc>
        <w:tc>
          <w:tcPr>
            <w:tcW w:w="147" w:type="pct"/>
            <w:shd w:val="clear" w:color="auto" w:fill="auto"/>
          </w:tcPr>
          <w:p w14:paraId="1FDF0670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A06B6D3" w14:textId="3E716BA2" w:rsidR="00F8729E" w:rsidRPr="00366FB9" w:rsidRDefault="00F8729E" w:rsidP="00F8729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12,806</w:t>
            </w:r>
          </w:p>
        </w:tc>
        <w:tc>
          <w:tcPr>
            <w:tcW w:w="147" w:type="pct"/>
            <w:shd w:val="clear" w:color="auto" w:fill="auto"/>
          </w:tcPr>
          <w:p w14:paraId="7EA0A912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483115F" w14:textId="66311F0D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11,196</w:t>
            </w:r>
          </w:p>
        </w:tc>
        <w:tc>
          <w:tcPr>
            <w:tcW w:w="131" w:type="pct"/>
          </w:tcPr>
          <w:p w14:paraId="633E50D6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00E29" w14:textId="2AC0B04E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8,214</w:t>
            </w:r>
          </w:p>
        </w:tc>
      </w:tr>
      <w:tr w:rsidR="00F8729E" w:rsidRPr="00366FB9" w14:paraId="1948DD05" w14:textId="77777777" w:rsidTr="00F8729E">
        <w:tc>
          <w:tcPr>
            <w:tcW w:w="1588" w:type="pct"/>
          </w:tcPr>
          <w:p w14:paraId="5612BDCB" w14:textId="50C9F5F9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3742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481" w:type="pct"/>
          </w:tcPr>
          <w:p w14:paraId="2807FC00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5B4B04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A59A914" w14:textId="596945A8" w:rsidR="00F8729E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49,811</w:t>
            </w:r>
          </w:p>
        </w:tc>
        <w:tc>
          <w:tcPr>
            <w:tcW w:w="147" w:type="pct"/>
            <w:shd w:val="clear" w:color="auto" w:fill="auto"/>
          </w:tcPr>
          <w:p w14:paraId="4CB828D3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0030835" w14:textId="203B08C2" w:rsidR="00F8729E" w:rsidRPr="00366FB9" w:rsidRDefault="00F8729E" w:rsidP="00F8729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</w:t>
            </w: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,490</w:t>
            </w:r>
          </w:p>
        </w:tc>
        <w:tc>
          <w:tcPr>
            <w:tcW w:w="147" w:type="pct"/>
            <w:shd w:val="clear" w:color="auto" w:fill="auto"/>
          </w:tcPr>
          <w:p w14:paraId="1F5EC621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1E3908C" w14:textId="729BAC0C" w:rsidR="00F8729E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49,811</w:t>
            </w:r>
          </w:p>
        </w:tc>
        <w:tc>
          <w:tcPr>
            <w:tcW w:w="131" w:type="pct"/>
          </w:tcPr>
          <w:p w14:paraId="622CF2F2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71710E92" w14:textId="3D386A97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12,243</w:t>
            </w:r>
          </w:p>
        </w:tc>
      </w:tr>
      <w:tr w:rsidR="00F8729E" w:rsidRPr="00366FB9" w14:paraId="329F83B2" w14:textId="77777777" w:rsidTr="00F8729E">
        <w:tc>
          <w:tcPr>
            <w:tcW w:w="1588" w:type="pct"/>
          </w:tcPr>
          <w:p w14:paraId="661FAABF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  <w:p w14:paraId="67E63FCB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072A49DB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C601ABD" w14:textId="7AE142B0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DEED01B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CCC32DD" w14:textId="785C4555" w:rsidR="00F8729E" w:rsidRPr="00366FB9" w:rsidRDefault="00F8729E" w:rsidP="00F8729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20C82439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656398" w14:textId="77777777" w:rsidR="00F8729E" w:rsidRPr="00366FB9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2273AD" w14:textId="56AA7A3C" w:rsidR="00F8729E" w:rsidRPr="00366FB9" w:rsidRDefault="00F8729E" w:rsidP="00F8729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BC8CEF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70A9927" w14:textId="6900C088" w:rsidR="00F8729E" w:rsidRPr="00366FB9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18,771</w:t>
            </w:r>
          </w:p>
        </w:tc>
        <w:tc>
          <w:tcPr>
            <w:tcW w:w="131" w:type="pct"/>
          </w:tcPr>
          <w:p w14:paraId="6CA25E02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8BCA9F4" w14:textId="77777777" w:rsidR="00F8729E" w:rsidRPr="00932B15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FD61D9" w14:textId="48D09C4E" w:rsidR="00F8729E" w:rsidRPr="00366FB9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11,821</w:t>
            </w:r>
          </w:p>
        </w:tc>
      </w:tr>
      <w:tr w:rsidR="00F8729E" w:rsidRPr="00366FB9" w14:paraId="66A568EC" w14:textId="77777777" w:rsidTr="00F8729E">
        <w:tc>
          <w:tcPr>
            <w:tcW w:w="1588" w:type="pct"/>
          </w:tcPr>
          <w:p w14:paraId="2C8C108B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146365E9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96513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EB7640A" w14:textId="25F6428D" w:rsidR="00F8729E" w:rsidRPr="00366FB9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10,795</w:t>
            </w:r>
          </w:p>
        </w:tc>
        <w:tc>
          <w:tcPr>
            <w:tcW w:w="147" w:type="pct"/>
            <w:shd w:val="clear" w:color="auto" w:fill="auto"/>
          </w:tcPr>
          <w:p w14:paraId="6C85C12D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250CA9D" w14:textId="74B098EA" w:rsidR="00F8729E" w:rsidRPr="00366FB9" w:rsidRDefault="00F8729E" w:rsidP="00F8729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9,319</w:t>
            </w:r>
          </w:p>
        </w:tc>
        <w:tc>
          <w:tcPr>
            <w:tcW w:w="147" w:type="pct"/>
            <w:shd w:val="clear" w:color="auto" w:fill="auto"/>
          </w:tcPr>
          <w:p w14:paraId="5079DF32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746C29" w14:textId="2B2EF22D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10,795</w:t>
            </w:r>
          </w:p>
        </w:tc>
        <w:tc>
          <w:tcPr>
            <w:tcW w:w="131" w:type="pct"/>
          </w:tcPr>
          <w:p w14:paraId="0366496C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61B76B3" w14:textId="28DDC020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9,315</w:t>
            </w:r>
          </w:p>
        </w:tc>
      </w:tr>
      <w:tr w:rsidR="00F8729E" w:rsidRPr="00366FB9" w14:paraId="3F6207B6" w14:textId="77777777" w:rsidTr="00F8729E">
        <w:tc>
          <w:tcPr>
            <w:tcW w:w="1588" w:type="pct"/>
          </w:tcPr>
          <w:p w14:paraId="72B712E7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745D1AB5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D67616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CE5DC" w14:textId="368B5E84" w:rsidR="00F8729E" w:rsidRPr="00366FB9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77,365</w:t>
            </w:r>
          </w:p>
        </w:tc>
        <w:tc>
          <w:tcPr>
            <w:tcW w:w="147" w:type="pct"/>
            <w:shd w:val="clear" w:color="auto" w:fill="auto"/>
          </w:tcPr>
          <w:p w14:paraId="1A8B07C9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5BD8" w14:textId="041E97E2" w:rsidR="00F8729E" w:rsidRPr="00366FB9" w:rsidRDefault="00F8729E" w:rsidP="00F8729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34,702</w:t>
            </w:r>
          </w:p>
        </w:tc>
        <w:tc>
          <w:tcPr>
            <w:tcW w:w="147" w:type="pct"/>
            <w:shd w:val="clear" w:color="auto" w:fill="auto"/>
          </w:tcPr>
          <w:p w14:paraId="08EE65A8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E9EFF" w14:textId="3EEE076C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94,253</w:t>
            </w:r>
          </w:p>
        </w:tc>
        <w:tc>
          <w:tcPr>
            <w:tcW w:w="131" w:type="pct"/>
          </w:tcPr>
          <w:p w14:paraId="77E6629E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C623A43" w14:textId="1C099618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41,771</w:t>
            </w:r>
          </w:p>
        </w:tc>
      </w:tr>
      <w:tr w:rsidR="00F8729E" w:rsidRPr="00366FB9" w14:paraId="5F18F847" w14:textId="77777777" w:rsidTr="00F8729E">
        <w:tc>
          <w:tcPr>
            <w:tcW w:w="1588" w:type="pct"/>
          </w:tcPr>
          <w:p w14:paraId="2ECEB61F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4B2D9768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2F1649F3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1FA89A" w14:textId="77777777" w:rsidR="00F8729E" w:rsidRPr="00366FB9" w:rsidRDefault="00F8729E" w:rsidP="00F87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716E2" w14:textId="48EA7FB6" w:rsidR="00F8729E" w:rsidRPr="00366FB9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br/>
              <w:t>1,415,256</w:t>
            </w:r>
          </w:p>
        </w:tc>
        <w:tc>
          <w:tcPr>
            <w:tcW w:w="147" w:type="pct"/>
            <w:shd w:val="clear" w:color="auto" w:fill="auto"/>
          </w:tcPr>
          <w:p w14:paraId="5945A12F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FCEA2" w14:textId="77777777" w:rsidR="00F8729E" w:rsidRPr="00932B15" w:rsidRDefault="00F8729E" w:rsidP="00F8729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F45740C" w14:textId="25170441" w:rsidR="00F8729E" w:rsidRPr="00366FB9" w:rsidRDefault="00F8729E" w:rsidP="00F8729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305,409</w:t>
            </w:r>
          </w:p>
        </w:tc>
        <w:tc>
          <w:tcPr>
            <w:tcW w:w="147" w:type="pct"/>
            <w:shd w:val="clear" w:color="auto" w:fill="auto"/>
          </w:tcPr>
          <w:p w14:paraId="0681D764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0C170" w14:textId="01446BD4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1,432,144</w:t>
            </w:r>
          </w:p>
        </w:tc>
        <w:tc>
          <w:tcPr>
            <w:tcW w:w="131" w:type="pct"/>
          </w:tcPr>
          <w:p w14:paraId="6F79C2AC" w14:textId="77777777" w:rsidR="00F8729E" w:rsidRPr="00366FB9" w:rsidRDefault="00F8729E" w:rsidP="00F8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E2A49" w14:textId="753209E8" w:rsidR="00F8729E" w:rsidRPr="00366FB9" w:rsidRDefault="00F8729E" w:rsidP="00F872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312,478</w:t>
            </w:r>
          </w:p>
        </w:tc>
      </w:tr>
    </w:tbl>
    <w:p w14:paraId="280E195E" w14:textId="77777777" w:rsidR="00D01D3F" w:rsidRDefault="00D01D3F" w:rsidP="00D01D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3FEFEB96" w14:textId="25F62A16" w:rsidR="00D01D3F" w:rsidRDefault="00D01D3F" w:rsidP="00D01D3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17586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Pr="0017586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175867">
        <w:rPr>
          <w:rFonts w:ascii="Angsana New" w:hAnsi="Angsana New"/>
          <w:sz w:val="30"/>
          <w:szCs w:val="30"/>
        </w:rPr>
        <w:t xml:space="preserve"> </w:t>
      </w:r>
      <w:r w:rsidRPr="00651ADC">
        <w:rPr>
          <w:rFonts w:ascii="Angsana New" w:hAnsi="Angsana New"/>
          <w:sz w:val="30"/>
          <w:szCs w:val="30"/>
          <w:cs/>
        </w:rPr>
        <w:t>กันยายน</w:t>
      </w:r>
      <w:r w:rsidRPr="00175867">
        <w:rPr>
          <w:rFonts w:ascii="Angsana New" w:hAnsi="Angsana New" w:hint="cs"/>
          <w:sz w:val="30"/>
          <w:szCs w:val="30"/>
          <w:cs/>
        </w:rPr>
        <w:t xml:space="preserve"> </w:t>
      </w:r>
      <w:r w:rsidRPr="00175867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17586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7586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บริษัทได้นำลูกหนี้การค้าจำนวน </w:t>
      </w:r>
      <w:r w:rsidR="000D360E" w:rsidRPr="00175867">
        <w:rPr>
          <w:rFonts w:ascii="Angsana New" w:hAnsi="Angsana New"/>
          <w:spacing w:val="-2"/>
          <w:sz w:val="30"/>
          <w:szCs w:val="30"/>
        </w:rPr>
        <w:t>25</w:t>
      </w:r>
      <w:r w:rsidR="000D360E">
        <w:rPr>
          <w:rFonts w:ascii="Angsana New" w:hAnsi="Angsana New"/>
          <w:spacing w:val="-2"/>
          <w:sz w:val="30"/>
          <w:szCs w:val="30"/>
        </w:rPr>
        <w:t xml:space="preserve">0.28 </w:t>
      </w:r>
      <w:r w:rsidRPr="00175867">
        <w:rPr>
          <w:rFonts w:ascii="Angsana New" w:hAnsi="Angsana New" w:hint="cs"/>
          <w:spacing w:val="-2"/>
          <w:sz w:val="30"/>
          <w:szCs w:val="30"/>
          <w:cs/>
        </w:rPr>
        <w:t>ล้านบาทไ</w:t>
      </w:r>
      <w:r w:rsidRPr="0017586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ปเป็นหลักประกันเงินกู้ยืมระยะสั้นจากสถาบันการเงิน </w:t>
      </w:r>
      <w:r>
        <w:rPr>
          <w:rFonts w:ascii="Angsana New" w:hAnsi="Angsana New"/>
          <w:spacing w:val="-2"/>
          <w:sz w:val="30"/>
          <w:szCs w:val="30"/>
        </w:rPr>
        <w:t>-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สินเชื่อแฟคเตอริ่ง 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(</w:t>
      </w:r>
      <w:r w:rsidRPr="00175867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17586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175867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 xml:space="preserve">: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ไม่มี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)</w:t>
      </w:r>
    </w:p>
    <w:p w14:paraId="0AFF0926" w14:textId="77777777" w:rsidR="00E268D0" w:rsidRDefault="00E268D0">
      <w:r>
        <w:br w:type="page"/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540"/>
        <w:gridCol w:w="180"/>
        <w:gridCol w:w="990"/>
        <w:gridCol w:w="270"/>
        <w:gridCol w:w="1260"/>
        <w:gridCol w:w="181"/>
        <w:gridCol w:w="1349"/>
      </w:tblGrid>
      <w:tr w:rsidR="00F15D04" w:rsidRPr="00F45B0D" w14:paraId="0104A2DE" w14:textId="77777777" w:rsidTr="00847404">
        <w:trPr>
          <w:cantSplit/>
          <w:tblHeader/>
        </w:trPr>
        <w:tc>
          <w:tcPr>
            <w:tcW w:w="4320" w:type="dxa"/>
            <w:vAlign w:val="bottom"/>
          </w:tcPr>
          <w:p w14:paraId="634A7E9A" w14:textId="37993124" w:rsidR="00F15D04" w:rsidRDefault="00F15D04" w:rsidP="00847404">
            <w:pPr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4F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  <w:p w14:paraId="3BE7BE93" w14:textId="77777777" w:rsidR="00F15D04" w:rsidRPr="00644F5C" w:rsidRDefault="00F15D04" w:rsidP="00847404">
            <w:pPr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4486E512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0EAAF3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C0E3B9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D19EF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008A4B0" w14:textId="77777777" w:rsidR="00F15D04" w:rsidRDefault="00F15D04" w:rsidP="00847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7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307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  <w:p w14:paraId="16A2DCFD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7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D04" w:rsidRPr="00F45B0D" w14:paraId="2412D9EA" w14:textId="77777777" w:rsidTr="00847404">
        <w:trPr>
          <w:cantSplit/>
          <w:tblHeader/>
        </w:trPr>
        <w:tc>
          <w:tcPr>
            <w:tcW w:w="4320" w:type="dxa"/>
            <w:vAlign w:val="bottom"/>
          </w:tcPr>
          <w:p w14:paraId="29E8C0AB" w14:textId="77777777" w:rsidR="00F15D04" w:rsidRPr="00F45B0D" w:rsidRDefault="00F15D04" w:rsidP="0084740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6134256E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8CD2FA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869318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EC5C420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01F99C" w14:textId="77777777" w:rsidR="00F15D04" w:rsidRPr="00F45B0D" w:rsidRDefault="00F15D04" w:rsidP="00847404">
            <w:pPr>
              <w:spacing w:line="240" w:lineRule="auto"/>
              <w:ind w:left="-89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1" w:type="dxa"/>
            <w:vAlign w:val="bottom"/>
          </w:tcPr>
          <w:p w14:paraId="4AD1A46C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79D9966" w14:textId="77777777" w:rsidR="00F15D04" w:rsidRPr="00F01F3E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F01F3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31 </w:t>
            </w:r>
            <w:r w:rsidRPr="00F01F3E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15D04" w:rsidRPr="00F45B0D" w14:paraId="227AD37B" w14:textId="77777777" w:rsidTr="00847404">
        <w:trPr>
          <w:cantSplit/>
          <w:tblHeader/>
        </w:trPr>
        <w:tc>
          <w:tcPr>
            <w:tcW w:w="4320" w:type="dxa"/>
            <w:vAlign w:val="bottom"/>
          </w:tcPr>
          <w:p w14:paraId="023EA327" w14:textId="77777777" w:rsidR="00F15D04" w:rsidRPr="00F45B0D" w:rsidRDefault="00F15D04" w:rsidP="0084740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3805CB09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4AF721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F79C2F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D2F7FD5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47D02A" w14:textId="77777777" w:rsidR="00F15D04" w:rsidRPr="00F45B0D" w:rsidRDefault="00F15D04" w:rsidP="00847404">
            <w:pPr>
              <w:spacing w:line="240" w:lineRule="auto"/>
              <w:ind w:left="-8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1" w:type="dxa"/>
            <w:vAlign w:val="bottom"/>
          </w:tcPr>
          <w:p w14:paraId="4809C787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A387204" w14:textId="77777777" w:rsidR="00F15D04" w:rsidRPr="00F45B0D" w:rsidRDefault="00F15D04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86188" w:rsidRPr="00F45B0D" w14:paraId="376F8EE4" w14:textId="77777777" w:rsidTr="00C015CC">
        <w:trPr>
          <w:cantSplit/>
          <w:tblHeader/>
        </w:trPr>
        <w:tc>
          <w:tcPr>
            <w:tcW w:w="4320" w:type="dxa"/>
            <w:vAlign w:val="bottom"/>
          </w:tcPr>
          <w:p w14:paraId="43CA1C6C" w14:textId="77777777" w:rsidR="00486188" w:rsidRPr="00F45B0D" w:rsidRDefault="00486188" w:rsidP="0084740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3BB13EF7" w14:textId="77777777" w:rsidR="00486188" w:rsidRPr="00F45B0D" w:rsidRDefault="00486188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C95A81" w14:textId="77777777" w:rsidR="00486188" w:rsidRPr="00F45B0D" w:rsidRDefault="00486188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A1D95C" w14:textId="77777777" w:rsidR="00486188" w:rsidRPr="00F45B0D" w:rsidRDefault="00486188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81C77BC" w14:textId="77777777" w:rsidR="00486188" w:rsidRPr="00F45B0D" w:rsidRDefault="00486188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8D2BB7E" w14:textId="208A67F8" w:rsidR="00486188" w:rsidRDefault="00486188" w:rsidP="00847404">
            <w:pPr>
              <w:pStyle w:val="block"/>
              <w:spacing w:after="0" w:line="240" w:lineRule="auto"/>
              <w:ind w:left="-89" w:right="-80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5D04" w:rsidRPr="00F45B0D" w14:paraId="383A1B81" w14:textId="77777777" w:rsidTr="00847404">
        <w:trPr>
          <w:cantSplit/>
          <w:tblHeader/>
        </w:trPr>
        <w:tc>
          <w:tcPr>
            <w:tcW w:w="4320" w:type="dxa"/>
            <w:vAlign w:val="bottom"/>
          </w:tcPr>
          <w:p w14:paraId="5D0FC8DC" w14:textId="77777777" w:rsidR="00F15D04" w:rsidRPr="00F45B0D" w:rsidRDefault="00F15D04" w:rsidP="00847404">
            <w:pPr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770" w:type="dxa"/>
            <w:gridSpan w:val="7"/>
            <w:vAlign w:val="bottom"/>
            <w:hideMark/>
          </w:tcPr>
          <w:p w14:paraId="41997C15" w14:textId="77777777" w:rsidR="00F15D04" w:rsidRPr="00F45B0D" w:rsidRDefault="00F15D04" w:rsidP="00847404">
            <w:pPr>
              <w:pStyle w:val="block"/>
              <w:spacing w:after="0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5D04" w:rsidRPr="00F45B0D" w14:paraId="73F6A1D1" w14:textId="77777777" w:rsidTr="00847404">
        <w:trPr>
          <w:cantSplit/>
        </w:trPr>
        <w:tc>
          <w:tcPr>
            <w:tcW w:w="4320" w:type="dxa"/>
            <w:hideMark/>
          </w:tcPr>
          <w:p w14:paraId="283DF097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B0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40" w:type="dxa"/>
            <w:hideMark/>
          </w:tcPr>
          <w:p w14:paraId="6B43AAB1" w14:textId="77777777" w:rsidR="00F15D04" w:rsidRPr="00F45B0D" w:rsidRDefault="00F15D04" w:rsidP="00847404">
            <w:pPr>
              <w:tabs>
                <w:tab w:val="clear" w:pos="454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F84057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7C8FCC8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660D1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80D1BCD" w14:textId="77777777" w:rsidR="00F15D04" w:rsidRPr="00F45B0D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450,155</w:t>
            </w:r>
          </w:p>
        </w:tc>
        <w:tc>
          <w:tcPr>
            <w:tcW w:w="181" w:type="dxa"/>
          </w:tcPr>
          <w:p w14:paraId="19F05434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33DB025E" w14:textId="77777777" w:rsidR="00F15D04" w:rsidRPr="00F45B0D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269,085</w:t>
            </w:r>
          </w:p>
        </w:tc>
      </w:tr>
      <w:tr w:rsidR="00F15D04" w:rsidRPr="00F45B0D" w14:paraId="69962A50" w14:textId="77777777" w:rsidTr="00847404">
        <w:trPr>
          <w:cantSplit/>
        </w:trPr>
        <w:tc>
          <w:tcPr>
            <w:tcW w:w="4320" w:type="dxa"/>
            <w:hideMark/>
          </w:tcPr>
          <w:p w14:paraId="57AACEAD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B0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40" w:type="dxa"/>
          </w:tcPr>
          <w:p w14:paraId="4EC7B783" w14:textId="77777777" w:rsidR="00F15D04" w:rsidRPr="00F45B0D" w:rsidRDefault="00F15D04" w:rsidP="00847404">
            <w:pPr>
              <w:tabs>
                <w:tab w:val="clear" w:pos="454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D7EF4F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0497EC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4F3A1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43387C" w14:textId="77777777" w:rsidR="00F15D04" w:rsidRPr="00F45B0D" w:rsidRDefault="00F15D04" w:rsidP="00847404">
            <w:pPr>
              <w:tabs>
                <w:tab w:val="clear" w:pos="680"/>
                <w:tab w:val="clear" w:pos="907"/>
                <w:tab w:val="left" w:pos="819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</w:p>
        </w:tc>
        <w:tc>
          <w:tcPr>
            <w:tcW w:w="181" w:type="dxa"/>
          </w:tcPr>
          <w:p w14:paraId="51DAD472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3150CBA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D04" w:rsidRPr="00F45B0D" w14:paraId="48EBF996" w14:textId="77777777" w:rsidTr="00847404">
        <w:trPr>
          <w:cantSplit/>
        </w:trPr>
        <w:tc>
          <w:tcPr>
            <w:tcW w:w="4320" w:type="dxa"/>
          </w:tcPr>
          <w:p w14:paraId="40E22ABC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น้อยกว่า</w:t>
            </w:r>
            <w:r w:rsidRPr="00F45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5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</w:tcPr>
          <w:p w14:paraId="3F8E48D0" w14:textId="77777777" w:rsidR="00F15D04" w:rsidRPr="00F45B0D" w:rsidRDefault="00F15D04" w:rsidP="00847404">
            <w:pPr>
              <w:tabs>
                <w:tab w:val="clear" w:pos="454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8C1739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63C05F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7CE1B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ADA97" w14:textId="77777777" w:rsidR="00F15D04" w:rsidRDefault="00F15D04" w:rsidP="00847404">
            <w:pPr>
              <w:tabs>
                <w:tab w:val="clear" w:pos="680"/>
                <w:tab w:val="clear" w:pos="907"/>
                <w:tab w:val="left" w:pos="819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524,623</w:t>
            </w:r>
          </w:p>
        </w:tc>
        <w:tc>
          <w:tcPr>
            <w:tcW w:w="181" w:type="dxa"/>
          </w:tcPr>
          <w:p w14:paraId="2770CB91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D3E450E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1,622</w:t>
            </w:r>
          </w:p>
        </w:tc>
      </w:tr>
      <w:tr w:rsidR="00F15D04" w:rsidRPr="00F45B0D" w14:paraId="09F0439C" w14:textId="77777777" w:rsidTr="00847404">
        <w:trPr>
          <w:cantSplit/>
        </w:trPr>
        <w:tc>
          <w:tcPr>
            <w:tcW w:w="4320" w:type="dxa"/>
            <w:hideMark/>
          </w:tcPr>
          <w:p w14:paraId="1FD2BE9E" w14:textId="77777777" w:rsidR="00F15D04" w:rsidRPr="00F45B0D" w:rsidRDefault="00F15D04" w:rsidP="0084740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B0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5B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5B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hideMark/>
          </w:tcPr>
          <w:p w14:paraId="72E7860B" w14:textId="77777777" w:rsidR="00F15D04" w:rsidRPr="00F45B0D" w:rsidRDefault="00F15D04" w:rsidP="00847404">
            <w:pPr>
              <w:tabs>
                <w:tab w:val="clear" w:pos="454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0E3B40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803C56A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95212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8E38DA" w14:textId="77777777" w:rsidR="00F15D04" w:rsidRPr="00F45B0D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361,210</w:t>
            </w:r>
          </w:p>
        </w:tc>
        <w:tc>
          <w:tcPr>
            <w:tcW w:w="181" w:type="dxa"/>
          </w:tcPr>
          <w:p w14:paraId="26280BDE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695C031C" w14:textId="77777777" w:rsidR="00F15D04" w:rsidRPr="00F45B0D" w:rsidRDefault="00F15D04" w:rsidP="00847404">
            <w:pPr>
              <w:tabs>
                <w:tab w:val="clear" w:pos="680"/>
                <w:tab w:val="left" w:pos="64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</w:tr>
      <w:tr w:rsidR="00F15D04" w:rsidRPr="00F45B0D" w14:paraId="30B354BE" w14:textId="77777777" w:rsidTr="00847404">
        <w:trPr>
          <w:cantSplit/>
        </w:trPr>
        <w:tc>
          <w:tcPr>
            <w:tcW w:w="4320" w:type="dxa"/>
            <w:hideMark/>
          </w:tcPr>
          <w:p w14:paraId="615E6381" w14:textId="77777777" w:rsidR="00F15D04" w:rsidRPr="00F45B0D" w:rsidRDefault="00F15D04" w:rsidP="0084740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B0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5B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40" w:type="dxa"/>
            <w:hideMark/>
          </w:tcPr>
          <w:p w14:paraId="7D1C2FAA" w14:textId="77777777" w:rsidR="00F15D04" w:rsidRPr="00F45B0D" w:rsidRDefault="00F15D04" w:rsidP="00847404">
            <w:pPr>
              <w:tabs>
                <w:tab w:val="clear" w:pos="454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5D8ADD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8A50EBC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322F3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0D09E" w14:textId="77777777" w:rsidR="00F15D04" w:rsidRPr="00F45B0D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1,903</w:t>
            </w:r>
          </w:p>
        </w:tc>
        <w:tc>
          <w:tcPr>
            <w:tcW w:w="181" w:type="dxa"/>
          </w:tcPr>
          <w:p w14:paraId="50E01F7B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4124829B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</w:tr>
      <w:tr w:rsidR="00F15D04" w:rsidRPr="00F45B0D" w14:paraId="28D71739" w14:textId="77777777" w:rsidTr="00847404">
        <w:trPr>
          <w:cantSplit/>
        </w:trPr>
        <w:tc>
          <w:tcPr>
            <w:tcW w:w="4320" w:type="dxa"/>
            <w:hideMark/>
          </w:tcPr>
          <w:p w14:paraId="6AC6CE18" w14:textId="77777777" w:rsidR="00F15D04" w:rsidRPr="00F45B0D" w:rsidRDefault="00F15D04" w:rsidP="0084740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45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hideMark/>
          </w:tcPr>
          <w:p w14:paraId="67DD5D16" w14:textId="77777777" w:rsidR="00F15D04" w:rsidRPr="00F45B0D" w:rsidRDefault="00F15D04" w:rsidP="00847404">
            <w:pPr>
              <w:tabs>
                <w:tab w:val="clear" w:pos="454"/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490443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36354E11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09FD8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0E7C0" w14:textId="77777777" w:rsidR="00F15D04" w:rsidRPr="00F45B0D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81" w:type="dxa"/>
          </w:tcPr>
          <w:p w14:paraId="2AC79920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A3B70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301</w:t>
            </w:r>
          </w:p>
        </w:tc>
      </w:tr>
      <w:tr w:rsidR="00F15D04" w:rsidRPr="00F45B0D" w14:paraId="6BD7BFB9" w14:textId="77777777" w:rsidTr="00847404">
        <w:trPr>
          <w:cantSplit/>
        </w:trPr>
        <w:tc>
          <w:tcPr>
            <w:tcW w:w="4320" w:type="dxa"/>
            <w:hideMark/>
          </w:tcPr>
          <w:p w14:paraId="5EA2AFE2" w14:textId="77777777" w:rsidR="00F15D04" w:rsidRPr="007D77B2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77B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hideMark/>
          </w:tcPr>
          <w:p w14:paraId="22426A90" w14:textId="77777777" w:rsidR="00F15D04" w:rsidRPr="007D77B2" w:rsidRDefault="00F15D04" w:rsidP="00847404">
            <w:pPr>
              <w:tabs>
                <w:tab w:val="clear" w:pos="454"/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FEDAA5" w14:textId="77777777" w:rsidR="00F15D04" w:rsidRPr="007D77B2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1416DEF6" w14:textId="77777777" w:rsidR="00F15D04" w:rsidRPr="007D77B2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42FE0" w14:textId="77777777" w:rsidR="00F15D04" w:rsidRPr="007D77B2" w:rsidRDefault="00F15D04" w:rsidP="00847404">
            <w:pPr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5D7A2C" w14:textId="77777777" w:rsidR="00F15D04" w:rsidRPr="007D77B2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77B2">
              <w:rPr>
                <w:rFonts w:asciiTheme="majorBidi" w:hAnsiTheme="majorBidi" w:cstheme="majorBidi"/>
                <w:sz w:val="30"/>
                <w:szCs w:val="30"/>
              </w:rPr>
              <w:t>1,338,192</w:t>
            </w:r>
          </w:p>
        </w:tc>
        <w:tc>
          <w:tcPr>
            <w:tcW w:w="181" w:type="dxa"/>
          </w:tcPr>
          <w:p w14:paraId="3D249CA3" w14:textId="77777777" w:rsidR="00F15D04" w:rsidRPr="007D77B2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099EAF6" w14:textId="77777777" w:rsidR="00F15D04" w:rsidRPr="007D77B2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77B2">
              <w:rPr>
                <w:rFonts w:asciiTheme="majorBidi" w:hAnsiTheme="majorBidi" w:cstheme="majorBidi"/>
                <w:sz w:val="30"/>
                <w:szCs w:val="30"/>
              </w:rPr>
              <w:t>271,008</w:t>
            </w:r>
          </w:p>
        </w:tc>
      </w:tr>
      <w:tr w:rsidR="00F15D04" w:rsidRPr="00F45B0D" w14:paraId="113465D7" w14:textId="77777777" w:rsidTr="00847404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4EE30CAC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B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45B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6A150C" w14:textId="77777777" w:rsidR="00F15D04" w:rsidRPr="00F45B0D" w:rsidRDefault="00F15D04" w:rsidP="00847404">
            <w:pPr>
              <w:tabs>
                <w:tab w:val="clear" w:pos="454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B66326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0670F6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286423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96533A" w14:textId="77777777" w:rsidR="00F15D04" w:rsidRPr="004E41B8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41B8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703C0F9" w14:textId="77777777" w:rsidR="00F15D04" w:rsidRPr="004E41B8" w:rsidRDefault="00F15D04" w:rsidP="0084740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60ECF52" w14:textId="77777777" w:rsidR="00F15D04" w:rsidRPr="004E41B8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41B8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5D04" w:rsidRPr="00F45B0D" w14:paraId="22125DCD" w14:textId="77777777" w:rsidTr="00847404">
        <w:trPr>
          <w:cantSplit/>
        </w:trPr>
        <w:tc>
          <w:tcPr>
            <w:tcW w:w="4320" w:type="dxa"/>
            <w:hideMark/>
          </w:tcPr>
          <w:p w14:paraId="2233B5E9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B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tcBorders>
              <w:left w:val="nil"/>
              <w:right w:val="nil"/>
            </w:tcBorders>
            <w:hideMark/>
          </w:tcPr>
          <w:p w14:paraId="34D66617" w14:textId="77777777" w:rsidR="00F15D04" w:rsidRPr="00F45B0D" w:rsidRDefault="00F15D04" w:rsidP="00847404">
            <w:pPr>
              <w:tabs>
                <w:tab w:val="clear" w:pos="454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174DE9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3914970C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37210" w14:textId="77777777" w:rsidR="00F15D04" w:rsidRPr="00F45B0D" w:rsidRDefault="00F15D04" w:rsidP="00847404">
            <w:pPr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6BAD53" w14:textId="77777777" w:rsidR="00F15D04" w:rsidRPr="00F45B0D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1,337,891</w:t>
            </w:r>
          </w:p>
        </w:tc>
        <w:tc>
          <w:tcPr>
            <w:tcW w:w="181" w:type="dxa"/>
          </w:tcPr>
          <w:p w14:paraId="08E51702" w14:textId="77777777" w:rsidR="00F15D04" w:rsidRPr="00F45B0D" w:rsidRDefault="00F15D04" w:rsidP="008474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2" w:space="0" w:color="auto"/>
              <w:bottom w:val="double" w:sz="4" w:space="0" w:color="auto"/>
            </w:tcBorders>
          </w:tcPr>
          <w:p w14:paraId="57B050A3" w14:textId="77777777" w:rsidR="00F15D04" w:rsidRPr="00F45B0D" w:rsidRDefault="00F15D04" w:rsidP="00847404">
            <w:pPr>
              <w:tabs>
                <w:tab w:val="clear" w:pos="680"/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270,707</w:t>
            </w:r>
          </w:p>
        </w:tc>
      </w:tr>
    </w:tbl>
    <w:p w14:paraId="35A53A1F" w14:textId="77777777" w:rsidR="00F15D04" w:rsidRPr="00486188" w:rsidRDefault="00F15D04" w:rsidP="00F15D04">
      <w:pPr>
        <w:pStyle w:val="BodyText2"/>
        <w:ind w:left="540"/>
        <w:rPr>
          <w:b/>
          <w:bCs/>
          <w:sz w:val="22"/>
          <w:szCs w:val="22"/>
          <w:lang w:val="en-US"/>
        </w:rPr>
      </w:pPr>
    </w:p>
    <w:p w14:paraId="1EB37707" w14:textId="77777777" w:rsidR="00F15D04" w:rsidRDefault="00F15D04" w:rsidP="00F15D0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วัน ถึง </w:t>
      </w:r>
      <w:r>
        <w:rPr>
          <w:rFonts w:ascii="Angsana New" w:hAnsi="Angsana New"/>
          <w:sz w:val="30"/>
          <w:szCs w:val="30"/>
        </w:rPr>
        <w:t>45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วัน</w:t>
      </w:r>
    </w:p>
    <w:p w14:paraId="477E4FC3" w14:textId="77777777" w:rsidR="00F15D04" w:rsidRPr="00486188" w:rsidRDefault="00F15D04" w:rsidP="00F15D0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14:paraId="71AE7CEE" w14:textId="277D7E36" w:rsidR="00DC248B" w:rsidRDefault="007B7B2C" w:rsidP="002707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  <w:r w:rsidRPr="007B7B2C">
        <w:rPr>
          <w:rFonts w:ascii="Angsana New" w:hAnsi="Angsana New"/>
          <w:sz w:val="30"/>
          <w:szCs w:val="30"/>
          <w:cs/>
        </w:rPr>
        <w:t xml:space="preserve">ลูกค้ารายหนึ่งของบริษัทซึ่งเป็นผู้รับเหมาหลักในงานก่อสร้างโครงการแห่งหนึ่งมีการชำระเงินล่าช้าให้กับบริษัท     ณ วันที่ 30 กันยายน 2567 ยอดคงเหลือที่บริษัทมีกับลูกค้ารายดังกล่าวประกอบด้วยลูกหนี้การค้าจำนวน </w:t>
      </w:r>
      <w:r>
        <w:rPr>
          <w:rFonts w:ascii="Angsana New" w:hAnsi="Angsana New"/>
          <w:sz w:val="30"/>
          <w:szCs w:val="30"/>
        </w:rPr>
        <w:t>1,261</w:t>
      </w:r>
      <w:r w:rsidRPr="007B7B2C">
        <w:rPr>
          <w:rFonts w:ascii="Angsana New" w:hAnsi="Angsana New"/>
          <w:sz w:val="30"/>
          <w:szCs w:val="30"/>
          <w:cs/>
        </w:rPr>
        <w:t xml:space="preserve">          ล้านบาท ซึ่งมียอดเกินกำหนดชำระแล้วจำนวน 887 ล้านบาท สินทรัพย์ที่เกิดจากสัญญาจำนวน 682 ล้านบาท            หนี้สินที่เกิดจากสัญญาจำนวน 200 ล้านบาท และลูกหนี้เงินประกันผลงานตามสัญญาจำนวน 113 ล้านบาท ความล่าช้านี้อาจส่งผลกระทบต่อกระแสเงินสดและสภาพคล่องของบริษัท ขณะนี้ผู้บริหารของบริษัทอยู่ในระหว่างการติดตามการชำระเงินของลูกค้ารายดังกล่าว รวมถึงการดำเนินการตามกฎหมายเพื่อเรียกชำระเงินจากลูกค้า ทั้งนี้ ภายหลังวันที่ 30 กันยายน 2567 จนถึงวันที่รายงาน บริษัทได้รับชำระเงินจากลูกค้ารายดังกล่าวบางส่วน และจะทยอยได้รับชำระเงินเพิ่มเติมในเดือนพฤศจิกายนและธันวาคม 2567 ตามจำนวนเงินที่ได้ตกลงร่วมกัน การเจรจากำหนดการรับชำระเงินส่วนที่เหลือทั้งหมดคาดว่าจะเกิดขึ้นภายในเดือนธันวาคม 2567</w:t>
      </w:r>
    </w:p>
    <w:p w14:paraId="4DB23CE2" w14:textId="77777777" w:rsidR="00DC248B" w:rsidRDefault="00DC248B" w:rsidP="002707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8D50097" w14:textId="77777777" w:rsidR="00DC248B" w:rsidRDefault="00DC248B" w:rsidP="002707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339A147" w14:textId="77777777" w:rsidR="007B7B2C" w:rsidRDefault="007B7B2C" w:rsidP="002707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02763BE" w14:textId="77777777" w:rsidR="007B7B2C" w:rsidRDefault="007B7B2C" w:rsidP="002707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B019939" w14:textId="77777777" w:rsidR="007B7B2C" w:rsidRDefault="007B7B2C" w:rsidP="002707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B05FE3B" w14:textId="77777777" w:rsidR="007B7B2C" w:rsidRDefault="007B7B2C" w:rsidP="002707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9D44250" w14:textId="77777777" w:rsidR="00DC248B" w:rsidRPr="00486188" w:rsidRDefault="00DC248B" w:rsidP="002707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hint="cs"/>
          <w:sz w:val="22"/>
          <w:szCs w:val="22"/>
        </w:rPr>
      </w:pPr>
    </w:p>
    <w:p w14:paraId="3DFFB79D" w14:textId="50336DB7" w:rsidR="00F56D15" w:rsidRPr="00F56D15" w:rsidRDefault="00B7518E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4F42630E" w14:textId="77777777" w:rsidR="00C929E6" w:rsidRDefault="00C929E6" w:rsidP="00C929E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40DEF2EB" w14:textId="312997A7" w:rsidR="00C929E6" w:rsidRPr="00C929E6" w:rsidRDefault="00C929E6" w:rsidP="00F56D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1" w:firstLine="540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C929E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ดังนี้</w:t>
      </w:r>
    </w:p>
    <w:p w14:paraId="4419EB40" w14:textId="77777777" w:rsidR="00C929E6" w:rsidRDefault="00C929E6" w:rsidP="00830142">
      <w:pPr>
        <w:pStyle w:val="BodyText2"/>
        <w:ind w:left="540"/>
        <w:rPr>
          <w:lang w:val="en-US"/>
        </w:rPr>
      </w:pPr>
    </w:p>
    <w:tbl>
      <w:tblPr>
        <w:tblW w:w="92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1"/>
        <w:gridCol w:w="1245"/>
        <w:gridCol w:w="264"/>
        <w:gridCol w:w="1178"/>
        <w:gridCol w:w="272"/>
        <w:gridCol w:w="1122"/>
        <w:gridCol w:w="285"/>
        <w:gridCol w:w="1119"/>
      </w:tblGrid>
      <w:tr w:rsidR="00366FB9" w:rsidRPr="00366FB9" w14:paraId="358382ED" w14:textId="77777777" w:rsidTr="00131301">
        <w:trPr>
          <w:tblHeader/>
        </w:trPr>
        <w:tc>
          <w:tcPr>
            <w:tcW w:w="2034" w:type="pct"/>
          </w:tcPr>
          <w:p w14:paraId="3162D3D6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37658D9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DF49877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B89EE3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9C3" w:rsidRPr="00366FB9" w14:paraId="4B472ECD" w14:textId="77777777" w:rsidTr="00366FB9">
        <w:trPr>
          <w:tblHeader/>
        </w:trPr>
        <w:tc>
          <w:tcPr>
            <w:tcW w:w="2034" w:type="pct"/>
          </w:tcPr>
          <w:p w14:paraId="11428F9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18C9237" w14:textId="0C72D63B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51ADC" w:rsidRPr="00651A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8D21E7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FE6ECC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91687A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05FDB95" w14:textId="6D417D32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51ADC" w:rsidRPr="00651AD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48778D8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D7DB9A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19C3" w:rsidRPr="00366FB9" w14:paraId="3CFFBC03" w14:textId="77777777" w:rsidTr="00366FB9">
        <w:trPr>
          <w:tblHeader/>
        </w:trPr>
        <w:tc>
          <w:tcPr>
            <w:tcW w:w="2034" w:type="pct"/>
          </w:tcPr>
          <w:p w14:paraId="04DB5C1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E68D497" w14:textId="347AACEF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9E37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6B096D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96DAC4" w14:textId="4DEA1E9A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9E374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953814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941041" w14:textId="350144D0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9E37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14:paraId="1240910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208F730" w14:textId="480B2421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 w:rsidR="009E374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19C3" w:rsidRPr="00366FB9" w14:paraId="56C1A735" w14:textId="77777777" w:rsidTr="00131301">
        <w:trPr>
          <w:tblHeader/>
        </w:trPr>
        <w:tc>
          <w:tcPr>
            <w:tcW w:w="2034" w:type="pct"/>
          </w:tcPr>
          <w:p w14:paraId="39DC952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5E53FA9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9C3" w:rsidRPr="00366FB9" w14:paraId="785D55E2" w14:textId="77777777" w:rsidTr="00366FB9">
        <w:tc>
          <w:tcPr>
            <w:tcW w:w="2034" w:type="pct"/>
            <w:vAlign w:val="bottom"/>
          </w:tcPr>
          <w:p w14:paraId="5E387E1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84ADA8E" w14:textId="77777777" w:rsidR="002519C3" w:rsidRPr="00366FB9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AAF4005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037CFC4" w14:textId="77777777" w:rsidR="002519C3" w:rsidRPr="00366FB9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82A64C7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D68E037" w14:textId="77777777" w:rsidR="002519C3" w:rsidRPr="00366FB9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2B6E611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4908C26" w14:textId="77777777" w:rsidR="002519C3" w:rsidRPr="00366FB9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3206A" w:rsidRPr="00366FB9" w14:paraId="6EAE487E" w14:textId="77777777" w:rsidTr="00366FB9">
        <w:tc>
          <w:tcPr>
            <w:tcW w:w="2034" w:type="pct"/>
            <w:vAlign w:val="bottom"/>
          </w:tcPr>
          <w:p w14:paraId="2FB4B544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9AB66A" w14:textId="7A902AD6" w:rsidR="0013206A" w:rsidRPr="00366FB9" w:rsidRDefault="0013206A" w:rsidP="0013206A">
            <w:pPr>
              <w:pStyle w:val="acctfourfigures"/>
              <w:tabs>
                <w:tab w:val="clear" w:pos="765"/>
              </w:tabs>
              <w:spacing w:line="240" w:lineRule="auto"/>
              <w:ind w:left="-105" w:right="5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3,288,469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54C9A3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3C856D9" w14:textId="429FAAEB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5,635,859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7B87423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A4C2A1F" w14:textId="4DAA19C5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3,288,469</w:t>
            </w:r>
          </w:p>
        </w:tc>
        <w:tc>
          <w:tcPr>
            <w:tcW w:w="154" w:type="pct"/>
            <w:vAlign w:val="bottom"/>
          </w:tcPr>
          <w:p w14:paraId="16F8C513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60AD2D43" w14:textId="22A4FFD1" w:rsidR="0013206A" w:rsidRPr="00366FB9" w:rsidRDefault="0013206A" w:rsidP="001320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val="en-US" w:bidi="th-TH"/>
              </w:rPr>
              <w:t>5,635,859</w:t>
            </w:r>
          </w:p>
        </w:tc>
      </w:tr>
      <w:tr w:rsidR="0013206A" w:rsidRPr="00366FB9" w14:paraId="674D6D40" w14:textId="77777777" w:rsidTr="00366FB9">
        <w:tc>
          <w:tcPr>
            <w:tcW w:w="2034" w:type="pct"/>
            <w:vAlign w:val="bottom"/>
          </w:tcPr>
          <w:p w14:paraId="2F1FEBDB" w14:textId="77777777" w:rsidR="0013206A" w:rsidRPr="00B84D9C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6A8018E" w14:textId="77777777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6508BFD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B1735DC" w14:textId="77777777" w:rsidR="0013206A" w:rsidRPr="00366FB9" w:rsidRDefault="0013206A" w:rsidP="0013206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7A27AA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D509095" w14:textId="77777777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" w:type="pct"/>
            <w:vAlign w:val="bottom"/>
          </w:tcPr>
          <w:p w14:paraId="36C76637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AA92DC4" w14:textId="77777777" w:rsidR="0013206A" w:rsidRPr="00366FB9" w:rsidRDefault="0013206A" w:rsidP="0013206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3206A" w:rsidRPr="00366FB9" w14:paraId="4120EC55" w14:textId="77777777" w:rsidTr="00366FB9">
        <w:tc>
          <w:tcPr>
            <w:tcW w:w="2034" w:type="pct"/>
            <w:vAlign w:val="bottom"/>
          </w:tcPr>
          <w:p w14:paraId="2065212B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62B63E31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47CDA43" w14:textId="17744C32" w:rsidR="0013206A" w:rsidRPr="00366FB9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2,764,268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CDE480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9C3EA21" w14:textId="24DB45B0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3,526,952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F9AF7B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4CDE411" w14:textId="7A55832C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2,764,268</w:t>
            </w:r>
          </w:p>
        </w:tc>
        <w:tc>
          <w:tcPr>
            <w:tcW w:w="154" w:type="pct"/>
            <w:vAlign w:val="bottom"/>
          </w:tcPr>
          <w:p w14:paraId="39B3269C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8DCFE9F" w14:textId="4B8F9C16" w:rsidR="0013206A" w:rsidRPr="00366FB9" w:rsidRDefault="0013206A" w:rsidP="001320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3,526,952</w:t>
            </w:r>
          </w:p>
        </w:tc>
      </w:tr>
      <w:tr w:rsidR="0013206A" w:rsidRPr="00366FB9" w14:paraId="6AB11CA0" w14:textId="77777777" w:rsidTr="00366FB9">
        <w:tc>
          <w:tcPr>
            <w:tcW w:w="2034" w:type="pct"/>
            <w:vAlign w:val="bottom"/>
          </w:tcPr>
          <w:p w14:paraId="2717592A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46365" w14:textId="44772566" w:rsidR="0013206A" w:rsidRPr="00366FB9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(2,077,30</w:t>
            </w:r>
            <w:r w:rsidR="002B531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5E9F1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C8AA2" w14:textId="1343534A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(2,516,145)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AF38A7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234D" w14:textId="3D98359C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(2,077,30</w:t>
            </w:r>
            <w:r w:rsidR="002B531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4" w:type="pct"/>
            <w:vAlign w:val="bottom"/>
          </w:tcPr>
          <w:p w14:paraId="62E0297F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CA4D5F6" w14:textId="1131042E" w:rsidR="0013206A" w:rsidRPr="00366FB9" w:rsidRDefault="0013206A" w:rsidP="001320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(2,516,145)</w:t>
            </w:r>
          </w:p>
        </w:tc>
      </w:tr>
      <w:tr w:rsidR="0013206A" w:rsidRPr="00366FB9" w14:paraId="3CE76D58" w14:textId="77777777" w:rsidTr="00366FB9">
        <w:tc>
          <w:tcPr>
            <w:tcW w:w="2034" w:type="pct"/>
          </w:tcPr>
          <w:p w14:paraId="27A4134C" w14:textId="77777777" w:rsidR="0013206A" w:rsidRPr="00366FB9" w:rsidRDefault="0013206A" w:rsidP="0013206A">
            <w:pPr>
              <w:pStyle w:val="BodyText2"/>
              <w:rPr>
                <w:b/>
                <w:bCs/>
                <w:cs/>
              </w:rPr>
            </w:pPr>
            <w:r w:rsidRPr="00366FB9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51709" w14:textId="758CBBA2" w:rsidR="0013206A" w:rsidRPr="00366FB9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686,96</w:t>
            </w:r>
            <w:r w:rsidR="002B531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D19898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807BE" w14:textId="3B1D90C2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1,010,807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9ADB5B3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07E47" w14:textId="37AE7D74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686,96</w:t>
            </w:r>
            <w:r w:rsidR="002B531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4" w:type="pct"/>
            <w:vAlign w:val="bottom"/>
          </w:tcPr>
          <w:p w14:paraId="01993301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64C3B" w14:textId="036673CE" w:rsidR="0013206A" w:rsidRPr="00366FB9" w:rsidRDefault="0013206A" w:rsidP="001320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</w:rPr>
              <w:t>1,010,807</w:t>
            </w:r>
          </w:p>
        </w:tc>
      </w:tr>
      <w:tr w:rsidR="0013206A" w:rsidRPr="00366FB9" w14:paraId="3AFA20AA" w14:textId="77777777" w:rsidTr="00366FB9">
        <w:tc>
          <w:tcPr>
            <w:tcW w:w="2034" w:type="pct"/>
            <w:vAlign w:val="bottom"/>
          </w:tcPr>
          <w:p w14:paraId="155A9C5E" w14:textId="77777777" w:rsidR="0013206A" w:rsidRPr="00A716ED" w:rsidRDefault="0013206A" w:rsidP="0013206A">
            <w:pPr>
              <w:pStyle w:val="BodyText2"/>
              <w:rPr>
                <w:b/>
                <w:bCs/>
                <w:cs/>
              </w:rPr>
            </w:pPr>
            <w:r w:rsidRPr="00A716ED">
              <w:rPr>
                <w:b/>
                <w:bCs/>
                <w:cs/>
              </w:rPr>
              <w:t>ลูกหนี้เงินประกันผลงานตามสัญญา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2D7BFE" w14:textId="6974DC37" w:rsidR="0013206A" w:rsidRPr="0013206A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3206A">
              <w:rPr>
                <w:rFonts w:ascii="Angsana New" w:hAnsi="Angsana New"/>
                <w:b/>
                <w:bCs/>
                <w:sz w:val="30"/>
                <w:szCs w:val="30"/>
              </w:rPr>
              <w:t>179,684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BFAA1CD" w14:textId="77777777" w:rsidR="0013206A" w:rsidRPr="0013206A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1E3034" w14:textId="60F2D4CF" w:rsidR="0013206A" w:rsidRPr="0013206A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206A">
              <w:rPr>
                <w:rFonts w:ascii="Angsana New" w:hAnsi="Angsana New"/>
                <w:b/>
                <w:bCs/>
                <w:sz w:val="30"/>
                <w:szCs w:val="30"/>
              </w:rPr>
              <w:t>102,354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2C291B" w14:textId="77777777" w:rsidR="0013206A" w:rsidRPr="0013206A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1F86E" w14:textId="5C78E462" w:rsidR="0013206A" w:rsidRPr="0013206A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06A">
              <w:rPr>
                <w:rFonts w:ascii="Angsana New" w:hAnsi="Angsana New"/>
                <w:b/>
                <w:bCs/>
                <w:sz w:val="30"/>
                <w:szCs w:val="30"/>
              </w:rPr>
              <w:t>179,684</w:t>
            </w:r>
          </w:p>
        </w:tc>
        <w:tc>
          <w:tcPr>
            <w:tcW w:w="154" w:type="pct"/>
            <w:vAlign w:val="bottom"/>
          </w:tcPr>
          <w:p w14:paraId="7314651B" w14:textId="77777777" w:rsidR="0013206A" w:rsidRPr="0013206A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7077B225" w14:textId="0DF2D819" w:rsidR="0013206A" w:rsidRPr="0013206A" w:rsidRDefault="0013206A" w:rsidP="001320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3206A">
              <w:rPr>
                <w:rFonts w:ascii="Angsana New" w:hAnsi="Angsana New"/>
                <w:b/>
                <w:bCs/>
                <w:sz w:val="30"/>
                <w:szCs w:val="30"/>
              </w:rPr>
              <w:t>102,354</w:t>
            </w:r>
          </w:p>
        </w:tc>
      </w:tr>
      <w:tr w:rsidR="00A97EF8" w:rsidRPr="00366FB9" w14:paraId="795701D4" w14:textId="77777777" w:rsidTr="00366FB9">
        <w:tc>
          <w:tcPr>
            <w:tcW w:w="2034" w:type="pct"/>
            <w:vAlign w:val="bottom"/>
          </w:tcPr>
          <w:p w14:paraId="28C3F0E7" w14:textId="77777777" w:rsidR="00A97EF8" w:rsidRPr="00366FB9" w:rsidRDefault="00A97EF8" w:rsidP="00A9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FFD8AE8" w14:textId="77777777" w:rsidR="00A97EF8" w:rsidRPr="00366FB9" w:rsidRDefault="00A97EF8" w:rsidP="00A97EF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CC6E0F0" w14:textId="77777777" w:rsidR="00A97EF8" w:rsidRPr="00366FB9" w:rsidRDefault="00A97EF8" w:rsidP="00A9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4B03E5D" w14:textId="77777777" w:rsidR="00A97EF8" w:rsidRPr="00366FB9" w:rsidRDefault="00A97EF8" w:rsidP="00A97EF8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8555431" w14:textId="77777777" w:rsidR="00A97EF8" w:rsidRPr="00366FB9" w:rsidRDefault="00A97EF8" w:rsidP="00A9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C8BD6E9" w14:textId="77777777" w:rsidR="00A97EF8" w:rsidRPr="00366FB9" w:rsidRDefault="00A97EF8" w:rsidP="00A97EF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0BC06CD5" w14:textId="77777777" w:rsidR="00A97EF8" w:rsidRPr="00366FB9" w:rsidRDefault="00A97EF8" w:rsidP="00A9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01BE617" w14:textId="77777777" w:rsidR="00A97EF8" w:rsidRPr="00366FB9" w:rsidRDefault="00A97EF8" w:rsidP="00A97EF8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A97EF8" w:rsidRPr="00366FB9" w14:paraId="0AFBC382" w14:textId="77777777" w:rsidTr="00366FB9">
        <w:tc>
          <w:tcPr>
            <w:tcW w:w="2034" w:type="pct"/>
            <w:vAlign w:val="bottom"/>
          </w:tcPr>
          <w:p w14:paraId="19EE1D6D" w14:textId="77777777" w:rsidR="00A97EF8" w:rsidRPr="00366FB9" w:rsidRDefault="00A97EF8" w:rsidP="00A97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EEB985E" w14:textId="77777777" w:rsidR="00A97EF8" w:rsidRPr="00366FB9" w:rsidRDefault="00A97EF8" w:rsidP="00A97EF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F4129B7" w14:textId="77777777" w:rsidR="00A97EF8" w:rsidRPr="00366FB9" w:rsidRDefault="00A97EF8" w:rsidP="00A9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1EA039B" w14:textId="77777777" w:rsidR="00A97EF8" w:rsidRPr="00366FB9" w:rsidRDefault="00A97EF8" w:rsidP="00A97EF8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9993F02" w14:textId="77777777" w:rsidR="00A97EF8" w:rsidRPr="00366FB9" w:rsidRDefault="00A97EF8" w:rsidP="00A9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712E035" w14:textId="77777777" w:rsidR="00A97EF8" w:rsidRPr="00366FB9" w:rsidRDefault="00A97EF8" w:rsidP="00A97EF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1A3018BD" w14:textId="77777777" w:rsidR="00A97EF8" w:rsidRPr="00366FB9" w:rsidRDefault="00A97EF8" w:rsidP="00A97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231C913" w14:textId="77777777" w:rsidR="00A97EF8" w:rsidRPr="00366FB9" w:rsidRDefault="00A97EF8" w:rsidP="00A97EF8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3206A" w:rsidRPr="00366FB9" w14:paraId="75BFC365" w14:textId="77777777" w:rsidTr="00366FB9">
        <w:tc>
          <w:tcPr>
            <w:tcW w:w="2034" w:type="pct"/>
            <w:vAlign w:val="bottom"/>
          </w:tcPr>
          <w:p w14:paraId="77881163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A1007E3" w14:textId="3A92A8E9" w:rsidR="0013206A" w:rsidRPr="009126B9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359,772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40B724C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62C977E" w14:textId="12C85452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4,711,051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C73FF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3BAD275" w14:textId="611EC865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359,772</w:t>
            </w:r>
          </w:p>
        </w:tc>
        <w:tc>
          <w:tcPr>
            <w:tcW w:w="154" w:type="pct"/>
            <w:vAlign w:val="bottom"/>
          </w:tcPr>
          <w:p w14:paraId="51289DA8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16FE" w14:textId="4802AC69" w:rsidR="0013206A" w:rsidRPr="00366FB9" w:rsidRDefault="0013206A" w:rsidP="001320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4,711,051</w:t>
            </w:r>
          </w:p>
        </w:tc>
      </w:tr>
      <w:tr w:rsidR="0013206A" w:rsidRPr="00366FB9" w14:paraId="068E5942" w14:textId="77777777" w:rsidTr="00366FB9">
        <w:tc>
          <w:tcPr>
            <w:tcW w:w="2034" w:type="pct"/>
            <w:vAlign w:val="bottom"/>
          </w:tcPr>
          <w:p w14:paraId="58B7F193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3BB8638" w14:textId="77777777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C18E8CF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2A83E92" w14:textId="77777777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B7513C5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5845744" w14:textId="77777777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3114985B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E25ADED" w14:textId="77777777" w:rsidR="0013206A" w:rsidRPr="00366FB9" w:rsidRDefault="0013206A" w:rsidP="0013206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3206A" w:rsidRPr="00366FB9" w14:paraId="611D79AC" w14:textId="77777777" w:rsidTr="00366FB9">
        <w:tc>
          <w:tcPr>
            <w:tcW w:w="2034" w:type="pct"/>
            <w:vAlign w:val="bottom"/>
          </w:tcPr>
          <w:p w14:paraId="1E02EBB5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119311A" w14:textId="4F182B29" w:rsidR="0013206A" w:rsidRPr="00366FB9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5,212,506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7DB50B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79757E9" w14:textId="78E76C4E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bidi="th-TH"/>
              </w:rPr>
              <w:t>3,984,229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4147BA8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D8B918" w14:textId="52C83610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5,212,506</w:t>
            </w:r>
          </w:p>
        </w:tc>
        <w:tc>
          <w:tcPr>
            <w:tcW w:w="154" w:type="pct"/>
            <w:vAlign w:val="bottom"/>
          </w:tcPr>
          <w:p w14:paraId="6541981F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075C544" w14:textId="0BE9E9A6" w:rsidR="0013206A" w:rsidRPr="00366FB9" w:rsidRDefault="0013206A" w:rsidP="001320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  <w:lang w:bidi="th-TH"/>
              </w:rPr>
              <w:t>3,984,229</w:t>
            </w:r>
          </w:p>
        </w:tc>
      </w:tr>
      <w:tr w:rsidR="0013206A" w:rsidRPr="00366FB9" w14:paraId="00B047A7" w14:textId="77777777" w:rsidTr="00366FB9">
        <w:tc>
          <w:tcPr>
            <w:tcW w:w="2034" w:type="pct"/>
            <w:vAlign w:val="bottom"/>
          </w:tcPr>
          <w:p w14:paraId="42D1AFA0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014B556F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1941AA" w14:textId="50AE1FF1" w:rsidR="0013206A" w:rsidRPr="00366FB9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(4,807,36</w:t>
            </w:r>
            <w:r w:rsidR="002B531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F8F564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2EAF271" w14:textId="781C8DB9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(3,499,234)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A63AF37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D45CCD6" w14:textId="1C071F1B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(4,807,36</w:t>
            </w:r>
            <w:r w:rsidR="002B531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4" w:type="pct"/>
            <w:vAlign w:val="bottom"/>
          </w:tcPr>
          <w:p w14:paraId="59D01152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5FFE" w14:textId="71A2FC0C" w:rsidR="0013206A" w:rsidRPr="00366FB9" w:rsidRDefault="0013206A" w:rsidP="001320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(3,499,234)</w:t>
            </w:r>
          </w:p>
        </w:tc>
      </w:tr>
      <w:tr w:rsidR="0013206A" w:rsidRPr="00366FB9" w14:paraId="02A6167C" w14:textId="77777777" w:rsidTr="00366FB9">
        <w:tc>
          <w:tcPr>
            <w:tcW w:w="2034" w:type="pct"/>
          </w:tcPr>
          <w:p w14:paraId="05B983E0" w14:textId="77777777" w:rsidR="0013206A" w:rsidRPr="00366FB9" w:rsidRDefault="0013206A" w:rsidP="0013206A">
            <w:pPr>
              <w:pStyle w:val="BodyText2"/>
              <w:rPr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4D050" w14:textId="47C13925" w:rsidR="0013206A" w:rsidRPr="00366FB9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405,14</w:t>
            </w:r>
            <w:r w:rsidR="002B531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8B86B49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780F" w14:textId="19D8D835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229531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2460D" w14:textId="32411A4D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405,14</w:t>
            </w:r>
            <w:r w:rsidR="002B531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pct"/>
            <w:vAlign w:val="bottom"/>
          </w:tcPr>
          <w:p w14:paraId="450644FA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10629" w14:textId="2E28539A" w:rsidR="0013206A" w:rsidRPr="00366FB9" w:rsidRDefault="0013206A" w:rsidP="001320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484,995</w:t>
            </w:r>
          </w:p>
        </w:tc>
      </w:tr>
      <w:tr w:rsidR="0013206A" w:rsidRPr="00366FB9" w14:paraId="78C802B1" w14:textId="77777777" w:rsidTr="00366FB9">
        <w:tc>
          <w:tcPr>
            <w:tcW w:w="2034" w:type="pct"/>
            <w:vAlign w:val="bottom"/>
          </w:tcPr>
          <w:p w14:paraId="38B94061" w14:textId="77777777" w:rsidR="0013206A" w:rsidRPr="00366FB9" w:rsidRDefault="0013206A" w:rsidP="00132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5E79EF6" w14:textId="77777777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1CA060E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E5713E4" w14:textId="77777777" w:rsidR="0013206A" w:rsidRPr="00366FB9" w:rsidRDefault="0013206A" w:rsidP="0013206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DA2CC46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98366FB" w14:textId="32ABF77F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311284F3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E8328FB" w14:textId="77777777" w:rsidR="0013206A" w:rsidRPr="00366FB9" w:rsidRDefault="0013206A" w:rsidP="0013206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13206A" w:rsidRPr="00366FB9" w14:paraId="1F153AD3" w14:textId="77777777" w:rsidTr="00366FB9">
        <w:tc>
          <w:tcPr>
            <w:tcW w:w="2034" w:type="pct"/>
            <w:vAlign w:val="bottom"/>
          </w:tcPr>
          <w:p w14:paraId="2C1C3484" w14:textId="77777777" w:rsidR="0013206A" w:rsidRPr="00366FB9" w:rsidRDefault="0013206A" w:rsidP="0013206A">
            <w:pPr>
              <w:pStyle w:val="BodyText2"/>
              <w:rPr>
                <w:cs/>
              </w:rPr>
            </w:pPr>
            <w:r w:rsidRPr="00366FB9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1177B4D" w14:textId="39D50CFD" w:rsidR="0013206A" w:rsidRPr="00366FB9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104,048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E22087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A068F91" w14:textId="0E85EEEB" w:rsidR="0013206A" w:rsidRPr="00366FB9" w:rsidRDefault="0013206A" w:rsidP="0013206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245,073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BE942D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2476EC5" w14:textId="3FE0E953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104,048</w:t>
            </w:r>
          </w:p>
        </w:tc>
        <w:tc>
          <w:tcPr>
            <w:tcW w:w="154" w:type="pct"/>
            <w:vAlign w:val="bottom"/>
          </w:tcPr>
          <w:p w14:paraId="19714F0A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AF1F373" w14:textId="3A482C5C" w:rsidR="0013206A" w:rsidRPr="00366FB9" w:rsidRDefault="0013206A" w:rsidP="0048618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sz w:val="30"/>
                <w:szCs w:val="30"/>
              </w:rPr>
              <w:t>245,073</w:t>
            </w:r>
          </w:p>
        </w:tc>
      </w:tr>
      <w:tr w:rsidR="0013206A" w:rsidRPr="00366FB9" w14:paraId="46016652" w14:textId="77777777" w:rsidTr="00366FB9">
        <w:tc>
          <w:tcPr>
            <w:tcW w:w="2034" w:type="pct"/>
          </w:tcPr>
          <w:p w14:paraId="0C7E8566" w14:textId="77777777" w:rsidR="0013206A" w:rsidRPr="00366FB9" w:rsidRDefault="0013206A" w:rsidP="0013206A">
            <w:pPr>
              <w:pStyle w:val="BodyText2"/>
              <w:rPr>
                <w:b/>
                <w:bCs/>
                <w:cs/>
              </w:rPr>
            </w:pPr>
            <w:r w:rsidRPr="00366FB9">
              <w:rPr>
                <w:b/>
                <w:bCs/>
                <w:cs/>
              </w:rPr>
              <w:t>รวมหนี้สินที่เกิดจากสัญญา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5E3D" w14:textId="6034A0AF" w:rsidR="0013206A" w:rsidRPr="00366FB9" w:rsidRDefault="0013206A" w:rsidP="001320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509,1</w:t>
            </w:r>
            <w:r w:rsidR="002F231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B531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0BC2F3E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D125A" w14:textId="710A03B1" w:rsidR="0013206A" w:rsidRPr="00366FB9" w:rsidRDefault="0013206A" w:rsidP="0013206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730,068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65BC58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757E8" w14:textId="7BB34D9F" w:rsidR="0013206A" w:rsidRPr="00366FB9" w:rsidRDefault="0013206A" w:rsidP="0013206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509,1</w:t>
            </w:r>
            <w:r w:rsidR="002F231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B531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4" w:type="pct"/>
            <w:vAlign w:val="bottom"/>
          </w:tcPr>
          <w:p w14:paraId="61F43440" w14:textId="77777777" w:rsidR="0013206A" w:rsidRPr="00366FB9" w:rsidRDefault="0013206A" w:rsidP="0013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55456" w14:textId="4514566B" w:rsidR="0013206A" w:rsidRPr="00366FB9" w:rsidRDefault="0013206A" w:rsidP="0048618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2B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730,068</w:t>
            </w:r>
          </w:p>
        </w:tc>
      </w:tr>
    </w:tbl>
    <w:p w14:paraId="3EBF3407" w14:textId="77777777" w:rsidR="00BC14AB" w:rsidRDefault="00BC14AB" w:rsidP="00830142">
      <w:pPr>
        <w:pStyle w:val="BodyText2"/>
        <w:ind w:left="540"/>
        <w:rPr>
          <w:cs/>
          <w:lang w:val="en-US"/>
        </w:rPr>
      </w:pPr>
    </w:p>
    <w:p w14:paraId="483BBB06" w14:textId="3869BA69" w:rsidR="00390C8E" w:rsidRPr="00D267C3" w:rsidRDefault="00BC14AB" w:rsidP="00BC14AB">
      <w:pPr>
        <w:pStyle w:val="BodyText2"/>
        <w:ind w:left="540"/>
        <w:rPr>
          <w:b/>
          <w:bCs/>
          <w:cs/>
        </w:rPr>
      </w:pPr>
      <w:r>
        <w:rPr>
          <w:cs/>
          <w:lang w:val="en-US"/>
        </w:rPr>
        <w:br w:type="page"/>
      </w:r>
      <w:bookmarkStart w:id="2" w:name="_Hlk78289407"/>
    </w:p>
    <w:bookmarkEnd w:id="2"/>
    <w:p w14:paraId="59943210" w14:textId="77777777" w:rsidR="00F56D15" w:rsidRPr="00BC14AB" w:rsidRDefault="00F56D15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lastRenderedPageBreak/>
        <w:t>ที่ดิน อาคารและอุปกรณ์</w:t>
      </w:r>
    </w:p>
    <w:p w14:paraId="36829DC9" w14:textId="77777777" w:rsidR="00E42936" w:rsidRPr="006C4CE0" w:rsidRDefault="00E42936" w:rsidP="00573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4BEC023C" w14:textId="32E03572" w:rsidR="00432DAE" w:rsidRPr="00D267C3" w:rsidRDefault="00432DAE" w:rsidP="00BC14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267C3">
        <w:rPr>
          <w:rFonts w:ascii="Angsana New" w:hAnsi="Angsana New"/>
          <w:b/>
          <w:sz w:val="30"/>
          <w:szCs w:val="30"/>
          <w:cs/>
        </w:rPr>
        <w:t>รายการเคลื่อนไหวของ</w:t>
      </w:r>
      <w:r w:rsidRPr="00D267C3">
        <w:rPr>
          <w:rFonts w:ascii="Angsana New" w:hAnsi="Angsana New"/>
          <w:sz w:val="30"/>
          <w:szCs w:val="30"/>
          <w:cs/>
        </w:rPr>
        <w:t>ที่ดิน อาคารและอุปกรณ์ระหว่างงวด</w:t>
      </w:r>
      <w:r w:rsidR="00625AF3">
        <w:rPr>
          <w:rFonts w:ascii="Angsana New" w:hAnsi="Angsana New" w:hint="cs"/>
          <w:sz w:val="30"/>
          <w:szCs w:val="30"/>
          <w:cs/>
        </w:rPr>
        <w:t>เก้า</w:t>
      </w:r>
      <w:r w:rsidRPr="00D267C3">
        <w:rPr>
          <w:rFonts w:ascii="Angsana New" w:hAnsi="Angsana New"/>
          <w:sz w:val="30"/>
          <w:szCs w:val="30"/>
          <w:cs/>
        </w:rPr>
        <w:t>เดือนสิ้นสุดวันที</w:t>
      </w:r>
      <w:r w:rsidRPr="00D267C3">
        <w:rPr>
          <w:rFonts w:ascii="Angsana New" w:hAnsi="Angsana New" w:hint="cs"/>
          <w:sz w:val="30"/>
          <w:szCs w:val="30"/>
          <w:cs/>
        </w:rPr>
        <w:t>่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="00366FB9">
        <w:rPr>
          <w:rFonts w:ascii="Angsana New" w:hAnsi="Angsana New"/>
          <w:sz w:val="30"/>
          <w:szCs w:val="30"/>
        </w:rPr>
        <w:t>3</w:t>
      </w:r>
      <w:r w:rsidR="002519C3">
        <w:rPr>
          <w:rFonts w:ascii="Angsana New" w:hAnsi="Angsana New"/>
          <w:sz w:val="30"/>
          <w:szCs w:val="30"/>
        </w:rPr>
        <w:t>0</w:t>
      </w:r>
      <w:r w:rsidR="00366FB9">
        <w:rPr>
          <w:rFonts w:ascii="Angsana New" w:hAnsi="Angsana New"/>
          <w:sz w:val="30"/>
          <w:szCs w:val="30"/>
        </w:rPr>
        <w:t xml:space="preserve"> </w:t>
      </w:r>
      <w:r w:rsidR="00651ADC" w:rsidRPr="00651ADC">
        <w:rPr>
          <w:rFonts w:ascii="Angsana New" w:hAnsi="Angsana New"/>
          <w:sz w:val="30"/>
          <w:szCs w:val="30"/>
          <w:cs/>
        </w:rPr>
        <w:t>กันยายน</w:t>
      </w:r>
      <w:r w:rsidR="00366FB9">
        <w:rPr>
          <w:rFonts w:ascii="Angsana New" w:hAnsi="Angsana New" w:hint="cs"/>
          <w:sz w:val="30"/>
          <w:szCs w:val="30"/>
          <w:cs/>
        </w:rPr>
        <w:t xml:space="preserve"> </w:t>
      </w:r>
      <w:r w:rsidR="000D360E" w:rsidRPr="00175867">
        <w:rPr>
          <w:rFonts w:ascii="Angsana New" w:hAnsi="Angsana New"/>
          <w:spacing w:val="-2"/>
          <w:sz w:val="30"/>
          <w:szCs w:val="30"/>
        </w:rPr>
        <w:t>256</w:t>
      </w:r>
      <w:r w:rsidR="000D360E">
        <w:rPr>
          <w:rFonts w:ascii="Angsana New" w:hAnsi="Angsana New"/>
          <w:spacing w:val="-2"/>
          <w:sz w:val="30"/>
          <w:szCs w:val="30"/>
        </w:rPr>
        <w:t>7</w:t>
      </w:r>
      <w:r w:rsidR="00200CEB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มีดังนี้</w:t>
      </w:r>
    </w:p>
    <w:p w14:paraId="381E85F3" w14:textId="77777777" w:rsidR="00C2040E" w:rsidRPr="006C4CE0" w:rsidRDefault="00C2040E" w:rsidP="004543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49"/>
        <w:gridCol w:w="1963"/>
        <w:gridCol w:w="271"/>
        <w:gridCol w:w="1979"/>
      </w:tblGrid>
      <w:tr w:rsidR="00C2040E" w:rsidRPr="00D267C3" w14:paraId="0615B795" w14:textId="77777777" w:rsidTr="00200CEB">
        <w:trPr>
          <w:tblHeader/>
        </w:trPr>
        <w:tc>
          <w:tcPr>
            <w:tcW w:w="2701" w:type="pct"/>
            <w:shd w:val="clear" w:color="auto" w:fill="auto"/>
          </w:tcPr>
          <w:p w14:paraId="06058011" w14:textId="77777777" w:rsidR="00C2040E" w:rsidRPr="00D267C3" w:rsidRDefault="00C2040E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pct"/>
          </w:tcPr>
          <w:p w14:paraId="1C0EB5EA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B658C26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</w:tcPr>
          <w:p w14:paraId="01BE8C36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40E" w:rsidRPr="00D267C3" w14:paraId="10F347FE" w14:textId="77777777" w:rsidTr="00200CEB">
        <w:trPr>
          <w:tblHeader/>
        </w:trPr>
        <w:tc>
          <w:tcPr>
            <w:tcW w:w="2701" w:type="pct"/>
          </w:tcPr>
          <w:p w14:paraId="0A3078F2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9" w:type="pct"/>
            <w:gridSpan w:val="3"/>
          </w:tcPr>
          <w:p w14:paraId="009C8DA9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40E" w:rsidRPr="00D267C3" w14:paraId="45C254C1" w14:textId="77777777" w:rsidTr="00200CEB">
        <w:trPr>
          <w:tblHeader/>
        </w:trPr>
        <w:tc>
          <w:tcPr>
            <w:tcW w:w="2701" w:type="pct"/>
          </w:tcPr>
          <w:p w14:paraId="601DA5AB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1" w:type="pct"/>
          </w:tcPr>
          <w:p w14:paraId="6C69755B" w14:textId="77777777" w:rsidR="00C2040E" w:rsidRPr="00D267C3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C8071E" w14:textId="77777777" w:rsidR="00C2040E" w:rsidRPr="00D267C3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28C5C279" w14:textId="77777777" w:rsidR="00C2040E" w:rsidRPr="00D267C3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40E" w:rsidRPr="00BB0D4C" w14:paraId="6563911F" w14:textId="77777777" w:rsidTr="00200CEB">
        <w:trPr>
          <w:tblHeader/>
        </w:trPr>
        <w:tc>
          <w:tcPr>
            <w:tcW w:w="2701" w:type="pct"/>
          </w:tcPr>
          <w:p w14:paraId="4B3A3DD0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3A4B" w:rsidRPr="00BB0D4C">
              <w:rPr>
                <w:rFonts w:ascii="Angsana New" w:hAnsi="Angsana New"/>
                <w:sz w:val="30"/>
                <w:szCs w:val="30"/>
              </w:rPr>
              <w:t>1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71" w:type="pct"/>
          </w:tcPr>
          <w:p w14:paraId="14623C44" w14:textId="32DE37F0" w:rsidR="00C2040E" w:rsidRPr="00B84554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554,697</w:t>
            </w:r>
          </w:p>
        </w:tc>
        <w:tc>
          <w:tcPr>
            <w:tcW w:w="148" w:type="pct"/>
          </w:tcPr>
          <w:p w14:paraId="17AEBF2B" w14:textId="77777777" w:rsidR="00C2040E" w:rsidRPr="00B84554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25E88C85" w14:textId="0D6B2DD6" w:rsidR="00C2040E" w:rsidRPr="00B84554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528,771</w:t>
            </w:r>
          </w:p>
        </w:tc>
      </w:tr>
      <w:tr w:rsidR="00C2040E" w:rsidRPr="00BB0D4C" w14:paraId="4CE1EBCD" w14:textId="77777777" w:rsidTr="00200CEB">
        <w:trPr>
          <w:tblHeader/>
        </w:trPr>
        <w:tc>
          <w:tcPr>
            <w:tcW w:w="2701" w:type="pct"/>
          </w:tcPr>
          <w:p w14:paraId="37C3450D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1" w:type="pct"/>
          </w:tcPr>
          <w:p w14:paraId="593CE80D" w14:textId="69A95AE1" w:rsidR="00C2040E" w:rsidRPr="00B84554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170,564</w:t>
            </w:r>
          </w:p>
        </w:tc>
        <w:tc>
          <w:tcPr>
            <w:tcW w:w="148" w:type="pct"/>
          </w:tcPr>
          <w:p w14:paraId="109F1CE2" w14:textId="77777777" w:rsidR="00C2040E" w:rsidRPr="00B84554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4323BBA1" w14:textId="056A08EC" w:rsidR="00DB0E76" w:rsidRPr="00B84554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169,421</w:t>
            </w:r>
          </w:p>
        </w:tc>
      </w:tr>
      <w:tr w:rsidR="00C2040E" w:rsidRPr="00BB0D4C" w14:paraId="3224278F" w14:textId="77777777" w:rsidTr="00200CEB">
        <w:trPr>
          <w:tblHeader/>
        </w:trPr>
        <w:tc>
          <w:tcPr>
            <w:tcW w:w="2701" w:type="pct"/>
          </w:tcPr>
          <w:p w14:paraId="121FE8EC" w14:textId="2E8C66F2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1" w:type="pct"/>
          </w:tcPr>
          <w:p w14:paraId="6D376A37" w14:textId="6035D3C6" w:rsidR="00C2040E" w:rsidRPr="00B84554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6B2A">
              <w:rPr>
                <w:rFonts w:ascii="Angsana New" w:hAnsi="Angsana New"/>
                <w:sz w:val="30"/>
                <w:szCs w:val="30"/>
              </w:rPr>
              <w:t>8,105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1F2C0F0" w14:textId="77777777" w:rsidR="00C2040E" w:rsidRPr="00B84554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58E05B87" w14:textId="769CA053" w:rsidR="00C2040E" w:rsidRPr="00B84554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6B2A">
              <w:rPr>
                <w:rFonts w:ascii="Angsana New" w:hAnsi="Angsana New"/>
                <w:sz w:val="30"/>
                <w:szCs w:val="30"/>
              </w:rPr>
              <w:t>3,793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040E" w:rsidRPr="00BB0D4C" w14:paraId="673C39ED" w14:textId="77777777" w:rsidTr="00200CEB">
        <w:trPr>
          <w:tblHeader/>
        </w:trPr>
        <w:tc>
          <w:tcPr>
            <w:tcW w:w="2701" w:type="pct"/>
          </w:tcPr>
          <w:p w14:paraId="300E5771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1" w:type="pct"/>
          </w:tcPr>
          <w:p w14:paraId="313D5043" w14:textId="70C934C7" w:rsidR="00DB0E76" w:rsidRPr="00B84554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6B2A">
              <w:rPr>
                <w:rFonts w:ascii="Angsana New" w:hAnsi="Angsana New"/>
                <w:sz w:val="30"/>
                <w:szCs w:val="30"/>
              </w:rPr>
              <w:t>74,365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83CD563" w14:textId="77777777" w:rsidR="00C2040E" w:rsidRPr="00B84554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</w:tcPr>
          <w:p w14:paraId="70D2EF88" w14:textId="3D67BC0A" w:rsidR="00C2040E" w:rsidRPr="00B84554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6B2A">
              <w:rPr>
                <w:rFonts w:ascii="Angsana New" w:hAnsi="Angsana New"/>
                <w:sz w:val="30"/>
                <w:szCs w:val="30"/>
              </w:rPr>
              <w:t>71,48</w:t>
            </w:r>
            <w:r w:rsidR="002F231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040E" w:rsidRPr="00BB0D4C" w14:paraId="26617686" w14:textId="77777777" w:rsidTr="00200CEB">
        <w:trPr>
          <w:tblHeader/>
        </w:trPr>
        <w:tc>
          <w:tcPr>
            <w:tcW w:w="2701" w:type="pct"/>
          </w:tcPr>
          <w:p w14:paraId="0C872D51" w14:textId="7D5CE4E5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19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25A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2519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071" w:type="pct"/>
            <w:tcBorders>
              <w:top w:val="single" w:sz="4" w:space="0" w:color="auto"/>
              <w:bottom w:val="double" w:sz="4" w:space="0" w:color="auto"/>
            </w:tcBorders>
          </w:tcPr>
          <w:p w14:paraId="38E22556" w14:textId="602A45B4" w:rsidR="00C2040E" w:rsidRPr="00BB0D4C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642,791</w:t>
            </w:r>
          </w:p>
        </w:tc>
        <w:tc>
          <w:tcPr>
            <w:tcW w:w="148" w:type="pct"/>
          </w:tcPr>
          <w:p w14:paraId="56BF34D3" w14:textId="77777777" w:rsidR="00C2040E" w:rsidRPr="00BB0D4C" w:rsidRDefault="00C2040E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</w:tcPr>
          <w:p w14:paraId="005A61AA" w14:textId="281B0833" w:rsidR="00C2040E" w:rsidRPr="00BB0D4C" w:rsidRDefault="00590376" w:rsidP="00200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622,913</w:t>
            </w:r>
          </w:p>
        </w:tc>
      </w:tr>
    </w:tbl>
    <w:p w14:paraId="2F927732" w14:textId="77777777" w:rsidR="005D6523" w:rsidRPr="006C4CE0" w:rsidRDefault="005D6523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43ED5CC" w14:textId="1F5375C6" w:rsidR="00CC2480" w:rsidRPr="00175867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</w:rPr>
        <w:tab/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F83CB0" w:rsidRPr="00175867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651ADC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F83CB0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F83CB0" w:rsidRPr="00175867">
        <w:rPr>
          <w:rFonts w:ascii="Angsana New" w:hAnsi="Angsana New"/>
          <w:spacing w:val="-4"/>
          <w:sz w:val="30"/>
          <w:szCs w:val="30"/>
        </w:rPr>
        <w:t xml:space="preserve">30 </w:t>
      </w:r>
      <w:r w:rsidR="00651ADC" w:rsidRPr="00651ADC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F83CB0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CB0" w:rsidRPr="00175867">
        <w:rPr>
          <w:rFonts w:ascii="Angsana New" w:hAnsi="Angsana New"/>
          <w:spacing w:val="-4"/>
          <w:sz w:val="30"/>
          <w:szCs w:val="30"/>
        </w:rPr>
        <w:t>256</w:t>
      </w:r>
      <w:r w:rsidR="00200CEB">
        <w:rPr>
          <w:rFonts w:ascii="Angsana New" w:hAnsi="Angsana New"/>
          <w:spacing w:val="-4"/>
          <w:sz w:val="30"/>
          <w:szCs w:val="30"/>
        </w:rPr>
        <w:t>7</w:t>
      </w:r>
      <w:r w:rsidR="00F83CB0" w:rsidRPr="00175867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C4CE0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ได้เข้าทำสัญญา</w:t>
      </w:r>
      <w:r w:rsidR="000315F5">
        <w:rPr>
          <w:rFonts w:ascii="Angsana New" w:hAnsi="Angsana New" w:hint="cs"/>
          <w:spacing w:val="-4"/>
          <w:sz w:val="30"/>
          <w:szCs w:val="30"/>
          <w:cs/>
        </w:rPr>
        <w:t>เช่า</w:t>
      </w:r>
      <w:r w:rsidR="00AE2905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="00AE2905">
        <w:rPr>
          <w:rFonts w:ascii="Angsana New" w:hAnsi="Angsana New"/>
          <w:spacing w:val="-4"/>
          <w:sz w:val="30"/>
          <w:szCs w:val="30"/>
        </w:rPr>
        <w:t xml:space="preserve"> </w:t>
      </w:r>
      <w:r w:rsidR="000315F5">
        <w:rPr>
          <w:rFonts w:ascii="Angsana New" w:hAnsi="Angsana New" w:hint="cs"/>
          <w:spacing w:val="-4"/>
          <w:sz w:val="30"/>
          <w:szCs w:val="30"/>
          <w:cs/>
        </w:rPr>
        <w:t>และอุปกรณ์</w:t>
      </w:r>
      <w:r w:rsidR="00435C11" w:rsidRPr="00175867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435C11" w:rsidRPr="002D6B2A">
        <w:rPr>
          <w:rFonts w:ascii="Angsana New" w:hAnsi="Angsana New" w:hint="cs"/>
          <w:spacing w:val="-4"/>
          <w:sz w:val="30"/>
          <w:szCs w:val="30"/>
          <w:cs/>
        </w:rPr>
        <w:t xml:space="preserve">ระยะเวลา </w:t>
      </w:r>
      <w:r w:rsidR="00AE2905" w:rsidRPr="002D6B2A">
        <w:rPr>
          <w:rFonts w:ascii="Angsana New" w:hAnsi="Angsana New"/>
          <w:spacing w:val="-4"/>
          <w:sz w:val="30"/>
          <w:szCs w:val="30"/>
        </w:rPr>
        <w:t xml:space="preserve">1 </w:t>
      </w:r>
      <w:r w:rsidR="00435C11" w:rsidRPr="002D6B2A">
        <w:rPr>
          <w:rFonts w:ascii="Angsana New" w:hAnsi="Angsana New"/>
          <w:spacing w:val="-4"/>
          <w:sz w:val="30"/>
          <w:szCs w:val="30"/>
        </w:rPr>
        <w:t xml:space="preserve">- </w:t>
      </w:r>
      <w:r w:rsidR="00AE2905" w:rsidRPr="002D6B2A">
        <w:rPr>
          <w:rFonts w:ascii="Angsana New" w:hAnsi="Angsana New"/>
          <w:spacing w:val="-4"/>
          <w:sz w:val="30"/>
          <w:szCs w:val="30"/>
        </w:rPr>
        <w:t>3</w:t>
      </w:r>
      <w:r w:rsidR="00435C11" w:rsidRPr="002D6B2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35C11" w:rsidRPr="002D6B2A">
        <w:rPr>
          <w:rFonts w:ascii="Angsana New" w:hAnsi="Angsana New"/>
          <w:spacing w:val="-4"/>
          <w:sz w:val="30"/>
          <w:szCs w:val="30"/>
        </w:rPr>
        <w:t xml:space="preserve"> </w:t>
      </w:r>
      <w:r w:rsidR="00435C11" w:rsidRPr="002D6B2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435C11" w:rsidRPr="002D6B2A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2D6B2A">
        <w:rPr>
          <w:rFonts w:ascii="Angsana New" w:hAnsi="Angsana New"/>
          <w:spacing w:val="-4"/>
          <w:sz w:val="30"/>
          <w:szCs w:val="30"/>
          <w:cs/>
        </w:rPr>
        <w:t>โดยมีค่าเช่าคงที่ตลอดระยะเวลาเช่า</w:t>
      </w:r>
      <w:r w:rsidR="00F83CB0" w:rsidRPr="002D6B2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CB0" w:rsidRPr="002D6B2A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C4CE0" w:rsidRPr="002D6B2A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="00F83CB0" w:rsidRPr="002D6B2A">
        <w:rPr>
          <w:rFonts w:ascii="Angsana New" w:hAnsi="Angsana New"/>
          <w:spacing w:val="-4"/>
          <w:sz w:val="30"/>
          <w:szCs w:val="30"/>
          <w:cs/>
        </w:rPr>
        <w:t>ได้รับรู้สินทรัพย์สิทธิการใช้ที่มีไว้เพื่อใช้งานเป็นจำนวน</w:t>
      </w:r>
      <w:r w:rsidR="00F83CB0" w:rsidRPr="002D6B2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023B" w:rsidRPr="002D6B2A">
        <w:rPr>
          <w:rFonts w:ascii="Angsana New" w:hAnsi="Angsana New"/>
          <w:spacing w:val="-4"/>
          <w:sz w:val="30"/>
          <w:szCs w:val="30"/>
        </w:rPr>
        <w:t>108.82</w:t>
      </w:r>
      <w:r w:rsidR="00F83CB0" w:rsidRPr="002D6B2A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2D6B2A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C4CE0" w:rsidRPr="002D6B2A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0C023B" w:rsidRPr="002D6B2A">
        <w:rPr>
          <w:rFonts w:ascii="Angsana New" w:hAnsi="Angsana New"/>
          <w:spacing w:val="-4"/>
          <w:sz w:val="30"/>
          <w:szCs w:val="30"/>
        </w:rPr>
        <w:t>108.82</w:t>
      </w:r>
      <w:r w:rsidR="00AE2905" w:rsidRPr="002D6B2A">
        <w:rPr>
          <w:rFonts w:ascii="Angsana New" w:hAnsi="Angsana New"/>
          <w:spacing w:val="-4"/>
          <w:sz w:val="30"/>
          <w:szCs w:val="30"/>
        </w:rPr>
        <w:t xml:space="preserve"> </w:t>
      </w:r>
      <w:r w:rsidR="006C4CE0" w:rsidRPr="002D6B2A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C4CE0">
        <w:rPr>
          <w:rFonts w:ascii="Angsana New" w:hAnsi="Angsana New" w:hint="cs"/>
          <w:spacing w:val="-4"/>
          <w:sz w:val="30"/>
          <w:szCs w:val="30"/>
          <w:cs/>
        </w:rPr>
        <w:t>บาท ตามลำดับ</w:t>
      </w:r>
    </w:p>
    <w:p w14:paraId="0471B601" w14:textId="77777777" w:rsidR="00200CEB" w:rsidRDefault="00200CEB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F39135" w14:textId="68658438" w:rsidR="00D60DEF" w:rsidRPr="00BC14AB" w:rsidRDefault="004436F5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86A58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8D6F6C" w:rsidRPr="00786A58">
        <w:rPr>
          <w:rFonts w:ascii="Angsana New" w:hAnsi="Angsana New"/>
          <w:spacing w:val="-4"/>
          <w:sz w:val="30"/>
          <w:szCs w:val="30"/>
        </w:rPr>
        <w:t xml:space="preserve">30 </w:t>
      </w:r>
      <w:r w:rsidR="00651ADC" w:rsidRPr="00786A58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8D6F6C" w:rsidRPr="00786A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93A4B" w:rsidRPr="00786A58">
        <w:rPr>
          <w:rFonts w:ascii="Angsana New" w:hAnsi="Angsana New"/>
          <w:spacing w:val="-4"/>
          <w:sz w:val="30"/>
          <w:szCs w:val="30"/>
        </w:rPr>
        <w:t>2</w:t>
      </w:r>
      <w:r w:rsidRPr="00786A58">
        <w:rPr>
          <w:rFonts w:ascii="Angsana New" w:hAnsi="Angsana New"/>
          <w:spacing w:val="-4"/>
          <w:sz w:val="30"/>
          <w:szCs w:val="30"/>
        </w:rPr>
        <w:t>56</w:t>
      </w:r>
      <w:r w:rsidR="00200CEB" w:rsidRPr="00786A58">
        <w:rPr>
          <w:rFonts w:ascii="Angsana New" w:hAnsi="Angsana New"/>
          <w:spacing w:val="-4"/>
          <w:sz w:val="30"/>
          <w:szCs w:val="30"/>
        </w:rPr>
        <w:t>7</w:t>
      </w:r>
      <w:r w:rsidRPr="00786A58">
        <w:rPr>
          <w:rFonts w:ascii="Angsana New" w:hAnsi="Angsana New"/>
          <w:spacing w:val="-4"/>
          <w:sz w:val="30"/>
          <w:szCs w:val="30"/>
        </w:rPr>
        <w:t xml:space="preserve"> </w:t>
      </w:r>
      <w:r w:rsidR="00332059" w:rsidRPr="00786A58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</w:t>
      </w:r>
      <w:r w:rsidR="00D60DEF" w:rsidRPr="00786A58">
        <w:rPr>
          <w:rFonts w:ascii="Angsana New" w:hAnsi="Angsana New" w:hint="cs"/>
          <w:sz w:val="30"/>
          <w:szCs w:val="30"/>
          <w:cs/>
        </w:rPr>
        <w:t>ที่ดิน</w:t>
      </w:r>
      <w:r w:rsidR="00264E4A" w:rsidRPr="00786A58">
        <w:rPr>
          <w:rFonts w:ascii="Angsana New" w:hAnsi="Angsana New"/>
          <w:spacing w:val="-4"/>
          <w:sz w:val="30"/>
          <w:szCs w:val="30"/>
        </w:rPr>
        <w:t xml:space="preserve"> </w:t>
      </w:r>
      <w:r w:rsidR="00D60DEF" w:rsidRPr="00786A58">
        <w:rPr>
          <w:rFonts w:ascii="Angsana New" w:hAnsi="Angsana New" w:hint="cs"/>
          <w:spacing w:val="-4"/>
          <w:sz w:val="30"/>
          <w:szCs w:val="30"/>
          <w:cs/>
        </w:rPr>
        <w:t>อาคาร</w:t>
      </w:r>
      <w:r w:rsidR="00264E4A" w:rsidRPr="00786A58">
        <w:rPr>
          <w:rFonts w:ascii="Angsana New" w:hAnsi="Angsana New" w:hint="cs"/>
          <w:spacing w:val="-4"/>
          <w:sz w:val="30"/>
          <w:szCs w:val="30"/>
          <w:cs/>
        </w:rPr>
        <w:t>และอุปกรณ์ของ</w:t>
      </w:r>
      <w:r w:rsidR="00AE6BDE" w:rsidRPr="00786A58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165FD6" w:rsidRPr="00786A58">
        <w:rPr>
          <w:rFonts w:ascii="Angsana New" w:hAnsi="Angsana New" w:hint="cs"/>
          <w:spacing w:val="-4"/>
          <w:sz w:val="30"/>
          <w:szCs w:val="30"/>
          <w:cs/>
        </w:rPr>
        <w:t>บริษัทและ</w:t>
      </w:r>
      <w:r w:rsidR="00264E4A" w:rsidRPr="00786A58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EC59B6" w:rsidRPr="00786A58">
        <w:rPr>
          <w:rFonts w:ascii="Angsana New" w:hAnsi="Angsana New"/>
          <w:spacing w:val="-4"/>
          <w:sz w:val="30"/>
          <w:szCs w:val="30"/>
        </w:rPr>
        <w:t xml:space="preserve"> </w:t>
      </w:r>
      <w:r w:rsidR="00165FD6" w:rsidRPr="00786A58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FE377F" w:rsidRPr="00786A58">
        <w:rPr>
          <w:rFonts w:ascii="Angsana New" w:hAnsi="Angsana New"/>
          <w:spacing w:val="-4"/>
          <w:sz w:val="30"/>
          <w:szCs w:val="30"/>
        </w:rPr>
        <w:t xml:space="preserve"> </w:t>
      </w:r>
      <w:r w:rsidR="00590376" w:rsidRPr="00786A58">
        <w:rPr>
          <w:rFonts w:ascii="Angsana New" w:hAnsi="Angsana New"/>
          <w:spacing w:val="-4"/>
          <w:sz w:val="30"/>
          <w:szCs w:val="30"/>
        </w:rPr>
        <w:t>4</w:t>
      </w:r>
      <w:r w:rsidR="0080545C">
        <w:rPr>
          <w:rFonts w:ascii="Angsana New" w:hAnsi="Angsana New"/>
          <w:spacing w:val="-4"/>
          <w:sz w:val="30"/>
          <w:szCs w:val="30"/>
        </w:rPr>
        <w:t>4</w:t>
      </w:r>
      <w:r w:rsidR="00010705">
        <w:rPr>
          <w:rFonts w:ascii="Angsana New" w:hAnsi="Angsana New"/>
          <w:spacing w:val="-4"/>
          <w:sz w:val="30"/>
          <w:szCs w:val="30"/>
        </w:rPr>
        <w:t>6.15</w:t>
      </w:r>
      <w:r w:rsidR="00AE2905" w:rsidRPr="00786A58">
        <w:rPr>
          <w:rFonts w:ascii="Angsana New" w:hAnsi="Angsana New"/>
          <w:spacing w:val="-4"/>
          <w:sz w:val="30"/>
          <w:szCs w:val="30"/>
        </w:rPr>
        <w:t xml:space="preserve"> </w:t>
      </w:r>
      <w:r w:rsidR="00165FD6" w:rsidRPr="00786A58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786A58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165FD6" w:rsidRPr="00786A58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F04F46" w:rsidRPr="00786A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023B" w:rsidRPr="00786A58">
        <w:rPr>
          <w:rFonts w:ascii="Angsana New" w:hAnsi="Angsana New"/>
          <w:spacing w:val="-4"/>
          <w:sz w:val="30"/>
          <w:szCs w:val="30"/>
        </w:rPr>
        <w:t>4</w:t>
      </w:r>
      <w:r w:rsidR="0080545C">
        <w:rPr>
          <w:rFonts w:ascii="Angsana New" w:hAnsi="Angsana New"/>
          <w:spacing w:val="-4"/>
          <w:sz w:val="30"/>
          <w:szCs w:val="30"/>
        </w:rPr>
        <w:t>4</w:t>
      </w:r>
      <w:r w:rsidR="00010705">
        <w:rPr>
          <w:rFonts w:ascii="Angsana New" w:hAnsi="Angsana New"/>
          <w:spacing w:val="-4"/>
          <w:sz w:val="30"/>
          <w:szCs w:val="30"/>
        </w:rPr>
        <w:t>4</w:t>
      </w:r>
      <w:r w:rsidR="000C023B" w:rsidRPr="00786A58">
        <w:rPr>
          <w:rFonts w:ascii="Angsana New" w:hAnsi="Angsana New"/>
          <w:spacing w:val="-4"/>
          <w:sz w:val="30"/>
          <w:szCs w:val="30"/>
        </w:rPr>
        <w:t>.</w:t>
      </w:r>
      <w:r w:rsidR="00010705">
        <w:rPr>
          <w:rFonts w:ascii="Angsana New" w:hAnsi="Angsana New"/>
          <w:spacing w:val="-4"/>
          <w:sz w:val="30"/>
          <w:szCs w:val="30"/>
        </w:rPr>
        <w:t>55</w:t>
      </w:r>
      <w:r w:rsidR="00EC59B6" w:rsidRPr="00786A58">
        <w:rPr>
          <w:rFonts w:ascii="Angsana New" w:hAnsi="Angsana New"/>
          <w:spacing w:val="-4"/>
          <w:sz w:val="30"/>
          <w:szCs w:val="30"/>
        </w:rPr>
        <w:t xml:space="preserve"> </w:t>
      </w:r>
      <w:r w:rsidR="00264E4A" w:rsidRPr="00786A58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786A58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264E4A" w:rsidRPr="00786A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 w:rsidRPr="00786A58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FB592C" w:rsidRPr="00786A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60DEF" w:rsidRPr="00786A58">
        <w:rPr>
          <w:rFonts w:ascii="Angsana New" w:hAnsi="Angsana New" w:hint="cs"/>
          <w:spacing w:val="-4"/>
          <w:sz w:val="30"/>
          <w:szCs w:val="30"/>
          <w:cs/>
        </w:rPr>
        <w:t>ได้นำไปวางเป็นหลักประกันเงินกู้ยืมจาก</w:t>
      </w:r>
      <w:r w:rsidR="00BD2AB3" w:rsidRPr="00786A58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="00332059" w:rsidRPr="00786A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059" w:rsidRPr="00786A58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BE3612" w:rsidRPr="00786A58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493A4B" w:rsidRPr="00786A58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786A58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786A5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493A4B" w:rsidRPr="00786A58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E3612" w:rsidRPr="00786A58">
        <w:rPr>
          <w:rFonts w:ascii="Angsana New" w:hAnsi="Angsana New"/>
          <w:i/>
          <w:iCs/>
          <w:spacing w:val="-4"/>
          <w:sz w:val="30"/>
          <w:szCs w:val="30"/>
        </w:rPr>
        <w:t>56</w:t>
      </w:r>
      <w:r w:rsidR="00200CEB" w:rsidRPr="00786A58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332059" w:rsidRPr="00786A58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="00AE2905" w:rsidRPr="00786A58">
        <w:rPr>
          <w:rFonts w:ascii="Angsana New" w:hAnsi="Angsana New"/>
          <w:i/>
          <w:iCs/>
          <w:spacing w:val="-4"/>
          <w:sz w:val="30"/>
          <w:szCs w:val="30"/>
        </w:rPr>
        <w:t xml:space="preserve"> 419.15</w:t>
      </w:r>
      <w:r w:rsidR="00264E4A" w:rsidRPr="00786A58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 w:rsidRPr="00786A58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และ</w:t>
      </w:r>
      <w:r w:rsidR="00AE2905" w:rsidRPr="00786A58">
        <w:rPr>
          <w:rFonts w:ascii="Angsana New" w:hAnsi="Angsana New"/>
          <w:i/>
          <w:iCs/>
          <w:spacing w:val="-4"/>
          <w:sz w:val="30"/>
          <w:szCs w:val="30"/>
        </w:rPr>
        <w:t xml:space="preserve"> 415.28 </w:t>
      </w:r>
      <w:r w:rsidR="00332059" w:rsidRPr="00786A58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332059" w:rsidRPr="00786A58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264E4A" w:rsidRPr="00786A5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="00332059" w:rsidRPr="00786A58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</w:p>
    <w:p w14:paraId="3B166224" w14:textId="77777777" w:rsidR="002A3AC3" w:rsidRPr="0080545C" w:rsidRDefault="002A3AC3" w:rsidP="00BC14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Angsana New" w:hAnsi="Angsana New" w:cs="Angsana New"/>
          <w:spacing w:val="-4"/>
          <w:lang w:val="en-US" w:bidi="th-TH"/>
        </w:rPr>
      </w:pPr>
    </w:p>
    <w:p w14:paraId="64BFC848" w14:textId="00667D68" w:rsidR="009C28E1" w:rsidRDefault="00EF2244" w:rsidP="00BC14AB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BC14AB">
        <w:rPr>
          <w:b/>
          <w:bCs/>
          <w:cs/>
        </w:rPr>
        <w:t>ส่วนงานดำเนินงาน</w:t>
      </w:r>
      <w:r w:rsidR="009C28E1" w:rsidRPr="00BC14AB">
        <w:rPr>
          <w:b/>
          <w:bCs/>
          <w:cs/>
        </w:rPr>
        <w:t>และการจำแนกรายได้</w:t>
      </w:r>
    </w:p>
    <w:p w14:paraId="2C735DC1" w14:textId="77777777" w:rsidR="009C28E1" w:rsidRPr="006C4CE0" w:rsidRDefault="009C28E1" w:rsidP="00BC14AB">
      <w:pPr>
        <w:pStyle w:val="BodyText2"/>
        <w:ind w:left="540" w:hanging="540"/>
        <w:rPr>
          <w:sz w:val="20"/>
          <w:szCs w:val="20"/>
          <w:cs/>
          <w:lang w:val="en-US"/>
        </w:rPr>
      </w:pPr>
    </w:p>
    <w:p w14:paraId="60E088A8" w14:textId="77777777" w:rsidR="00A009ED" w:rsidRPr="00BC14A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A009ED" w:rsidRPr="00BC14AB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0E7832E" w14:textId="77777777" w:rsidR="00A009ED" w:rsidRPr="006C4CE0" w:rsidRDefault="00A009ED" w:rsidP="00BC14AB">
      <w:pPr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p w14:paraId="6CA02FA2" w14:textId="77777777" w:rsidR="00A009ED" w:rsidRPr="00BC14A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796A81" w:rsidRPr="00BC14AB">
        <w:rPr>
          <w:rFonts w:ascii="Angsana New" w:hAnsi="Angsana New" w:hint="cs"/>
          <w:sz w:val="30"/>
          <w:szCs w:val="30"/>
          <w:cs/>
        </w:rPr>
        <w:t>กลุ่ม</w:t>
      </w:r>
      <w:r w:rsidR="00A009ED" w:rsidRPr="00BC14AB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009ED" w:rsidRPr="00BC14AB">
        <w:rPr>
          <w:rFonts w:ascii="Angsana New" w:hAnsi="Angsana New" w:hint="cs"/>
          <w:sz w:val="30"/>
          <w:szCs w:val="30"/>
          <w:cs/>
        </w:rPr>
        <w:t>เฉพาะ</w:t>
      </w:r>
      <w:r w:rsidR="00A009ED" w:rsidRPr="00BC14AB">
        <w:rPr>
          <w:rFonts w:ascii="Angsana New" w:hAnsi="Angsana New"/>
          <w:sz w:val="30"/>
          <w:szCs w:val="30"/>
          <w:cs/>
        </w:rPr>
        <w:t>ในประเทศไทยเท่านั้น</w:t>
      </w:r>
      <w:r w:rsidR="00A009ED" w:rsidRPr="00BC14AB">
        <w:rPr>
          <w:rFonts w:ascii="Angsana New" w:hAnsi="Angsana New" w:hint="cs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</w:t>
      </w:r>
    </w:p>
    <w:p w14:paraId="58505555" w14:textId="63CA7FB4" w:rsidR="00237909" w:rsidRPr="006C4CE0" w:rsidRDefault="00237909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CE684E8" w14:textId="77777777" w:rsidR="00237909" w:rsidRPr="00BC14A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237909" w:rsidRPr="00BC14AB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8588C1" w14:textId="77777777" w:rsidR="00237909" w:rsidRPr="006C4CE0" w:rsidRDefault="00237909" w:rsidP="00BC14AB">
      <w:pPr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6BE04EE1" w14:textId="4541FB16" w:rsidR="00B372CC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37909" w:rsidRPr="00BC14AB">
        <w:rPr>
          <w:rFonts w:ascii="Angsana New" w:hAnsi="Angsana New"/>
          <w:sz w:val="30"/>
          <w:szCs w:val="30"/>
          <w:cs/>
        </w:rPr>
        <w:t>ผู้บริหารเห็นว่า</w:t>
      </w:r>
      <w:r w:rsidR="00796A81" w:rsidRPr="00BC14AB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BC14AB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</w:t>
      </w:r>
      <w:r w:rsidR="00237909" w:rsidRPr="00BC14AB">
        <w:rPr>
          <w:rFonts w:ascii="Angsana New" w:hAnsi="Angsana New" w:hint="cs"/>
          <w:sz w:val="30"/>
          <w:szCs w:val="30"/>
          <w:cs/>
        </w:rPr>
        <w:t>ก่อสร้าง</w:t>
      </w:r>
      <w:r w:rsidR="00D070C8" w:rsidRPr="00BC14AB">
        <w:rPr>
          <w:rFonts w:ascii="Angsana New" w:hAnsi="Angsana New" w:hint="cs"/>
          <w:sz w:val="30"/>
          <w:szCs w:val="30"/>
          <w:cs/>
        </w:rPr>
        <w:t xml:space="preserve"> </w:t>
      </w:r>
      <w:r w:rsidR="00237909" w:rsidRPr="00BC14AB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</w:t>
      </w:r>
      <w:r w:rsidR="00796A81" w:rsidRPr="00BC14AB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BC14AB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14:paraId="0F4A4AF2" w14:textId="77777777" w:rsidR="005520F4" w:rsidRPr="006C4CE0" w:rsidRDefault="005520F4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3C01E9E2" w14:textId="10148789" w:rsidR="002C334E" w:rsidRDefault="00BC14AB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717396" w:rsidRPr="00BC14AB">
        <w:rPr>
          <w:rFonts w:ascii="Angsana New" w:hAnsi="Angsana New" w:hint="cs"/>
          <w:i/>
          <w:iCs/>
          <w:sz w:val="30"/>
          <w:szCs w:val="30"/>
          <w:cs/>
        </w:rPr>
        <w:t>จังหวะเวลาการรับรู้รายได้</w:t>
      </w:r>
    </w:p>
    <w:p w14:paraId="4D5E05AC" w14:textId="77777777" w:rsidR="005520F4" w:rsidRPr="006C4CE0" w:rsidRDefault="005520F4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E326EEB" w14:textId="1D6EE99C" w:rsidR="0014251B" w:rsidRDefault="00BC14AB" w:rsidP="006C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C334E" w:rsidRPr="00BC14AB">
        <w:rPr>
          <w:rFonts w:ascii="Angsana New" w:hAnsi="Angsana New" w:hint="cs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BC14AB">
        <w:rPr>
          <w:rFonts w:ascii="Angsana New" w:hAnsi="Angsana New" w:hint="cs"/>
          <w:sz w:val="30"/>
          <w:szCs w:val="30"/>
          <w:cs/>
        </w:rPr>
        <w:t>หนึ่ง</w:t>
      </w:r>
      <w:r w:rsidR="002C334E" w:rsidRPr="00BC14AB">
        <w:rPr>
          <w:rFonts w:ascii="Angsana New" w:hAnsi="Angsana New" w:hint="cs"/>
          <w:sz w:val="30"/>
          <w:szCs w:val="30"/>
          <w:cs/>
        </w:rPr>
        <w:t>ตามภาระที่ต้องปฏิบัติ</w:t>
      </w:r>
      <w:r w:rsidR="00D05CF7" w:rsidRPr="00BC14AB">
        <w:rPr>
          <w:rFonts w:ascii="Angsana New" w:hAnsi="Angsana New"/>
          <w:sz w:val="30"/>
          <w:szCs w:val="30"/>
        </w:rPr>
        <w:t xml:space="preserve"> (over</w:t>
      </w:r>
      <w:r w:rsidR="004436F5" w:rsidRPr="00BC14AB">
        <w:rPr>
          <w:rFonts w:ascii="Angsana New" w:hAnsi="Angsana New" w:hint="cs"/>
          <w:sz w:val="30"/>
          <w:szCs w:val="30"/>
          <w:cs/>
        </w:rPr>
        <w:t xml:space="preserve"> </w:t>
      </w:r>
      <w:r w:rsidR="00D05CF7" w:rsidRPr="00BC14AB">
        <w:rPr>
          <w:rFonts w:ascii="Angsana New" w:hAnsi="Angsana New"/>
          <w:sz w:val="30"/>
          <w:szCs w:val="30"/>
        </w:rPr>
        <w:t>time</w:t>
      </w:r>
      <w:r w:rsidR="00287A37" w:rsidRPr="00BC14AB">
        <w:rPr>
          <w:rFonts w:ascii="Angsana New" w:hAnsi="Angsana New"/>
          <w:sz w:val="30"/>
          <w:szCs w:val="30"/>
        </w:rPr>
        <w:t>)</w:t>
      </w:r>
      <w:bookmarkStart w:id="3" w:name="_Hlk78289610"/>
    </w:p>
    <w:p w14:paraId="7B41070B" w14:textId="741A0AFF" w:rsidR="00D64CCC" w:rsidRDefault="00D64CCC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>
        <w:rPr>
          <w:rFonts w:hint="cs"/>
          <w:b/>
          <w:bCs/>
          <w:cs/>
        </w:rPr>
        <w:lastRenderedPageBreak/>
        <w:t>เงินปันผล</w:t>
      </w:r>
    </w:p>
    <w:p w14:paraId="2624D325" w14:textId="6DC50BAE" w:rsidR="003D48A4" w:rsidRDefault="003D48A4" w:rsidP="003D48A4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p w14:paraId="68E87316" w14:textId="2DC1E82D" w:rsidR="003D48A4" w:rsidRPr="002E12FB" w:rsidRDefault="003D48A4" w:rsidP="003D48A4">
      <w:pPr>
        <w:pStyle w:val="ListParagraph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2E12FB">
        <w:rPr>
          <w:rFonts w:ascii="Angsana New" w:hAnsi="Angsana New" w:cs="Angsana New"/>
          <w:sz w:val="30"/>
          <w:szCs w:val="30"/>
          <w:cs/>
        </w:rPr>
        <w:t>รายละเอียดเงินปันผลในระหว่าง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Pr="002E12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12FB">
        <w:rPr>
          <w:rFonts w:ascii="Angsana New" w:hAnsi="Angsana New" w:cs="Angsana New"/>
          <w:sz w:val="30"/>
          <w:szCs w:val="30"/>
        </w:rPr>
        <w:t>256</w:t>
      </w:r>
      <w:r w:rsidR="0051613A">
        <w:rPr>
          <w:rFonts w:ascii="Angsana New" w:hAnsi="Angsana New" w:cs="Angsana New"/>
          <w:sz w:val="30"/>
          <w:szCs w:val="30"/>
          <w:lang w:val="en-US"/>
        </w:rPr>
        <w:t>7</w:t>
      </w:r>
      <w:r w:rsidRPr="002E12FB">
        <w:rPr>
          <w:rFonts w:ascii="Angsana New" w:hAnsi="Angsana New" w:cs="Angsana New"/>
          <w:sz w:val="30"/>
          <w:szCs w:val="30"/>
        </w:rPr>
        <w:t xml:space="preserve"> </w:t>
      </w:r>
      <w:r w:rsidRPr="002E12F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4645E99" w14:textId="198DC004" w:rsidR="00D64CCC" w:rsidRDefault="00D64CCC" w:rsidP="00D64CCC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D64CCC" w:rsidRPr="00B22308" w14:paraId="78B41E1E" w14:textId="77777777" w:rsidTr="003D48A4">
        <w:trPr>
          <w:tblHeader/>
        </w:trPr>
        <w:tc>
          <w:tcPr>
            <w:tcW w:w="3330" w:type="dxa"/>
            <w:vAlign w:val="bottom"/>
          </w:tcPr>
          <w:p w14:paraId="6EB81685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44EA6C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9E1FFB0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E1ABD3C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2DA666A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F97AC26" w14:textId="77777777" w:rsidR="00D64CCC" w:rsidRPr="00D64CCC" w:rsidDel="00D43E7A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64CCC" w:rsidRPr="00B22308" w14:paraId="486A60EF" w14:textId="77777777" w:rsidTr="003D48A4">
        <w:trPr>
          <w:tblHeader/>
        </w:trPr>
        <w:tc>
          <w:tcPr>
            <w:tcW w:w="3330" w:type="dxa"/>
          </w:tcPr>
          <w:p w14:paraId="30F46FE4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C755592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60906A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F910C33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A8DC443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BAF1FF9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4C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4CCC" w:rsidRPr="00B22308" w14:paraId="6FD7F842" w14:textId="77777777" w:rsidTr="003D48A4">
        <w:tc>
          <w:tcPr>
            <w:tcW w:w="3330" w:type="dxa"/>
          </w:tcPr>
          <w:p w14:paraId="3415839F" w14:textId="04E23ECA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161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38673996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6B190CA0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064DDC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BE5D4F3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275AED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4CCC" w:rsidRPr="00B22308" w14:paraId="0507B535" w14:textId="77777777" w:rsidTr="003D48A4">
        <w:tc>
          <w:tcPr>
            <w:tcW w:w="3330" w:type="dxa"/>
          </w:tcPr>
          <w:p w14:paraId="4B5BE4BA" w14:textId="79E02823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64CC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5161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1F628B04" w14:textId="68531143" w:rsidR="00D64CCC" w:rsidRPr="003D48A4" w:rsidRDefault="003D48A4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8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290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D48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48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3D48A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29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FFFFFF" w:themeFill="background1"/>
          </w:tcPr>
          <w:p w14:paraId="227BCAF5" w14:textId="7266B298" w:rsidR="00D64CCC" w:rsidRPr="003D48A4" w:rsidRDefault="00AE2905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3D48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48A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3D48A4" w:rsidRPr="003D48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D48A4" w:rsidRPr="003D48A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  <w:shd w:val="clear" w:color="auto" w:fill="auto"/>
          </w:tcPr>
          <w:p w14:paraId="0225DCD1" w14:textId="2D911468" w:rsidR="00D64CCC" w:rsidRPr="003D48A4" w:rsidRDefault="00AE2905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0.2114</w:t>
            </w:r>
          </w:p>
        </w:tc>
        <w:tc>
          <w:tcPr>
            <w:tcW w:w="231" w:type="dxa"/>
            <w:shd w:val="clear" w:color="auto" w:fill="auto"/>
          </w:tcPr>
          <w:p w14:paraId="0195002B" w14:textId="77777777" w:rsidR="00D64CCC" w:rsidRPr="003D48A4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34149D" w14:textId="710E372F" w:rsidR="00D64CCC" w:rsidRPr="003D48A4" w:rsidRDefault="00AE2905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62.1</w:t>
            </w:r>
            <w:r w:rsidR="009655F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6A7EA620" w14:textId="77777777" w:rsidR="00D64CCC" w:rsidRDefault="00D64CCC" w:rsidP="00D64CCC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p w14:paraId="6FD62B3F" w14:textId="0CF7032A" w:rsidR="00917523" w:rsidRPr="00BB0D4C" w:rsidRDefault="00917523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 w:rsidRPr="00BB0D4C">
        <w:rPr>
          <w:b/>
          <w:bCs/>
          <w:cs/>
        </w:rPr>
        <w:t>เครื่องมือทางการเงิน</w:t>
      </w:r>
      <w:r w:rsidR="001168DD" w:rsidRPr="00BB0D4C">
        <w:rPr>
          <w:rFonts w:hint="cs"/>
          <w:b/>
          <w:bCs/>
          <w:cs/>
        </w:rPr>
        <w:t xml:space="preserve">  </w:t>
      </w:r>
    </w:p>
    <w:bookmarkEnd w:id="3"/>
    <w:p w14:paraId="06461616" w14:textId="77777777" w:rsidR="006750E2" w:rsidRPr="00125433" w:rsidRDefault="006750E2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9CA09C2" w14:textId="77777777" w:rsidR="00D3273E" w:rsidRPr="00D267C3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D267C3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E5210E" w14:textId="77777777" w:rsidR="00D3273E" w:rsidRPr="00125433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F31FE28" w14:textId="77777777" w:rsidR="00D3273E" w:rsidRPr="00D267C3" w:rsidRDefault="00D3273E" w:rsidP="00BC14A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267C3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 w:hint="cs"/>
          <w:sz w:val="30"/>
          <w:szCs w:val="30"/>
          <w:cs/>
          <w:lang w:bidi="th-TH"/>
        </w:rPr>
        <w:t>หนี้สินทางการเงิน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รวมถึงลำดับชั้นมูลค่ายุติธรรม</w:t>
      </w:r>
      <w:r w:rsidR="000A3E0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267C3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หนี้สินทางการเงินที่</w:t>
      </w:r>
      <w:r w:rsidR="00F50685" w:rsidRPr="00D267C3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BF05033" w14:textId="77777777" w:rsidR="007F046C" w:rsidRDefault="007F046C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BC14AB" w:rsidRPr="00F3072B" w14:paraId="2721624C" w14:textId="77777777" w:rsidTr="0029588B">
        <w:trPr>
          <w:cantSplit/>
          <w:trHeight w:val="20"/>
          <w:tblHeader/>
        </w:trPr>
        <w:tc>
          <w:tcPr>
            <w:tcW w:w="3060" w:type="dxa"/>
            <w:vAlign w:val="bottom"/>
            <w:hideMark/>
          </w:tcPr>
          <w:p w14:paraId="0D417E2F" w14:textId="77777777" w:rsidR="00BC14AB" w:rsidRPr="00F3072B" w:rsidRDefault="00BC14AB" w:rsidP="0013130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249299C2" w14:textId="55666629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3072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C14AB" w:rsidRPr="00F3072B" w14:paraId="1305F5BB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46C4C7A3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hideMark/>
          </w:tcPr>
          <w:p w14:paraId="062BA3BE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335563C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03A2E10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C14AB" w:rsidRPr="00F3072B" w14:paraId="4075F1EE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66B0B935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BE21E3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26D01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4508E468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012F478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DD775B6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DCB8A0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47B1BC1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1E477D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4D6688E" w14:textId="77777777" w:rsidR="00BC14AB" w:rsidRPr="00F3072B" w:rsidRDefault="00BC14AB" w:rsidP="001313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14AB" w:rsidRPr="00F3072B" w14:paraId="2527B6B1" w14:textId="77777777" w:rsidTr="0029588B">
        <w:trPr>
          <w:cantSplit/>
          <w:trHeight w:val="297"/>
          <w:tblHeader/>
        </w:trPr>
        <w:tc>
          <w:tcPr>
            <w:tcW w:w="3060" w:type="dxa"/>
          </w:tcPr>
          <w:p w14:paraId="07CF0DA2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2D4AAEFC" w14:textId="77777777" w:rsidR="00BC14AB" w:rsidRPr="00F3072B" w:rsidRDefault="00BC14AB" w:rsidP="0013130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C14AB" w:rsidRPr="00F3072B" w14:paraId="3A79797C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7F98602A" w14:textId="16FA7BFB" w:rsidR="00BC14AB" w:rsidRPr="00F3072B" w:rsidRDefault="008D6F6C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4" w:name="_Hlk129114424"/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51ADC" w:rsidRPr="00651A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C14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C14AB"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E2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3AE307C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C86B707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72840E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E50164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173423D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0EA9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CF460D2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333A84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58DF4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F3072B" w14:paraId="7C488F4A" w14:textId="77777777" w:rsidTr="0029588B">
        <w:trPr>
          <w:cantSplit/>
          <w:trHeight w:val="20"/>
        </w:trPr>
        <w:tc>
          <w:tcPr>
            <w:tcW w:w="3060" w:type="dxa"/>
          </w:tcPr>
          <w:p w14:paraId="12DC0CF0" w14:textId="1CDDA8A2" w:rsidR="00136A6D" w:rsidRPr="00F3072B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EE920F7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0A26C09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21779FA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9AF2417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F087001" w14:textId="77777777" w:rsidR="00136A6D" w:rsidRPr="00F3072B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BDB4B3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35CA04CE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271B25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4918C8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4DFA2869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61365EB7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7DDC760F" w14:textId="5A046BD0" w:rsidR="00BC14AB" w:rsidRPr="00F3072B" w:rsidRDefault="00A12BDA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</w:t>
            </w:r>
            <w:r w:rsidR="00411479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82" w:type="dxa"/>
            <w:vAlign w:val="bottom"/>
          </w:tcPr>
          <w:p w14:paraId="0DAA06A7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4ECDE90B" w14:textId="2C028896" w:rsidR="00BC14AB" w:rsidRPr="00F3072B" w:rsidRDefault="00A12BDA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C722390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1CB199D" w14:textId="783E9A03" w:rsidR="00BC14AB" w:rsidRPr="00F3072B" w:rsidRDefault="00A12BDA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26EC1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D7FD056" w14:textId="5EE9979E" w:rsidR="00BC14AB" w:rsidRPr="00175867" w:rsidRDefault="00A12BDA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4128C">
              <w:rPr>
                <w:rFonts w:ascii="Angsana New" w:hAnsi="Angsana New"/>
                <w:sz w:val="30"/>
                <w:szCs w:val="30"/>
                <w:lang w:val="en-US" w:bidi="th-TH"/>
              </w:rPr>
              <w:t>9,175</w:t>
            </w:r>
          </w:p>
        </w:tc>
        <w:tc>
          <w:tcPr>
            <w:tcW w:w="180" w:type="dxa"/>
            <w:vAlign w:val="bottom"/>
          </w:tcPr>
          <w:p w14:paraId="1B682E37" w14:textId="77777777" w:rsidR="00BC14AB" w:rsidRPr="0017586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6C1A596" w14:textId="7AC5F4E4" w:rsidR="00BC14AB" w:rsidRPr="00175867" w:rsidRDefault="00D4128C" w:rsidP="00D14E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109,175</w:t>
            </w:r>
          </w:p>
        </w:tc>
      </w:tr>
      <w:bookmarkEnd w:id="4"/>
      <w:tr w:rsidR="00BC14AB" w:rsidRPr="00F3072B" w14:paraId="569B1504" w14:textId="77777777" w:rsidTr="0029588B">
        <w:trPr>
          <w:cantSplit/>
          <w:trHeight w:val="20"/>
        </w:trPr>
        <w:tc>
          <w:tcPr>
            <w:tcW w:w="3060" w:type="dxa"/>
          </w:tcPr>
          <w:p w14:paraId="10ED1179" w14:textId="77777777" w:rsidR="00BC14AB" w:rsidRPr="00F3072B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C413D0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A390FF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275FC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3936E8D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A04F5B5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52FC7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9AC47A8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5DD7C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4EB5A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44725B43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16821C63" w14:textId="215A194B" w:rsidR="00BC14AB" w:rsidRPr="00F3072B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E2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887C4F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B9B86F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8950EF8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6BE8C7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1BCE0C56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BC0440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29FBF04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3CC1C2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2E208A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F3072B" w14:paraId="74716DD8" w14:textId="77777777" w:rsidTr="0029588B">
        <w:trPr>
          <w:cantSplit/>
          <w:trHeight w:val="20"/>
        </w:trPr>
        <w:tc>
          <w:tcPr>
            <w:tcW w:w="3060" w:type="dxa"/>
          </w:tcPr>
          <w:p w14:paraId="7B696E40" w14:textId="06179B61" w:rsidR="00136A6D" w:rsidRPr="00F3072B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6B77B06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7F74CB4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5465FB9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7D2F6DF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7355D1D4" w14:textId="77777777" w:rsidR="00136A6D" w:rsidRPr="00F3072B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5FA5EE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66D754C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39DCA5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D27F7C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63D65C93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7223F174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67F2E05B" w14:textId="72525D59" w:rsidR="00BC14AB" w:rsidRPr="00F3072B" w:rsidRDefault="00AE2905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50,620</w:t>
            </w:r>
          </w:p>
        </w:tc>
        <w:tc>
          <w:tcPr>
            <w:tcW w:w="182" w:type="dxa"/>
            <w:vAlign w:val="bottom"/>
          </w:tcPr>
          <w:p w14:paraId="6B95EE9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1EE96B4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91869CE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689FEBC2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246F34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2CB1627" w14:textId="0376B6C0" w:rsidR="00BC14AB" w:rsidRPr="00F3072B" w:rsidRDefault="00AE2905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48,793</w:t>
            </w:r>
          </w:p>
        </w:tc>
        <w:tc>
          <w:tcPr>
            <w:tcW w:w="180" w:type="dxa"/>
            <w:vAlign w:val="bottom"/>
          </w:tcPr>
          <w:p w14:paraId="041D9E1A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F470D4E" w14:textId="7DEEAB7D" w:rsidR="00BC14AB" w:rsidRPr="00F3072B" w:rsidRDefault="00AE2905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48,793</w:t>
            </w:r>
          </w:p>
        </w:tc>
      </w:tr>
    </w:tbl>
    <w:p w14:paraId="0AFC8C3F" w14:textId="384375F6" w:rsidR="00CB3B13" w:rsidRDefault="00CB3B13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844DFD" w:rsidRPr="00F3072B" w14:paraId="21B6B41A" w14:textId="77777777" w:rsidTr="0076382B">
        <w:trPr>
          <w:cantSplit/>
          <w:trHeight w:val="20"/>
          <w:tblHeader/>
        </w:trPr>
        <w:tc>
          <w:tcPr>
            <w:tcW w:w="3060" w:type="dxa"/>
            <w:vAlign w:val="bottom"/>
            <w:hideMark/>
          </w:tcPr>
          <w:p w14:paraId="09E3FC79" w14:textId="77777777" w:rsidR="00844DFD" w:rsidRPr="00F3072B" w:rsidRDefault="00844DFD" w:rsidP="0076382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A595FA3" w14:textId="413E4BF4" w:rsidR="00844DFD" w:rsidRPr="00F3072B" w:rsidRDefault="00844DFD" w:rsidP="0076382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307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44DFD" w:rsidRPr="00F3072B" w14:paraId="5670B861" w14:textId="77777777" w:rsidTr="0076382B">
        <w:trPr>
          <w:cantSplit/>
          <w:trHeight w:val="20"/>
          <w:tblHeader/>
        </w:trPr>
        <w:tc>
          <w:tcPr>
            <w:tcW w:w="3060" w:type="dxa"/>
            <w:hideMark/>
          </w:tcPr>
          <w:p w14:paraId="792812A6" w14:textId="77777777" w:rsidR="00844DFD" w:rsidRPr="00F3072B" w:rsidRDefault="00844DFD" w:rsidP="0076382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hideMark/>
          </w:tcPr>
          <w:p w14:paraId="116055E8" w14:textId="77777777" w:rsidR="00844DFD" w:rsidRPr="00F3072B" w:rsidRDefault="00844DFD" w:rsidP="007638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7CC5277" w14:textId="77777777" w:rsidR="00844DFD" w:rsidRPr="00F3072B" w:rsidRDefault="00844DFD" w:rsidP="007638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34846703" w14:textId="77777777" w:rsidR="00844DFD" w:rsidRPr="00F3072B" w:rsidRDefault="00844DFD" w:rsidP="007638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44DFD" w:rsidRPr="00F3072B" w14:paraId="665C079A" w14:textId="77777777" w:rsidTr="0076382B">
        <w:trPr>
          <w:cantSplit/>
          <w:trHeight w:val="20"/>
          <w:tblHeader/>
        </w:trPr>
        <w:tc>
          <w:tcPr>
            <w:tcW w:w="3060" w:type="dxa"/>
            <w:hideMark/>
          </w:tcPr>
          <w:p w14:paraId="3D5E365B" w14:textId="77777777" w:rsidR="00844DFD" w:rsidRPr="00F3072B" w:rsidRDefault="00844DFD" w:rsidP="0076382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582815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B06A476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78E04637" w14:textId="77777777" w:rsidR="00844DFD" w:rsidRPr="00F3072B" w:rsidRDefault="00844DFD" w:rsidP="0076382B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4EF295DB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4B6BBF5C" w14:textId="77777777" w:rsidR="00844DFD" w:rsidRPr="00F3072B" w:rsidRDefault="00844DFD" w:rsidP="0076382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F990D3A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D9D5DFC" w14:textId="77777777" w:rsidR="00844DFD" w:rsidRPr="00F3072B" w:rsidRDefault="00844DFD" w:rsidP="0076382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92B6664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6103B5A3" w14:textId="77777777" w:rsidR="00844DFD" w:rsidRPr="00F3072B" w:rsidRDefault="00844DFD" w:rsidP="0076382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4DFD" w:rsidRPr="00F3072B" w14:paraId="740472BB" w14:textId="77777777" w:rsidTr="0076382B">
        <w:trPr>
          <w:cantSplit/>
          <w:trHeight w:val="297"/>
          <w:tblHeader/>
        </w:trPr>
        <w:tc>
          <w:tcPr>
            <w:tcW w:w="3060" w:type="dxa"/>
          </w:tcPr>
          <w:p w14:paraId="739C9388" w14:textId="77777777" w:rsidR="00844DFD" w:rsidRPr="00F3072B" w:rsidRDefault="00844DFD" w:rsidP="0076382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58D4BA85" w14:textId="77777777" w:rsidR="00844DFD" w:rsidRPr="00F3072B" w:rsidRDefault="00844DFD" w:rsidP="0076382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44DFD" w:rsidRPr="00F3072B" w14:paraId="38FCBFC1" w14:textId="77777777" w:rsidTr="0076382B">
        <w:trPr>
          <w:cantSplit/>
          <w:trHeight w:val="20"/>
        </w:trPr>
        <w:tc>
          <w:tcPr>
            <w:tcW w:w="3060" w:type="dxa"/>
            <w:hideMark/>
          </w:tcPr>
          <w:p w14:paraId="69B257C8" w14:textId="77777777" w:rsidR="00844DFD" w:rsidRPr="00F3072B" w:rsidRDefault="00844DFD" w:rsidP="0076382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51A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79DE8A90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976C0A1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BC8C652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06CE57F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5CAD0B55" w14:textId="77777777" w:rsidR="00844DFD" w:rsidRPr="00F3072B" w:rsidRDefault="00844DFD" w:rsidP="007638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989FAE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B32D450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07F5E0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470731C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44DFD" w:rsidRPr="00F3072B" w14:paraId="6225793F" w14:textId="77777777" w:rsidTr="0076382B">
        <w:trPr>
          <w:cantSplit/>
          <w:trHeight w:val="20"/>
        </w:trPr>
        <w:tc>
          <w:tcPr>
            <w:tcW w:w="3060" w:type="dxa"/>
          </w:tcPr>
          <w:p w14:paraId="53552CFF" w14:textId="77777777" w:rsidR="00844DFD" w:rsidRPr="00F3072B" w:rsidRDefault="00844DFD" w:rsidP="0076382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05AC2355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7D42E8C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20A9350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AC257D4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1CB02BD8" w14:textId="77777777" w:rsidR="00844DFD" w:rsidRPr="00F3072B" w:rsidRDefault="00844DFD" w:rsidP="007638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8ED06A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ADE4F45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93DEF6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4CDD557D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44DFD" w:rsidRPr="00F3072B" w14:paraId="557DFF64" w14:textId="77777777" w:rsidTr="0076382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52A941BF" w14:textId="77777777" w:rsidR="00844DFD" w:rsidRPr="00F3072B" w:rsidRDefault="00844DFD" w:rsidP="0076382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424C30C0" w14:textId="3E4F891C" w:rsidR="00844DFD" w:rsidRPr="00F3072B" w:rsidRDefault="00844DFD" w:rsidP="0076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BB4DED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,333</w:t>
            </w:r>
          </w:p>
        </w:tc>
        <w:tc>
          <w:tcPr>
            <w:tcW w:w="182" w:type="dxa"/>
            <w:vAlign w:val="bottom"/>
          </w:tcPr>
          <w:p w14:paraId="7FF712F5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449F3FB5" w14:textId="2A78C180" w:rsidR="00844DFD" w:rsidRPr="00F3072B" w:rsidRDefault="00486188" w:rsidP="0076382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2C5BE297" w14:textId="77777777" w:rsidR="00844DFD" w:rsidRPr="00F3072B" w:rsidRDefault="00844DFD" w:rsidP="0076382B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C107A8B" w14:textId="75A41779" w:rsidR="00844DFD" w:rsidRPr="00F3072B" w:rsidRDefault="00486188" w:rsidP="0076382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3A0F78" w14:textId="77777777" w:rsidR="00844DFD" w:rsidRPr="00F3072B" w:rsidRDefault="00844DFD" w:rsidP="0076382B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1705ACA" w14:textId="446569A9" w:rsidR="00844DFD" w:rsidRPr="00175867" w:rsidRDefault="00844DFD" w:rsidP="0076382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99,503</w:t>
            </w:r>
          </w:p>
        </w:tc>
        <w:tc>
          <w:tcPr>
            <w:tcW w:w="180" w:type="dxa"/>
            <w:vAlign w:val="bottom"/>
          </w:tcPr>
          <w:p w14:paraId="7E57DC4F" w14:textId="77777777" w:rsidR="00844DFD" w:rsidRPr="00175867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BABB651" w14:textId="359A5888" w:rsidR="00844DFD" w:rsidRPr="00175867" w:rsidRDefault="00844DFD" w:rsidP="0076382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99,503</w:t>
            </w:r>
          </w:p>
        </w:tc>
      </w:tr>
      <w:tr w:rsidR="00844DFD" w:rsidRPr="00F3072B" w14:paraId="07BC8C74" w14:textId="77777777" w:rsidTr="0076382B">
        <w:trPr>
          <w:cantSplit/>
          <w:trHeight w:val="20"/>
        </w:trPr>
        <w:tc>
          <w:tcPr>
            <w:tcW w:w="3060" w:type="dxa"/>
          </w:tcPr>
          <w:p w14:paraId="5DBB817C" w14:textId="77777777" w:rsidR="00844DFD" w:rsidRPr="00F3072B" w:rsidRDefault="00844DFD" w:rsidP="0076382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6349EF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518587F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207F7F2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6BFE9C3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7B77B893" w14:textId="77777777" w:rsidR="00844DFD" w:rsidRPr="00F3072B" w:rsidRDefault="00844DFD" w:rsidP="007638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F0DE55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458E3154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07442B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0CF31F6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44DFD" w:rsidRPr="00F3072B" w14:paraId="470E3B2C" w14:textId="77777777" w:rsidTr="0076382B">
        <w:trPr>
          <w:cantSplit/>
          <w:trHeight w:val="20"/>
        </w:trPr>
        <w:tc>
          <w:tcPr>
            <w:tcW w:w="3060" w:type="dxa"/>
            <w:hideMark/>
          </w:tcPr>
          <w:p w14:paraId="6764E8B3" w14:textId="77777777" w:rsidR="00844DFD" w:rsidRPr="00F3072B" w:rsidRDefault="00844DFD" w:rsidP="0076382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53FFB76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29EAEF1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AA1B8F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4F005C7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671A9269" w14:textId="77777777" w:rsidR="00844DFD" w:rsidRPr="00F3072B" w:rsidRDefault="00844DFD" w:rsidP="007638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6FAE4D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347E5F85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2336D9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4FC1DC1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44DFD" w:rsidRPr="00F3072B" w14:paraId="48A33CDB" w14:textId="77777777" w:rsidTr="0076382B">
        <w:trPr>
          <w:cantSplit/>
          <w:trHeight w:val="20"/>
        </w:trPr>
        <w:tc>
          <w:tcPr>
            <w:tcW w:w="3060" w:type="dxa"/>
          </w:tcPr>
          <w:p w14:paraId="0800DA75" w14:textId="77777777" w:rsidR="00844DFD" w:rsidRPr="00F3072B" w:rsidRDefault="00844DFD" w:rsidP="0076382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23C97B52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38CB0D7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768D67C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1BF93D99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3BCD54C" w14:textId="77777777" w:rsidR="00844DFD" w:rsidRPr="00F3072B" w:rsidRDefault="00844DFD" w:rsidP="007638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4F9FB9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0FAF5141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CCE44F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765F7F4A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44DFD" w:rsidRPr="00F3072B" w14:paraId="38FCEC6D" w14:textId="77777777" w:rsidTr="0076382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39628AE1" w14:textId="77777777" w:rsidR="00844DFD" w:rsidRPr="00F3072B" w:rsidRDefault="00844DFD" w:rsidP="0076382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1476B41B" w14:textId="77777777" w:rsidR="00844DFD" w:rsidRPr="00F3072B" w:rsidRDefault="00844DFD" w:rsidP="0078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50,620</w:t>
            </w:r>
          </w:p>
        </w:tc>
        <w:tc>
          <w:tcPr>
            <w:tcW w:w="182" w:type="dxa"/>
            <w:vAlign w:val="bottom"/>
          </w:tcPr>
          <w:p w14:paraId="28E82589" w14:textId="77777777" w:rsidR="00844DFD" w:rsidRPr="00F3072B" w:rsidRDefault="00844DFD" w:rsidP="007638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CF4B54F" w14:textId="77777777" w:rsidR="00844DFD" w:rsidRPr="00F3072B" w:rsidRDefault="00844DFD" w:rsidP="0076382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2DC8EEA" w14:textId="77777777" w:rsidR="00844DFD" w:rsidRPr="00F3072B" w:rsidRDefault="00844DFD" w:rsidP="0076382B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62635A2F" w14:textId="77777777" w:rsidR="00844DFD" w:rsidRPr="00F3072B" w:rsidRDefault="00844DFD" w:rsidP="0076382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87993E" w14:textId="77777777" w:rsidR="00844DFD" w:rsidRPr="00F3072B" w:rsidRDefault="00844DFD" w:rsidP="0076382B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50E93AD" w14:textId="77777777" w:rsidR="00844DFD" w:rsidRPr="00F3072B" w:rsidRDefault="00844DFD" w:rsidP="0076382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48,793</w:t>
            </w:r>
          </w:p>
        </w:tc>
        <w:tc>
          <w:tcPr>
            <w:tcW w:w="180" w:type="dxa"/>
            <w:vAlign w:val="bottom"/>
          </w:tcPr>
          <w:p w14:paraId="3B441782" w14:textId="77777777" w:rsidR="00844DFD" w:rsidRPr="00F3072B" w:rsidRDefault="00844DFD" w:rsidP="0076382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E46B0E4" w14:textId="77777777" w:rsidR="00844DFD" w:rsidRPr="00F3072B" w:rsidRDefault="00844DFD" w:rsidP="0076382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48,793</w:t>
            </w:r>
          </w:p>
        </w:tc>
      </w:tr>
    </w:tbl>
    <w:p w14:paraId="5D4F1372" w14:textId="77777777" w:rsidR="00721BBD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95A9C2C" w14:textId="77777777" w:rsidR="001479E1" w:rsidRPr="00C20666" w:rsidRDefault="001479E1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4"/>
          <w:szCs w:val="4"/>
        </w:rPr>
      </w:pPr>
    </w:p>
    <w:p w14:paraId="573BFE84" w14:textId="77777777" w:rsidR="0050503A" w:rsidRPr="003B62A8" w:rsidRDefault="0050503A" w:rsidP="005050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bookmarkStart w:id="5" w:name="_Hlk78280964"/>
      <w:r w:rsidRPr="003B62A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เงินกู้ยืมจากสถาบันการเงิน</w:t>
      </w:r>
    </w:p>
    <w:p w14:paraId="339FF49B" w14:textId="77777777" w:rsidR="0050503A" w:rsidRDefault="0050503A" w:rsidP="0050503A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1A77B24E" w14:textId="53F0A491" w:rsidR="0050503A" w:rsidRDefault="0050503A" w:rsidP="005050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ในเดือนพฤษภาคม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>บริษัทได้ทำสัญญากู้ยืมเงินระยะยาวจากสถาบันการเงินในประเทศแห่งหนึ่ง เป็นจำนวน</w:t>
      </w:r>
      <w:r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60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โดยมีกำหนดชำระคืนเงินต้นเดือนละ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1.67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โดยกำหนดชำระคืนภายใน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40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เดือนและต้องชำระคืนเงินต้นครั้งแรกในอีก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5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เดือนหลังจากเบิกเงินกู้ครั้งแรก ณ วันที่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3B62A8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>บริษัทได้เบิกใช้เงินกู้</w:t>
      </w:r>
      <w:r>
        <w:rPr>
          <w:rFonts w:ascii="Angsana New" w:hAnsi="Angsana New"/>
          <w:sz w:val="30"/>
          <w:szCs w:val="30"/>
          <w:lang w:val="en-US" w:bidi="th-TH"/>
        </w:rPr>
        <w:t xml:space="preserve">           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>เป็น</w:t>
      </w:r>
      <w:r w:rsidRPr="00A12BDA">
        <w:rPr>
          <w:rFonts w:ascii="Angsana New" w:hAnsi="Angsana New"/>
          <w:sz w:val="30"/>
          <w:szCs w:val="30"/>
          <w:cs/>
          <w:lang w:val="en-US" w:bidi="th-TH"/>
        </w:rPr>
        <w:t xml:space="preserve">จำนวน </w:t>
      </w:r>
      <w:r w:rsidR="00B55CE4" w:rsidRPr="00A12BDA">
        <w:rPr>
          <w:rFonts w:ascii="Angsana New" w:hAnsi="Angsana New"/>
          <w:sz w:val="30"/>
          <w:szCs w:val="30"/>
          <w:lang w:val="en-US" w:bidi="th-TH"/>
        </w:rPr>
        <w:t>58.33</w:t>
      </w:r>
      <w:r w:rsidRPr="00A12BD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A12BDA">
        <w:rPr>
          <w:rFonts w:ascii="Angsana New" w:hAnsi="Angsana New"/>
          <w:sz w:val="30"/>
          <w:szCs w:val="30"/>
          <w:cs/>
          <w:lang w:val="en-US" w:bidi="th-TH"/>
        </w:rPr>
        <w:t>ล้าน</w:t>
      </w:r>
      <w:r w:rsidRPr="003B62A8">
        <w:rPr>
          <w:rFonts w:ascii="Angsana New" w:hAnsi="Angsana New"/>
          <w:sz w:val="30"/>
          <w:szCs w:val="30"/>
          <w:cs/>
          <w:lang w:val="en-US" w:bidi="th-TH"/>
        </w:rPr>
        <w:t>บาท เงินกู้ยืมดังกล่าวค้ำประกันโดยที่ดินพร้อมสิ่งปลูกสร้างของบริษัท</w:t>
      </w:r>
    </w:p>
    <w:p w14:paraId="25D67415" w14:textId="77777777" w:rsidR="007F0CBA" w:rsidRDefault="007F0CBA" w:rsidP="005050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288763E" w14:textId="7931658D" w:rsidR="007F0CBA" w:rsidRDefault="007F0CBA" w:rsidP="005050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786A58">
        <w:rPr>
          <w:rFonts w:ascii="Angsana New" w:hAnsi="Angsana New"/>
          <w:sz w:val="30"/>
          <w:szCs w:val="30"/>
          <w:cs/>
          <w:lang w:val="en-US" w:bidi="th-TH"/>
        </w:rPr>
        <w:t xml:space="preserve">ในเดือนสิงหาคม </w:t>
      </w:r>
      <w:r w:rsidRPr="00786A58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786A58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กลุ่มบริษัทได้ทำสัญญากู้ยืมเงินระยะยาวจากสถาบันการเงินในประเทศแห่งหนึ่ง </w:t>
      </w:r>
      <w:r w:rsidR="00785FD2" w:rsidRPr="00786A58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         </w:t>
      </w:r>
      <w:r w:rsidRPr="00F15D04">
        <w:rPr>
          <w:rFonts w:ascii="Angsana New" w:hAnsi="Angsana New"/>
          <w:sz w:val="30"/>
          <w:szCs w:val="30"/>
          <w:cs/>
          <w:lang w:val="en-US" w:bidi="th-TH"/>
        </w:rPr>
        <w:t xml:space="preserve">เป็นจำนวน </w:t>
      </w:r>
      <w:r w:rsidR="000D360E" w:rsidRPr="00F15D04">
        <w:rPr>
          <w:rFonts w:ascii="Angsana New" w:hAnsi="Angsana New"/>
          <w:sz w:val="30"/>
          <w:szCs w:val="30"/>
          <w:lang w:val="en-US" w:bidi="th-TH"/>
        </w:rPr>
        <w:t>10</w:t>
      </w:r>
      <w:r w:rsidRPr="00F15D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15D04">
        <w:rPr>
          <w:rFonts w:ascii="Angsana New" w:hAnsi="Angsana New"/>
          <w:sz w:val="30"/>
          <w:szCs w:val="30"/>
          <w:cs/>
          <w:lang w:val="en-US" w:bidi="th-TH"/>
        </w:rPr>
        <w:t>ล้านบาท โดยมีกำหนดชำระคืนเงินต้น</w:t>
      </w:r>
      <w:r w:rsidR="000A6726">
        <w:rPr>
          <w:rFonts w:ascii="Angsana New" w:hAnsi="Angsana New" w:hint="cs"/>
          <w:sz w:val="30"/>
          <w:szCs w:val="30"/>
          <w:cs/>
          <w:lang w:val="en-US" w:bidi="th-TH"/>
        </w:rPr>
        <w:t>เป็นราย</w:t>
      </w:r>
      <w:r w:rsidRPr="00F15D04">
        <w:rPr>
          <w:rFonts w:ascii="Angsana New" w:hAnsi="Angsana New"/>
          <w:sz w:val="30"/>
          <w:szCs w:val="30"/>
          <w:cs/>
          <w:lang w:val="en-US" w:bidi="th-TH"/>
        </w:rPr>
        <w:t>เดือน</w:t>
      </w:r>
      <w:r w:rsidR="000A6726">
        <w:rPr>
          <w:rFonts w:ascii="Angsana New" w:hAnsi="Angsana New" w:hint="cs"/>
          <w:sz w:val="30"/>
          <w:szCs w:val="30"/>
          <w:cs/>
          <w:lang w:val="en-US" w:bidi="th-TH"/>
        </w:rPr>
        <w:t>รวม</w:t>
      </w:r>
      <w:r w:rsidRPr="00F15D0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15D04">
        <w:rPr>
          <w:rFonts w:ascii="Angsana New" w:hAnsi="Angsana New"/>
          <w:sz w:val="30"/>
          <w:szCs w:val="30"/>
          <w:lang w:val="en-US" w:bidi="th-TH"/>
        </w:rPr>
        <w:t xml:space="preserve">0.18 </w:t>
      </w:r>
      <w:r w:rsidRPr="00F15D04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โดยกำหนดชำระคืนภายใน </w:t>
      </w:r>
      <w:r w:rsidR="00EE7597" w:rsidRPr="00F15D04">
        <w:rPr>
          <w:rFonts w:ascii="Angsana New" w:hAnsi="Angsana New"/>
          <w:sz w:val="30"/>
          <w:szCs w:val="30"/>
          <w:lang w:val="en-US" w:bidi="th-TH"/>
        </w:rPr>
        <w:t>93</w:t>
      </w:r>
      <w:r w:rsidRPr="00F15D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15D04">
        <w:rPr>
          <w:rFonts w:ascii="Angsana New" w:hAnsi="Angsana New"/>
          <w:sz w:val="30"/>
          <w:szCs w:val="30"/>
          <w:cs/>
          <w:lang w:val="en-US" w:bidi="th-TH"/>
        </w:rPr>
        <w:t>เดือน</w:t>
      </w:r>
      <w:r w:rsidR="00785FD2" w:rsidRPr="00F15D04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6B6005FA" w14:textId="77777777" w:rsidR="00644F5C" w:rsidRDefault="00644F5C" w:rsidP="005050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9ADED3E" w14:textId="77777777" w:rsidR="0050503A" w:rsidRDefault="0050503A" w:rsidP="005050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57335">
        <w:rPr>
          <w:rFonts w:ascii="Angsana New" w:hAnsi="Angsana New"/>
          <w:sz w:val="30"/>
          <w:szCs w:val="30"/>
          <w:cs/>
          <w:lang w:val="en-US" w:bidi="th-TH"/>
        </w:rPr>
        <w:t>บริษัทจะต้องปฏิบัติตามข้อกำหนดว่าด้วยสิทธิและหน้าที่ของผู้กู้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</w:t>
      </w:r>
      <w:r>
        <w:rPr>
          <w:rFonts w:ascii="Angsana New" w:hAnsi="Angsana New"/>
          <w:sz w:val="30"/>
          <w:szCs w:val="30"/>
          <w:lang w:val="en-US" w:bidi="th-TH"/>
        </w:rPr>
        <w:t xml:space="preserve">     </w:t>
      </w:r>
      <w:r w:rsidRPr="00257335">
        <w:rPr>
          <w:rFonts w:ascii="Angsana New" w:hAnsi="Angsana New"/>
          <w:sz w:val="30"/>
          <w:szCs w:val="30"/>
          <w:cs/>
          <w:lang w:val="en-US" w:bidi="th-TH"/>
        </w:rPr>
        <w:t>ผู้ถือหุ้นและอัตราส่วนความสามารถในการชำระหนี้ (</w:t>
      </w:r>
      <w:r w:rsidRPr="00257335">
        <w:rPr>
          <w:rFonts w:ascii="Angsana New" w:hAnsi="Angsana New"/>
          <w:sz w:val="30"/>
          <w:szCs w:val="30"/>
          <w:lang w:val="en-US" w:bidi="th-TH"/>
        </w:rPr>
        <w:t xml:space="preserve">DSCR) </w:t>
      </w:r>
      <w:r w:rsidRPr="00257335">
        <w:rPr>
          <w:rFonts w:ascii="Angsana New" w:hAnsi="Angsana New"/>
          <w:sz w:val="30"/>
          <w:szCs w:val="30"/>
          <w:cs/>
          <w:lang w:val="en-US" w:bidi="th-TH"/>
        </w:rPr>
        <w:t>เป็นต้น</w:t>
      </w:r>
    </w:p>
    <w:p w14:paraId="75DCEC79" w14:textId="77777777" w:rsidR="007F0CBA" w:rsidRDefault="007F0CBA" w:rsidP="0050503A">
      <w:pPr>
        <w:pStyle w:val="BodyText2"/>
        <w:ind w:left="540"/>
        <w:rPr>
          <w:b/>
          <w:bCs/>
          <w:lang w:val="en-US"/>
        </w:rPr>
      </w:pPr>
    </w:p>
    <w:p w14:paraId="326E5817" w14:textId="77777777" w:rsidR="003C2BA3" w:rsidRDefault="003C2BA3" w:rsidP="0050503A">
      <w:pPr>
        <w:pStyle w:val="BodyText2"/>
        <w:ind w:left="540"/>
        <w:rPr>
          <w:b/>
          <w:bCs/>
          <w:lang w:val="en-US"/>
        </w:rPr>
      </w:pPr>
    </w:p>
    <w:p w14:paraId="0F1D2F4B" w14:textId="77777777" w:rsidR="003C2BA3" w:rsidRDefault="003C2BA3" w:rsidP="0050503A">
      <w:pPr>
        <w:pStyle w:val="BodyText2"/>
        <w:ind w:left="540"/>
        <w:rPr>
          <w:b/>
          <w:bCs/>
          <w:lang w:val="en-US"/>
        </w:rPr>
      </w:pPr>
    </w:p>
    <w:p w14:paraId="7B905C72" w14:textId="77777777" w:rsidR="003C2BA3" w:rsidRDefault="003C2BA3" w:rsidP="0050503A">
      <w:pPr>
        <w:pStyle w:val="BodyText2"/>
        <w:ind w:left="540"/>
        <w:rPr>
          <w:b/>
          <w:bCs/>
          <w:lang w:val="en-US"/>
        </w:rPr>
      </w:pPr>
    </w:p>
    <w:p w14:paraId="2571FECE" w14:textId="77777777" w:rsidR="003C2BA3" w:rsidRDefault="003C2BA3" w:rsidP="0050503A">
      <w:pPr>
        <w:pStyle w:val="BodyText2"/>
        <w:ind w:left="540"/>
        <w:rPr>
          <w:b/>
          <w:bCs/>
          <w:lang w:val="en-US"/>
        </w:rPr>
      </w:pPr>
    </w:p>
    <w:p w14:paraId="0825871C" w14:textId="77777777" w:rsidR="003C2BA3" w:rsidRDefault="003C2BA3" w:rsidP="0050503A">
      <w:pPr>
        <w:pStyle w:val="BodyText2"/>
        <w:ind w:left="540"/>
        <w:rPr>
          <w:b/>
          <w:bCs/>
          <w:lang w:val="en-US"/>
        </w:rPr>
      </w:pPr>
    </w:p>
    <w:p w14:paraId="463218EC" w14:textId="77777777" w:rsidR="003C2BA3" w:rsidRPr="007F0CBA" w:rsidRDefault="003C2BA3" w:rsidP="0050503A">
      <w:pPr>
        <w:pStyle w:val="BodyText2"/>
        <w:ind w:left="540"/>
        <w:rPr>
          <w:b/>
          <w:bCs/>
          <w:cs/>
          <w:lang w:val="en-US"/>
        </w:rPr>
      </w:pPr>
    </w:p>
    <w:p w14:paraId="70B2AE9B" w14:textId="0C5207A7" w:rsidR="00FF3F75" w:rsidRDefault="00FB07B9" w:rsidP="007F0CBA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D267C3">
        <w:rPr>
          <w:b/>
          <w:bCs/>
          <w:cs/>
        </w:rPr>
        <w:lastRenderedPageBreak/>
        <w:t>ภาระผูกพันกับ</w:t>
      </w:r>
      <w:r w:rsidR="00826CFE" w:rsidRPr="00D267C3">
        <w:rPr>
          <w:rFonts w:hint="cs"/>
          <w:b/>
          <w:bCs/>
          <w:cs/>
        </w:rPr>
        <w:t>บุคคลหรือ</w:t>
      </w:r>
      <w:r w:rsidRPr="00D267C3">
        <w:rPr>
          <w:b/>
          <w:bCs/>
          <w:cs/>
        </w:rPr>
        <w:t>กิจการที่ไม่เกี่ยวข้องกัน</w:t>
      </w:r>
      <w:bookmarkEnd w:id="5"/>
    </w:p>
    <w:p w14:paraId="04BE9191" w14:textId="77777777" w:rsidR="00786A58" w:rsidRPr="00D86BB9" w:rsidRDefault="00786A58" w:rsidP="00786A58">
      <w:pPr>
        <w:pStyle w:val="BodyText2"/>
        <w:ind w:left="540"/>
        <w:rPr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1"/>
        <w:gridCol w:w="719"/>
        <w:gridCol w:w="269"/>
        <w:gridCol w:w="1531"/>
      </w:tblGrid>
      <w:tr w:rsidR="0029588B" w:rsidRPr="00D267C3" w14:paraId="2B41E230" w14:textId="77777777" w:rsidTr="0029588B">
        <w:trPr>
          <w:tblHeader/>
        </w:trPr>
        <w:tc>
          <w:tcPr>
            <w:tcW w:w="3641" w:type="pct"/>
            <w:shd w:val="clear" w:color="auto" w:fill="auto"/>
          </w:tcPr>
          <w:p w14:paraId="56D6B659" w14:textId="77777777" w:rsidR="00AE2905" w:rsidRDefault="00AE2905" w:rsidP="005E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1E153BE" w14:textId="2B30A95F" w:rsidR="0029588B" w:rsidRPr="000A3E00" w:rsidRDefault="0029588B" w:rsidP="005E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3E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6F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51ADC" w:rsidRPr="00651A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161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9" w:type="pct"/>
            <w:gridSpan w:val="3"/>
          </w:tcPr>
          <w:p w14:paraId="0C565500" w14:textId="456DCFCD" w:rsidR="0029588B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14:paraId="6707A495" w14:textId="77777777" w:rsidR="0029588B" w:rsidRPr="00D267C3" w:rsidDel="003621D0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88B" w:rsidRPr="00D267C3" w14:paraId="17967CA3" w14:textId="77777777" w:rsidTr="0029588B">
        <w:tc>
          <w:tcPr>
            <w:tcW w:w="3641" w:type="pct"/>
          </w:tcPr>
          <w:p w14:paraId="198F2128" w14:textId="77777777" w:rsidR="0029588B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22F7CD94" w14:textId="793B8D5E" w:rsidR="0029588B" w:rsidRPr="008578A4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588B" w:rsidRPr="00D267C3" w14:paraId="758B3BE1" w14:textId="77777777" w:rsidTr="0029588B">
        <w:tc>
          <w:tcPr>
            <w:tcW w:w="3641" w:type="pct"/>
          </w:tcPr>
          <w:p w14:paraId="033832D7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88" w:type="pct"/>
          </w:tcPr>
          <w:p w14:paraId="4F927B06" w14:textId="77777777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2ABEB5B" w14:textId="5B68690A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</w:tcPr>
          <w:p w14:paraId="1E03095F" w14:textId="51891308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588B" w:rsidRPr="00D267C3" w14:paraId="59B29B93" w14:textId="77777777" w:rsidTr="0029588B">
        <w:tc>
          <w:tcPr>
            <w:tcW w:w="3641" w:type="pct"/>
          </w:tcPr>
          <w:p w14:paraId="79852AAF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388" w:type="pct"/>
          </w:tcPr>
          <w:p w14:paraId="5FD927E8" w14:textId="77777777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7D9D16" w14:textId="41867F94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</w:tcPr>
          <w:p w14:paraId="04C376D6" w14:textId="520D83E3" w:rsidR="0029588B" w:rsidRPr="008E020C" w:rsidRDefault="005A75FF" w:rsidP="0029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</w:t>
            </w:r>
            <w:r w:rsidR="00F01F3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29588B" w:rsidRPr="00D267C3" w14:paraId="7CEE3702" w14:textId="77777777" w:rsidTr="0029588B">
        <w:tc>
          <w:tcPr>
            <w:tcW w:w="3641" w:type="pct"/>
          </w:tcPr>
          <w:p w14:paraId="34073A35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388" w:type="pct"/>
          </w:tcPr>
          <w:p w14:paraId="3A898B83" w14:textId="77777777" w:rsidR="0029588B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C9ED4D" w14:textId="28DCD2A3" w:rsidR="0029588B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1450DAFF" w14:textId="600E957B" w:rsidR="0029588B" w:rsidRPr="00BC75A7" w:rsidRDefault="000E7477" w:rsidP="000E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01F3E">
              <w:rPr>
                <w:rFonts w:ascii="Angsana New" w:hAnsi="Angsana New"/>
                <w:sz w:val="30"/>
                <w:szCs w:val="30"/>
              </w:rPr>
              <w:t>391,175</w:t>
            </w:r>
          </w:p>
        </w:tc>
      </w:tr>
      <w:tr w:rsidR="0029588B" w:rsidRPr="00D267C3" w14:paraId="74B8C8D4" w14:textId="77777777" w:rsidTr="0029588B">
        <w:tc>
          <w:tcPr>
            <w:tcW w:w="3641" w:type="pct"/>
          </w:tcPr>
          <w:p w14:paraId="59C147C7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8" w:type="pct"/>
          </w:tcPr>
          <w:p w14:paraId="7B062AF4" w14:textId="77777777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1D2D478" w14:textId="49B9E154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66EB8777" w14:textId="6CA1E125" w:rsidR="0029588B" w:rsidRPr="00D267C3" w:rsidRDefault="00F01F3E" w:rsidP="0029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1,424,787</w:t>
            </w:r>
          </w:p>
        </w:tc>
      </w:tr>
    </w:tbl>
    <w:p w14:paraId="06D33CD6" w14:textId="77777777" w:rsidR="00644F5C" w:rsidRPr="003C2BA3" w:rsidRDefault="00644F5C" w:rsidP="007F0CBA">
      <w:pPr>
        <w:pStyle w:val="BodyText2"/>
        <w:ind w:left="540"/>
        <w:rPr>
          <w:b/>
          <w:bCs/>
        </w:rPr>
      </w:pPr>
    </w:p>
    <w:p w14:paraId="6FFD5CBB" w14:textId="0672BB77" w:rsidR="00F9463C" w:rsidRDefault="00F9463C" w:rsidP="0031596F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t>หนี้สินที่อาจเกิดขึ้น</w:t>
      </w:r>
    </w:p>
    <w:p w14:paraId="3DEA8190" w14:textId="77777777" w:rsidR="003C2BA3" w:rsidRDefault="003C2BA3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Cs w:val="22"/>
        </w:rPr>
      </w:pPr>
    </w:p>
    <w:p w14:paraId="194C4472" w14:textId="77777777" w:rsidR="000A6726" w:rsidRPr="000A6726" w:rsidRDefault="00C76ACC" w:rsidP="00AE2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i/>
          <w:iCs/>
          <w:sz w:val="30"/>
          <w:szCs w:val="30"/>
          <w:lang w:val="en-GB"/>
        </w:rPr>
      </w:pP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ข้อมูลเพ</w:t>
      </w:r>
      <w:r w:rsidRPr="000A6726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ิ่</w:t>
      </w: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มเติมจากที</w:t>
      </w:r>
      <w:r w:rsidRPr="000A6726">
        <w:rPr>
          <w:rFonts w:ascii="Angsana New" w:eastAsia="Angsana New" w:hAnsi="Angsana New" w:hint="cs"/>
          <w:i/>
          <w:iCs/>
          <w:sz w:val="30"/>
          <w:szCs w:val="30"/>
          <w:cs/>
          <w:lang w:val="en-GB"/>
        </w:rPr>
        <w:t>่</w:t>
      </w: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แสดงไว้ในหมายเหตุประกอบงบการเงินสำหรับปีสิ</w:t>
      </w:r>
      <w:r w:rsidRPr="000A6726">
        <w:rPr>
          <w:rFonts w:ascii="Angsana New" w:eastAsia="Angsana New" w:hAnsi="Angsana New" w:hint="cs"/>
          <w:i/>
          <w:iCs/>
          <w:sz w:val="30"/>
          <w:szCs w:val="30"/>
          <w:cs/>
          <w:lang w:val="en-GB"/>
        </w:rPr>
        <w:t>้</w:t>
      </w: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นสุดวันท</w:t>
      </w:r>
      <w:r w:rsidRPr="000A6726">
        <w:rPr>
          <w:rFonts w:ascii="Angsana New" w:eastAsia="Angsana New" w:hAnsi="Angsana New" w:hint="cs"/>
          <w:i/>
          <w:iCs/>
          <w:sz w:val="30"/>
          <w:szCs w:val="30"/>
          <w:cs/>
          <w:lang w:val="en-GB"/>
        </w:rPr>
        <w:t>ี่</w:t>
      </w:r>
      <w:r w:rsidRPr="000A6726">
        <w:rPr>
          <w:rFonts w:asciiTheme="majorBidi" w:eastAsia="Calibri" w:hAnsiTheme="majorBidi"/>
          <w:i/>
          <w:iCs/>
          <w:sz w:val="30"/>
          <w:szCs w:val="30"/>
          <w:lang w:val="en-GB"/>
        </w:rPr>
        <w:t xml:space="preserve"> </w:t>
      </w:r>
      <w:r w:rsidRPr="000A6726">
        <w:rPr>
          <w:rFonts w:asciiTheme="majorBidi" w:eastAsia="Calibri" w:hAnsiTheme="majorBidi"/>
          <w:i/>
          <w:iCs/>
          <w:sz w:val="30"/>
          <w:szCs w:val="30"/>
        </w:rPr>
        <w:t>31</w:t>
      </w: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Pr="000A6726">
        <w:rPr>
          <w:rFonts w:asciiTheme="majorBidi" w:eastAsia="Calibri" w:hAnsiTheme="majorBidi"/>
          <w:i/>
          <w:iCs/>
          <w:sz w:val="30"/>
          <w:szCs w:val="30"/>
        </w:rPr>
        <w:t>2566</w:t>
      </w: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 xml:space="preserve"> ข้อ </w:t>
      </w:r>
      <w:r w:rsidRPr="000A6726">
        <w:rPr>
          <w:rFonts w:asciiTheme="majorBidi" w:eastAsia="Calibri" w:hAnsiTheme="majorBidi"/>
          <w:i/>
          <w:iCs/>
          <w:sz w:val="30"/>
          <w:szCs w:val="30"/>
          <w:lang w:val="en-GB"/>
        </w:rPr>
        <w:t xml:space="preserve">22 </w:t>
      </w: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หนี</w:t>
      </w:r>
      <w:r w:rsidRPr="000A6726">
        <w:rPr>
          <w:rFonts w:ascii="Angsana New" w:eastAsia="Angsana New" w:hAnsi="Angsana New" w:hint="cs"/>
          <w:i/>
          <w:iCs/>
          <w:sz w:val="30"/>
          <w:szCs w:val="30"/>
          <w:cs/>
          <w:lang w:val="en-GB"/>
        </w:rPr>
        <w:t>้</w:t>
      </w: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สินที</w:t>
      </w:r>
      <w:r w:rsidRPr="000A6726">
        <w:rPr>
          <w:rFonts w:ascii="Angsana New" w:eastAsia="Angsana New" w:hAnsi="Angsana New" w:hint="cs"/>
          <w:i/>
          <w:iCs/>
          <w:sz w:val="30"/>
          <w:szCs w:val="30"/>
          <w:cs/>
          <w:lang w:val="en-GB"/>
        </w:rPr>
        <w:t>่</w:t>
      </w: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อาจเกิดข</w:t>
      </w:r>
      <w:r w:rsidRPr="000A6726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>ึ้</w:t>
      </w:r>
      <w:r w:rsidRPr="000A6726">
        <w:rPr>
          <w:rFonts w:asciiTheme="majorBidi" w:eastAsia="Calibri" w:hAnsiTheme="majorBidi"/>
          <w:i/>
          <w:iCs/>
          <w:sz w:val="30"/>
          <w:szCs w:val="30"/>
          <w:cs/>
          <w:lang w:val="en-GB"/>
        </w:rPr>
        <w:t>น</w:t>
      </w:r>
      <w:r w:rsidRPr="000A6726">
        <w:rPr>
          <w:rFonts w:asciiTheme="majorBidi" w:eastAsia="Calibri" w:hAnsiTheme="majorBidi" w:hint="cs"/>
          <w:i/>
          <w:iCs/>
          <w:sz w:val="30"/>
          <w:szCs w:val="30"/>
          <w:cs/>
          <w:lang w:val="en-GB"/>
        </w:rPr>
        <w:t xml:space="preserve"> </w:t>
      </w:r>
    </w:p>
    <w:p w14:paraId="4AF383E7" w14:textId="77777777" w:rsidR="000A6726" w:rsidRDefault="000A6726" w:rsidP="00AE2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</w:p>
    <w:p w14:paraId="036CF53E" w14:textId="31066A02" w:rsidR="00F15D04" w:rsidRDefault="00AE2905" w:rsidP="00AE2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651ADC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เมื่อวันที่ </w:t>
      </w:r>
      <w:r w:rsidRPr="00651ADC">
        <w:rPr>
          <w:rFonts w:asciiTheme="majorBidi" w:eastAsia="Calibri" w:hAnsiTheme="majorBidi"/>
          <w:sz w:val="30"/>
          <w:szCs w:val="30"/>
          <w:lang w:val="en-GB"/>
        </w:rPr>
        <w:t>23</w:t>
      </w:r>
      <w:r w:rsidRPr="00651ADC">
        <w:rPr>
          <w:rFonts w:asciiTheme="majorBidi" w:eastAsia="Calibri" w:hAnsiTheme="majorBidi"/>
          <w:sz w:val="30"/>
          <w:szCs w:val="30"/>
          <w:cs/>
          <w:lang w:val="en-GB"/>
        </w:rPr>
        <w:t xml:space="preserve"> เมษายน </w:t>
      </w:r>
      <w:r w:rsidRPr="00651ADC">
        <w:rPr>
          <w:rFonts w:asciiTheme="majorBidi" w:eastAsia="Calibri" w:hAnsiTheme="majorBidi"/>
          <w:sz w:val="30"/>
          <w:szCs w:val="30"/>
          <w:lang w:val="en-GB"/>
        </w:rPr>
        <w:t>2567</w:t>
      </w:r>
      <w:r w:rsidRPr="00651ADC">
        <w:rPr>
          <w:rFonts w:asciiTheme="majorBidi" w:eastAsia="Calibri" w:hAnsiTheme="majorBidi"/>
          <w:sz w:val="30"/>
          <w:szCs w:val="30"/>
          <w:cs/>
          <w:lang w:val="en-GB"/>
        </w:rPr>
        <w:t xml:space="preserve"> ศาลฎีกาเห็นพ้องกับศาลชั้นต้นและศาลอุทธรณ์ว่าโจทก์และบริษัทต่างสมัครใจยกเลิกสัญญาต่อกันโดยปริยาย และไม่ถือเป็นข้อหาผิดสัญญาจ้าง ให้ยืนตามคำสั่งของศาลอุทธรณ์โดยให้โจทก์คืนเงินค่าจ้างล่วงหน้าแก่บริษัทพร้อมดอกเบี้ยนับแต่วันที่รับไว้ และมีสิทธิเรียกร้องในส่วนของมูลค่างานที่โจทก์ได้จัดทำให้แก่บริษัทไปแล้วเท่านั้น โดยมูลค่าคงเหลือที่โจทก์ต้องจ่ายคืนบริษัท</w:t>
      </w:r>
      <w:r w:rsidRPr="00651ADC">
        <w:rPr>
          <w:rFonts w:asciiTheme="majorBidi" w:eastAsia="Calibri" w:hAnsiTheme="majorBidi" w:hint="cs"/>
          <w:sz w:val="30"/>
          <w:szCs w:val="30"/>
          <w:cs/>
          <w:lang w:val="en-GB"/>
        </w:rPr>
        <w:t>เป็น</w:t>
      </w:r>
      <w:r w:rsidRPr="00651ADC">
        <w:rPr>
          <w:rFonts w:asciiTheme="majorBidi" w:eastAsia="Calibri" w:hAnsiTheme="majorBidi"/>
          <w:sz w:val="30"/>
          <w:szCs w:val="30"/>
          <w:cs/>
          <w:lang w:val="en-GB"/>
        </w:rPr>
        <w:t xml:space="preserve">จำนวน </w:t>
      </w:r>
      <w:r w:rsidRPr="00651ADC">
        <w:rPr>
          <w:rFonts w:asciiTheme="majorBidi" w:eastAsia="Calibri" w:hAnsiTheme="majorBidi"/>
          <w:sz w:val="30"/>
          <w:szCs w:val="30"/>
          <w:lang w:val="en-GB"/>
        </w:rPr>
        <w:t>2.57</w:t>
      </w:r>
      <w:r w:rsidR="000A6726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</w:t>
      </w:r>
      <w:r w:rsidRPr="00651ADC">
        <w:rPr>
          <w:rFonts w:asciiTheme="majorBidi" w:eastAsia="Calibri" w:hAnsiTheme="majorBidi"/>
          <w:sz w:val="30"/>
          <w:szCs w:val="30"/>
          <w:cs/>
          <w:lang w:val="en-GB"/>
        </w:rPr>
        <w:t>ล้านบาท พร้อมดอกเบี้ยจนกว่าจะชำระเงินแล้วเสร็จ</w:t>
      </w:r>
      <w:r w:rsidRPr="00651ADC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="00E268D0">
        <w:rPr>
          <w:rFonts w:asciiTheme="majorBidi" w:eastAsia="Calibri" w:hAnsiTheme="majorBidi" w:hint="cs"/>
          <w:sz w:val="30"/>
          <w:szCs w:val="30"/>
          <w:cs/>
        </w:rPr>
        <w:t>และ</w:t>
      </w:r>
      <w:r w:rsidR="00F15D04" w:rsidRPr="00F15D04">
        <w:rPr>
          <w:rFonts w:asciiTheme="majorBidi" w:eastAsia="Calibri" w:hAnsiTheme="majorBidi"/>
          <w:sz w:val="30"/>
          <w:szCs w:val="30"/>
          <w:cs/>
          <w:lang w:val="en-GB"/>
        </w:rPr>
        <w:t xml:space="preserve">ในเดือนตุลาคม </w:t>
      </w:r>
      <w:r w:rsidR="00F15D04" w:rsidRPr="00F15D04">
        <w:rPr>
          <w:rFonts w:asciiTheme="majorBidi" w:eastAsia="Calibri" w:hAnsiTheme="majorBidi"/>
          <w:sz w:val="30"/>
          <w:szCs w:val="30"/>
          <w:lang w:val="en-GB"/>
        </w:rPr>
        <w:t xml:space="preserve">2567 </w:t>
      </w:r>
      <w:r w:rsidR="00F15D04" w:rsidRPr="00F15D04">
        <w:rPr>
          <w:rFonts w:asciiTheme="majorBidi" w:eastAsia="Calibri" w:hAnsiTheme="majorBidi"/>
          <w:sz w:val="30"/>
          <w:szCs w:val="30"/>
          <w:cs/>
          <w:lang w:val="en-GB"/>
        </w:rPr>
        <w:t>บริษัทได้รับเงินตามการบังคับคดีและดอกเบี้ยจากโจท</w:t>
      </w:r>
      <w:r w:rsidR="00E268D0">
        <w:rPr>
          <w:rFonts w:asciiTheme="majorBidi" w:eastAsia="Calibri" w:hAnsiTheme="majorBidi" w:hint="cs"/>
          <w:sz w:val="30"/>
          <w:szCs w:val="30"/>
          <w:cs/>
          <w:lang w:val="en-GB"/>
        </w:rPr>
        <w:t>ก์</w:t>
      </w:r>
      <w:r w:rsidR="00411479">
        <w:rPr>
          <w:rFonts w:asciiTheme="majorBidi" w:eastAsia="Calibri" w:hAnsiTheme="majorBidi" w:hint="cs"/>
          <w:sz w:val="30"/>
          <w:szCs w:val="30"/>
          <w:cs/>
          <w:lang w:val="en-GB"/>
        </w:rPr>
        <w:t>แล้ว</w:t>
      </w:r>
      <w:r w:rsidR="00F15D04" w:rsidRPr="00F15D04">
        <w:rPr>
          <w:rFonts w:asciiTheme="majorBidi" w:eastAsia="Calibri" w:hAnsiTheme="majorBidi"/>
          <w:sz w:val="30"/>
          <w:szCs w:val="30"/>
          <w:cs/>
          <w:lang w:val="en-GB"/>
        </w:rPr>
        <w:t>เป็นจำนวน</w:t>
      </w:r>
      <w:r w:rsidR="00411479">
        <w:rPr>
          <w:rFonts w:asciiTheme="majorBidi" w:eastAsia="Calibri" w:hAnsiTheme="majorBidi" w:hint="cs"/>
          <w:sz w:val="30"/>
          <w:szCs w:val="30"/>
          <w:cs/>
          <w:lang w:val="en-GB"/>
        </w:rPr>
        <w:t>เงินรวม</w:t>
      </w:r>
      <w:r w:rsidR="00F15D04" w:rsidRPr="00F15D04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F15D04" w:rsidRPr="00F15D04">
        <w:rPr>
          <w:rFonts w:asciiTheme="majorBidi" w:eastAsia="Calibri" w:hAnsiTheme="majorBidi"/>
          <w:sz w:val="30"/>
          <w:szCs w:val="30"/>
          <w:lang w:val="en-GB"/>
        </w:rPr>
        <w:t xml:space="preserve">3 </w:t>
      </w:r>
      <w:r w:rsidR="00F15D04" w:rsidRPr="00F15D04">
        <w:rPr>
          <w:rFonts w:asciiTheme="majorBidi" w:eastAsia="Calibri" w:hAnsiTheme="majorBidi"/>
          <w:sz w:val="30"/>
          <w:szCs w:val="30"/>
          <w:cs/>
          <w:lang w:val="en-GB"/>
        </w:rPr>
        <w:t>ล้านบาท</w:t>
      </w:r>
    </w:p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cs/>
        </w:rPr>
      </w:pPr>
    </w:p>
    <w:sectPr w:rsidR="00142062" w:rsidRPr="006C65D9" w:rsidSect="00B5302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1ACC3" w14:textId="77777777" w:rsidR="00BD30A6" w:rsidRDefault="00BD30A6" w:rsidP="003D743A">
      <w:r>
        <w:separator/>
      </w:r>
    </w:p>
  </w:endnote>
  <w:endnote w:type="continuationSeparator" w:id="0">
    <w:p w14:paraId="349BE072" w14:textId="77777777" w:rsidR="00BD30A6" w:rsidRDefault="00BD30A6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69105E" w:rsidRDefault="0069105E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69105E" w:rsidRDefault="0069105E" w:rsidP="00E23FDF">
    <w:pPr>
      <w:pStyle w:val="Footer"/>
      <w:ind w:right="360"/>
    </w:pPr>
  </w:p>
  <w:p w14:paraId="265DFAFD" w14:textId="77777777" w:rsidR="0069105E" w:rsidRDefault="0069105E"/>
  <w:p w14:paraId="7E7271DB" w14:textId="77777777" w:rsidR="0069105E" w:rsidRDefault="0069105E"/>
  <w:p w14:paraId="0786E402" w14:textId="77777777" w:rsidR="0069105E" w:rsidRDefault="0069105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6ECEF0EF" w:rsidR="0069105E" w:rsidRPr="00D97BBD" w:rsidRDefault="0069105E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0E7477">
      <w:rPr>
        <w:rFonts w:ascii="Angsana New" w:hAnsi="Angsana New"/>
        <w:noProof/>
        <w:sz w:val="30"/>
        <w:szCs w:val="30"/>
      </w:rPr>
      <w:t>23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69105E" w:rsidRPr="002D67CA" w:rsidRDefault="0069105E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69105E" w:rsidRDefault="0069105E"/>
  <w:p w14:paraId="55B70FB8" w14:textId="77777777" w:rsidR="0069105E" w:rsidRDefault="0069105E"/>
  <w:p w14:paraId="6AE2E9CC" w14:textId="77777777" w:rsidR="0069105E" w:rsidRDefault="006910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9FC95" w14:textId="77777777" w:rsidR="00BD30A6" w:rsidRDefault="00BD30A6" w:rsidP="003D743A">
      <w:r>
        <w:separator/>
      </w:r>
    </w:p>
  </w:footnote>
  <w:footnote w:type="continuationSeparator" w:id="0">
    <w:p w14:paraId="33053A06" w14:textId="77777777" w:rsidR="00BD30A6" w:rsidRDefault="00BD30A6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0829" w14:textId="77777777" w:rsidR="0069105E" w:rsidRPr="00406575" w:rsidRDefault="0069105E" w:rsidP="00CB243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hint="cs"/>
        <w:b/>
        <w:bCs/>
        <w:sz w:val="32"/>
        <w:szCs w:val="32"/>
        <w:cs/>
      </w:rPr>
      <w:t>บริษัท ซี เอ แซด (ประเทศไทย)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 w:rsidRPr="0040657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FE8BA27" w14:textId="77777777" w:rsidR="0069105E" w:rsidRPr="00FA1E93" w:rsidRDefault="0069105E" w:rsidP="00CB2439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5F01703" w14:textId="1874CA59" w:rsidR="0069105E" w:rsidRDefault="0069105E" w:rsidP="00E660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651ADC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AA67C8A" w14:textId="77777777" w:rsidR="0069105E" w:rsidRPr="002E4AD2" w:rsidRDefault="0069105E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69105E" w:rsidRPr="00D110DA" w:rsidRDefault="0069105E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69105E" w:rsidRPr="00D110DA" w:rsidRDefault="0069105E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69105E" w:rsidRPr="003C116A" w:rsidRDefault="0069105E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69105E" w:rsidRDefault="0069105E"/>
  <w:p w14:paraId="03000F7C" w14:textId="77777777" w:rsidR="0069105E" w:rsidRDefault="0069105E"/>
  <w:p w14:paraId="345EAB1D" w14:textId="77777777" w:rsidR="0069105E" w:rsidRDefault="006910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254162984">
    <w:abstractNumId w:val="6"/>
  </w:num>
  <w:num w:numId="2" w16cid:durableId="1105880244">
    <w:abstractNumId w:val="5"/>
  </w:num>
  <w:num w:numId="3" w16cid:durableId="90901369">
    <w:abstractNumId w:val="9"/>
  </w:num>
  <w:num w:numId="4" w16cid:durableId="592784332">
    <w:abstractNumId w:val="7"/>
  </w:num>
  <w:num w:numId="5" w16cid:durableId="370224984">
    <w:abstractNumId w:val="8"/>
  </w:num>
  <w:num w:numId="6" w16cid:durableId="1876648305">
    <w:abstractNumId w:val="3"/>
  </w:num>
  <w:num w:numId="7" w16cid:durableId="1698627685">
    <w:abstractNumId w:val="2"/>
  </w:num>
  <w:num w:numId="8" w16cid:durableId="1010134005">
    <w:abstractNumId w:val="0"/>
  </w:num>
  <w:num w:numId="9" w16cid:durableId="585765299">
    <w:abstractNumId w:val="1"/>
  </w:num>
  <w:num w:numId="10" w16cid:durableId="1406604984">
    <w:abstractNumId w:val="4"/>
  </w:num>
  <w:num w:numId="11" w16cid:durableId="1869365076">
    <w:abstractNumId w:val="22"/>
  </w:num>
  <w:num w:numId="12" w16cid:durableId="687875605">
    <w:abstractNumId w:val="18"/>
  </w:num>
  <w:num w:numId="13" w16cid:durableId="1374382893">
    <w:abstractNumId w:val="31"/>
  </w:num>
  <w:num w:numId="14" w16cid:durableId="572348659">
    <w:abstractNumId w:val="20"/>
  </w:num>
  <w:num w:numId="15" w16cid:durableId="995836277">
    <w:abstractNumId w:val="23"/>
  </w:num>
  <w:num w:numId="16" w16cid:durableId="700477236">
    <w:abstractNumId w:val="33"/>
  </w:num>
  <w:num w:numId="17" w16cid:durableId="1357348374">
    <w:abstractNumId w:val="35"/>
  </w:num>
  <w:num w:numId="18" w16cid:durableId="533811216">
    <w:abstractNumId w:val="14"/>
  </w:num>
  <w:num w:numId="19" w16cid:durableId="632365808">
    <w:abstractNumId w:val="11"/>
  </w:num>
  <w:num w:numId="20" w16cid:durableId="800071762">
    <w:abstractNumId w:val="17"/>
  </w:num>
  <w:num w:numId="21" w16cid:durableId="219095732">
    <w:abstractNumId w:val="27"/>
  </w:num>
  <w:num w:numId="22" w16cid:durableId="1245799665">
    <w:abstractNumId w:val="16"/>
  </w:num>
  <w:num w:numId="23" w16cid:durableId="754017773">
    <w:abstractNumId w:val="19"/>
  </w:num>
  <w:num w:numId="24" w16cid:durableId="1956862329">
    <w:abstractNumId w:val="24"/>
  </w:num>
  <w:num w:numId="25" w16cid:durableId="1279484351">
    <w:abstractNumId w:val="29"/>
  </w:num>
  <w:num w:numId="26" w16cid:durableId="329480617">
    <w:abstractNumId w:val="12"/>
  </w:num>
  <w:num w:numId="27" w16cid:durableId="1263994221">
    <w:abstractNumId w:val="30"/>
  </w:num>
  <w:num w:numId="28" w16cid:durableId="1896161276">
    <w:abstractNumId w:val="32"/>
  </w:num>
  <w:num w:numId="29" w16cid:durableId="1546940980">
    <w:abstractNumId w:val="25"/>
  </w:num>
  <w:num w:numId="30" w16cid:durableId="1111780399">
    <w:abstractNumId w:val="10"/>
  </w:num>
  <w:num w:numId="31" w16cid:durableId="467481817">
    <w:abstractNumId w:val="15"/>
  </w:num>
  <w:num w:numId="32" w16cid:durableId="1069110454">
    <w:abstractNumId w:val="21"/>
  </w:num>
  <w:num w:numId="33" w16cid:durableId="2073502460">
    <w:abstractNumId w:val="26"/>
  </w:num>
  <w:num w:numId="34" w16cid:durableId="185291514">
    <w:abstractNumId w:val="13"/>
  </w:num>
  <w:num w:numId="35" w16cid:durableId="76221176">
    <w:abstractNumId w:val="28"/>
  </w:num>
  <w:num w:numId="36" w16cid:durableId="1816026364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705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2F3"/>
    <w:rsid w:val="00016611"/>
    <w:rsid w:val="0001705A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0C9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5F5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45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06C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726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23B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0E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5E13"/>
    <w:rsid w:val="000E6927"/>
    <w:rsid w:val="000E747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06A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5DAE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867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4A3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84E"/>
    <w:rsid w:val="00185D0E"/>
    <w:rsid w:val="0018613F"/>
    <w:rsid w:val="0018629B"/>
    <w:rsid w:val="00187031"/>
    <w:rsid w:val="001870E2"/>
    <w:rsid w:val="00187EC0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5F5B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5B0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CEB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B6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4ACF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3571"/>
    <w:rsid w:val="0023426A"/>
    <w:rsid w:val="00234672"/>
    <w:rsid w:val="002357BF"/>
    <w:rsid w:val="00235F64"/>
    <w:rsid w:val="00236295"/>
    <w:rsid w:val="00236A9E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19C3"/>
    <w:rsid w:val="00251AA2"/>
    <w:rsid w:val="0025243A"/>
    <w:rsid w:val="00253083"/>
    <w:rsid w:val="00253BB4"/>
    <w:rsid w:val="00253C11"/>
    <w:rsid w:val="0025404F"/>
    <w:rsid w:val="002541C2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7EE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850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15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6B2A"/>
    <w:rsid w:val="002D702A"/>
    <w:rsid w:val="002D71AF"/>
    <w:rsid w:val="002D730C"/>
    <w:rsid w:val="002D77A3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317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788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0DA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3A2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4F0C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549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08A"/>
    <w:rsid w:val="0039516E"/>
    <w:rsid w:val="0039525C"/>
    <w:rsid w:val="003952A2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2BA3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8A4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091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479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C2F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5C11"/>
    <w:rsid w:val="0043686B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188"/>
    <w:rsid w:val="004865E5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6C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0B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480"/>
    <w:rsid w:val="004D75ED"/>
    <w:rsid w:val="004D7AFA"/>
    <w:rsid w:val="004E021B"/>
    <w:rsid w:val="004E026F"/>
    <w:rsid w:val="004E0486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1B8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03A"/>
    <w:rsid w:val="0050523C"/>
    <w:rsid w:val="00505481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4D1E"/>
    <w:rsid w:val="005150AC"/>
    <w:rsid w:val="005154FD"/>
    <w:rsid w:val="00515671"/>
    <w:rsid w:val="005158B5"/>
    <w:rsid w:val="00515ADB"/>
    <w:rsid w:val="0051613A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0F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3E74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741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3CB2"/>
    <w:rsid w:val="005544E9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6ED3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376"/>
    <w:rsid w:val="005907A0"/>
    <w:rsid w:val="00590A86"/>
    <w:rsid w:val="005912E0"/>
    <w:rsid w:val="00592585"/>
    <w:rsid w:val="005925DA"/>
    <w:rsid w:val="005928A3"/>
    <w:rsid w:val="0059459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A75FF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54B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A5D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AF3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4F5C"/>
    <w:rsid w:val="0064537A"/>
    <w:rsid w:val="00645671"/>
    <w:rsid w:val="00646F53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1ADC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2505"/>
    <w:rsid w:val="0068341A"/>
    <w:rsid w:val="00683BC9"/>
    <w:rsid w:val="00683D83"/>
    <w:rsid w:val="00684E1F"/>
    <w:rsid w:val="006850D8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5E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B70"/>
    <w:rsid w:val="006C3E16"/>
    <w:rsid w:val="006C4CE0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E79F0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4E0E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17FC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C39"/>
    <w:rsid w:val="00706DCE"/>
    <w:rsid w:val="00706F09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5BE8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1BBD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0CFA"/>
    <w:rsid w:val="0073206A"/>
    <w:rsid w:val="007324F6"/>
    <w:rsid w:val="00732A70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3AE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1DDB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02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0C26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5FD2"/>
    <w:rsid w:val="007862FF"/>
    <w:rsid w:val="007867E7"/>
    <w:rsid w:val="00786A58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B7B2C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7B2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0CBA"/>
    <w:rsid w:val="007F12D2"/>
    <w:rsid w:val="007F17F4"/>
    <w:rsid w:val="007F2076"/>
    <w:rsid w:val="007F2757"/>
    <w:rsid w:val="007F2761"/>
    <w:rsid w:val="007F2F02"/>
    <w:rsid w:val="007F3FEE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5C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602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DD9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DFD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3E5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2D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6F6C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206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6B9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1D11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0A32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5F9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0E6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97D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5B3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FC7"/>
    <w:rsid w:val="009B67F2"/>
    <w:rsid w:val="009B683A"/>
    <w:rsid w:val="009B6A60"/>
    <w:rsid w:val="009B6B47"/>
    <w:rsid w:val="009B7500"/>
    <w:rsid w:val="009B768C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3A2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742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5379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BDA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5CA9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4930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7FA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2B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04"/>
    <w:rsid w:val="00A97652"/>
    <w:rsid w:val="00A97A96"/>
    <w:rsid w:val="00A97B3B"/>
    <w:rsid w:val="00A97D8C"/>
    <w:rsid w:val="00A97E63"/>
    <w:rsid w:val="00A97EF8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AD2"/>
    <w:rsid w:val="00AB5C9C"/>
    <w:rsid w:val="00AB5D1E"/>
    <w:rsid w:val="00AB686A"/>
    <w:rsid w:val="00AC04DF"/>
    <w:rsid w:val="00AC0503"/>
    <w:rsid w:val="00AC0569"/>
    <w:rsid w:val="00AC0886"/>
    <w:rsid w:val="00AC0C67"/>
    <w:rsid w:val="00AC0C7B"/>
    <w:rsid w:val="00AC0DC8"/>
    <w:rsid w:val="00AC1B31"/>
    <w:rsid w:val="00AC1D55"/>
    <w:rsid w:val="00AC1DBF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4E8"/>
    <w:rsid w:val="00AE1520"/>
    <w:rsid w:val="00AE16AB"/>
    <w:rsid w:val="00AE1815"/>
    <w:rsid w:val="00AE1ADB"/>
    <w:rsid w:val="00AE1B57"/>
    <w:rsid w:val="00AE2590"/>
    <w:rsid w:val="00AE2905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34C"/>
    <w:rsid w:val="00AF14CC"/>
    <w:rsid w:val="00AF1E3D"/>
    <w:rsid w:val="00AF1F9C"/>
    <w:rsid w:val="00AF2EFE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AF7ACD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1606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1B6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02D"/>
    <w:rsid w:val="00B5349D"/>
    <w:rsid w:val="00B5379D"/>
    <w:rsid w:val="00B53DE5"/>
    <w:rsid w:val="00B5449D"/>
    <w:rsid w:val="00B54C88"/>
    <w:rsid w:val="00B54DDE"/>
    <w:rsid w:val="00B559DD"/>
    <w:rsid w:val="00B55CE4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ED3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4DED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0A6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55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666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44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0315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B5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060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ACC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6D57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3B13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30F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A9E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94A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3F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3D7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09B"/>
    <w:rsid w:val="00D3356F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116"/>
    <w:rsid w:val="00D362F6"/>
    <w:rsid w:val="00D366FC"/>
    <w:rsid w:val="00D36CE9"/>
    <w:rsid w:val="00D372AB"/>
    <w:rsid w:val="00D400A4"/>
    <w:rsid w:val="00D40C05"/>
    <w:rsid w:val="00D41263"/>
    <w:rsid w:val="00D4128C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4CCC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BB9"/>
    <w:rsid w:val="00D86D9D"/>
    <w:rsid w:val="00D86DE3"/>
    <w:rsid w:val="00D901E6"/>
    <w:rsid w:val="00D90DB0"/>
    <w:rsid w:val="00D90FE5"/>
    <w:rsid w:val="00D91002"/>
    <w:rsid w:val="00D91184"/>
    <w:rsid w:val="00D917CC"/>
    <w:rsid w:val="00D918AA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6E82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8B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2DA6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3F9D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68D0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55D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4FF6"/>
    <w:rsid w:val="00E65BBD"/>
    <w:rsid w:val="00E65DCD"/>
    <w:rsid w:val="00E65E0B"/>
    <w:rsid w:val="00E6602E"/>
    <w:rsid w:val="00E66501"/>
    <w:rsid w:val="00E668C9"/>
    <w:rsid w:val="00E66904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047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07E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CFC"/>
    <w:rsid w:val="00EE2FB1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E7597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3E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5BC2"/>
    <w:rsid w:val="00F0635D"/>
    <w:rsid w:val="00F063A1"/>
    <w:rsid w:val="00F068B0"/>
    <w:rsid w:val="00F06D46"/>
    <w:rsid w:val="00F0721F"/>
    <w:rsid w:val="00F07845"/>
    <w:rsid w:val="00F10896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D04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37D51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B0D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8DD"/>
    <w:rsid w:val="00F81C7E"/>
    <w:rsid w:val="00F821FA"/>
    <w:rsid w:val="00F82601"/>
    <w:rsid w:val="00F8287E"/>
    <w:rsid w:val="00F83476"/>
    <w:rsid w:val="00F836F9"/>
    <w:rsid w:val="00F83889"/>
    <w:rsid w:val="00F83CB0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29E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73C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9BD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9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  <w:style w:type="character" w:customStyle="1" w:styleId="blockChar">
    <w:name w:val="block Char"/>
    <w:aliases w:val="b Char"/>
    <w:locked/>
    <w:rsid w:val="00F45B0D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19B0C8FE9AE44A7769EAC75F6F1B4" ma:contentTypeVersion="4" ma:contentTypeDescription="Create a new document." ma:contentTypeScope="" ma:versionID="56c90a12ce3117f1895245b2cf13bc4a">
  <xsd:schema xmlns:xsd="http://www.w3.org/2001/XMLSchema" xmlns:xs="http://www.w3.org/2001/XMLSchema" xmlns:p="http://schemas.microsoft.com/office/2006/metadata/properties" xmlns:ns2="6195c5be-70ae-4bdb-b29b-608363be1fab" targetNamespace="http://schemas.microsoft.com/office/2006/metadata/properties" ma:root="true" ma:fieldsID="2a781639dd909780a0df4d09be65c046" ns2:_="">
    <xsd:import namespace="6195c5be-70ae-4bdb-b29b-608363be1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5c5be-70ae-4bdb-b29b-608363be1f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CB55D7-B62D-4B13-9933-3718CC3D7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EA538-9C35-4B88-B66B-CD0341122E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5239AB-FA0A-425B-8103-27F273427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5c5be-70ae-4bdb-b29b-608363be1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E91B5-467C-4701-97CA-58A333713E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197</TotalTime>
  <Pages>12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Boonsita, Jumpalee</cp:lastModifiedBy>
  <cp:revision>23</cp:revision>
  <cp:lastPrinted>2024-11-06T12:55:00Z</cp:lastPrinted>
  <dcterms:created xsi:type="dcterms:W3CDTF">2024-10-30T09:45:00Z</dcterms:created>
  <dcterms:modified xsi:type="dcterms:W3CDTF">2024-11-08T06:20:00Z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0x01010057419B0C8FE9AE44A7769EAC75F6F1B4</vt:lpwstr>
  </property>
</Properties>
</file>