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A6859" w:rsidRPr="00106313" w14:paraId="27F66084" w14:textId="77777777" w:rsidTr="005A623B">
        <w:tc>
          <w:tcPr>
            <w:tcW w:w="1458" w:type="dxa"/>
          </w:tcPr>
          <w:p w14:paraId="00CED504" w14:textId="4E006D2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19CEA756" w14:textId="0E7DB60A" w:rsidR="00EA6859" w:rsidRPr="00106313" w:rsidRDefault="0095136F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36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5136F" w:rsidRPr="00106313" w14:paraId="707D20E6" w14:textId="77777777" w:rsidTr="005A623B">
        <w:tc>
          <w:tcPr>
            <w:tcW w:w="1458" w:type="dxa"/>
          </w:tcPr>
          <w:p w14:paraId="064CD9B4" w14:textId="3D8219BD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D487A00" w14:textId="5221E7D2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5136F" w:rsidRPr="00106313" w14:paraId="10B9F3E0" w14:textId="77777777" w:rsidTr="005A623B">
        <w:tc>
          <w:tcPr>
            <w:tcW w:w="1458" w:type="dxa"/>
          </w:tcPr>
          <w:p w14:paraId="2571342B" w14:textId="7ABF7C5A" w:rsidR="0095136F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2EB1CBB" w14:textId="76A483D4" w:rsidR="0095136F" w:rsidRPr="0076015C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8E46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5404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95136F" w:rsidRPr="00106313" w14:paraId="448869B1" w14:textId="77777777" w:rsidTr="005A623B">
        <w:tc>
          <w:tcPr>
            <w:tcW w:w="1458" w:type="dxa"/>
          </w:tcPr>
          <w:p w14:paraId="19CDC65B" w14:textId="2209F4AF" w:rsidR="0095136F" w:rsidRPr="00106313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63F46B6" w14:textId="09B20954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24600" w:rsidRPr="00106313" w14:paraId="37C9DB58" w14:textId="77777777" w:rsidTr="005A623B">
        <w:tc>
          <w:tcPr>
            <w:tcW w:w="1458" w:type="dxa"/>
          </w:tcPr>
          <w:p w14:paraId="37B18E1C" w14:textId="55F08E64" w:rsidR="00024600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1A59174" w14:textId="5C1B0C05" w:rsidR="00024600" w:rsidRPr="0076015C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95136F" w:rsidRPr="00106313" w14:paraId="1C66C740" w14:textId="77777777" w:rsidTr="005A623B">
        <w:tc>
          <w:tcPr>
            <w:tcW w:w="1458" w:type="dxa"/>
          </w:tcPr>
          <w:p w14:paraId="404B8045" w14:textId="397D1CA6" w:rsidR="0095136F" w:rsidRPr="00106313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B84B028" w14:textId="7670316B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A15">
              <w:rPr>
                <w:rFonts w:asciiTheme="majorBidi" w:hAnsiTheme="majorBidi"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ซื้อคืน</w:t>
            </w:r>
          </w:p>
        </w:tc>
      </w:tr>
      <w:tr w:rsidR="0095136F" w:rsidRPr="00106313" w14:paraId="198DAA6B" w14:textId="77777777" w:rsidTr="005A623B">
        <w:tc>
          <w:tcPr>
            <w:tcW w:w="1458" w:type="dxa"/>
          </w:tcPr>
          <w:p w14:paraId="2DF69820" w14:textId="0FC0CEFE" w:rsidR="0095136F" w:rsidRPr="00106313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6836CE1A" w14:textId="2612BE9E" w:rsidR="0095136F" w:rsidRPr="00FA2508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5136F" w:rsidRPr="00106313" w14:paraId="0BCD8749" w14:textId="77777777" w:rsidTr="005A623B">
        <w:tc>
          <w:tcPr>
            <w:tcW w:w="1458" w:type="dxa"/>
          </w:tcPr>
          <w:p w14:paraId="6ACF7EB8" w14:textId="72D1B312" w:rsidR="0095136F" w:rsidRPr="00106313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53D4D5C" w14:textId="5EC16195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5136F" w:rsidRPr="00106313" w14:paraId="55FA8F8A" w14:textId="77777777" w:rsidTr="005A623B">
        <w:tc>
          <w:tcPr>
            <w:tcW w:w="1458" w:type="dxa"/>
          </w:tcPr>
          <w:p w14:paraId="2F044714" w14:textId="35825E63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227A53A" w14:textId="1F45029F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2204C447" w14:textId="77777777" w:rsidTr="005A623B">
        <w:tc>
          <w:tcPr>
            <w:tcW w:w="1458" w:type="dxa"/>
          </w:tcPr>
          <w:p w14:paraId="08618970" w14:textId="3195B9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9401A78" w14:textId="77777777" w:rsidTr="005A623B">
        <w:tc>
          <w:tcPr>
            <w:tcW w:w="1458" w:type="dxa"/>
          </w:tcPr>
          <w:p w14:paraId="2BEAA199" w14:textId="433671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42F1293" w14:textId="77777777" w:rsidTr="005A623B">
        <w:tc>
          <w:tcPr>
            <w:tcW w:w="1458" w:type="dxa"/>
          </w:tcPr>
          <w:p w14:paraId="23E36004" w14:textId="0D6984DF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148D45C" w14:textId="77777777" w:rsidTr="005A623B">
        <w:tc>
          <w:tcPr>
            <w:tcW w:w="1458" w:type="dxa"/>
          </w:tcPr>
          <w:p w14:paraId="6AE65C4E" w14:textId="20BC810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3B6D84B" w14:textId="77777777" w:rsidTr="005A623B">
        <w:tc>
          <w:tcPr>
            <w:tcW w:w="1458" w:type="dxa"/>
          </w:tcPr>
          <w:p w14:paraId="72206E23" w14:textId="5436A81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6856EDE6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D038D">
        <w:rPr>
          <w:rFonts w:asciiTheme="majorBidi" w:hAnsiTheme="majorBidi" w:cstheme="majorBidi"/>
          <w:sz w:val="30"/>
          <w:szCs w:val="30"/>
        </w:rPr>
        <w:t xml:space="preserve"> 12</w:t>
      </w:r>
      <w:r w:rsidR="00BE6CF0" w:rsidRPr="00843F80">
        <w:rPr>
          <w:rFonts w:asciiTheme="majorBidi" w:hAnsiTheme="majorBidi" w:cstheme="majorBidi"/>
          <w:sz w:val="30"/>
          <w:szCs w:val="30"/>
        </w:rPr>
        <w:t xml:space="preserve"> </w:t>
      </w:r>
      <w:r w:rsidR="00491C8E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BE6CF0">
        <w:rPr>
          <w:rFonts w:asciiTheme="majorBidi" w:hAnsiTheme="majorBidi"/>
          <w:sz w:val="30"/>
          <w:szCs w:val="30"/>
        </w:rPr>
        <w:t xml:space="preserve"> </w:t>
      </w:r>
      <w:r w:rsidR="0050171C">
        <w:rPr>
          <w:rFonts w:asciiTheme="majorBidi" w:hAnsiTheme="majorBidi" w:cstheme="majorBidi"/>
          <w:sz w:val="30"/>
          <w:szCs w:val="30"/>
        </w:rPr>
        <w:t>256</w:t>
      </w:r>
      <w:r w:rsidR="00BE6CF0">
        <w:rPr>
          <w:rFonts w:asciiTheme="majorBidi" w:hAnsiTheme="majorBidi" w:cstheme="majorBidi"/>
          <w:sz w:val="30"/>
          <w:szCs w:val="30"/>
        </w:rPr>
        <w:t>7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33A8E664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7B1A">
        <w:rPr>
          <w:sz w:val="30"/>
          <w:szCs w:val="30"/>
        </w:rPr>
        <w:t>34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BE6CF0">
        <w:rPr>
          <w:sz w:val="30"/>
          <w:szCs w:val="30"/>
        </w:rPr>
        <w:t>6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72CD1FA0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BE6CF0">
        <w:rPr>
          <w:sz w:val="30"/>
          <w:szCs w:val="30"/>
        </w:rPr>
        <w:t>6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4C30346E" w14:textId="6A6C5AF0" w:rsidR="0095136F" w:rsidRPr="0095136F" w:rsidRDefault="0095136F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136F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63EBD33" w14:textId="77777777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59E9981E" w14:textId="6998AB18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95136F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95136F">
        <w:rPr>
          <w:rFonts w:asciiTheme="majorBidi" w:hAnsiTheme="majorBidi"/>
          <w:sz w:val="30"/>
          <w:szCs w:val="30"/>
        </w:rPr>
        <w:t xml:space="preserve">12 </w:t>
      </w:r>
      <w:r w:rsidRPr="00E62340">
        <w:rPr>
          <w:rFonts w:asciiTheme="majorBidi" w:hAnsiTheme="majorBidi"/>
          <w:sz w:val="30"/>
          <w:szCs w:val="30"/>
          <w:cs/>
        </w:rPr>
        <w:t>เรื่อง</w:t>
      </w:r>
      <w:r w:rsidR="00BD1945" w:rsidRPr="00E62340">
        <w:rPr>
          <w:rFonts w:asciiTheme="majorBidi" w:hAnsiTheme="majorBidi"/>
          <w:sz w:val="30"/>
          <w:szCs w:val="30"/>
        </w:rPr>
        <w:t xml:space="preserve"> </w:t>
      </w:r>
      <w:r w:rsidRPr="00E62340">
        <w:rPr>
          <w:rFonts w:asciiTheme="majorBidi" w:hAnsiTheme="majorBidi"/>
          <w:sz w:val="30"/>
          <w:szCs w:val="30"/>
          <w:cs/>
        </w:rPr>
        <w:t>ภาษีเงินได้รอการตัดบัญชี</w:t>
      </w:r>
      <w:r w:rsidR="00BD1945" w:rsidRPr="00E62340">
        <w:rPr>
          <w:rFonts w:asciiTheme="majorBidi" w:hAnsiTheme="majorBidi"/>
          <w:sz w:val="30"/>
          <w:szCs w:val="30"/>
        </w:rPr>
        <w:t xml:space="preserve"> </w:t>
      </w:r>
      <w:r w:rsidRPr="0095136F">
        <w:rPr>
          <w:rFonts w:asciiTheme="majorBidi" w:hAnsiTheme="majorBidi"/>
          <w:sz w:val="30"/>
          <w:szCs w:val="30"/>
          <w:cs/>
        </w:rPr>
        <w:t xml:space="preserve">เกี่ยวกับสินทรัพย์และหนี้สินที่เกิดจากรายการเดียวกันตั้งแต่วันที่ </w:t>
      </w:r>
      <w:r w:rsidRPr="0095136F">
        <w:rPr>
          <w:rFonts w:asciiTheme="majorBidi" w:hAnsiTheme="majorBidi"/>
          <w:sz w:val="30"/>
          <w:szCs w:val="30"/>
        </w:rPr>
        <w:t xml:space="preserve">1 </w:t>
      </w:r>
      <w:r w:rsidRPr="0095136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95136F">
        <w:rPr>
          <w:rFonts w:asciiTheme="majorBidi" w:hAnsiTheme="majorBidi"/>
          <w:sz w:val="30"/>
          <w:szCs w:val="30"/>
        </w:rPr>
        <w:t xml:space="preserve">2567 </w:t>
      </w:r>
      <w:r w:rsidRPr="0095136F">
        <w:rPr>
          <w:rFonts w:asciiTheme="majorBidi" w:hAnsiTheme="majorBidi"/>
          <w:sz w:val="30"/>
          <w:szCs w:val="30"/>
          <w:cs/>
        </w:rPr>
        <w:t>การปรับปรุงดังกล่าวได้ลดขอบเขต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ที่เท่ากันและหัก</w:t>
      </w:r>
      <w:r w:rsidRPr="007443E9">
        <w:rPr>
          <w:rFonts w:asciiTheme="majorBidi" w:hAnsiTheme="majorBidi"/>
          <w:sz w:val="30"/>
          <w:szCs w:val="30"/>
          <w:cs/>
        </w:rPr>
        <w:t>กลบกัน เช่น สัญญาเช่าและประมาณการค่ารื้อถอน โดยกลุ่มบริษัทต้องรับรู้สินทรัพย์ภาษีเงินได้</w:t>
      </w:r>
      <w:r w:rsidRPr="007443E9">
        <w:rPr>
          <w:rFonts w:asciiTheme="majorBidi" w:hAnsiTheme="majorBidi"/>
          <w:sz w:val="30"/>
          <w:szCs w:val="30"/>
        </w:rPr>
        <w:br/>
      </w:r>
      <w:r w:rsidRPr="007443E9">
        <w:rPr>
          <w:rFonts w:asciiTheme="majorBidi" w:hAnsiTheme="majorBidi"/>
          <w:sz w:val="30"/>
          <w:szCs w:val="30"/>
          <w:cs/>
        </w:rPr>
        <w:t>รอการตัดบัญชีและหนี้สินภาษีเงินได้รอการตัดบัญชีที่เกี่ยวข้องกับ</w:t>
      </w:r>
      <w:r w:rsidRPr="0095136F">
        <w:rPr>
          <w:rFonts w:asciiTheme="majorBidi" w:hAnsiTheme="majorBidi"/>
          <w:sz w:val="30"/>
          <w:szCs w:val="30"/>
          <w:cs/>
        </w:rPr>
        <w:t>สัญญาเช่าและประมาณการค่ารื้อถอนตั้งแต่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006D453D" w14:textId="7B05D3F4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29A12A95" w14:textId="5488085E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95136F">
        <w:rPr>
          <w:rFonts w:asciiTheme="majorBidi" w:hAnsiTheme="majorBidi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สัญญา</w:t>
      </w:r>
      <w:r w:rsidRPr="000F2A22">
        <w:rPr>
          <w:rFonts w:asciiTheme="majorBidi" w:hAnsiTheme="majorBidi"/>
          <w:sz w:val="30"/>
          <w:szCs w:val="30"/>
          <w:cs/>
        </w:rPr>
        <w:t>เช่า</w:t>
      </w:r>
      <w:r w:rsidR="007443E9" w:rsidRPr="000F2A22">
        <w:rPr>
          <w:rFonts w:asciiTheme="majorBidi" w:hAnsiTheme="majorBidi" w:hint="cs"/>
          <w:sz w:val="30"/>
          <w:szCs w:val="30"/>
          <w:cs/>
        </w:rPr>
        <w:t xml:space="preserve">รวมถึงประมาณการหนี้สินไม่หมุนเวียนการรื้อถอน </w:t>
      </w:r>
      <w:r w:rsidRPr="000F2A22">
        <w:rPr>
          <w:rFonts w:asciiTheme="majorBidi" w:hAnsiTheme="majorBidi"/>
          <w:sz w:val="30"/>
          <w:szCs w:val="30"/>
          <w:cs/>
        </w:rPr>
        <w:t>และหนี้สินภาษีเงินได้รอการตัดบัญชีที่เกี่ยวข้องกับสินทรัพย์สิทธิการใช้</w:t>
      </w:r>
      <w:r w:rsidR="007443E9" w:rsidRPr="000F2A22">
        <w:rPr>
          <w:rFonts w:asciiTheme="majorBidi" w:hAnsiTheme="majorBidi" w:hint="cs"/>
          <w:sz w:val="30"/>
          <w:szCs w:val="30"/>
          <w:cs/>
        </w:rPr>
        <w:t>รวมถึง</w:t>
      </w:r>
      <w:r w:rsidR="004F54AC" w:rsidRPr="000F2A22">
        <w:rPr>
          <w:rFonts w:asciiTheme="majorBidi" w:hAnsiTheme="majorBidi" w:hint="cs"/>
          <w:sz w:val="30"/>
          <w:szCs w:val="30"/>
          <w:cs/>
        </w:rPr>
        <w:t>ส่วนปรับปร</w:t>
      </w:r>
      <w:r w:rsidR="00723425" w:rsidRPr="000F2A22">
        <w:rPr>
          <w:rFonts w:asciiTheme="majorBidi" w:hAnsiTheme="majorBidi" w:hint="cs"/>
          <w:sz w:val="30"/>
          <w:szCs w:val="30"/>
          <w:cs/>
        </w:rPr>
        <w:t>ุงสิทธิการเช่า</w:t>
      </w:r>
      <w:r w:rsidRPr="000F2A22">
        <w:rPr>
          <w:rFonts w:asciiTheme="majorBidi" w:hAnsiTheme="majorBidi"/>
          <w:sz w:val="30"/>
          <w:szCs w:val="30"/>
          <w:cs/>
        </w:rPr>
        <w:t xml:space="preserve"> อย่างไร</w:t>
      </w:r>
      <w:r w:rsidRPr="0095136F">
        <w:rPr>
          <w:rFonts w:asciiTheme="majorBidi" w:hAnsiTheme="majorBidi"/>
          <w:sz w:val="30"/>
          <w:szCs w:val="30"/>
          <w:cs/>
        </w:rPr>
        <w:t xml:space="preserve">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95136F">
        <w:rPr>
          <w:rFonts w:asciiTheme="majorBidi" w:hAnsiTheme="majorBidi"/>
          <w:sz w:val="30"/>
          <w:szCs w:val="30"/>
        </w:rPr>
        <w:t xml:space="preserve">12 </w:t>
      </w:r>
      <w:r w:rsidRPr="0095136F">
        <w:rPr>
          <w:rFonts w:asciiTheme="majorBidi" w:hAnsiTheme="majorBidi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95136F">
        <w:rPr>
          <w:rFonts w:asciiTheme="majorBidi" w:hAnsiTheme="majorBidi"/>
          <w:sz w:val="30"/>
          <w:szCs w:val="30"/>
        </w:rPr>
        <w:t xml:space="preserve">1 </w:t>
      </w:r>
      <w:r w:rsidRPr="0095136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95136F">
        <w:rPr>
          <w:rFonts w:asciiTheme="majorBidi" w:hAnsiTheme="majorBidi"/>
          <w:sz w:val="30"/>
          <w:szCs w:val="30"/>
        </w:rPr>
        <w:t xml:space="preserve">2566 </w:t>
      </w:r>
      <w:r w:rsidRPr="0095136F">
        <w:rPr>
          <w:rFonts w:asciiTheme="majorBidi" w:hAnsiTheme="majorBidi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150CF437" w14:textId="77777777" w:rsidR="0095136F" w:rsidRP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615023A0" w14:textId="321AE0D6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77192F" w:rsidRDefault="00605C5A" w:rsidP="0077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695B3212" w:rsidR="00D44A53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</w:t>
      </w:r>
      <w:r w:rsidRPr="007F494E">
        <w:rPr>
          <w:rFonts w:asciiTheme="majorBidi" w:hAnsiTheme="majorBidi"/>
          <w:sz w:val="30"/>
          <w:szCs w:val="30"/>
          <w:cs/>
        </w:rPr>
        <w:t>กับ</w:t>
      </w:r>
      <w:r w:rsidRPr="00FA778D">
        <w:rPr>
          <w:rFonts w:asciiTheme="majorBidi" w:hAnsiTheme="majorBidi"/>
          <w:sz w:val="30"/>
          <w:szCs w:val="30"/>
          <w:cs/>
        </w:rPr>
        <w:t>บริษัทย่อย</w:t>
      </w:r>
      <w:r w:rsidR="00BD1945">
        <w:rPr>
          <w:rFonts w:asciiTheme="majorBidi" w:hAnsiTheme="majorBidi" w:hint="cs"/>
          <w:sz w:val="30"/>
          <w:szCs w:val="30"/>
          <w:cs/>
        </w:rPr>
        <w:t>ไม่</w:t>
      </w:r>
      <w:r>
        <w:rPr>
          <w:rFonts w:asciiTheme="majorBidi" w:hAnsiTheme="majorBidi" w:hint="cs"/>
          <w:sz w:val="30"/>
          <w:szCs w:val="30"/>
          <w:cs/>
        </w:rPr>
        <w:t>มีการเปลี่ยนแปลงอย่างมีสาระสำคัญ</w:t>
      </w:r>
      <w:r w:rsidR="00BD1945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4276D9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="00491C8E">
        <w:rPr>
          <w:rFonts w:asciiTheme="majorBidi" w:hAnsiTheme="majorBidi" w:hint="cs"/>
          <w:sz w:val="30"/>
          <w:szCs w:val="30"/>
          <w:cs/>
        </w:rPr>
        <w:t>เก้า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BD1945">
        <w:rPr>
          <w:rFonts w:asciiTheme="majorBidi" w:hAnsiTheme="majorBidi"/>
          <w:sz w:val="30"/>
          <w:szCs w:val="30"/>
        </w:rPr>
        <w:t>3</w:t>
      </w:r>
      <w:r w:rsidR="004045FB">
        <w:rPr>
          <w:rFonts w:asciiTheme="majorBidi" w:hAnsiTheme="majorBidi"/>
          <w:sz w:val="30"/>
          <w:szCs w:val="30"/>
        </w:rPr>
        <w:t>0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 </w:t>
      </w:r>
      <w:r w:rsidR="00491C8E">
        <w:rPr>
          <w:rFonts w:asciiTheme="majorBidi" w:hAnsiTheme="majorBidi" w:hint="cs"/>
          <w:sz w:val="30"/>
          <w:szCs w:val="30"/>
          <w:cs/>
        </w:rPr>
        <w:t>กันยายน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 </w:t>
      </w:r>
      <w:r w:rsidR="00BD1945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73117B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="00491C8E">
        <w:rPr>
          <w:rFonts w:asciiTheme="majorBidi" w:hAnsiTheme="majorBidi" w:hint="cs"/>
          <w:sz w:val="30"/>
          <w:szCs w:val="30"/>
          <w:cs/>
        </w:rPr>
        <w:t>เก้า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6F2F4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BE6CF0">
        <w:rPr>
          <w:rFonts w:ascii="Angsana New" w:hAnsi="Angsana New"/>
          <w:sz w:val="30"/>
          <w:szCs w:val="30"/>
        </w:rPr>
        <w:t>3</w:t>
      </w:r>
      <w:r w:rsidR="004045FB">
        <w:rPr>
          <w:rFonts w:ascii="Angsana New" w:hAnsi="Angsana New"/>
          <w:sz w:val="30"/>
          <w:szCs w:val="30"/>
        </w:rPr>
        <w:t>0</w:t>
      </w:r>
      <w:r w:rsidR="00BE6CF0">
        <w:rPr>
          <w:rFonts w:ascii="Angsana New" w:hAnsi="Angsana New"/>
          <w:sz w:val="30"/>
          <w:szCs w:val="30"/>
        </w:rPr>
        <w:t xml:space="preserve"> </w:t>
      </w:r>
      <w:r w:rsidR="00491C8E">
        <w:rPr>
          <w:rFonts w:ascii="Angsana New" w:hAnsi="Angsana New" w:hint="cs"/>
          <w:sz w:val="30"/>
          <w:szCs w:val="30"/>
          <w:cs/>
        </w:rPr>
        <w:t>กันยายน</w:t>
      </w:r>
      <w:r w:rsidR="00BE6CF0">
        <w:rPr>
          <w:rFonts w:ascii="Angsana New" w:hAnsi="Angsana New" w:hint="cs"/>
          <w:sz w:val="30"/>
          <w:szCs w:val="30"/>
          <w:cs/>
        </w:rPr>
        <w:t xml:space="preserve"> </w:t>
      </w:r>
      <w:r w:rsidR="00C45A57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</w:p>
    <w:p w14:paraId="322879C4" w14:textId="55D420C7" w:rsidR="004045FB" w:rsidRDefault="004045FB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9"/>
        <w:gridCol w:w="269"/>
        <w:gridCol w:w="1076"/>
        <w:gridCol w:w="269"/>
        <w:gridCol w:w="1076"/>
        <w:gridCol w:w="269"/>
        <w:gridCol w:w="1084"/>
      </w:tblGrid>
      <w:tr w:rsidR="004045FB" w:rsidRPr="0076015C" w14:paraId="00E8C609" w14:textId="77777777" w:rsidTr="001B4C95">
        <w:trPr>
          <w:tblHeader/>
        </w:trPr>
        <w:tc>
          <w:tcPr>
            <w:tcW w:w="2235" w:type="pct"/>
          </w:tcPr>
          <w:p w14:paraId="762A5005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9" w:type="pct"/>
            <w:gridSpan w:val="3"/>
          </w:tcPr>
          <w:p w14:paraId="504CBB7D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AC18500" w14:textId="77777777" w:rsidR="004045FB" w:rsidRPr="0076015C" w:rsidRDefault="004045FB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  <w:vAlign w:val="bottom"/>
          </w:tcPr>
          <w:p w14:paraId="5D181BA1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5FB" w:rsidRPr="0076015C" w14:paraId="0CB7B5DE" w14:textId="77777777" w:rsidTr="001B4C95">
        <w:trPr>
          <w:tblHeader/>
        </w:trPr>
        <w:tc>
          <w:tcPr>
            <w:tcW w:w="2235" w:type="pct"/>
          </w:tcPr>
          <w:p w14:paraId="7D01F2E0" w14:textId="0087D4BB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678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91C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14:paraId="4ECF70A3" w14:textId="496F2A63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7210CF0" w14:textId="77777777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F9FFFF" w14:textId="20E2D8FC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6DEA4F1" w14:textId="77777777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66A7A15" w14:textId="0169E53C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DDA4ADF" w14:textId="77777777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7745A6" w14:textId="5096BC0A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45FB" w:rsidRPr="0076015C" w14:paraId="2F4F21D0" w14:textId="77777777" w:rsidTr="001B4C95">
        <w:trPr>
          <w:tblHeader/>
        </w:trPr>
        <w:tc>
          <w:tcPr>
            <w:tcW w:w="2235" w:type="pct"/>
          </w:tcPr>
          <w:p w14:paraId="7EC8C0D7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769AE4F9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5FB" w:rsidRPr="0076015C" w14:paraId="3E471EEE" w14:textId="77777777" w:rsidTr="001B4C95">
        <w:tc>
          <w:tcPr>
            <w:tcW w:w="2235" w:type="pct"/>
            <w:vAlign w:val="center"/>
          </w:tcPr>
          <w:p w14:paraId="09D0FE0F" w14:textId="77777777" w:rsidR="004045FB" w:rsidRPr="0076015C" w:rsidRDefault="004045FB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31AF4298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9A7D17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D93DA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3DDEA62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5375A9C9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3FF6B58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8C5FB50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373C" w:rsidRPr="0076015C" w14:paraId="390BAB12" w14:textId="77777777" w:rsidTr="001B4C95">
        <w:tc>
          <w:tcPr>
            <w:tcW w:w="2235" w:type="pct"/>
          </w:tcPr>
          <w:p w14:paraId="497A5565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3" w:type="pct"/>
          </w:tcPr>
          <w:p w14:paraId="752AE1B9" w14:textId="7717E2AD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2274D7" w14:textId="271F1A71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E90EB0" w14:textId="400B1794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E51A5A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C30D32D" w14:textId="0ED47128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  <w:tc>
          <w:tcPr>
            <w:tcW w:w="145" w:type="pct"/>
          </w:tcPr>
          <w:p w14:paraId="48222F14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74E1EA" w14:textId="37FA81C0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1,05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E373C" w:rsidRPr="0076015C" w14:paraId="30886283" w14:textId="77777777" w:rsidTr="001B4C95">
        <w:tc>
          <w:tcPr>
            <w:tcW w:w="2235" w:type="pct"/>
          </w:tcPr>
          <w:p w14:paraId="33A88967" w14:textId="09286593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3" w:type="pct"/>
          </w:tcPr>
          <w:p w14:paraId="63AC05CA" w14:textId="6A600EC4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66FA43" w14:textId="6F461AD1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9BBB0C" w14:textId="13EA4B31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63ABFB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C96FE2" w14:textId="547213A9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89,257</w:t>
            </w:r>
          </w:p>
        </w:tc>
        <w:tc>
          <w:tcPr>
            <w:tcW w:w="145" w:type="pct"/>
          </w:tcPr>
          <w:p w14:paraId="7BD617AD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573B3C" w14:textId="788A89D2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8628DA">
              <w:rPr>
                <w:rFonts w:ascii="Angsana New" w:hAnsi="Angsana New"/>
                <w:sz w:val="30"/>
                <w:szCs w:val="30"/>
              </w:rPr>
              <w:t>94,137</w:t>
            </w:r>
          </w:p>
        </w:tc>
      </w:tr>
      <w:tr w:rsidR="006E373C" w:rsidRPr="0076015C" w14:paraId="2F547B46" w14:textId="77777777" w:rsidTr="001B4C95">
        <w:tc>
          <w:tcPr>
            <w:tcW w:w="2235" w:type="pct"/>
            <w:vAlign w:val="center"/>
          </w:tcPr>
          <w:p w14:paraId="7B37FCC6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DE9392F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438049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39D63E9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0EB0FE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A8E7D4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D2648A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67E8A2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73C" w:rsidRPr="0076015C" w14:paraId="6991364E" w14:textId="77777777" w:rsidTr="001B4C95">
        <w:tc>
          <w:tcPr>
            <w:tcW w:w="2235" w:type="pct"/>
          </w:tcPr>
          <w:p w14:paraId="670AEC1A" w14:textId="77777777" w:rsidR="006E373C" w:rsidRPr="00555E68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</w:tcPr>
          <w:p w14:paraId="29108B52" w14:textId="77777777" w:rsid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D9583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61DC2CB" w14:textId="77777777" w:rsid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C6B77E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7A3D22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880B75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2C53A2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73C" w:rsidRPr="0076015C" w14:paraId="5AD19F10" w14:textId="77777777" w:rsidTr="001B4C95">
        <w:tc>
          <w:tcPr>
            <w:tcW w:w="2235" w:type="pct"/>
          </w:tcPr>
          <w:p w14:paraId="02DD40FB" w14:textId="69191F7A" w:rsidR="006E373C" w:rsidRPr="0076015C" w:rsidRDefault="00564E44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64E44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83" w:type="pct"/>
          </w:tcPr>
          <w:p w14:paraId="7D128D36" w14:textId="4369BF8F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C03B04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8A4F6AD" w14:textId="6241BE43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45" w:type="pct"/>
          </w:tcPr>
          <w:p w14:paraId="5B9805BD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211B05" w14:textId="4E648D4F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167637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C20F4C" w14:textId="0114D6A1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373C" w:rsidRPr="0076015C" w14:paraId="7C8BE06C" w14:textId="77777777" w:rsidTr="001B4C95">
        <w:tc>
          <w:tcPr>
            <w:tcW w:w="2235" w:type="pct"/>
          </w:tcPr>
          <w:p w14:paraId="36D01B74" w14:textId="77777777" w:rsidR="006E373C" w:rsidRPr="009B456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8BA0788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BFD6CE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A073FB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8E212C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9B8FA5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E26DC2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996386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73C" w:rsidRPr="0076015C" w14:paraId="3AFE37C9" w14:textId="77777777" w:rsidTr="001B4C95">
        <w:tc>
          <w:tcPr>
            <w:tcW w:w="2235" w:type="pct"/>
          </w:tcPr>
          <w:p w14:paraId="1D2D79C9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4A5D2E2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8981127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D6D21F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47B7A4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5CFA3F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F943D6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CAC59CF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6E373C" w:rsidRPr="0076015C" w14:paraId="69FF9D67" w14:textId="77777777" w:rsidTr="001B4C95">
        <w:tc>
          <w:tcPr>
            <w:tcW w:w="2235" w:type="pct"/>
          </w:tcPr>
          <w:p w14:paraId="45AEEED7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630D7942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F1B9F0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76E150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AE8B96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2DC4F3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E94E61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70D09C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73C" w:rsidRPr="000A3E8C" w14:paraId="2C8A9256" w14:textId="77777777" w:rsidTr="00DC3CFB">
        <w:tc>
          <w:tcPr>
            <w:tcW w:w="2235" w:type="pct"/>
          </w:tcPr>
          <w:p w14:paraId="0E46631F" w14:textId="77777777" w:rsidR="006E373C" w:rsidRPr="00E64463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3" w:type="pct"/>
            <w:shd w:val="clear" w:color="auto" w:fill="auto"/>
          </w:tcPr>
          <w:p w14:paraId="3D55428D" w14:textId="6EBFBC69" w:rsidR="006E373C" w:rsidRPr="000A3E8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6,871</w:t>
            </w:r>
          </w:p>
        </w:tc>
        <w:tc>
          <w:tcPr>
            <w:tcW w:w="145" w:type="pct"/>
          </w:tcPr>
          <w:p w14:paraId="0AE6EE19" w14:textId="77777777" w:rsidR="006E373C" w:rsidRPr="000A3E8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848E483" w14:textId="0CD7204D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6E373C">
              <w:rPr>
                <w:rFonts w:ascii="Angsana New" w:hAnsi="Angsana New"/>
                <w:sz w:val="30"/>
                <w:szCs w:val="30"/>
              </w:rPr>
              <w:t>9,087</w:t>
            </w:r>
          </w:p>
        </w:tc>
        <w:tc>
          <w:tcPr>
            <w:tcW w:w="145" w:type="pct"/>
          </w:tcPr>
          <w:p w14:paraId="7F734E9A" w14:textId="77777777" w:rsidR="006E373C" w:rsidRP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620F" w14:textId="2A984B7D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6E373C">
              <w:rPr>
                <w:rFonts w:ascii="Angsana New" w:hAnsi="Angsana New"/>
                <w:sz w:val="30"/>
                <w:szCs w:val="30"/>
              </w:rPr>
              <w:t>6,338</w:t>
            </w:r>
          </w:p>
        </w:tc>
        <w:tc>
          <w:tcPr>
            <w:tcW w:w="145" w:type="pct"/>
          </w:tcPr>
          <w:p w14:paraId="350D9385" w14:textId="77777777" w:rsidR="006E373C" w:rsidRP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E12663" w14:textId="5AC972E8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6E373C"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</w:tr>
      <w:tr w:rsidR="006E373C" w:rsidRPr="000A3E8C" w14:paraId="3AD77257" w14:textId="77777777" w:rsidTr="00391FFA">
        <w:tc>
          <w:tcPr>
            <w:tcW w:w="2235" w:type="pct"/>
          </w:tcPr>
          <w:p w14:paraId="5B1CB612" w14:textId="77777777" w:rsidR="006E373C" w:rsidRPr="00E64463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781BFA8" w14:textId="5B55F883" w:rsidR="006E373C" w:rsidRPr="000A3E8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45" w:type="pct"/>
          </w:tcPr>
          <w:p w14:paraId="47A2782E" w14:textId="77777777" w:rsidR="006E373C" w:rsidRPr="000A3E8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EE96922" w14:textId="148C53CB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6E373C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5" w:type="pct"/>
          </w:tcPr>
          <w:p w14:paraId="1B7310D3" w14:textId="77777777" w:rsidR="006E373C" w:rsidRP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2F78" w14:textId="4DA8BA1B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E373C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5" w:type="pct"/>
          </w:tcPr>
          <w:p w14:paraId="007EC6A5" w14:textId="77777777" w:rsidR="006E373C" w:rsidRP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A975653" w14:textId="6B184258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E373C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6E373C" w:rsidRPr="000A3E8C" w14:paraId="4C9E56BC" w14:textId="77777777" w:rsidTr="00391FFA">
        <w:tc>
          <w:tcPr>
            <w:tcW w:w="2235" w:type="pct"/>
          </w:tcPr>
          <w:p w14:paraId="764A3DD2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28B17" w14:textId="56FB498B" w:rsidR="006E373C" w:rsidRPr="000A3E8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7,255</w:t>
            </w:r>
          </w:p>
        </w:tc>
        <w:tc>
          <w:tcPr>
            <w:tcW w:w="145" w:type="pct"/>
          </w:tcPr>
          <w:p w14:paraId="430EB71D" w14:textId="77777777" w:rsidR="006E373C" w:rsidRPr="000A3E8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693B17F" w14:textId="1E8E433E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73C">
              <w:rPr>
                <w:rFonts w:ascii="Angsana New" w:hAnsi="Angsana New"/>
                <w:b/>
                <w:bCs/>
                <w:sz w:val="30"/>
                <w:szCs w:val="30"/>
              </w:rPr>
              <w:t>9,422</w:t>
            </w:r>
          </w:p>
        </w:tc>
        <w:tc>
          <w:tcPr>
            <w:tcW w:w="145" w:type="pct"/>
          </w:tcPr>
          <w:p w14:paraId="0B0D2670" w14:textId="77777777" w:rsidR="006E373C" w:rsidRP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884D3D" w14:textId="2B972577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373C">
              <w:rPr>
                <w:rFonts w:ascii="Angsana New" w:hAnsi="Angsana New"/>
                <w:b/>
                <w:bCs/>
                <w:sz w:val="30"/>
                <w:szCs w:val="30"/>
              </w:rPr>
              <w:t>6,712</w:t>
            </w:r>
          </w:p>
        </w:tc>
        <w:tc>
          <w:tcPr>
            <w:tcW w:w="145" w:type="pct"/>
          </w:tcPr>
          <w:p w14:paraId="1207D9A1" w14:textId="77777777" w:rsidR="006E373C" w:rsidRP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234BF5E" w14:textId="00B824EB" w:rsidR="006E373C" w:rsidRPr="006E373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73C">
              <w:rPr>
                <w:rFonts w:ascii="Angsana New" w:hAnsi="Angsana New"/>
                <w:b/>
                <w:bCs/>
                <w:sz w:val="30"/>
                <w:szCs w:val="30"/>
              </w:rPr>
              <w:t>8,646</w:t>
            </w:r>
          </w:p>
        </w:tc>
      </w:tr>
    </w:tbl>
    <w:p w14:paraId="5DCEE893" w14:textId="2D019CE0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3"/>
        <w:gridCol w:w="1072"/>
        <w:gridCol w:w="269"/>
        <w:gridCol w:w="1076"/>
        <w:gridCol w:w="269"/>
        <w:gridCol w:w="1080"/>
      </w:tblGrid>
      <w:tr w:rsidR="00124ED6" w:rsidRPr="0076015C" w14:paraId="50B6B43A" w14:textId="77777777" w:rsidTr="00B279B2">
        <w:trPr>
          <w:tblHeader/>
        </w:trPr>
        <w:tc>
          <w:tcPr>
            <w:tcW w:w="2258" w:type="pct"/>
          </w:tcPr>
          <w:p w14:paraId="643C3C61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2" w:type="pct"/>
            <w:gridSpan w:val="4"/>
          </w:tcPr>
          <w:p w14:paraId="75E53FDC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6CFC6F7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1C10EF3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0" w:rsidRPr="0076015C" w14:paraId="14C7AB1F" w14:textId="77777777" w:rsidTr="00B279B2">
        <w:trPr>
          <w:tblHeader/>
        </w:trPr>
        <w:tc>
          <w:tcPr>
            <w:tcW w:w="2258" w:type="pct"/>
          </w:tcPr>
          <w:p w14:paraId="0C2CF056" w14:textId="194916CF" w:rsidR="00BE6CF0" w:rsidRPr="0076015C" w:rsidRDefault="004045FB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1C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91C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0" w:type="pct"/>
          </w:tcPr>
          <w:p w14:paraId="330CCFDC" w14:textId="4A0B2911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</w:tcPr>
          <w:p w14:paraId="0D8F02BE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68E201" w14:textId="31EB31F1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CB315EE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D5D35F0" w14:textId="3371D736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BEAEFEF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038310" w14:textId="6346FC95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4ED6" w:rsidRPr="0076015C" w14:paraId="2139DF0F" w14:textId="77777777" w:rsidTr="00B279B2">
        <w:trPr>
          <w:tblHeader/>
        </w:trPr>
        <w:tc>
          <w:tcPr>
            <w:tcW w:w="2258" w:type="pct"/>
          </w:tcPr>
          <w:p w14:paraId="4AFC817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8"/>
          </w:tcPr>
          <w:p w14:paraId="54000E8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76015C" w14:paraId="09EB8423" w14:textId="77777777" w:rsidTr="00B279B2">
        <w:tc>
          <w:tcPr>
            <w:tcW w:w="2258" w:type="pct"/>
            <w:vAlign w:val="center"/>
          </w:tcPr>
          <w:p w14:paraId="442EF4A7" w14:textId="77777777" w:rsidR="00124ED6" w:rsidRPr="008628DA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8D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586C78F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46994D0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EDDC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0F22EA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EBB3C27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FF9981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BB0D516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373C" w:rsidRPr="0076015C" w14:paraId="2B2BE191" w14:textId="77777777" w:rsidTr="009F0546">
        <w:tc>
          <w:tcPr>
            <w:tcW w:w="2258" w:type="pct"/>
          </w:tcPr>
          <w:p w14:paraId="2B38EFB5" w14:textId="77777777" w:rsidR="006E373C" w:rsidRPr="008628DA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4250C70C" w14:textId="34429488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FF0FE76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5ECC4F" w14:textId="1B994059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D0CB91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1E3D7C" w14:textId="3BE7B34D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4,421</w:t>
            </w:r>
          </w:p>
        </w:tc>
        <w:tc>
          <w:tcPr>
            <w:tcW w:w="147" w:type="pct"/>
          </w:tcPr>
          <w:p w14:paraId="5229A6A5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EAF7A9" w14:textId="73D1A179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2,763</w:t>
            </w:r>
          </w:p>
        </w:tc>
      </w:tr>
      <w:tr w:rsidR="006E373C" w:rsidRPr="0076015C" w14:paraId="40B77CEA" w14:textId="77777777" w:rsidTr="00542150">
        <w:tc>
          <w:tcPr>
            <w:tcW w:w="2258" w:type="pct"/>
          </w:tcPr>
          <w:p w14:paraId="65A16EF5" w14:textId="6BFBAC64" w:rsidR="006E373C" w:rsidRPr="008628DA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7D2A8963" w14:textId="7948FFC4" w:rsid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3E599BE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47F4BF" w14:textId="76F6A09F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8544B7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A9E7BD" w14:textId="45AAD1B2" w:rsidR="006E373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11,500</w:t>
            </w:r>
          </w:p>
        </w:tc>
        <w:tc>
          <w:tcPr>
            <w:tcW w:w="147" w:type="pct"/>
          </w:tcPr>
          <w:p w14:paraId="152C0D89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6100C5F" w14:textId="680174AF" w:rsidR="006E373C" w:rsidRPr="00286BA3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</w:t>
            </w:r>
          </w:p>
        </w:tc>
      </w:tr>
      <w:tr w:rsidR="006E373C" w:rsidRPr="0076015C" w14:paraId="36F7F6D3" w14:textId="77777777" w:rsidTr="009F0546">
        <w:tc>
          <w:tcPr>
            <w:tcW w:w="2258" w:type="pct"/>
          </w:tcPr>
          <w:p w14:paraId="4D7942FA" w14:textId="4B828338" w:rsidR="006E373C" w:rsidRPr="008628DA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0" w:type="pct"/>
          </w:tcPr>
          <w:p w14:paraId="400B5FB7" w14:textId="008904A8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F63C2BB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322BD9" w14:textId="78B79D88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C8C1E0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CC2A85C" w14:textId="77278C74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273,044</w:t>
            </w:r>
          </w:p>
        </w:tc>
        <w:tc>
          <w:tcPr>
            <w:tcW w:w="147" w:type="pct"/>
          </w:tcPr>
          <w:p w14:paraId="12C1ABB7" w14:textId="77777777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AE53A3D" w14:textId="0EBD3A1A" w:rsidR="006E373C" w:rsidRPr="008628DA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285,601</w:t>
            </w:r>
          </w:p>
        </w:tc>
      </w:tr>
      <w:tr w:rsidR="006E373C" w:rsidRPr="00124ED6" w14:paraId="6E41C4EF" w14:textId="77777777" w:rsidTr="00B279B2">
        <w:tc>
          <w:tcPr>
            <w:tcW w:w="2258" w:type="pct"/>
          </w:tcPr>
          <w:p w14:paraId="61C4CD20" w14:textId="77777777" w:rsidR="006E373C" w:rsidRPr="00124ED6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5FE219C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15C4779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1C2EB2B8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68AF471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5BD06459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64A6873E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39F385A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373C" w:rsidRPr="0076015C" w14:paraId="135404AB" w14:textId="77777777" w:rsidTr="00B279B2">
        <w:tc>
          <w:tcPr>
            <w:tcW w:w="2258" w:type="pct"/>
            <w:vAlign w:val="center"/>
          </w:tcPr>
          <w:p w14:paraId="6C2D08C5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16B668D4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EE038D9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AF1C0A3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7804F5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62F960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05D7ED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398946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73C" w:rsidRPr="0076015C" w14:paraId="373B809D" w14:textId="77777777" w:rsidTr="007353DA">
        <w:tc>
          <w:tcPr>
            <w:tcW w:w="2258" w:type="pct"/>
          </w:tcPr>
          <w:p w14:paraId="1943DD7B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5B94647D" w14:textId="309438CB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E00113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A9624CC" w14:textId="60B29B7F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47" w:type="pct"/>
          </w:tcPr>
          <w:p w14:paraId="2D0E795B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526A55" w14:textId="6871F619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C6034A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790181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373C" w:rsidRPr="00124ED6" w14:paraId="0B20C349" w14:textId="77777777" w:rsidTr="00124ED6">
        <w:tc>
          <w:tcPr>
            <w:tcW w:w="2258" w:type="pct"/>
            <w:vAlign w:val="center"/>
          </w:tcPr>
          <w:p w14:paraId="00C1DD35" w14:textId="77777777" w:rsidR="006E373C" w:rsidRPr="00124ED6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284FE963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CB9381C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08AA518B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90708A5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6DE3542E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5214DAD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29ADC9BB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373C" w:rsidRPr="0076015C" w14:paraId="607C2D45" w14:textId="77777777" w:rsidTr="00124ED6">
        <w:tc>
          <w:tcPr>
            <w:tcW w:w="2258" w:type="pct"/>
          </w:tcPr>
          <w:p w14:paraId="02F06B6A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5C557535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57E58D5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22C768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48CD6E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FDB71F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670902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D18F87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73C" w:rsidRPr="0076015C" w14:paraId="10F7E1CA" w14:textId="77777777" w:rsidTr="00124ED6">
        <w:tc>
          <w:tcPr>
            <w:tcW w:w="2258" w:type="pct"/>
          </w:tcPr>
          <w:p w14:paraId="16E19A64" w14:textId="1053034A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40" w:type="pct"/>
          </w:tcPr>
          <w:p w14:paraId="67ECBE80" w14:textId="0DE8FCCD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0551BFB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1F19BD" w14:textId="013C5363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47" w:type="pct"/>
          </w:tcPr>
          <w:p w14:paraId="302B5249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08E98" w14:textId="76FB10EB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6B090D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471B87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373C" w:rsidRPr="00124ED6" w14:paraId="56313593" w14:textId="77777777" w:rsidTr="00B279B2">
        <w:tc>
          <w:tcPr>
            <w:tcW w:w="2258" w:type="pct"/>
          </w:tcPr>
          <w:p w14:paraId="6CA05654" w14:textId="77777777" w:rsidR="006E373C" w:rsidRPr="00124ED6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E1CD8B0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3B1C1AA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255F558D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561BDF1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21C0977A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747FDD63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85D1666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373C" w:rsidRPr="00124ED6" w14:paraId="51721F4E" w14:textId="77777777" w:rsidTr="00B279B2">
        <w:tc>
          <w:tcPr>
            <w:tcW w:w="2258" w:type="pct"/>
          </w:tcPr>
          <w:p w14:paraId="01D1B133" w14:textId="77777777" w:rsidR="006E373C" w:rsidRPr="00124ED6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6487AF31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4458D773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1F4E2FCB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158C507F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42F8D222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EA22C74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0E9050A2" w14:textId="77777777" w:rsidR="006E373C" w:rsidRPr="00124ED6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373C" w:rsidRPr="0076015C" w14:paraId="31CB701D" w14:textId="77777777" w:rsidTr="00B279B2">
        <w:tc>
          <w:tcPr>
            <w:tcW w:w="2258" w:type="pct"/>
          </w:tcPr>
          <w:p w14:paraId="38E11F2C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2F759B80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DDB4009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347E7F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5B730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B17964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8AB9B6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203406D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6E373C" w:rsidRPr="0076015C" w14:paraId="17996B15" w14:textId="77777777" w:rsidTr="00B279B2">
        <w:tc>
          <w:tcPr>
            <w:tcW w:w="2258" w:type="pct"/>
          </w:tcPr>
          <w:p w14:paraId="6498CC32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54DE74D4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534BA9C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E7EB76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40B9DA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26AB93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910CE9" w14:textId="77777777" w:rsidR="006E373C" w:rsidRPr="0076015C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A8E658" w14:textId="77777777" w:rsidR="006E373C" w:rsidRPr="0076015C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73C" w:rsidRPr="00013F19" w14:paraId="749A2938" w14:textId="77777777" w:rsidTr="0003677C">
        <w:tc>
          <w:tcPr>
            <w:tcW w:w="2258" w:type="pct"/>
          </w:tcPr>
          <w:p w14:paraId="73ADB614" w14:textId="77777777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13F1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0" w:type="pct"/>
            <w:shd w:val="clear" w:color="auto" w:fill="auto"/>
          </w:tcPr>
          <w:p w14:paraId="6A2F18F8" w14:textId="6307AC2C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31,263</w:t>
            </w:r>
          </w:p>
        </w:tc>
        <w:tc>
          <w:tcPr>
            <w:tcW w:w="147" w:type="pct"/>
            <w:gridSpan w:val="2"/>
          </w:tcPr>
          <w:p w14:paraId="2BDDDE1A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99E5685" w14:textId="05FA0A4D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34,398</w:t>
            </w:r>
          </w:p>
        </w:tc>
        <w:tc>
          <w:tcPr>
            <w:tcW w:w="147" w:type="pct"/>
          </w:tcPr>
          <w:p w14:paraId="4A6A2CAB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7BCD" w14:textId="4B86804B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86" w:right="64"/>
              <w:rPr>
                <w:rFonts w:ascii="Angsana New" w:hAnsi="Angsana New"/>
                <w:sz w:val="30"/>
                <w:szCs w:val="30"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28,711</w:t>
            </w:r>
          </w:p>
        </w:tc>
        <w:tc>
          <w:tcPr>
            <w:tcW w:w="147" w:type="pct"/>
          </w:tcPr>
          <w:p w14:paraId="52DA65F3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860C7F" w14:textId="064C3188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31,760</w:t>
            </w:r>
          </w:p>
        </w:tc>
      </w:tr>
      <w:tr w:rsidR="006E373C" w:rsidRPr="00013F19" w14:paraId="7FB474FA" w14:textId="77777777" w:rsidTr="0003677C">
        <w:tc>
          <w:tcPr>
            <w:tcW w:w="2258" w:type="pct"/>
          </w:tcPr>
          <w:p w14:paraId="592C3550" w14:textId="77777777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13F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0063487" w14:textId="7F06CF9C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47" w:type="pct"/>
            <w:gridSpan w:val="2"/>
          </w:tcPr>
          <w:p w14:paraId="5919D930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FADDE7A" w14:textId="2268DCBE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147" w:type="pct"/>
          </w:tcPr>
          <w:p w14:paraId="5C3CD891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223F" w14:textId="096F7815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147" w:type="pct"/>
          </w:tcPr>
          <w:p w14:paraId="1B27901F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7D0C8CE" w14:textId="282E1686" w:rsidR="006E373C" w:rsidRP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13F19"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6E373C" w:rsidRPr="000A3E8C" w14:paraId="118462E9" w14:textId="77777777" w:rsidTr="0003677C">
        <w:tc>
          <w:tcPr>
            <w:tcW w:w="2258" w:type="pct"/>
          </w:tcPr>
          <w:p w14:paraId="48F89B79" w14:textId="77777777" w:rsidR="006E373C" w:rsidRPr="00013F19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13F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14628" w14:textId="303FC693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19">
              <w:rPr>
                <w:rFonts w:ascii="Angsana New" w:hAnsi="Angsana New"/>
                <w:b/>
                <w:bCs/>
                <w:sz w:val="30"/>
                <w:szCs w:val="30"/>
              </w:rPr>
              <w:t>32,416</w:t>
            </w:r>
          </w:p>
        </w:tc>
        <w:tc>
          <w:tcPr>
            <w:tcW w:w="147" w:type="pct"/>
            <w:gridSpan w:val="2"/>
          </w:tcPr>
          <w:p w14:paraId="089D0DCE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36C6D845" w:rsidR="006E373C" w:rsidRPr="00013F19" w:rsidRDefault="00013F19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19">
              <w:rPr>
                <w:rFonts w:ascii="Angsana New" w:hAnsi="Angsana New"/>
                <w:b/>
                <w:bCs/>
                <w:sz w:val="30"/>
                <w:szCs w:val="30"/>
              </w:rPr>
              <w:t>35,393</w:t>
            </w:r>
          </w:p>
        </w:tc>
        <w:tc>
          <w:tcPr>
            <w:tcW w:w="147" w:type="pct"/>
          </w:tcPr>
          <w:p w14:paraId="587BA503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764A5F" w14:textId="3B1FB30B" w:rsidR="006E373C" w:rsidRPr="00A31524" w:rsidRDefault="006E373C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1524">
              <w:rPr>
                <w:rFonts w:ascii="Angsana New" w:hAnsi="Angsana New"/>
                <w:b/>
                <w:bCs/>
                <w:sz w:val="30"/>
                <w:szCs w:val="30"/>
              </w:rPr>
              <w:t>29,832</w:t>
            </w:r>
          </w:p>
        </w:tc>
        <w:tc>
          <w:tcPr>
            <w:tcW w:w="147" w:type="pct"/>
          </w:tcPr>
          <w:p w14:paraId="470FCFAA" w14:textId="77777777" w:rsidR="006E373C" w:rsidRPr="00013F19" w:rsidRDefault="006E373C" w:rsidP="006E3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25FF1006" w:rsidR="006E373C" w:rsidRPr="00013F19" w:rsidRDefault="00013F19" w:rsidP="006E3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3F19">
              <w:rPr>
                <w:rFonts w:ascii="Angsana New" w:hAnsi="Angsana New"/>
                <w:b/>
                <w:bCs/>
                <w:sz w:val="30"/>
                <w:szCs w:val="30"/>
              </w:rPr>
              <w:t>32,731</w:t>
            </w:r>
          </w:p>
        </w:tc>
      </w:tr>
    </w:tbl>
    <w:p w14:paraId="0942D6EF" w14:textId="77777777" w:rsidR="00124ED6" w:rsidRP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6528DA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0" w:rsidRPr="000C3304" w14:paraId="6896F07E" w14:textId="77777777" w:rsidTr="006528DA">
        <w:trPr>
          <w:tblHeader/>
        </w:trPr>
        <w:tc>
          <w:tcPr>
            <w:tcW w:w="2056" w:type="pct"/>
          </w:tcPr>
          <w:p w14:paraId="0E4C3FA0" w14:textId="4141B2BE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2B60A741" w:rsidR="00BE6CF0" w:rsidRPr="000C3304" w:rsidRDefault="00491C8E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6F908996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2CDBE1A0" w:rsidR="00BE6CF0" w:rsidRPr="000C3304" w:rsidRDefault="00491C8E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43CF0DA8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7C0F14FC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E6CF0" w:rsidRPr="000C3304" w14:paraId="38C59CF6" w14:textId="77777777" w:rsidTr="006528DA">
        <w:trPr>
          <w:tblHeader/>
        </w:trPr>
        <w:tc>
          <w:tcPr>
            <w:tcW w:w="2056" w:type="pct"/>
          </w:tcPr>
          <w:p w14:paraId="305FBD4C" w14:textId="404394B3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107A0D43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835E0E2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142B9C19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0206B54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7CFE8D49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0A39C77A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42DE2DA5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4ED6" w:rsidRPr="000C3304" w14:paraId="0E37A1A8" w14:textId="77777777" w:rsidTr="006528DA">
        <w:trPr>
          <w:tblHeader/>
        </w:trPr>
        <w:tc>
          <w:tcPr>
            <w:tcW w:w="2056" w:type="pct"/>
          </w:tcPr>
          <w:p w14:paraId="10235772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106313" w14:paraId="54BFAC78" w14:textId="77777777" w:rsidTr="006528DA">
        <w:tc>
          <w:tcPr>
            <w:tcW w:w="2056" w:type="pct"/>
          </w:tcPr>
          <w:p w14:paraId="25724B64" w14:textId="28B20C1F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F19" w:rsidRPr="00106313" w14:paraId="317A7197" w14:textId="77777777" w:rsidTr="00155B74">
        <w:tc>
          <w:tcPr>
            <w:tcW w:w="2056" w:type="pct"/>
          </w:tcPr>
          <w:p w14:paraId="4AB1F03F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275A7EB3" w14:textId="2D2B2679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0FD4271F" w14:textId="1E1608F9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2C1FED1C" w14:textId="2396050B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10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33,705</w:t>
            </w:r>
          </w:p>
        </w:tc>
        <w:tc>
          <w:tcPr>
            <w:tcW w:w="131" w:type="pct"/>
          </w:tcPr>
          <w:p w14:paraId="5FD8053D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7D4DEC98" w14:textId="2DE63563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43,065</w:t>
            </w:r>
          </w:p>
        </w:tc>
      </w:tr>
      <w:tr w:rsidR="00013F19" w:rsidRPr="00106313" w14:paraId="69B5F2D7" w14:textId="77777777" w:rsidTr="00155B74">
        <w:tc>
          <w:tcPr>
            <w:tcW w:w="2056" w:type="pct"/>
          </w:tcPr>
          <w:p w14:paraId="67857A62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6B6FBB7C" w:rsidR="00013F19" w:rsidRPr="00D31A2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244CBB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013F19" w:rsidRPr="0092385B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B315D8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582B0ABE" w:rsidR="00013F19" w:rsidRPr="00D31A2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33,705</w:t>
            </w:r>
          </w:p>
        </w:tc>
        <w:tc>
          <w:tcPr>
            <w:tcW w:w="131" w:type="pct"/>
          </w:tcPr>
          <w:p w14:paraId="3AAB7A28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07CE3CF9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43,065</w:t>
            </w:r>
          </w:p>
        </w:tc>
      </w:tr>
      <w:tr w:rsidR="00013F19" w:rsidRPr="00106313" w14:paraId="32825742" w14:textId="77777777" w:rsidTr="00070610">
        <w:tc>
          <w:tcPr>
            <w:tcW w:w="2056" w:type="pct"/>
            <w:tcBorders>
              <w:bottom w:val="nil"/>
            </w:tcBorders>
          </w:tcPr>
          <w:p w14:paraId="7C4186BC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78DAD494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1A1C63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ABFEE16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01DA007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B9104CF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7251FE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DC03A1D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F19" w:rsidRPr="00106313" w14:paraId="24CA6611" w14:textId="77777777" w:rsidTr="00070610">
        <w:tc>
          <w:tcPr>
            <w:tcW w:w="2056" w:type="pct"/>
            <w:tcBorders>
              <w:top w:val="nil"/>
            </w:tcBorders>
          </w:tcPr>
          <w:p w14:paraId="195B2902" w14:textId="757A1EE6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40FC34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2D1845DC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73CE323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5E283DE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2DE9A06F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6BC926B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B4A19BE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F19" w:rsidRPr="00106313" w14:paraId="75373B9B" w14:textId="77777777" w:rsidTr="00030B4E">
        <w:tc>
          <w:tcPr>
            <w:tcW w:w="2056" w:type="pct"/>
            <w:tcBorders>
              <w:bottom w:val="nil"/>
            </w:tcBorders>
          </w:tcPr>
          <w:p w14:paraId="365181F3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6FF31A4C" w14:textId="697AA9F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C44B956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3870F74" w14:textId="3D6EEAD8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7F68AE9A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DFF4580" w14:textId="317DF59A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  <w:tc>
          <w:tcPr>
            <w:tcW w:w="131" w:type="pct"/>
            <w:tcBorders>
              <w:bottom w:val="nil"/>
            </w:tcBorders>
          </w:tcPr>
          <w:p w14:paraId="751A2D91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530D70" w14:textId="67CCD996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</w:tr>
      <w:tr w:rsidR="00013F19" w:rsidRPr="00106313" w14:paraId="2D40BC9C" w14:textId="77777777" w:rsidTr="00030B4E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19EEDD98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BB7D1B4" w14:textId="21D75275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5F4DD27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1E93DD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5B3B6526" w:rsidR="00013F19" w:rsidRPr="00D31A2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1,809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52E087F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5C7D44FE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2,033</w:t>
            </w:r>
          </w:p>
        </w:tc>
      </w:tr>
      <w:tr w:rsidR="00013F19" w:rsidRPr="00106313" w14:paraId="64B9DDDE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6BBB4D35" w14:textId="6089EAE8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B82BD9E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41B12BD1" w14:textId="77777777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4EACD76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7ED90E37" w14:textId="7777777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80358D4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637398CD" w14:textId="77777777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F19" w:rsidRPr="00106313" w14:paraId="73B83A8D" w14:textId="77777777" w:rsidTr="00B208F9">
        <w:tc>
          <w:tcPr>
            <w:tcW w:w="2056" w:type="pct"/>
            <w:tcBorders>
              <w:top w:val="nil"/>
              <w:bottom w:val="nil"/>
            </w:tcBorders>
          </w:tcPr>
          <w:p w14:paraId="7632F84D" w14:textId="204D7E3D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lastRenderedPageBreak/>
              <w:t>เงินให้กู้ยืม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1C6C8C73" w14:textId="6FAC203F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B54CF9A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FAD06C9" w14:textId="14FAAC2E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BEA1D91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F7D27A2" w14:textId="5500A65A" w:rsidR="00013F19" w:rsidRPr="00D31A2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F66312B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E7904C1" w14:textId="7E6A7468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F19" w:rsidRPr="00106313" w14:paraId="24526A8A" w14:textId="77777777" w:rsidTr="00D6234F">
        <w:tc>
          <w:tcPr>
            <w:tcW w:w="2056" w:type="pct"/>
            <w:tcBorders>
              <w:bottom w:val="nil"/>
            </w:tcBorders>
          </w:tcPr>
          <w:p w14:paraId="24934F1A" w14:textId="57F0BA1C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</w:tcPr>
          <w:p w14:paraId="424E58CF" w14:textId="190CE33C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2B1D829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</w:tcPr>
          <w:p w14:paraId="0BBE8A5E" w14:textId="0243D74F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7CEFA16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4A5CF1D6" w14:textId="31511046" w:rsidR="00013F19" w:rsidRPr="00073F7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344,497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AB68265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</w:tcPr>
          <w:p w14:paraId="76B54CDB" w14:textId="5FD145FE" w:rsidR="00013F19" w:rsidRPr="005362FA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346,141</w:t>
            </w:r>
          </w:p>
        </w:tc>
      </w:tr>
      <w:tr w:rsidR="00013F19" w:rsidRPr="00106313" w14:paraId="0030EB8E" w14:textId="77777777" w:rsidTr="00D6234F">
        <w:tc>
          <w:tcPr>
            <w:tcW w:w="2056" w:type="pct"/>
            <w:tcBorders>
              <w:bottom w:val="nil"/>
            </w:tcBorders>
          </w:tcPr>
          <w:p w14:paraId="53F6A01A" w14:textId="0FA8910B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768E6EE" w14:textId="1E763A08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E6FF800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89F30A" w14:textId="7FC98C6A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F3D94B6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7EC7F0" w14:textId="0436BE20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344,497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2C8F00B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1ADB622" w14:textId="55EF454B" w:rsidR="00013F19" w:rsidRPr="005362FA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346,141</w:t>
            </w:r>
          </w:p>
        </w:tc>
      </w:tr>
      <w:tr w:rsidR="00013F19" w:rsidRPr="00106313" w14:paraId="711099CA" w14:textId="77777777" w:rsidTr="00D5630D">
        <w:tc>
          <w:tcPr>
            <w:tcW w:w="2056" w:type="pct"/>
            <w:tcBorders>
              <w:bottom w:val="nil"/>
            </w:tcBorders>
          </w:tcPr>
          <w:p w14:paraId="42D3807C" w14:textId="128728EB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46F4E751" w14:textId="77777777" w:rsidR="00013F19" w:rsidRPr="001678F0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C5AF933" w14:textId="77777777" w:rsidR="00013F19" w:rsidRPr="001678F0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916ED27" w14:textId="77777777" w:rsidR="00013F19" w:rsidRPr="001678F0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F94998E" w14:textId="77777777" w:rsidR="00013F19" w:rsidRPr="001678F0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2D3B2C2" w14:textId="77777777" w:rsidR="00013F19" w:rsidRPr="001678F0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E7D6B9B" w14:textId="77777777" w:rsidR="00013F19" w:rsidRPr="001678F0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C95FCD1" w14:textId="77777777" w:rsidR="00013F19" w:rsidRPr="001678F0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013F19" w:rsidRPr="00106313" w14:paraId="3032372D" w14:textId="77777777" w:rsidTr="001678F0">
        <w:tc>
          <w:tcPr>
            <w:tcW w:w="2056" w:type="pct"/>
            <w:tcBorders>
              <w:top w:val="nil"/>
            </w:tcBorders>
          </w:tcPr>
          <w:p w14:paraId="63233981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61ED71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CDEF141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FD9FEFD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59180879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A09FEA0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3C79EC7C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C7218E8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F19" w:rsidRPr="00106313" w14:paraId="71D0E977" w14:textId="77777777" w:rsidTr="00360CA5">
        <w:tc>
          <w:tcPr>
            <w:tcW w:w="2056" w:type="pct"/>
          </w:tcPr>
          <w:p w14:paraId="117B8A59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</w:tcPr>
          <w:p w14:paraId="4B77395F" w14:textId="26D084A0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E0BE77" w14:textId="77777777" w:rsidR="00013F19" w:rsidRPr="00106313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3F7A39C" w14:textId="69F79E9A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013F19" w:rsidRPr="00106313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2857A17C" w14:textId="587810AE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013F19" w:rsidRPr="00106313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455B6B" w14:textId="559701FB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F19" w:rsidRPr="00106313" w14:paraId="4B49FB33" w14:textId="77777777" w:rsidTr="008309B2">
        <w:tc>
          <w:tcPr>
            <w:tcW w:w="2056" w:type="pct"/>
            <w:tcBorders>
              <w:bottom w:val="nil"/>
            </w:tcBorders>
          </w:tcPr>
          <w:p w14:paraId="76997303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7DE32CC" w14:textId="287CC2B9" w:rsidR="00013F19" w:rsidRPr="00336E61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224FADED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33A3" w14:textId="5B8C66D1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7F59EC8C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1124B782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74DC0570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1D33D154" w:rsidR="00013F19" w:rsidRPr="00EB6338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13F19" w:rsidRPr="00106313" w14:paraId="2BF2A326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40B6C413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14:paraId="3E8CEE62" w14:textId="77777777" w:rsidR="00013F19" w:rsidRPr="00073F7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FA20B81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6A02EE7" w14:textId="77777777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A3421FF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D08F175" w14:textId="77777777" w:rsidR="00013F19" w:rsidRPr="00EB6338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B23C35D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160A808F" w14:textId="77777777" w:rsidR="00013F19" w:rsidRPr="00EB6338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F19" w:rsidRPr="00106313" w14:paraId="05A17F28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4713350E" w14:textId="58CFCA68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6E727F0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CF3F177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5831C74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1E746CA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0937326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3B54263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BC091AD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F19" w:rsidRPr="00106313" w14:paraId="563AFA03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0CA5C197" w14:textId="764A8A36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E0077C6" w14:textId="6D8B5A85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3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2FFD06F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AEBDC36" w14:textId="5E2AD00C" w:rsidR="00013F19" w:rsidRPr="009D631A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3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56BCBB4" w14:textId="77777777" w:rsidR="00013F19" w:rsidRPr="00106313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037278D5" w14:textId="586CC732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9923EF2" w14:textId="77777777" w:rsidR="00013F19" w:rsidRPr="00106313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A85B343" w14:textId="29333840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013F19" w:rsidRPr="00106313" w14:paraId="164AFE17" w14:textId="77777777" w:rsidTr="00316137">
        <w:tc>
          <w:tcPr>
            <w:tcW w:w="2056" w:type="pct"/>
            <w:tcBorders>
              <w:bottom w:val="nil"/>
            </w:tcBorders>
          </w:tcPr>
          <w:p w14:paraId="7C11BE4C" w14:textId="2092858D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7127" w14:textId="161C99EE" w:rsidR="00013F19" w:rsidRPr="00316137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3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807D5A2" w14:textId="77777777" w:rsidR="00013F19" w:rsidRPr="00316137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9A58" w14:textId="2B7C464F" w:rsidR="00013F19" w:rsidRPr="009D631A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3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4F7CEA6C" w14:textId="77777777" w:rsidR="00013F19" w:rsidRPr="00316137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23E1" w14:textId="580F9F28" w:rsidR="00013F19" w:rsidRPr="00316137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31" w:type="pct"/>
            <w:tcBorders>
              <w:bottom w:val="nil"/>
            </w:tcBorders>
          </w:tcPr>
          <w:p w14:paraId="7F7F1EC4" w14:textId="77777777" w:rsidR="00013F19" w:rsidRPr="00316137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CC2F9A" w14:textId="35E8C76B" w:rsidR="00013F19" w:rsidRPr="00316137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013F19" w:rsidRPr="00106313" w14:paraId="639D6746" w14:textId="77777777" w:rsidTr="00564A4C">
        <w:tc>
          <w:tcPr>
            <w:tcW w:w="2056" w:type="pct"/>
            <w:tcBorders>
              <w:bottom w:val="nil"/>
            </w:tcBorders>
          </w:tcPr>
          <w:p w14:paraId="2DE8E90C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1492D" w14:textId="7777777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2A118B0" w14:textId="77777777" w:rsidR="00013F19" w:rsidRPr="00316137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D13DF" w14:textId="77777777" w:rsidR="00013F19" w:rsidRPr="00316137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7301646" w14:textId="77777777" w:rsidR="00013F19" w:rsidRPr="00316137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D3411C" w14:textId="77777777" w:rsidR="00013F19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575CC88" w14:textId="77777777" w:rsidR="00013F19" w:rsidRPr="00316137" w:rsidRDefault="00013F19" w:rsidP="00013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63342C89" w14:textId="77777777" w:rsidR="00013F19" w:rsidRPr="00316137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F19" w:rsidRPr="00106313" w14:paraId="38B7535C" w14:textId="77777777" w:rsidTr="00155B74">
        <w:tc>
          <w:tcPr>
            <w:tcW w:w="2056" w:type="pct"/>
          </w:tcPr>
          <w:p w14:paraId="0B2DB59E" w14:textId="71459FB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739D14E9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3EC0F6BD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5BD5D57F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17F8A3F9" w14:textId="77777777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F19" w:rsidRPr="00106313" w14:paraId="0362CB3D" w14:textId="77777777" w:rsidTr="00977C8A">
        <w:tc>
          <w:tcPr>
            <w:tcW w:w="2056" w:type="pct"/>
          </w:tcPr>
          <w:p w14:paraId="2D8E38C3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44245686" w14:textId="002A687D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3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570380E7" w14:textId="28A23373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EB91A7D" w14:textId="6F2EF9C3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5,858</w:t>
            </w:r>
          </w:p>
        </w:tc>
        <w:tc>
          <w:tcPr>
            <w:tcW w:w="131" w:type="pct"/>
          </w:tcPr>
          <w:p w14:paraId="4E3A3242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9A6E9C4" w14:textId="6B335448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45F">
              <w:rPr>
                <w:rFonts w:asciiTheme="majorBidi" w:hAnsiTheme="majorBidi" w:cstheme="majorBidi"/>
                <w:sz w:val="30"/>
                <w:szCs w:val="30"/>
              </w:rPr>
              <w:t>3,154</w:t>
            </w:r>
          </w:p>
        </w:tc>
      </w:tr>
      <w:tr w:rsidR="00013F19" w:rsidRPr="00106313" w14:paraId="3BDAE103" w14:textId="77777777" w:rsidTr="00135E12">
        <w:tc>
          <w:tcPr>
            <w:tcW w:w="2056" w:type="pct"/>
          </w:tcPr>
          <w:p w14:paraId="60F810F8" w14:textId="2A1AC8DD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27AFD5E2" w14:textId="22A74E6F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D63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BD127AF" w14:textId="1A881D6A" w:rsidR="00013F19" w:rsidRPr="0010631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4EDB5D6A" w14:textId="2B1A00E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013F19" w:rsidRPr="00106313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7776E99" w14:textId="31D62D2D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F19" w:rsidRPr="00106313" w14:paraId="54D9E11F" w14:textId="77777777" w:rsidTr="00135E12">
        <w:tc>
          <w:tcPr>
            <w:tcW w:w="2056" w:type="pct"/>
            <w:tcBorders>
              <w:bottom w:val="nil"/>
            </w:tcBorders>
          </w:tcPr>
          <w:p w14:paraId="0FE2529E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825DA" w14:textId="0778AAE8" w:rsidR="00013F19" w:rsidRPr="006528DA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3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1A210DB7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283118C3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48" w:type="pct"/>
            <w:tcBorders>
              <w:bottom w:val="nil"/>
            </w:tcBorders>
          </w:tcPr>
          <w:p w14:paraId="0BFEF444" w14:textId="77777777" w:rsidR="00013F19" w:rsidRPr="00155B74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7BBE" w14:textId="087BDAF3" w:rsidR="00013F19" w:rsidRPr="00073F7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5,858</w:t>
            </w:r>
          </w:p>
        </w:tc>
        <w:tc>
          <w:tcPr>
            <w:tcW w:w="131" w:type="pct"/>
            <w:tcBorders>
              <w:bottom w:val="nil"/>
            </w:tcBorders>
          </w:tcPr>
          <w:p w14:paraId="07B0FF5B" w14:textId="77777777" w:rsidR="00013F19" w:rsidRPr="00155B74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2D38AF35" w:rsidR="00013F19" w:rsidRPr="00155B74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3,154</w:t>
            </w:r>
          </w:p>
        </w:tc>
      </w:tr>
      <w:tr w:rsidR="00013F19" w:rsidRPr="00106313" w14:paraId="49D4592C" w14:textId="77777777" w:rsidTr="00135E12">
        <w:tc>
          <w:tcPr>
            <w:tcW w:w="2056" w:type="pct"/>
            <w:tcBorders>
              <w:bottom w:val="nil"/>
            </w:tcBorders>
          </w:tcPr>
          <w:p w14:paraId="3F0081BA" w14:textId="77777777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7D973D" w14:textId="77777777" w:rsidR="00013F19" w:rsidRPr="00073F7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1A1FAA65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4BD8B71D" w14:textId="7777777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53F5A5E1" w14:textId="77777777" w:rsidR="00013F19" w:rsidRPr="00155B74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99A7C" w14:textId="77777777" w:rsidR="00013F19" w:rsidRPr="00073F7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49D8302F" w14:textId="77777777" w:rsidR="00013F19" w:rsidRPr="00155B74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05BD4A34" w14:textId="7777777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F19" w:rsidRPr="00106313" w14:paraId="41D86842" w14:textId="77777777" w:rsidTr="00073F73">
        <w:tc>
          <w:tcPr>
            <w:tcW w:w="2056" w:type="pct"/>
            <w:tcBorders>
              <w:top w:val="nil"/>
              <w:bottom w:val="nil"/>
            </w:tcBorders>
          </w:tcPr>
          <w:p w14:paraId="7DA187FE" w14:textId="7ABE573D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cs/>
                <w:lang w:val="en-US"/>
              </w:rPr>
              <w:t>เจ้าหนี้</w:t>
            </w: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38EB17E1" w14:textId="77777777" w:rsidR="00013F19" w:rsidRPr="00073F7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DFFEF47" w14:textId="77777777" w:rsidR="00013F19" w:rsidRPr="006528DA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E8B36C8" w14:textId="7777777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DC17524" w14:textId="77777777" w:rsidR="00013F19" w:rsidRPr="00155B74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1B7C1CB" w14:textId="77777777" w:rsidR="00013F19" w:rsidRPr="00073F73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19248CF" w14:textId="77777777" w:rsidR="00013F19" w:rsidRPr="00155B74" w:rsidRDefault="00013F19" w:rsidP="00013F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740012A6" w14:textId="77777777" w:rsidR="00013F19" w:rsidRDefault="00013F19" w:rsidP="0001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778F" w:rsidRPr="00106313" w14:paraId="75B46AA5" w14:textId="77777777" w:rsidTr="000C359C">
        <w:tc>
          <w:tcPr>
            <w:tcW w:w="2056" w:type="pct"/>
            <w:tcBorders>
              <w:top w:val="nil"/>
              <w:bottom w:val="nil"/>
            </w:tcBorders>
          </w:tcPr>
          <w:p w14:paraId="2304C5E5" w14:textId="48953BFF" w:rsidR="0089778F" w:rsidRPr="00106313" w:rsidRDefault="0089778F" w:rsidP="0089778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</w:tcPr>
          <w:p w14:paraId="092895D2" w14:textId="640F76A7" w:rsidR="0089778F" w:rsidRPr="00073F73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5085288" w14:textId="77777777" w:rsidR="0089778F" w:rsidRPr="006528DA" w:rsidRDefault="0089778F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</w:tcPr>
          <w:p w14:paraId="5B5322EA" w14:textId="5FC7FA56" w:rsidR="0089778F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F6F606C" w14:textId="77777777" w:rsidR="0089778F" w:rsidRPr="00155B74" w:rsidRDefault="0089778F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2DAEA" w14:textId="60357EC3" w:rsidR="0089778F" w:rsidRPr="00B55861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4A250804" w14:textId="77777777" w:rsidR="0089778F" w:rsidRPr="00155B74" w:rsidRDefault="0089778F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9B16676" w14:textId="4FBB41D8" w:rsidR="0089778F" w:rsidRPr="003E2962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778F" w:rsidRPr="00106313" w14:paraId="7B8977C3" w14:textId="77777777" w:rsidTr="00073F73">
        <w:tc>
          <w:tcPr>
            <w:tcW w:w="2056" w:type="pct"/>
            <w:tcBorders>
              <w:top w:val="nil"/>
              <w:bottom w:val="nil"/>
            </w:tcBorders>
          </w:tcPr>
          <w:p w14:paraId="5D67109B" w14:textId="42A33C04" w:rsidR="0089778F" w:rsidRPr="00106313" w:rsidRDefault="0089778F" w:rsidP="0089778F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5F4FF32" w14:textId="4047D6DC" w:rsidR="0089778F" w:rsidRPr="00073F73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2EF08CA" w14:textId="77777777" w:rsidR="0089778F" w:rsidRPr="006528DA" w:rsidRDefault="0089778F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310F3E" w14:textId="0E43B33D" w:rsidR="0089778F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022798A" w14:textId="77777777" w:rsidR="0089778F" w:rsidRPr="00155B74" w:rsidRDefault="0089778F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D8FED" w14:textId="46460D29" w:rsidR="0089778F" w:rsidRPr="0080325B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8A76D6A" w14:textId="77777777" w:rsidR="0089778F" w:rsidRPr="00155B74" w:rsidRDefault="0089778F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A1D27B7" w14:textId="6B482143" w:rsidR="0089778F" w:rsidRPr="003E2962" w:rsidRDefault="0089778F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13F19" w:rsidRPr="00106313" w14:paraId="726A72E2" w14:textId="77777777" w:rsidTr="0089778F">
        <w:tc>
          <w:tcPr>
            <w:tcW w:w="2056" w:type="pct"/>
            <w:tcBorders>
              <w:top w:val="nil"/>
              <w:bottom w:val="nil"/>
            </w:tcBorders>
          </w:tcPr>
          <w:p w14:paraId="42668E4B" w14:textId="05F56A25" w:rsidR="00013F19" w:rsidRPr="00106313" w:rsidRDefault="00013F19" w:rsidP="00013F19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013F19" w:rsidRPr="0089778F" w:rsidRDefault="00013F19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013F19" w:rsidRPr="0089778F" w:rsidRDefault="00013F19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013F19" w:rsidRPr="0089778F" w:rsidRDefault="00013F19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013F19" w:rsidRPr="0089778F" w:rsidRDefault="00013F19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013F19" w:rsidRPr="0089778F" w:rsidRDefault="00013F19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402F3F" w14:textId="77777777" w:rsidR="00013F19" w:rsidRPr="0089778F" w:rsidRDefault="00013F19" w:rsidP="008977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09613CE9" w14:textId="77777777" w:rsidR="00013F19" w:rsidRPr="0089778F" w:rsidRDefault="00013F19" w:rsidP="0089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D381341" w14:textId="77777777" w:rsidR="002826B8" w:rsidRDefault="009568F3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เงินให้กู้ยืมกับกิจการที่เกี่ยวข้องกันทั้งหมดไม่มีหลักประกัน</w:t>
      </w:r>
    </w:p>
    <w:p w14:paraId="5F420F14" w14:textId="77777777" w:rsidR="00F02951" w:rsidRDefault="00F0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8139544" w14:textId="7DF672A9" w:rsidR="002826B8" w:rsidRPr="007116CE" w:rsidRDefault="002826B8" w:rsidP="0028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cs/>
          <w:lang w:val="en-GB"/>
        </w:rPr>
      </w:pPr>
      <w:r w:rsidRPr="007116C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เงินกู้ยืมระยะสั้นของ</w:t>
      </w:r>
      <w:r w:rsidR="00786B64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คิง</w:t>
      </w:r>
      <w:r w:rsidR="007E50E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86B64">
        <w:rPr>
          <w:rFonts w:asciiTheme="majorBidi" w:hAnsiTheme="majorBidi" w:cstheme="majorBidi" w:hint="cs"/>
          <w:i/>
          <w:iCs/>
          <w:sz w:val="30"/>
          <w:szCs w:val="30"/>
          <w:cs/>
        </w:rPr>
        <w:t>มารีน ฟู้ดส์ จำกัด</w:t>
      </w:r>
    </w:p>
    <w:p w14:paraId="4251FF69" w14:textId="77777777" w:rsidR="002826B8" w:rsidRPr="007116CE" w:rsidRDefault="002826B8" w:rsidP="0028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C03157" w14:textId="28390EC6" w:rsidR="002826B8" w:rsidRPr="00E46B9A" w:rsidRDefault="00786B64" w:rsidP="00E4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 คิง</w:t>
      </w:r>
      <w:r w:rsidR="007E50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มารีน ฟู้ดส์ จำกัด ซึ่งเป็นบริษัทย่อยแห่งหนึ่ง</w:t>
      </w:r>
      <w:r w:rsidR="00045ED6" w:rsidRPr="007116CE">
        <w:rPr>
          <w:rFonts w:asciiTheme="majorBidi" w:hAnsiTheme="majorBidi" w:cstheme="majorBidi"/>
          <w:sz w:val="30"/>
          <w:szCs w:val="30"/>
        </w:rPr>
        <w:t xml:space="preserve"> </w:t>
      </w:r>
      <w:r w:rsidR="006C596C" w:rsidRPr="007116CE">
        <w:rPr>
          <w:rFonts w:asciiTheme="majorBidi" w:hAnsiTheme="majorBidi" w:cstheme="majorBidi" w:hint="cs"/>
          <w:sz w:val="30"/>
          <w:szCs w:val="30"/>
          <w:cs/>
        </w:rPr>
        <w:t>ได้เข้าทำสัญญา</w:t>
      </w:r>
      <w:r w:rsidR="002826B8" w:rsidRPr="007116CE">
        <w:rPr>
          <w:rFonts w:asciiTheme="majorBidi" w:hAnsiTheme="majorBidi" w:cstheme="majorBidi"/>
          <w:sz w:val="30"/>
          <w:szCs w:val="30"/>
          <w:cs/>
        </w:rPr>
        <w:t>เงินกู้ยืมระยะสั้น</w:t>
      </w:r>
      <w:r w:rsidR="00C068E0">
        <w:rPr>
          <w:rFonts w:asciiTheme="majorBidi" w:hAnsiTheme="majorBidi" w:cstheme="majorBidi" w:hint="cs"/>
          <w:sz w:val="30"/>
          <w:szCs w:val="30"/>
          <w:cs/>
        </w:rPr>
        <w:t>กับบุคคลและ</w:t>
      </w:r>
      <w:r w:rsidR="002826B8" w:rsidRPr="007116C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E46B9A">
        <w:rPr>
          <w:rFonts w:asciiTheme="majorBidi" w:hAnsiTheme="majorBidi" w:cstheme="majorBidi"/>
          <w:sz w:val="30"/>
          <w:szCs w:val="30"/>
        </w:rPr>
        <w:br/>
      </w:r>
      <w:r w:rsidR="002826B8" w:rsidRPr="007116CE">
        <w:rPr>
          <w:rFonts w:asciiTheme="majorBidi" w:hAnsiTheme="majorBidi" w:cstheme="majorBidi"/>
          <w:sz w:val="30"/>
          <w:szCs w:val="30"/>
          <w:cs/>
        </w:rPr>
        <w:t>ที่เกี่ยวข้องกันตามสัดส่วนการถือหุ้นในรูปแบบของตั๋วสัญญาใช้เงิน จำนวนทั้งสิ้น</w:t>
      </w:r>
      <w:r w:rsidR="00A274DA" w:rsidRPr="007116CE">
        <w:rPr>
          <w:rFonts w:asciiTheme="majorBidi" w:hAnsiTheme="majorBidi" w:cstheme="majorBidi"/>
          <w:sz w:val="30"/>
          <w:szCs w:val="30"/>
        </w:rPr>
        <w:t xml:space="preserve"> 20.0</w:t>
      </w:r>
      <w:r w:rsidR="002826B8" w:rsidRPr="007116CE">
        <w:rPr>
          <w:rFonts w:asciiTheme="majorBidi" w:hAnsiTheme="majorBidi" w:cstheme="majorBidi"/>
          <w:sz w:val="30"/>
          <w:szCs w:val="30"/>
        </w:rPr>
        <w:t xml:space="preserve"> </w:t>
      </w:r>
      <w:r w:rsidR="002826B8" w:rsidRPr="007116CE">
        <w:rPr>
          <w:rFonts w:asciiTheme="majorBidi" w:hAnsiTheme="majorBidi" w:cstheme="majorBidi"/>
          <w:sz w:val="30"/>
          <w:szCs w:val="30"/>
          <w:cs/>
        </w:rPr>
        <w:t>ล้านบาท มีอัตราดอกเบี้ยร้อยล</w:t>
      </w:r>
      <w:r w:rsidR="002826B8" w:rsidRPr="007116CE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A274DA" w:rsidRPr="007116CE">
        <w:rPr>
          <w:rFonts w:asciiTheme="majorBidi" w:hAnsiTheme="majorBidi" w:cstheme="majorBidi"/>
          <w:sz w:val="30"/>
          <w:szCs w:val="30"/>
        </w:rPr>
        <w:t>4.65</w:t>
      </w:r>
      <w:r w:rsidR="00491C8E" w:rsidRPr="007116CE">
        <w:rPr>
          <w:rFonts w:asciiTheme="majorBidi" w:hAnsiTheme="majorBidi" w:cstheme="majorBidi"/>
          <w:sz w:val="30"/>
          <w:szCs w:val="30"/>
        </w:rPr>
        <w:t xml:space="preserve"> </w:t>
      </w:r>
      <w:r w:rsidR="002826B8" w:rsidRPr="007116CE">
        <w:rPr>
          <w:rFonts w:asciiTheme="majorBidi" w:hAnsiTheme="majorBidi" w:cstheme="majorBidi"/>
          <w:sz w:val="30"/>
          <w:szCs w:val="30"/>
          <w:cs/>
        </w:rPr>
        <w:t>ต่อปี เพื่อใช้ขยายธุรกิจให้เป็นไปตามแผนที่กำหนดไว้</w:t>
      </w:r>
      <w:r w:rsidR="006C596C" w:rsidRPr="007116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596C" w:rsidRPr="007116CE">
        <w:rPr>
          <w:rFonts w:asciiTheme="majorBidi" w:hAnsiTheme="majorBidi"/>
          <w:sz w:val="30"/>
          <w:szCs w:val="30"/>
          <w:cs/>
        </w:rPr>
        <w:t>อย่างไรก็ตามบริษ</w:t>
      </w:r>
      <w:r w:rsidR="006C596C" w:rsidRPr="007116CE">
        <w:rPr>
          <w:rFonts w:asciiTheme="majorBidi" w:hAnsiTheme="majorBidi" w:hint="cs"/>
          <w:sz w:val="30"/>
          <w:szCs w:val="30"/>
          <w:cs/>
        </w:rPr>
        <w:t>ัท</w:t>
      </w:r>
      <w:r>
        <w:rPr>
          <w:rFonts w:asciiTheme="majorBidi" w:hAnsiTheme="majorBidi" w:hint="cs"/>
          <w:sz w:val="30"/>
          <w:szCs w:val="30"/>
          <w:cs/>
        </w:rPr>
        <w:t>ย่อยดังกล่าว</w:t>
      </w:r>
      <w:r w:rsidR="006C596C" w:rsidRPr="007116CE">
        <w:rPr>
          <w:rFonts w:asciiTheme="majorBidi" w:hAnsiTheme="majorBidi"/>
          <w:sz w:val="30"/>
          <w:szCs w:val="30"/>
          <w:cs/>
        </w:rPr>
        <w:t>ได</w:t>
      </w:r>
      <w:r w:rsidR="006C596C" w:rsidRPr="007116CE">
        <w:rPr>
          <w:rFonts w:asciiTheme="majorBidi" w:hAnsiTheme="majorBidi" w:hint="cs"/>
          <w:sz w:val="30"/>
          <w:szCs w:val="30"/>
          <w:cs/>
        </w:rPr>
        <w:t>้</w:t>
      </w:r>
      <w:r w:rsidR="006C596C" w:rsidRPr="007116CE">
        <w:rPr>
          <w:rFonts w:asciiTheme="majorBidi" w:hAnsiTheme="majorBidi"/>
          <w:sz w:val="30"/>
          <w:szCs w:val="30"/>
          <w:cs/>
        </w:rPr>
        <w:t>ช</w:t>
      </w:r>
      <w:r w:rsidR="006C596C" w:rsidRPr="007116CE">
        <w:rPr>
          <w:rFonts w:asciiTheme="majorBidi" w:hAnsiTheme="majorBidi" w:hint="cs"/>
          <w:sz w:val="30"/>
          <w:szCs w:val="30"/>
          <w:cs/>
        </w:rPr>
        <w:t>ำ</w:t>
      </w:r>
      <w:r w:rsidR="006C596C" w:rsidRPr="007116CE">
        <w:rPr>
          <w:rFonts w:asciiTheme="majorBidi" w:hAnsiTheme="majorBidi"/>
          <w:sz w:val="30"/>
          <w:szCs w:val="30"/>
          <w:cs/>
        </w:rPr>
        <w:t>ระคืน</w:t>
      </w:r>
      <w:r w:rsidR="00E46B9A">
        <w:rPr>
          <w:rFonts w:asciiTheme="majorBidi" w:hAnsiTheme="majorBidi"/>
          <w:sz w:val="30"/>
          <w:szCs w:val="30"/>
        </w:rPr>
        <w:br/>
      </w:r>
      <w:r w:rsidR="006C596C" w:rsidRPr="007116CE">
        <w:rPr>
          <w:rFonts w:asciiTheme="majorBidi" w:hAnsiTheme="majorBidi"/>
          <w:sz w:val="30"/>
          <w:szCs w:val="30"/>
          <w:cs/>
        </w:rPr>
        <w:t>เงินต</w:t>
      </w:r>
      <w:r w:rsidR="006C596C" w:rsidRPr="007116CE">
        <w:rPr>
          <w:rFonts w:asciiTheme="majorBidi" w:hAnsiTheme="majorBidi" w:hint="cs"/>
          <w:sz w:val="30"/>
          <w:szCs w:val="30"/>
          <w:cs/>
        </w:rPr>
        <w:t>้</w:t>
      </w:r>
      <w:r w:rsidR="006C596C" w:rsidRPr="007116CE">
        <w:rPr>
          <w:rFonts w:asciiTheme="majorBidi" w:hAnsiTheme="majorBidi"/>
          <w:sz w:val="30"/>
          <w:szCs w:val="30"/>
          <w:cs/>
        </w:rPr>
        <w:t>น และดอกเบี้ยท</w:t>
      </w:r>
      <w:r w:rsidR="006C596C" w:rsidRPr="007116CE">
        <w:rPr>
          <w:rFonts w:asciiTheme="majorBidi" w:hAnsiTheme="majorBidi" w:hint="cs"/>
          <w:sz w:val="30"/>
          <w:szCs w:val="30"/>
          <w:cs/>
        </w:rPr>
        <w:t>ั้งจำ</w:t>
      </w:r>
      <w:r w:rsidR="006C596C" w:rsidRPr="007116CE">
        <w:rPr>
          <w:rFonts w:asciiTheme="majorBidi" w:hAnsiTheme="majorBidi"/>
          <w:sz w:val="30"/>
          <w:szCs w:val="30"/>
          <w:cs/>
        </w:rPr>
        <w:t>นวน</w:t>
      </w:r>
      <w:r w:rsidR="006C596C" w:rsidRPr="007116CE">
        <w:rPr>
          <w:rFonts w:asciiTheme="majorBidi" w:hAnsiTheme="majorBidi" w:hint="cs"/>
          <w:sz w:val="30"/>
          <w:szCs w:val="30"/>
          <w:cs/>
        </w:rPr>
        <w:t>ภาย</w:t>
      </w:r>
      <w:r w:rsidR="006C596C" w:rsidRPr="007116CE">
        <w:rPr>
          <w:rFonts w:asciiTheme="majorBidi" w:hAnsiTheme="majorBidi"/>
          <w:sz w:val="30"/>
          <w:szCs w:val="30"/>
          <w:cs/>
        </w:rPr>
        <w:t>ใน</w:t>
      </w:r>
      <w:r w:rsidR="006C596C" w:rsidRPr="007116CE">
        <w:rPr>
          <w:rFonts w:asciiTheme="majorBidi" w:hAnsiTheme="majorBidi" w:hint="cs"/>
          <w:sz w:val="30"/>
          <w:szCs w:val="30"/>
          <w:cs/>
        </w:rPr>
        <w:t>เดือน กันยายน</w:t>
      </w:r>
      <w:r w:rsidR="006C596C" w:rsidRPr="007116CE">
        <w:rPr>
          <w:rFonts w:asciiTheme="majorBidi" w:hAnsiTheme="majorBidi"/>
          <w:sz w:val="30"/>
          <w:szCs w:val="30"/>
          <w:cs/>
        </w:rPr>
        <w:t xml:space="preserve"> </w:t>
      </w:r>
      <w:r w:rsidR="006C596C" w:rsidRPr="007116CE">
        <w:rPr>
          <w:rFonts w:asciiTheme="majorBidi" w:hAnsiTheme="majorBidi"/>
          <w:sz w:val="30"/>
          <w:szCs w:val="30"/>
        </w:rPr>
        <w:t>2567</w:t>
      </w:r>
    </w:p>
    <w:p w14:paraId="563CFC8C" w14:textId="77777777" w:rsidR="00ED038D" w:rsidRDefault="00ED038D" w:rsidP="0028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B8F4364" w14:textId="77777777" w:rsidR="00ED038D" w:rsidRPr="006C596C" w:rsidRDefault="00ED038D" w:rsidP="00ED0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596C">
        <w:rPr>
          <w:rFonts w:asciiTheme="majorBidi" w:hAnsiTheme="majorBidi" w:cstheme="majorBidi"/>
          <w:i/>
          <w:iCs/>
          <w:sz w:val="30"/>
          <w:szCs w:val="30"/>
          <w:cs/>
        </w:rPr>
        <w:t>การเลิกกิจการของบริษัทร่วม</w:t>
      </w:r>
    </w:p>
    <w:p w14:paraId="52193BC7" w14:textId="77777777" w:rsidR="00ED038D" w:rsidRPr="006C596C" w:rsidRDefault="00ED038D" w:rsidP="00ED0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596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172313" w14:textId="77777777" w:rsidR="00ED038D" w:rsidRDefault="00ED038D" w:rsidP="00ED0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6C596C">
        <w:rPr>
          <w:rFonts w:asciiTheme="majorBidi" w:hAnsiTheme="majorBidi" w:cstheme="majorBidi"/>
          <w:sz w:val="30"/>
          <w:szCs w:val="30"/>
          <w:cs/>
        </w:rPr>
        <w:t xml:space="preserve">ในที่ประชุมคณะกรรมการของบริษัท เมื่อวันที่ </w:t>
      </w:r>
      <w:r w:rsidRPr="006C596C">
        <w:rPr>
          <w:rFonts w:asciiTheme="majorBidi" w:hAnsiTheme="majorBidi" w:cstheme="majorBidi"/>
          <w:sz w:val="30"/>
          <w:szCs w:val="30"/>
        </w:rPr>
        <w:t>27</w:t>
      </w:r>
      <w:r w:rsidRPr="006C596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6C596C">
        <w:rPr>
          <w:rFonts w:asciiTheme="majorBidi" w:hAnsiTheme="majorBidi" w:cstheme="majorBidi"/>
          <w:sz w:val="30"/>
          <w:szCs w:val="30"/>
        </w:rPr>
        <w:t>2566</w:t>
      </w:r>
      <w:r w:rsidRPr="006C596C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คณะกรรมการมีมติอนุมัติการเลิกกิจการของบริษัท กินดีอยู่ดี </w:t>
      </w:r>
      <w:r w:rsidRPr="006C596C">
        <w:rPr>
          <w:rFonts w:asciiTheme="majorBidi" w:hAnsiTheme="majorBidi" w:cstheme="majorBidi"/>
          <w:sz w:val="30"/>
          <w:szCs w:val="30"/>
        </w:rPr>
        <w:t>2020</w:t>
      </w:r>
      <w:r w:rsidRPr="006C596C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ซึ่งเป็นบริษัทร่วมของกลุ่มบริษัท ถือหุ้นโดยบริษัท เซ็น แอนด์ สไปซี่ จำกัด</w:t>
      </w:r>
      <w:r w:rsidRPr="006C596C">
        <w:rPr>
          <w:rFonts w:asciiTheme="majorBidi" w:hAnsiTheme="majorBidi" w:cstheme="majorBidi"/>
          <w:sz w:val="30"/>
          <w:szCs w:val="30"/>
          <w:cs/>
        </w:rPr>
        <w:br/>
        <w:t xml:space="preserve">(ถือหุ้นร้อยละ </w:t>
      </w:r>
      <w:r w:rsidRPr="006C596C">
        <w:rPr>
          <w:rFonts w:asciiTheme="majorBidi" w:hAnsiTheme="majorBidi" w:cstheme="majorBidi"/>
          <w:sz w:val="30"/>
          <w:szCs w:val="30"/>
        </w:rPr>
        <w:t>25</w:t>
      </w:r>
      <w:r w:rsidRPr="006C596C">
        <w:rPr>
          <w:rFonts w:asciiTheme="majorBidi" w:hAnsiTheme="majorBidi" w:cstheme="majorBidi"/>
          <w:sz w:val="30"/>
          <w:szCs w:val="30"/>
          <w:cs/>
        </w:rPr>
        <w:t>) ทั้งนี้การเลิกกิจการของบริษัทร่วมดังกล่าวไม่มีผลกระทบต่อการดำเนินงานหรือฐานะการเงินของกลุ่มบริษัท จากผลการดำเนินงานและแผนการเลิกกิจการดังกล่าวส่งผลให้กลุ่มบริษัทพิจารณาตั้งด้อยค่า</w:t>
      </w:r>
      <w:r w:rsidRPr="006C596C">
        <w:rPr>
          <w:rFonts w:asciiTheme="majorBidi" w:hAnsiTheme="majorBidi" w:cstheme="majorBidi"/>
          <w:sz w:val="30"/>
          <w:szCs w:val="30"/>
          <w:cs/>
        </w:rPr>
        <w:br/>
        <w:t xml:space="preserve">เงินลงทุนในบริษัทร่วมแล้วทั้งจำนวนในปี </w:t>
      </w:r>
      <w:r w:rsidRPr="006C596C">
        <w:rPr>
          <w:rFonts w:asciiTheme="majorBidi" w:hAnsiTheme="majorBidi" w:cstheme="majorBidi"/>
          <w:sz w:val="30"/>
          <w:szCs w:val="30"/>
        </w:rPr>
        <w:t>2565</w:t>
      </w:r>
      <w:r w:rsidRPr="006C59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96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6C596C">
        <w:rPr>
          <w:rFonts w:asciiTheme="majorBidi" w:hAnsiTheme="majorBidi" w:cstheme="majorBidi"/>
          <w:sz w:val="30"/>
          <w:szCs w:val="30"/>
          <w:cs/>
        </w:rPr>
        <w:t>บริษัทร่วมดำเนินการ</w:t>
      </w:r>
      <w:r w:rsidRPr="006C596C">
        <w:rPr>
          <w:rFonts w:asciiTheme="majorBidi" w:hAnsiTheme="majorBidi"/>
          <w:sz w:val="30"/>
          <w:szCs w:val="30"/>
          <w:cs/>
        </w:rPr>
        <w:t>จดทะเบียนเลิกกิจการกับ</w:t>
      </w:r>
      <w:r w:rsidRPr="006C596C">
        <w:rPr>
          <w:rFonts w:asciiTheme="majorBidi" w:hAnsiTheme="majorBidi"/>
          <w:sz w:val="30"/>
          <w:szCs w:val="30"/>
        </w:rPr>
        <w:br/>
      </w:r>
      <w:r w:rsidRPr="006C596C">
        <w:rPr>
          <w:rFonts w:asciiTheme="majorBidi" w:hAnsiTheme="majorBidi"/>
          <w:sz w:val="30"/>
          <w:szCs w:val="30"/>
          <w:cs/>
        </w:rPr>
        <w:t>กรมพัฒ</w:t>
      </w:r>
      <w:r w:rsidRPr="006C596C">
        <w:rPr>
          <w:rFonts w:asciiTheme="majorBidi" w:hAnsiTheme="majorBidi" w:hint="cs"/>
          <w:sz w:val="30"/>
          <w:szCs w:val="30"/>
          <w:cs/>
        </w:rPr>
        <w:t>นาธุรกิจการค้า</w:t>
      </w:r>
      <w:r w:rsidRPr="006C596C">
        <w:rPr>
          <w:rFonts w:asciiTheme="majorBidi" w:hAnsiTheme="majorBidi"/>
          <w:sz w:val="30"/>
          <w:szCs w:val="30"/>
          <w:cs/>
        </w:rPr>
        <w:t>แล้ว</w:t>
      </w:r>
      <w:r w:rsidRPr="006C596C">
        <w:rPr>
          <w:rFonts w:asciiTheme="majorBidi" w:hAnsiTheme="majorBidi" w:hint="cs"/>
          <w:sz w:val="30"/>
          <w:szCs w:val="30"/>
          <w:cs/>
        </w:rPr>
        <w:t>เมื่อ</w:t>
      </w:r>
      <w:r w:rsidRPr="006C596C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6C596C">
        <w:rPr>
          <w:rFonts w:asciiTheme="majorBidi" w:hAnsiTheme="majorBidi"/>
          <w:sz w:val="30"/>
          <w:szCs w:val="30"/>
        </w:rPr>
        <w:t>16</w:t>
      </w:r>
      <w:r w:rsidRPr="006C596C">
        <w:rPr>
          <w:rFonts w:asciiTheme="majorBidi" w:hAnsiTheme="majorBidi"/>
          <w:sz w:val="30"/>
          <w:szCs w:val="30"/>
          <w:cs/>
        </w:rPr>
        <w:t xml:space="preserve"> </w:t>
      </w:r>
      <w:r w:rsidRPr="006C596C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6C596C">
        <w:rPr>
          <w:rFonts w:asciiTheme="majorBidi" w:hAnsiTheme="majorBidi" w:cstheme="majorBidi"/>
          <w:sz w:val="30"/>
          <w:szCs w:val="30"/>
        </w:rPr>
        <w:t xml:space="preserve"> </w:t>
      </w:r>
      <w:r w:rsidRPr="006C596C">
        <w:rPr>
          <w:rFonts w:asciiTheme="majorBidi" w:hAnsiTheme="majorBidi"/>
          <w:sz w:val="30"/>
          <w:szCs w:val="30"/>
          <w:cs/>
        </w:rPr>
        <w:t>2</w:t>
      </w:r>
      <w:r w:rsidRPr="006C596C">
        <w:rPr>
          <w:rFonts w:asciiTheme="majorBidi" w:hAnsiTheme="majorBidi"/>
          <w:sz w:val="30"/>
          <w:szCs w:val="30"/>
        </w:rPr>
        <w:t>567</w:t>
      </w:r>
    </w:p>
    <w:p w14:paraId="6EA55E5D" w14:textId="77777777" w:rsidR="002826B8" w:rsidRDefault="002826B8" w:rsidP="008D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4BD7CD" w14:textId="715C2280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8154D7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8E4656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  <w:r w:rsidR="008E465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815404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0CA2A2D3" w14:textId="62ECD101" w:rsidR="008E3B76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1AF24C" w14:textId="5F643C54" w:rsidR="008154D7" w:rsidRPr="002A5AAB" w:rsidRDefault="002A5AAB" w:rsidP="002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8154D7" w:rsidRPr="002A5AAB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</w:t>
      </w:r>
    </w:p>
    <w:p w14:paraId="56984F44" w14:textId="77777777" w:rsidR="008154D7" w:rsidRDefault="008154D7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720"/>
        <w:gridCol w:w="1709"/>
        <w:gridCol w:w="272"/>
        <w:gridCol w:w="2159"/>
      </w:tblGrid>
      <w:tr w:rsidR="00124ED6" w:rsidRPr="00CD4D1B" w14:paraId="0E08B74E" w14:textId="77777777" w:rsidTr="004045FB">
        <w:trPr>
          <w:trHeight w:val="461"/>
          <w:tblHeader/>
        </w:trPr>
        <w:tc>
          <w:tcPr>
            <w:tcW w:w="2353" w:type="pct"/>
          </w:tcPr>
          <w:p w14:paraId="1BC72ED1" w14:textId="07ADF4D4" w:rsidR="00124ED6" w:rsidRPr="008A7132" w:rsidRDefault="00317B90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1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04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1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24ED6"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92" w:type="pct"/>
          </w:tcPr>
          <w:p w14:paraId="435BC7B1" w14:textId="4771B49A" w:rsidR="00124ED6" w:rsidRPr="00CD4D1B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1" w:type="pct"/>
            <w:hideMark/>
          </w:tcPr>
          <w:p w14:paraId="33089AE2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C2A91D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828BDDE" w14:textId="77777777" w:rsidR="00124ED6" w:rsidRPr="00CD4D1B" w:rsidRDefault="00124ED6" w:rsidP="00B279B2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8A7132" w14:paraId="6C2F9EEA" w14:textId="77777777" w:rsidTr="004045FB">
        <w:trPr>
          <w:tblHeader/>
        </w:trPr>
        <w:tc>
          <w:tcPr>
            <w:tcW w:w="2353" w:type="pct"/>
          </w:tcPr>
          <w:p w14:paraId="7F6CF40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11DA1EA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5" w:type="pct"/>
            <w:gridSpan w:val="3"/>
            <w:hideMark/>
          </w:tcPr>
          <w:p w14:paraId="77D61D51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8A7132" w14:paraId="027A7F47" w14:textId="77777777" w:rsidTr="004045FB">
        <w:trPr>
          <w:tblHeader/>
        </w:trPr>
        <w:tc>
          <w:tcPr>
            <w:tcW w:w="2353" w:type="pct"/>
            <w:hideMark/>
          </w:tcPr>
          <w:p w14:paraId="79F065D3" w14:textId="6FB61D29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9568F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392" w:type="pct"/>
          </w:tcPr>
          <w:p w14:paraId="167F425F" w14:textId="77777777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B21ED96" w14:textId="1CCFC7D2" w:rsidR="00124ED6" w:rsidRPr="008A7132" w:rsidRDefault="009162BD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F39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393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4FA45A6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F2BE845" w14:textId="676B963E" w:rsidR="00124ED6" w:rsidRPr="008A7132" w:rsidRDefault="009162BD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3,849</w:t>
            </w:r>
          </w:p>
        </w:tc>
      </w:tr>
      <w:tr w:rsidR="00124ED6" w:rsidRPr="008A7132" w14:paraId="6EF5526D" w14:textId="77777777" w:rsidTr="004045FB">
        <w:trPr>
          <w:tblHeader/>
        </w:trPr>
        <w:tc>
          <w:tcPr>
            <w:tcW w:w="2353" w:type="pct"/>
          </w:tcPr>
          <w:p w14:paraId="307182F6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92" w:type="pct"/>
          </w:tcPr>
          <w:p w14:paraId="0DB9EBBE" w14:textId="6447A594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pct"/>
          </w:tcPr>
          <w:p w14:paraId="3095905F" w14:textId="4830C31F" w:rsidR="00124ED6" w:rsidRPr="008A7132" w:rsidRDefault="009162BD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393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393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48" w:type="pct"/>
          </w:tcPr>
          <w:p w14:paraId="74D056C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79D7744" w14:textId="6B51F051" w:rsidR="00124ED6" w:rsidRPr="008A7132" w:rsidRDefault="00AC6190" w:rsidP="00AC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</w:tr>
      <w:tr w:rsidR="00290A26" w:rsidRPr="008A7132" w14:paraId="24C3FECE" w14:textId="77777777" w:rsidTr="004045FB">
        <w:trPr>
          <w:tblHeader/>
        </w:trPr>
        <w:tc>
          <w:tcPr>
            <w:tcW w:w="2353" w:type="pct"/>
          </w:tcPr>
          <w:p w14:paraId="4E9D2943" w14:textId="6838E2BB" w:rsidR="00290A26" w:rsidRPr="008A7132" w:rsidRDefault="00290A2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92" w:type="pct"/>
          </w:tcPr>
          <w:p w14:paraId="7E44C56E" w14:textId="77777777" w:rsidR="00290A26" w:rsidRDefault="00290A2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pct"/>
          </w:tcPr>
          <w:p w14:paraId="2F5701DA" w14:textId="0BD97A5B" w:rsidR="00290A26" w:rsidRDefault="00290A26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(419)</w:t>
            </w:r>
          </w:p>
        </w:tc>
        <w:tc>
          <w:tcPr>
            <w:tcW w:w="148" w:type="pct"/>
          </w:tcPr>
          <w:p w14:paraId="37EEC975" w14:textId="77777777" w:rsidR="00290A26" w:rsidRPr="008A7132" w:rsidRDefault="00290A2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5EB36F5C" w14:textId="2444116E" w:rsidR="00290A26" w:rsidRDefault="00290A26" w:rsidP="00916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778"/>
                <w:tab w:val="left" w:pos="1326"/>
                <w:tab w:val="left" w:pos="1416"/>
              </w:tabs>
              <w:spacing w:after="0" w:line="240" w:lineRule="auto"/>
              <w:ind w:left="-108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A0518A" w14:textId="67108E29" w:rsidR="00C068E0" w:rsidRDefault="00C068E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12AA90B" w14:textId="77777777" w:rsidR="00C068E0" w:rsidRDefault="00C0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0014987" w14:textId="6E1321BC" w:rsidR="00762410" w:rsidRDefault="00835A05" w:rsidP="00C0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10E038DB" w14:textId="77777777" w:rsidR="00C068E0" w:rsidRPr="00C068E0" w:rsidRDefault="00C068E0" w:rsidP="00C0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711"/>
        <w:gridCol w:w="272"/>
        <w:gridCol w:w="2157"/>
      </w:tblGrid>
      <w:tr w:rsidR="00124ED6" w:rsidRPr="008A7132" w14:paraId="07918237" w14:textId="77777777" w:rsidTr="00B55861">
        <w:trPr>
          <w:trHeight w:val="461"/>
          <w:tblHeader/>
        </w:trPr>
        <w:tc>
          <w:tcPr>
            <w:tcW w:w="2745" w:type="pct"/>
          </w:tcPr>
          <w:p w14:paraId="17C42924" w14:textId="6C1D8909" w:rsidR="00124ED6" w:rsidRPr="008A7132" w:rsidRDefault="00317B90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91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04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045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1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045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32" w:type="pct"/>
            <w:hideMark/>
          </w:tcPr>
          <w:p w14:paraId="5B6AFE9A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2B6407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pct"/>
          </w:tcPr>
          <w:p w14:paraId="14D341D7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861" w:rsidRPr="008A7132" w14:paraId="2531AD47" w14:textId="77777777" w:rsidTr="00B55861">
        <w:trPr>
          <w:tblHeader/>
        </w:trPr>
        <w:tc>
          <w:tcPr>
            <w:tcW w:w="2745" w:type="pct"/>
          </w:tcPr>
          <w:p w14:paraId="743D38CA" w14:textId="77777777" w:rsidR="00B55861" w:rsidRPr="008A7132" w:rsidRDefault="00B55861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pct"/>
            <w:gridSpan w:val="3"/>
            <w:hideMark/>
          </w:tcPr>
          <w:p w14:paraId="6BB8A227" w14:textId="7922EA9D" w:rsidR="00B55861" w:rsidRPr="008A7132" w:rsidRDefault="00B55861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FEC" w:rsidRPr="008A7132" w14:paraId="4EF1C077" w14:textId="77777777" w:rsidTr="00B55861">
        <w:trPr>
          <w:tblHeader/>
        </w:trPr>
        <w:tc>
          <w:tcPr>
            <w:tcW w:w="2745" w:type="pct"/>
          </w:tcPr>
          <w:p w14:paraId="7DD1410D" w14:textId="5F871CD1" w:rsidR="00125FEC" w:rsidRPr="008A7132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2" w:type="pct"/>
          </w:tcPr>
          <w:p w14:paraId="5FB97BC5" w14:textId="77D94D7A" w:rsidR="00125FEC" w:rsidRPr="008A7132" w:rsidRDefault="00125FEC" w:rsidP="0012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193,950</w:t>
            </w:r>
          </w:p>
        </w:tc>
        <w:tc>
          <w:tcPr>
            <w:tcW w:w="148" w:type="pct"/>
          </w:tcPr>
          <w:p w14:paraId="69CE0BB5" w14:textId="77777777" w:rsidR="00125FEC" w:rsidRPr="008A7132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pct"/>
            <w:shd w:val="clear" w:color="auto" w:fill="auto"/>
          </w:tcPr>
          <w:p w14:paraId="20A4021C" w14:textId="2716CBF8" w:rsidR="00125FEC" w:rsidRPr="008A7132" w:rsidRDefault="008D4053" w:rsidP="008D4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3,020</w:t>
            </w:r>
          </w:p>
        </w:tc>
      </w:tr>
      <w:tr w:rsidR="00125FEC" w:rsidRPr="008A7132" w14:paraId="6C1522B4" w14:textId="77777777" w:rsidTr="00B55861">
        <w:trPr>
          <w:tblHeader/>
        </w:trPr>
        <w:tc>
          <w:tcPr>
            <w:tcW w:w="2745" w:type="pct"/>
          </w:tcPr>
          <w:p w14:paraId="2B717C55" w14:textId="0C48D058" w:rsidR="00125FEC" w:rsidRPr="008A7132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932" w:type="pct"/>
          </w:tcPr>
          <w:p w14:paraId="3BBBA052" w14:textId="2DDEEAE1" w:rsidR="00125FEC" w:rsidRPr="008A7132" w:rsidRDefault="00125FEC" w:rsidP="0012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9,031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280242A8" w14:textId="77777777" w:rsidR="00125FEC" w:rsidRPr="008A7132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pct"/>
            <w:shd w:val="clear" w:color="auto" w:fill="auto"/>
          </w:tcPr>
          <w:p w14:paraId="79C3EAD7" w14:textId="7E7499FD" w:rsidR="00125FEC" w:rsidRPr="008A7132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778"/>
                <w:tab w:val="left" w:pos="1326"/>
                <w:tab w:val="left" w:pos="1416"/>
              </w:tabs>
              <w:spacing w:after="0" w:line="240" w:lineRule="auto"/>
              <w:ind w:left="-108" w:right="4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5FEC" w:rsidRPr="008A7132" w14:paraId="7B572125" w14:textId="77777777" w:rsidTr="00B55861">
        <w:trPr>
          <w:tblHeader/>
        </w:trPr>
        <w:tc>
          <w:tcPr>
            <w:tcW w:w="2745" w:type="pct"/>
          </w:tcPr>
          <w:p w14:paraId="5B4F434F" w14:textId="113DA8B3" w:rsidR="00125FEC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32" w:type="pct"/>
          </w:tcPr>
          <w:p w14:paraId="0AD6193A" w14:textId="04CCFB6C" w:rsidR="00125FEC" w:rsidRDefault="00125FEC" w:rsidP="00125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  <w:tc>
          <w:tcPr>
            <w:tcW w:w="148" w:type="pct"/>
          </w:tcPr>
          <w:p w14:paraId="52926C48" w14:textId="77777777" w:rsidR="00125FEC" w:rsidRPr="008A7132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pct"/>
            <w:shd w:val="clear" w:color="auto" w:fill="auto"/>
          </w:tcPr>
          <w:p w14:paraId="5650F86C" w14:textId="5A447F90" w:rsidR="00125FEC" w:rsidRDefault="00125FEC" w:rsidP="00125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decimal" w:pos="778"/>
                <w:tab w:val="left" w:pos="1326"/>
                <w:tab w:val="left" w:pos="1416"/>
              </w:tabs>
              <w:spacing w:after="0" w:line="240" w:lineRule="auto"/>
              <w:ind w:left="-108" w:right="4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584288E" w14:textId="77777777" w:rsidR="00C068E0" w:rsidRDefault="00C068E0" w:rsidP="00337A37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1B6DCB" w14:textId="701A8C45" w:rsidR="00835A05" w:rsidRDefault="00835A05" w:rsidP="00337A37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81EE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 w:rsidRPr="00C81EE0">
        <w:rPr>
          <w:rFonts w:asciiTheme="majorBidi" w:hAnsiTheme="majorBidi" w:cstheme="majorBidi"/>
          <w:sz w:val="30"/>
          <w:szCs w:val="30"/>
        </w:rPr>
        <w:t xml:space="preserve">3 </w:t>
      </w:r>
      <w:r w:rsidRPr="00C81EE0"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2679BEB" w14:textId="77777777" w:rsidR="00771560" w:rsidRDefault="00771560" w:rsidP="00290A2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4E20F4B" w14:textId="69DD8CF1" w:rsidR="005534D1" w:rsidRPr="00C81EE0" w:rsidRDefault="00316966" w:rsidP="00D63C2D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EE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C81EE0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C81EE0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1EE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41F2BBB7" w14:textId="41AEA2D3" w:rsidR="007D51A9" w:rsidRDefault="007D51A9" w:rsidP="0054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354DDD" w14:textId="15F3B851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3BFB78" w14:textId="0405E7FD" w:rsidR="00B208F9" w:rsidRDefault="00316966" w:rsidP="0089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0B4E68CC" w14:textId="77777777" w:rsidR="00346339" w:rsidRDefault="00346339" w:rsidP="0089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4A098B0" w14:textId="77777777" w:rsidR="00C068E0" w:rsidRDefault="00C0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19481C" w14:textId="7A14A23B" w:rsidR="00EB7C96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32A49FA" w14:textId="6254467B" w:rsidR="007D51A9" w:rsidRDefault="007D51A9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3B029E" w:rsidRPr="0076015C" w14:paraId="1FC72827" w14:textId="77777777" w:rsidTr="00B279B2">
        <w:tc>
          <w:tcPr>
            <w:tcW w:w="2199" w:type="pct"/>
          </w:tcPr>
          <w:p w14:paraId="1944E0F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027714D0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D662211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4235A9FD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B90" w:rsidRPr="0076015C" w14:paraId="6A897707" w14:textId="77777777" w:rsidTr="00B279B2">
        <w:tc>
          <w:tcPr>
            <w:tcW w:w="2199" w:type="pct"/>
          </w:tcPr>
          <w:p w14:paraId="365C2075" w14:textId="3506282C" w:rsidR="00317B90" w:rsidRPr="0076015C" w:rsidRDefault="00317B90" w:rsidP="00317B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="004045FB" w:rsidRPr="00506E0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491C8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591" w:type="pct"/>
            <w:shd w:val="clear" w:color="auto" w:fill="auto"/>
          </w:tcPr>
          <w:p w14:paraId="0755FC81" w14:textId="105DDF1A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08C485BB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64B187E" w14:textId="6EDF4140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39F79781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6A7C01E8" w14:textId="4901F7FE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32621D83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130A92" w14:textId="1A155C81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029E" w:rsidRPr="0076015C" w14:paraId="53E82AC2" w14:textId="77777777" w:rsidTr="00B279B2">
        <w:tc>
          <w:tcPr>
            <w:tcW w:w="2199" w:type="pct"/>
          </w:tcPr>
          <w:p w14:paraId="36A8284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C1DF260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29E" w:rsidRPr="0076015C" w14:paraId="258E9A3E" w14:textId="77777777" w:rsidTr="00B279B2">
        <w:tc>
          <w:tcPr>
            <w:tcW w:w="2199" w:type="pct"/>
          </w:tcPr>
          <w:p w14:paraId="0CBD453F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54164386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5294A03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C09493A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4B24E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CD30B1B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5DE13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7954BED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C8E" w:rsidRPr="0076015C" w14:paraId="0956B4C1" w14:textId="77777777" w:rsidTr="00B87897">
        <w:tc>
          <w:tcPr>
            <w:tcW w:w="2199" w:type="pct"/>
          </w:tcPr>
          <w:p w14:paraId="6ABFF983" w14:textId="54FDFC7C" w:rsidR="00491C8E" w:rsidRPr="00796ACB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รายได้จากการขายอาหาร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และเครื่องดื่ม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113F" w14:textId="19D4BE5B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779,182</w:t>
            </w:r>
          </w:p>
        </w:tc>
        <w:tc>
          <w:tcPr>
            <w:tcW w:w="129" w:type="pct"/>
            <w:shd w:val="clear" w:color="auto" w:fill="auto"/>
          </w:tcPr>
          <w:p w14:paraId="1FA684FE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B55A" w14:textId="295D76B9" w:rsidR="00E31401" w:rsidRPr="00E31401" w:rsidRDefault="00491C8E" w:rsidP="009D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797,</w:t>
            </w:r>
            <w:r w:rsidR="00E31401">
              <w:rPr>
                <w:rFonts w:ascii="Angsana New" w:hAnsi="Angsana New"/>
                <w:color w:val="000000"/>
                <w:sz w:val="30"/>
                <w:szCs w:val="30"/>
              </w:rPr>
              <w:t>420</w:t>
            </w:r>
          </w:p>
        </w:tc>
        <w:tc>
          <w:tcPr>
            <w:tcW w:w="147" w:type="pct"/>
            <w:shd w:val="clear" w:color="auto" w:fill="auto"/>
          </w:tcPr>
          <w:p w14:paraId="4A62168F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085620" w14:textId="42ADAB16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DCCBDC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385A6A5" w14:textId="5663EC5E" w:rsidR="00491C8E" w:rsidRPr="0076015C" w:rsidRDefault="00491C8E" w:rsidP="009D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1C8E" w:rsidRPr="0076015C" w14:paraId="1C541194" w14:textId="77777777" w:rsidTr="00B87897">
        <w:tc>
          <w:tcPr>
            <w:tcW w:w="2199" w:type="pct"/>
          </w:tcPr>
          <w:p w14:paraId="1C252233" w14:textId="2ECBF8B7" w:rsidR="00491C8E" w:rsidRPr="00796ACB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CE2D" w14:textId="55AFE7A0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213,462</w:t>
            </w:r>
          </w:p>
        </w:tc>
        <w:tc>
          <w:tcPr>
            <w:tcW w:w="129" w:type="pct"/>
            <w:shd w:val="clear" w:color="auto" w:fill="auto"/>
          </w:tcPr>
          <w:p w14:paraId="5BFB7168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A938C" w14:textId="12B8206A" w:rsidR="00491C8E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182,</w:t>
            </w:r>
            <w:r w:rsidR="00E31401"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  <w:tc>
          <w:tcPr>
            <w:tcW w:w="147" w:type="pct"/>
            <w:shd w:val="clear" w:color="auto" w:fill="auto"/>
          </w:tcPr>
          <w:p w14:paraId="5A3B49DC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8D5B42" w14:textId="1B894AE7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CF2C0C0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D9746B" w14:textId="2444F6A2" w:rsidR="00491C8E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1C8E" w:rsidRPr="0076015C" w14:paraId="749F460B" w14:textId="77777777" w:rsidTr="00C207D4">
        <w:tc>
          <w:tcPr>
            <w:tcW w:w="2199" w:type="pct"/>
          </w:tcPr>
          <w:p w14:paraId="5E60F50D" w14:textId="77777777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48A5E29E" w14:textId="7305450D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18,232</w:t>
            </w:r>
          </w:p>
        </w:tc>
        <w:tc>
          <w:tcPr>
            <w:tcW w:w="129" w:type="pct"/>
            <w:shd w:val="clear" w:color="auto" w:fill="auto"/>
          </w:tcPr>
          <w:p w14:paraId="1EF39AA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2807E37" w14:textId="46B975D5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19,809</w:t>
            </w:r>
          </w:p>
        </w:tc>
        <w:tc>
          <w:tcPr>
            <w:tcW w:w="147" w:type="pct"/>
            <w:shd w:val="clear" w:color="auto" w:fill="auto"/>
          </w:tcPr>
          <w:p w14:paraId="1676C86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F277F3" w14:textId="7D0B4692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F08B08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127F02" w14:textId="631F57E9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1C8E" w:rsidRPr="0076015C" w14:paraId="191000DF" w14:textId="77777777" w:rsidTr="003254F9">
        <w:tc>
          <w:tcPr>
            <w:tcW w:w="2199" w:type="pct"/>
          </w:tcPr>
          <w:p w14:paraId="1D4EF76E" w14:textId="401D8502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1" w:type="pct"/>
            <w:shd w:val="clear" w:color="auto" w:fill="auto"/>
          </w:tcPr>
          <w:p w14:paraId="7976EBEF" w14:textId="2C36F5FD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19C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65794C6" w14:textId="5CFF2ABD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3539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9DA6B4D" w14:textId="4D2AD342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89,257</w:t>
            </w:r>
          </w:p>
        </w:tc>
        <w:tc>
          <w:tcPr>
            <w:tcW w:w="130" w:type="pct"/>
          </w:tcPr>
          <w:p w14:paraId="1B53193B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FB9F02" w14:textId="730EA237" w:rsidR="00491C8E" w:rsidRPr="0076015C" w:rsidRDefault="00491C8E" w:rsidP="009D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6ACB">
              <w:rPr>
                <w:rFonts w:asciiTheme="majorBidi" w:hAnsiTheme="majorBidi" w:cstheme="majorBidi"/>
                <w:sz w:val="30"/>
                <w:szCs w:val="30"/>
              </w:rPr>
              <w:t>94,137</w:t>
            </w:r>
          </w:p>
        </w:tc>
      </w:tr>
      <w:tr w:rsidR="00491C8E" w:rsidRPr="0076015C" w14:paraId="6C94C033" w14:textId="77777777" w:rsidTr="003254F9">
        <w:tc>
          <w:tcPr>
            <w:tcW w:w="2199" w:type="pct"/>
          </w:tcPr>
          <w:p w14:paraId="15FE2921" w14:textId="77777777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5BEC2CA4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1,010,876</w:t>
            </w:r>
          </w:p>
        </w:tc>
        <w:tc>
          <w:tcPr>
            <w:tcW w:w="129" w:type="pct"/>
          </w:tcPr>
          <w:p w14:paraId="122E827F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D50F8D6" w14:textId="55441026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999,382</w:t>
            </w:r>
          </w:p>
        </w:tc>
        <w:tc>
          <w:tcPr>
            <w:tcW w:w="147" w:type="pct"/>
          </w:tcPr>
          <w:p w14:paraId="4666F42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19BE1011" w:rsidR="00491C8E" w:rsidRPr="0089778F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7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89,257</w:t>
            </w:r>
          </w:p>
        </w:tc>
        <w:tc>
          <w:tcPr>
            <w:tcW w:w="130" w:type="pct"/>
          </w:tcPr>
          <w:p w14:paraId="02DD2864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632BD0" w14:textId="19B224DC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94,137</w:t>
            </w:r>
          </w:p>
        </w:tc>
      </w:tr>
      <w:tr w:rsidR="00491C8E" w:rsidRPr="0076015C" w14:paraId="726B36BF" w14:textId="77777777" w:rsidTr="00051887">
        <w:trPr>
          <w:trHeight w:val="276"/>
        </w:trPr>
        <w:tc>
          <w:tcPr>
            <w:tcW w:w="2199" w:type="pct"/>
          </w:tcPr>
          <w:p w14:paraId="0D22C246" w14:textId="77777777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983AE81" w14:textId="77777777" w:rsidR="00491C8E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BCA51BF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BAEDFC8" w14:textId="77777777" w:rsidR="00491C8E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ECBDBDD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DBE8FD1" w14:textId="77777777" w:rsidR="00491C8E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2A0194D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2F74051" w14:textId="77777777" w:rsidR="00491C8E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1C8E" w:rsidRPr="0076015C" w14:paraId="25ACD2CB" w14:textId="77777777" w:rsidTr="00B279B2">
        <w:tc>
          <w:tcPr>
            <w:tcW w:w="2199" w:type="pct"/>
          </w:tcPr>
          <w:p w14:paraId="554DF231" w14:textId="77777777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A513604" w14:textId="77777777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89206BB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518EE27" w14:textId="77777777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8752D2E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52FD7A" w14:textId="77777777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4D2FAE7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F031A0" w14:textId="77777777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C8E" w:rsidRPr="0076015C" w14:paraId="51F83DBD" w14:textId="77777777" w:rsidTr="00450EFE">
        <w:tc>
          <w:tcPr>
            <w:tcW w:w="2199" w:type="pct"/>
          </w:tcPr>
          <w:p w14:paraId="721F7F66" w14:textId="77777777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5B19" w14:textId="63D18D1F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1,008,009</w:t>
            </w:r>
          </w:p>
        </w:tc>
        <w:tc>
          <w:tcPr>
            <w:tcW w:w="129" w:type="pct"/>
            <w:shd w:val="clear" w:color="auto" w:fill="auto"/>
          </w:tcPr>
          <w:p w14:paraId="411EAF6A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13C4D79" w14:textId="561A7FB6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144</w:t>
            </w:r>
          </w:p>
        </w:tc>
        <w:tc>
          <w:tcPr>
            <w:tcW w:w="147" w:type="pct"/>
            <w:shd w:val="clear" w:color="auto" w:fill="auto"/>
          </w:tcPr>
          <w:p w14:paraId="1174FE3D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377C" w14:textId="2B7B0E28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3F7B4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0068DD23" w14:textId="5258FD44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491C8E" w:rsidRPr="0076015C" w14:paraId="7F4BECBD" w14:textId="77777777" w:rsidTr="00450EFE">
        <w:trPr>
          <w:trHeight w:val="290"/>
        </w:trPr>
        <w:tc>
          <w:tcPr>
            <w:tcW w:w="2199" w:type="pct"/>
          </w:tcPr>
          <w:p w14:paraId="3B655414" w14:textId="77777777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5204" w14:textId="63A92ACC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129" w:type="pct"/>
            <w:shd w:val="clear" w:color="auto" w:fill="auto"/>
          </w:tcPr>
          <w:p w14:paraId="65F2399E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8995E42" w14:textId="5CA417FF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147" w:type="pct"/>
            <w:shd w:val="clear" w:color="auto" w:fill="auto"/>
          </w:tcPr>
          <w:p w14:paraId="4EC1C71E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0AC20" w14:textId="5B123078" w:rsidR="00491C8E" w:rsidRPr="0076015C" w:rsidRDefault="001C4512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89,257</w:t>
            </w:r>
          </w:p>
        </w:tc>
        <w:tc>
          <w:tcPr>
            <w:tcW w:w="130" w:type="pct"/>
          </w:tcPr>
          <w:p w14:paraId="63D84CD8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C08F92B" w14:textId="7BC94B7C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94,137</w:t>
            </w:r>
          </w:p>
        </w:tc>
      </w:tr>
      <w:tr w:rsidR="00491C8E" w:rsidRPr="0076015C" w14:paraId="7829E3C7" w14:textId="77777777" w:rsidTr="003254F9">
        <w:tc>
          <w:tcPr>
            <w:tcW w:w="2199" w:type="pct"/>
          </w:tcPr>
          <w:p w14:paraId="1EC61442" w14:textId="77777777" w:rsidR="00491C8E" w:rsidRPr="0076015C" w:rsidRDefault="00491C8E" w:rsidP="00491C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300B75A9" w:rsidR="00491C8E" w:rsidRPr="0076015C" w:rsidRDefault="00E31401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1,010,876</w:t>
            </w:r>
          </w:p>
        </w:tc>
        <w:tc>
          <w:tcPr>
            <w:tcW w:w="129" w:type="pct"/>
          </w:tcPr>
          <w:p w14:paraId="2403096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38C2669" w14:textId="1EF6554D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999,382</w:t>
            </w:r>
          </w:p>
        </w:tc>
        <w:tc>
          <w:tcPr>
            <w:tcW w:w="147" w:type="pct"/>
          </w:tcPr>
          <w:p w14:paraId="52AA3EE5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26EAE4B0" w:rsidR="00491C8E" w:rsidRPr="0089778F" w:rsidRDefault="001C4512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7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89,257</w:t>
            </w:r>
          </w:p>
        </w:tc>
        <w:tc>
          <w:tcPr>
            <w:tcW w:w="130" w:type="pct"/>
          </w:tcPr>
          <w:p w14:paraId="544B59DB" w14:textId="77777777" w:rsidR="00491C8E" w:rsidRPr="0076015C" w:rsidRDefault="00491C8E" w:rsidP="00491C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9C2FB27" w14:textId="65BFA819" w:rsidR="00491C8E" w:rsidRPr="0076015C" w:rsidRDefault="00491C8E" w:rsidP="00491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94,137</w:t>
            </w:r>
          </w:p>
        </w:tc>
      </w:tr>
    </w:tbl>
    <w:p w14:paraId="5620C103" w14:textId="73D0AD27" w:rsidR="006F132B" w:rsidRDefault="006F132B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CB7B87" w:rsidRPr="0076015C" w14:paraId="0C652BEB" w14:textId="77777777" w:rsidTr="001B4C95">
        <w:tc>
          <w:tcPr>
            <w:tcW w:w="2199" w:type="pct"/>
          </w:tcPr>
          <w:p w14:paraId="402ABAA1" w14:textId="77777777" w:rsidR="00CB7B87" w:rsidRPr="0076015C" w:rsidRDefault="00CB7B87" w:rsidP="001B4C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42469924" w14:textId="77777777" w:rsidR="00CB7B87" w:rsidRPr="0076015C" w:rsidRDefault="00CB7B87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96DCE13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74877A21" w14:textId="77777777" w:rsidR="00CB7B87" w:rsidRPr="0076015C" w:rsidRDefault="00CB7B87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87" w:rsidRPr="000276A1" w14:paraId="0E16D45F" w14:textId="77777777" w:rsidTr="001B4C95">
        <w:trPr>
          <w:trHeight w:val="66"/>
        </w:trPr>
        <w:tc>
          <w:tcPr>
            <w:tcW w:w="2199" w:type="pct"/>
            <w:vAlign w:val="bottom"/>
          </w:tcPr>
          <w:p w14:paraId="20528774" w14:textId="39CE2D06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491C8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เก้า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491C8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9231FA5" w14:textId="3AFC5D95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381C0C0" w14:textId="77777777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3CC6E59" w14:textId="311F74AB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4B23C0C" w14:textId="77777777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4B691E5" w14:textId="4A19B9CF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0" w:type="pct"/>
            <w:vAlign w:val="bottom"/>
          </w:tcPr>
          <w:p w14:paraId="0B07C97F" w14:textId="77777777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44C9D5AB" w14:textId="30BFCB38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B7B87" w:rsidRPr="0076015C" w14:paraId="5636208F" w14:textId="77777777" w:rsidTr="001B4C95">
        <w:tc>
          <w:tcPr>
            <w:tcW w:w="2199" w:type="pct"/>
          </w:tcPr>
          <w:p w14:paraId="1CDDEC6C" w14:textId="77777777" w:rsidR="00CB7B87" w:rsidRPr="0076015C" w:rsidRDefault="00CB7B87" w:rsidP="001B4C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08C3AFA6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87" w:rsidRPr="0076015C" w14:paraId="0C14392F" w14:textId="77777777" w:rsidTr="001B4C95">
        <w:tc>
          <w:tcPr>
            <w:tcW w:w="2199" w:type="pct"/>
          </w:tcPr>
          <w:p w14:paraId="758C030F" w14:textId="77777777" w:rsidR="00CB7B87" w:rsidRPr="0076015C" w:rsidRDefault="00CB7B87" w:rsidP="001B4C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75E52FC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8A23CD4" w14:textId="77777777" w:rsidR="00CB7B87" w:rsidRPr="0076015C" w:rsidRDefault="00CB7B87" w:rsidP="001B4C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045C19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4DDEB4" w14:textId="77777777" w:rsidR="00CB7B87" w:rsidRPr="0076015C" w:rsidRDefault="00CB7B87" w:rsidP="001B4C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B65A55D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85B1EF" w14:textId="77777777" w:rsidR="00CB7B87" w:rsidRPr="0076015C" w:rsidRDefault="00CB7B87" w:rsidP="001B4C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507ECCD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94A" w:rsidRPr="0076015C" w14:paraId="06ED93FB" w14:textId="77777777" w:rsidTr="004363F1">
        <w:tc>
          <w:tcPr>
            <w:tcW w:w="2199" w:type="pct"/>
          </w:tcPr>
          <w:p w14:paraId="7EE28933" w14:textId="423E316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รายได้จากการขายอาหาร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และเครื่องดื่ม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67485" w14:textId="7A525B90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2,364,684</w:t>
            </w:r>
          </w:p>
        </w:tc>
        <w:tc>
          <w:tcPr>
            <w:tcW w:w="129" w:type="pct"/>
            <w:shd w:val="clear" w:color="auto" w:fill="auto"/>
          </w:tcPr>
          <w:p w14:paraId="19A0EA0F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D400FD3" w14:textId="6B76F544" w:rsidR="0091394A" w:rsidRPr="0076015C" w:rsidRDefault="0091394A" w:rsidP="009D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2,3</w:t>
            </w:r>
            <w:r w:rsidR="001C451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1C4512">
              <w:rPr>
                <w:rFonts w:ascii="Angsana New" w:hAnsi="Angsana New"/>
                <w:color w:val="000000"/>
                <w:sz w:val="30"/>
                <w:szCs w:val="30"/>
              </w:rPr>
              <w:t>487</w:t>
            </w:r>
          </w:p>
        </w:tc>
        <w:tc>
          <w:tcPr>
            <w:tcW w:w="147" w:type="pct"/>
            <w:shd w:val="clear" w:color="auto" w:fill="auto"/>
          </w:tcPr>
          <w:p w14:paraId="2DABEB58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7052B4" w14:textId="4D6747D6" w:rsidR="0091394A" w:rsidRPr="0076015C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21A505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4C4A4A9" w14:textId="697DA864" w:rsidR="0091394A" w:rsidRPr="0076015C" w:rsidRDefault="0091394A" w:rsidP="009D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94A" w:rsidRPr="0076015C" w14:paraId="582D181B" w14:textId="77777777" w:rsidTr="004363F1">
        <w:tc>
          <w:tcPr>
            <w:tcW w:w="2199" w:type="pct"/>
          </w:tcPr>
          <w:p w14:paraId="4CD7E675" w14:textId="66FA14D5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0EB67" w14:textId="00D9F45A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616,660</w:t>
            </w:r>
          </w:p>
        </w:tc>
        <w:tc>
          <w:tcPr>
            <w:tcW w:w="129" w:type="pct"/>
            <w:shd w:val="clear" w:color="auto" w:fill="auto"/>
          </w:tcPr>
          <w:p w14:paraId="4B437A2D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B2ED2E" w14:textId="441DFC5D" w:rsidR="0091394A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47</w:t>
            </w:r>
            <w:r w:rsidR="001C451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1C4512">
              <w:rPr>
                <w:rFonts w:ascii="Angsana New" w:hAnsi="Angsana New"/>
                <w:color w:val="000000"/>
                <w:sz w:val="30"/>
                <w:szCs w:val="30"/>
              </w:rPr>
              <w:t>391</w:t>
            </w:r>
          </w:p>
        </w:tc>
        <w:tc>
          <w:tcPr>
            <w:tcW w:w="147" w:type="pct"/>
            <w:shd w:val="clear" w:color="auto" w:fill="auto"/>
          </w:tcPr>
          <w:p w14:paraId="4941FFF0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4046857" w14:textId="12591D02" w:rsidR="0091394A" w:rsidRPr="0076015C" w:rsidRDefault="00AA77DD" w:rsidP="00AA7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8239664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4D4A6D" w14:textId="07A1DDEB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94A" w:rsidRPr="0076015C" w14:paraId="36EEDFE7" w14:textId="77777777" w:rsidTr="00FB1AFE">
        <w:tc>
          <w:tcPr>
            <w:tcW w:w="2199" w:type="pct"/>
          </w:tcPr>
          <w:p w14:paraId="6352BA94" w14:textId="7777777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CBB05" w14:textId="518924FC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55,985</w:t>
            </w:r>
          </w:p>
        </w:tc>
        <w:tc>
          <w:tcPr>
            <w:tcW w:w="129" w:type="pct"/>
            <w:shd w:val="clear" w:color="auto" w:fill="auto"/>
          </w:tcPr>
          <w:p w14:paraId="042FA74E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33211CF" w14:textId="3215853F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6ACB">
              <w:rPr>
                <w:rFonts w:asciiTheme="majorBidi" w:hAnsiTheme="majorBidi" w:cstheme="majorBidi"/>
                <w:sz w:val="30"/>
                <w:szCs w:val="30"/>
              </w:rPr>
              <w:t>62,150</w:t>
            </w:r>
          </w:p>
        </w:tc>
        <w:tc>
          <w:tcPr>
            <w:tcW w:w="147" w:type="pct"/>
            <w:shd w:val="clear" w:color="auto" w:fill="auto"/>
          </w:tcPr>
          <w:p w14:paraId="22E20E10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4249D0" w14:textId="481D426A" w:rsidR="0091394A" w:rsidRPr="0076015C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168DC5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B49BD45" w14:textId="76E4BC48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94A" w:rsidRPr="0076015C" w14:paraId="79C860FD" w14:textId="77777777" w:rsidTr="00B73E32">
        <w:tc>
          <w:tcPr>
            <w:tcW w:w="2199" w:type="pct"/>
          </w:tcPr>
          <w:p w14:paraId="0510609C" w14:textId="5C8F5445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0570348" w14:textId="155CBF67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525CD5B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643DAA0" w14:textId="2EB669E3" w:rsidR="0091394A" w:rsidRPr="0076015C" w:rsidRDefault="0091394A" w:rsidP="009D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26F94D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6DC43" w14:textId="7C550D2D" w:rsidR="0091394A" w:rsidRPr="00AB1671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273,0</w:t>
            </w:r>
            <w:r w:rsidR="00AA77DD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0" w:type="pct"/>
          </w:tcPr>
          <w:p w14:paraId="21ACAF4A" w14:textId="77777777" w:rsidR="0091394A" w:rsidRPr="00C94540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8CD5F27" w14:textId="748F36A7" w:rsidR="0091394A" w:rsidRPr="0076015C" w:rsidRDefault="0091394A" w:rsidP="009D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96ACB">
              <w:rPr>
                <w:rFonts w:asciiTheme="majorBidi" w:hAnsiTheme="majorBidi" w:cstheme="majorBidi"/>
                <w:sz w:val="30"/>
                <w:szCs w:val="30"/>
              </w:rPr>
              <w:t>285,601</w:t>
            </w:r>
          </w:p>
        </w:tc>
      </w:tr>
      <w:tr w:rsidR="0091394A" w:rsidRPr="0076015C" w14:paraId="33B6BA3D" w14:textId="77777777" w:rsidTr="00B73E32">
        <w:tc>
          <w:tcPr>
            <w:tcW w:w="2199" w:type="pct"/>
          </w:tcPr>
          <w:p w14:paraId="173DB3A3" w14:textId="7777777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213315" w14:textId="1904C5A8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3,037,329</w:t>
            </w:r>
          </w:p>
        </w:tc>
        <w:tc>
          <w:tcPr>
            <w:tcW w:w="129" w:type="pct"/>
          </w:tcPr>
          <w:p w14:paraId="55B16F50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308433B" w14:textId="1D63B4F2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2,867,028</w:t>
            </w:r>
          </w:p>
        </w:tc>
        <w:tc>
          <w:tcPr>
            <w:tcW w:w="147" w:type="pct"/>
          </w:tcPr>
          <w:p w14:paraId="3F07E8E1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7DCD4A" w14:textId="7FF995B7" w:rsidR="0091394A" w:rsidRPr="00AB1671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273,058</w:t>
            </w:r>
          </w:p>
        </w:tc>
        <w:tc>
          <w:tcPr>
            <w:tcW w:w="130" w:type="pct"/>
          </w:tcPr>
          <w:p w14:paraId="4E3969A5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B96D003" w14:textId="24408735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ACB">
              <w:rPr>
                <w:rFonts w:ascii="Angsana New" w:hAnsi="Angsana New"/>
                <w:b/>
                <w:bCs/>
                <w:sz w:val="30"/>
                <w:szCs w:val="30"/>
              </w:rPr>
              <w:t>285,601</w:t>
            </w:r>
          </w:p>
        </w:tc>
      </w:tr>
      <w:tr w:rsidR="0091394A" w:rsidRPr="0076015C" w14:paraId="24CFCF0D" w14:textId="77777777" w:rsidTr="001B4C95">
        <w:tc>
          <w:tcPr>
            <w:tcW w:w="2199" w:type="pct"/>
          </w:tcPr>
          <w:p w14:paraId="04138404" w14:textId="7777777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7BBC365C" w14:textId="77777777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E7E6E5D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35CEB3B" w14:textId="77777777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EB9239B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0F97BDBD" w14:textId="77777777" w:rsidR="0091394A" w:rsidRPr="00AB1671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56B9A0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91C1148" w14:textId="77777777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94A" w:rsidRPr="0076015C" w14:paraId="6A48D10A" w14:textId="77777777" w:rsidTr="001B4C95">
        <w:tc>
          <w:tcPr>
            <w:tcW w:w="2199" w:type="pct"/>
          </w:tcPr>
          <w:p w14:paraId="5346DBAC" w14:textId="7777777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606626EE" w14:textId="77777777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9F0634F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61EA84A" w14:textId="77777777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12AE984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64D1D21" w14:textId="77777777" w:rsidR="0091394A" w:rsidRPr="00AB1671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637353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D4C1183" w14:textId="77777777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394A" w:rsidRPr="0076015C" w14:paraId="488BB1DB" w14:textId="77777777" w:rsidTr="00B73E32">
        <w:tc>
          <w:tcPr>
            <w:tcW w:w="2199" w:type="pct"/>
          </w:tcPr>
          <w:p w14:paraId="06884F9E" w14:textId="7777777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311DA" w14:textId="6BDC4A46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3,029,308</w:t>
            </w:r>
          </w:p>
        </w:tc>
        <w:tc>
          <w:tcPr>
            <w:tcW w:w="129" w:type="pct"/>
            <w:shd w:val="clear" w:color="auto" w:fill="auto"/>
          </w:tcPr>
          <w:p w14:paraId="11B0AD8B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1FE5CB3" w14:textId="3CD59054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2,859,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803</w:t>
            </w:r>
          </w:p>
        </w:tc>
        <w:tc>
          <w:tcPr>
            <w:tcW w:w="147" w:type="pct"/>
            <w:shd w:val="clear" w:color="auto" w:fill="auto"/>
          </w:tcPr>
          <w:p w14:paraId="56372980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3FF19D" w14:textId="24F17D2A" w:rsidR="0091394A" w:rsidRPr="00AB1671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24CCE8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53D5B4F3" w14:textId="5AB64CA8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91394A" w:rsidRPr="0076015C" w14:paraId="2E101F40" w14:textId="77777777" w:rsidTr="00B12E2B">
        <w:tc>
          <w:tcPr>
            <w:tcW w:w="2199" w:type="pct"/>
          </w:tcPr>
          <w:p w14:paraId="323307C2" w14:textId="7777777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D7836" w14:textId="578DE0A3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8,021</w:t>
            </w:r>
          </w:p>
        </w:tc>
        <w:tc>
          <w:tcPr>
            <w:tcW w:w="129" w:type="pct"/>
            <w:shd w:val="clear" w:color="auto" w:fill="auto"/>
          </w:tcPr>
          <w:p w14:paraId="01B9AE8D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B69FF29" w14:textId="15DCD86D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225</w:t>
            </w:r>
          </w:p>
        </w:tc>
        <w:tc>
          <w:tcPr>
            <w:tcW w:w="147" w:type="pct"/>
            <w:shd w:val="clear" w:color="auto" w:fill="auto"/>
          </w:tcPr>
          <w:p w14:paraId="3C6E9A9E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E7E41" w14:textId="4F014225" w:rsidR="0091394A" w:rsidRPr="001C4512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C4512">
              <w:rPr>
                <w:rFonts w:ascii="Angsana New" w:hAnsi="Angsana New"/>
                <w:sz w:val="30"/>
                <w:szCs w:val="30"/>
              </w:rPr>
              <w:t>273,058</w:t>
            </w:r>
          </w:p>
        </w:tc>
        <w:tc>
          <w:tcPr>
            <w:tcW w:w="130" w:type="pct"/>
          </w:tcPr>
          <w:p w14:paraId="64AE822A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15C47D85" w14:textId="2330D361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285,601</w:t>
            </w:r>
          </w:p>
        </w:tc>
      </w:tr>
      <w:tr w:rsidR="0091394A" w:rsidRPr="0076015C" w14:paraId="7A20727D" w14:textId="77777777" w:rsidTr="00B12E2B">
        <w:tc>
          <w:tcPr>
            <w:tcW w:w="2199" w:type="pct"/>
          </w:tcPr>
          <w:p w14:paraId="3B8B9C1D" w14:textId="77777777" w:rsidR="0091394A" w:rsidRPr="0076015C" w:rsidRDefault="0091394A" w:rsidP="0091394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F0D169" w14:textId="7FA9E677" w:rsidR="0091394A" w:rsidRPr="003A371A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3,037,329</w:t>
            </w:r>
          </w:p>
        </w:tc>
        <w:tc>
          <w:tcPr>
            <w:tcW w:w="129" w:type="pct"/>
          </w:tcPr>
          <w:p w14:paraId="329E90EC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A773E" w14:textId="25789D6A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2,867,028</w:t>
            </w:r>
          </w:p>
        </w:tc>
        <w:tc>
          <w:tcPr>
            <w:tcW w:w="147" w:type="pct"/>
          </w:tcPr>
          <w:p w14:paraId="602D4044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075A21" w14:textId="4F6C6A54" w:rsidR="0091394A" w:rsidRPr="00AB1671" w:rsidRDefault="001C4512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273,058</w:t>
            </w:r>
          </w:p>
        </w:tc>
        <w:tc>
          <w:tcPr>
            <w:tcW w:w="130" w:type="pct"/>
          </w:tcPr>
          <w:p w14:paraId="0C196D46" w14:textId="77777777" w:rsidR="0091394A" w:rsidRPr="0076015C" w:rsidRDefault="0091394A" w:rsidP="009139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1BC45" w14:textId="1CE02950" w:rsidR="0091394A" w:rsidRPr="0076015C" w:rsidRDefault="0091394A" w:rsidP="00913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285,601</w:t>
            </w:r>
          </w:p>
        </w:tc>
      </w:tr>
    </w:tbl>
    <w:p w14:paraId="4B4CE877" w14:textId="20107D18" w:rsidR="00CB7B87" w:rsidRPr="004808D1" w:rsidRDefault="00CB7B87" w:rsidP="0017235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08D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18B7A9C1" w14:textId="77777777" w:rsidR="00CB7B87" w:rsidRDefault="00CB7B87" w:rsidP="00CB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CB7B87" w:rsidRPr="0076015C" w14:paraId="705C946F" w14:textId="77777777" w:rsidTr="001B4C95">
        <w:trPr>
          <w:tblHeader/>
        </w:trPr>
        <w:tc>
          <w:tcPr>
            <w:tcW w:w="2520" w:type="dxa"/>
            <w:vAlign w:val="bottom"/>
          </w:tcPr>
          <w:p w14:paraId="1FAA7A4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223EE6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3ED3EB7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2FD6CB4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2F4016E0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8BA4EE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E72420C" w14:textId="77777777" w:rsidR="00CB7B87" w:rsidRPr="0076015C" w:rsidDel="00D43E7A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B7B87" w:rsidRPr="0076015C" w14:paraId="2B424492" w14:textId="77777777" w:rsidTr="001B4C95">
        <w:trPr>
          <w:tblHeader/>
        </w:trPr>
        <w:tc>
          <w:tcPr>
            <w:tcW w:w="2520" w:type="dxa"/>
          </w:tcPr>
          <w:p w14:paraId="2AB74A81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4B20B28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62E4A2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E9F24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B01001C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6E1C58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808D1" w:rsidRPr="0076015C" w14:paraId="075AD7B7" w14:textId="77777777" w:rsidTr="001B4C95">
        <w:trPr>
          <w:tblHeader/>
        </w:trPr>
        <w:tc>
          <w:tcPr>
            <w:tcW w:w="2520" w:type="dxa"/>
          </w:tcPr>
          <w:p w14:paraId="200FAAAF" w14:textId="0240B313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41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1413CCF3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AA43CB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F7A174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F9CFC3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A41F8A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808D1" w:rsidRPr="0076015C" w14:paraId="2B5A2457" w14:textId="77777777" w:rsidTr="001B4C95">
        <w:trPr>
          <w:tblHeader/>
        </w:trPr>
        <w:tc>
          <w:tcPr>
            <w:tcW w:w="2520" w:type="dxa"/>
          </w:tcPr>
          <w:p w14:paraId="2EEE7FC3" w14:textId="54A7DFF9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0EA81CA8" w14:textId="36DBB3D2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62601113" w14:textId="6245C9EA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A7C0103" w14:textId="2A600C52" w:rsidR="004808D1" w:rsidRPr="00837FE6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223F9447" w14:textId="77777777" w:rsidR="004808D1" w:rsidRPr="00837FE6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282681" w14:textId="41C5785C" w:rsidR="004808D1" w:rsidRPr="00837FE6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05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837FE6">
              <w:rPr>
                <w:rFonts w:asciiTheme="majorBidi" w:hAnsiTheme="majorBidi" w:cstheme="majorBidi"/>
                <w:sz w:val="30"/>
                <w:szCs w:val="30"/>
              </w:rPr>
              <w:t>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808D1" w:rsidRPr="0076015C" w14:paraId="26898A3D" w14:textId="77777777" w:rsidTr="001B4C95">
        <w:tc>
          <w:tcPr>
            <w:tcW w:w="2520" w:type="dxa"/>
          </w:tcPr>
          <w:p w14:paraId="284D5E65" w14:textId="77777777" w:rsidR="004808D1" w:rsidRPr="0084152A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1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3B2B1BDD" w14:textId="77777777" w:rsidR="004808D1" w:rsidRPr="00755AA3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FD8B896" w14:textId="77777777" w:rsidR="004808D1" w:rsidRPr="00755AA3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2E4163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F4635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8557E3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08D1" w:rsidRPr="0076015C" w14:paraId="5F157BD4" w14:textId="77777777" w:rsidTr="001B4C95">
        <w:tc>
          <w:tcPr>
            <w:tcW w:w="2520" w:type="dxa"/>
          </w:tcPr>
          <w:p w14:paraId="058919C9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77AEDC67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A4A57F4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11CDAEB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2B075AD0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33B78D" w14:textId="77777777" w:rsidR="004808D1" w:rsidRPr="0076015C" w:rsidRDefault="004808D1" w:rsidP="00480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left" w:pos="106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0713A81C" w14:textId="200E571B" w:rsidR="008D4053" w:rsidRDefault="008D4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7AEF3F6" w14:textId="207BDFFE" w:rsidR="00172359" w:rsidRPr="00ED038D" w:rsidRDefault="00DE3A15" w:rsidP="0017235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038D">
        <w:rPr>
          <w:rFonts w:asciiTheme="majorBidi" w:hAnsiTheme="majorBidi"/>
          <w:b/>
          <w:bCs/>
          <w:sz w:val="30"/>
          <w:szCs w:val="30"/>
          <w:cs/>
        </w:rPr>
        <w:t>หุ้น</w:t>
      </w:r>
      <w:r w:rsidRPr="00ED038D">
        <w:rPr>
          <w:rFonts w:asciiTheme="majorBidi" w:hAnsiTheme="majorBidi" w:hint="cs"/>
          <w:b/>
          <w:bCs/>
          <w:sz w:val="30"/>
          <w:szCs w:val="30"/>
          <w:cs/>
        </w:rPr>
        <w:t>ทุน</w:t>
      </w:r>
      <w:r w:rsidR="0059327C" w:rsidRPr="00ED038D">
        <w:rPr>
          <w:rFonts w:asciiTheme="majorBidi" w:hAnsiTheme="majorBidi" w:cstheme="majorBidi" w:hint="cs"/>
          <w:b/>
          <w:bCs/>
          <w:sz w:val="30"/>
          <w:szCs w:val="30"/>
          <w:cs/>
        </w:rPr>
        <w:t>ซื้อคืน</w:t>
      </w:r>
    </w:p>
    <w:p w14:paraId="67A09D5D" w14:textId="4B1BBF3F" w:rsidR="0054170E" w:rsidRDefault="0054170E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3A9A076" w14:textId="6D7A6654" w:rsidR="0059327C" w:rsidRPr="009568F3" w:rsidRDefault="0059327C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40E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การซื้อหุ้นคืน</w:t>
      </w:r>
    </w:p>
    <w:p w14:paraId="5AD4EBD1" w14:textId="77777777" w:rsidR="009568F3" w:rsidRPr="009568F3" w:rsidRDefault="009568F3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84B9CB" w14:textId="59E17337" w:rsidR="0059327C" w:rsidRDefault="0059327C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D40E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19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คณะกรรมการมีมติอนุมัติให้บริษัทซื้อหุ้นคืน เพื่อการบริหารทางการเงิน</w:t>
      </w:r>
      <w:r w:rsidRPr="00BD40EA">
        <w:rPr>
          <w:rFonts w:asciiTheme="majorBidi" w:hAnsiTheme="majorBidi" w:cstheme="majorBidi"/>
          <w:sz w:val="30"/>
          <w:szCs w:val="30"/>
        </w:rPr>
        <w:t> (Treasury S</w:t>
      </w:r>
      <w:r w:rsidR="004F54AC">
        <w:rPr>
          <w:rFonts w:asciiTheme="majorBidi" w:hAnsiTheme="majorBidi" w:cstheme="majorBidi"/>
          <w:sz w:val="30"/>
          <w:szCs w:val="30"/>
        </w:rPr>
        <w:t>hare</w:t>
      </w:r>
      <w:r w:rsidR="00723425">
        <w:rPr>
          <w:rFonts w:asciiTheme="majorBidi" w:hAnsiTheme="majorBidi" w:cstheme="majorBidi"/>
          <w:sz w:val="30"/>
          <w:szCs w:val="30"/>
        </w:rPr>
        <w:t>s</w:t>
      </w:r>
      <w:r w:rsidRPr="00BD40EA">
        <w:rPr>
          <w:rFonts w:asciiTheme="majorBidi" w:hAnsiTheme="majorBidi" w:cstheme="majorBidi"/>
          <w:sz w:val="30"/>
          <w:szCs w:val="30"/>
        </w:rPr>
        <w:t xml:space="preserve">)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ภายในวงเงินสูงสุดไม่เกิน </w:t>
      </w:r>
      <w:r w:rsidRPr="00BD40EA">
        <w:rPr>
          <w:rFonts w:asciiTheme="majorBidi" w:hAnsiTheme="majorBidi" w:cstheme="majorBidi"/>
          <w:sz w:val="30"/>
          <w:szCs w:val="30"/>
        </w:rPr>
        <w:t xml:space="preserve">30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ล้านบาท และจำนวนหุ้นที่จะซื้อคืนไม่เกิน</w:t>
      </w:r>
      <w:r w:rsidRPr="00BD40EA">
        <w:rPr>
          <w:rFonts w:asciiTheme="majorBidi" w:hAnsiTheme="majorBidi" w:cstheme="majorBidi"/>
          <w:sz w:val="30"/>
          <w:szCs w:val="30"/>
        </w:rPr>
        <w:t xml:space="preserve"> 3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ล้านหุ้น หรือคิดเป็นไม่เกินร้อยละ</w:t>
      </w:r>
      <w:r w:rsidRPr="00BD40EA">
        <w:rPr>
          <w:rFonts w:asciiTheme="majorBidi" w:hAnsiTheme="majorBidi" w:cstheme="majorBidi"/>
          <w:sz w:val="30"/>
          <w:szCs w:val="30"/>
        </w:rPr>
        <w:t xml:space="preserve"> 1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Pr="00BD40EA">
        <w:rPr>
          <w:rFonts w:asciiTheme="majorBidi" w:hAnsiTheme="majorBidi" w:cstheme="majorBidi"/>
          <w:sz w:val="30"/>
          <w:szCs w:val="30"/>
        </w:rPr>
        <w:t xml:space="preserve">6 </w:t>
      </w:r>
      <w:r w:rsidRPr="00BD40EA">
        <w:rPr>
          <w:rFonts w:asciiTheme="majorBidi" w:hAnsiTheme="majorBidi" w:cstheme="majorBidi"/>
          <w:sz w:val="30"/>
          <w:szCs w:val="30"/>
          <w:cs/>
        </w:rPr>
        <w:t>เดือน นับตั้งแต่วันที่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24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23 </w:t>
      </w:r>
      <w:r w:rsidRPr="00BD40EA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BD40EA">
        <w:rPr>
          <w:rFonts w:asciiTheme="majorBidi" w:hAnsiTheme="majorBidi" w:cstheme="majorBidi"/>
          <w:sz w:val="30"/>
          <w:szCs w:val="30"/>
        </w:rPr>
        <w:t> 2567</w:t>
      </w:r>
    </w:p>
    <w:p w14:paraId="6BA1250A" w14:textId="2016EC44" w:rsidR="00B208F9" w:rsidRDefault="00B208F9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26398A" w14:textId="5D8EE34E" w:rsidR="009568F3" w:rsidRDefault="009568F3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6913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ED038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557AE3" w:rsidRPr="006B691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913">
        <w:rPr>
          <w:rFonts w:asciiTheme="majorBidi" w:hAnsiTheme="majorBidi" w:cstheme="majorBidi"/>
          <w:sz w:val="30"/>
          <w:szCs w:val="30"/>
        </w:rPr>
        <w:t>3</w:t>
      </w:r>
      <w:r w:rsidR="008A0DF1" w:rsidRPr="006B6913">
        <w:rPr>
          <w:rFonts w:asciiTheme="majorBidi" w:hAnsiTheme="majorBidi" w:cstheme="majorBidi"/>
          <w:sz w:val="30"/>
          <w:szCs w:val="30"/>
        </w:rPr>
        <w:t>0</w:t>
      </w:r>
      <w:r w:rsidRPr="006B6913">
        <w:rPr>
          <w:rFonts w:asciiTheme="majorBidi" w:hAnsiTheme="majorBidi" w:cstheme="majorBidi"/>
          <w:sz w:val="30"/>
          <w:szCs w:val="30"/>
        </w:rPr>
        <w:t xml:space="preserve"> </w:t>
      </w:r>
      <w:r w:rsidR="00ED038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A0DF1" w:rsidRPr="006B6913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913">
        <w:rPr>
          <w:rFonts w:asciiTheme="majorBidi" w:hAnsiTheme="majorBidi" w:cstheme="majorBidi"/>
          <w:sz w:val="30"/>
          <w:szCs w:val="30"/>
        </w:rPr>
        <w:t>2567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บริษัทได้เข้าซื้อหุ้นคืนจำนวน</w:t>
      </w:r>
      <w:r w:rsidRPr="006B6913">
        <w:rPr>
          <w:rFonts w:asciiTheme="majorBidi" w:hAnsiTheme="majorBidi" w:cstheme="majorBidi"/>
          <w:sz w:val="30"/>
          <w:szCs w:val="30"/>
        </w:rPr>
        <w:t xml:space="preserve"> </w:t>
      </w:r>
      <w:r w:rsidR="006B6913" w:rsidRPr="006B6913">
        <w:rPr>
          <w:rFonts w:asciiTheme="majorBidi" w:hAnsiTheme="majorBidi" w:cstheme="majorBidi"/>
          <w:sz w:val="30"/>
          <w:szCs w:val="30"/>
        </w:rPr>
        <w:t>1,</w:t>
      </w:r>
      <w:r w:rsidRPr="006B6913">
        <w:rPr>
          <w:rFonts w:asciiTheme="majorBidi" w:hAnsiTheme="majorBidi" w:cstheme="majorBidi"/>
          <w:sz w:val="30"/>
          <w:szCs w:val="30"/>
        </w:rPr>
        <w:t>8</w:t>
      </w:r>
      <w:r w:rsidR="006B6913" w:rsidRPr="006B6913">
        <w:rPr>
          <w:rFonts w:asciiTheme="majorBidi" w:hAnsiTheme="majorBidi" w:cstheme="majorBidi"/>
          <w:sz w:val="30"/>
          <w:szCs w:val="30"/>
        </w:rPr>
        <w:t>15</w:t>
      </w:r>
      <w:r w:rsidRPr="006B6913">
        <w:rPr>
          <w:rFonts w:asciiTheme="majorBidi" w:hAnsiTheme="majorBidi" w:cstheme="majorBidi"/>
          <w:sz w:val="30"/>
          <w:szCs w:val="30"/>
        </w:rPr>
        <w:t>,</w:t>
      </w:r>
      <w:r w:rsidR="006B6913" w:rsidRPr="006B6913">
        <w:rPr>
          <w:rFonts w:asciiTheme="majorBidi" w:hAnsiTheme="majorBidi" w:cstheme="majorBidi"/>
          <w:sz w:val="30"/>
          <w:szCs w:val="30"/>
        </w:rPr>
        <w:t>5</w:t>
      </w:r>
      <w:r w:rsidRPr="006B6913">
        <w:rPr>
          <w:rFonts w:asciiTheme="majorBidi" w:hAnsiTheme="majorBidi" w:cstheme="majorBidi"/>
          <w:sz w:val="30"/>
          <w:szCs w:val="30"/>
        </w:rPr>
        <w:t xml:space="preserve">00 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หุ้น (คิดเป็น </w:t>
      </w:r>
      <w:r w:rsidR="002B059F">
        <w:rPr>
          <w:rFonts w:asciiTheme="majorBidi" w:hAnsiTheme="majorBidi" w:cstheme="majorBidi"/>
          <w:sz w:val="30"/>
          <w:szCs w:val="30"/>
        </w:rPr>
        <w:t>0</w:t>
      </w:r>
      <w:r w:rsidRPr="006B6913">
        <w:rPr>
          <w:rFonts w:asciiTheme="majorBidi" w:hAnsiTheme="majorBidi" w:cstheme="majorBidi"/>
          <w:sz w:val="30"/>
          <w:szCs w:val="30"/>
        </w:rPr>
        <w:t>.</w:t>
      </w:r>
      <w:r w:rsidR="002B059F">
        <w:rPr>
          <w:rFonts w:asciiTheme="majorBidi" w:hAnsiTheme="majorBidi" w:cstheme="majorBidi"/>
          <w:sz w:val="30"/>
          <w:szCs w:val="30"/>
        </w:rPr>
        <w:t>61</w:t>
      </w:r>
      <w:r w:rsidRPr="006B6913">
        <w:rPr>
          <w:rFonts w:asciiTheme="majorBidi" w:hAnsiTheme="majorBidi" w:cstheme="majorBidi"/>
          <w:sz w:val="30"/>
          <w:szCs w:val="30"/>
        </w:rPr>
        <w:t>%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ของหุ้น</w:t>
      </w:r>
      <w:r w:rsidR="00557AE3" w:rsidRPr="006B6913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6B6913">
        <w:rPr>
          <w:rFonts w:asciiTheme="majorBidi" w:hAnsiTheme="majorBidi" w:cstheme="majorBidi"/>
          <w:sz w:val="30"/>
          <w:szCs w:val="30"/>
        </w:rPr>
        <w:t>)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7AE3" w:rsidRPr="006B691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6B6913" w:rsidRPr="006B6913">
        <w:rPr>
          <w:rFonts w:asciiTheme="majorBidi" w:hAnsiTheme="majorBidi" w:cstheme="majorBidi"/>
          <w:sz w:val="30"/>
          <w:szCs w:val="30"/>
        </w:rPr>
        <w:t>14</w:t>
      </w:r>
      <w:r w:rsidRPr="006B6913">
        <w:rPr>
          <w:rFonts w:asciiTheme="majorBidi" w:hAnsiTheme="majorBidi" w:cstheme="majorBidi"/>
          <w:sz w:val="30"/>
          <w:szCs w:val="30"/>
        </w:rPr>
        <w:t>.</w:t>
      </w:r>
      <w:r w:rsidR="006B6913" w:rsidRPr="006B6913">
        <w:rPr>
          <w:rFonts w:asciiTheme="majorBidi" w:hAnsiTheme="majorBidi" w:cstheme="majorBidi"/>
          <w:sz w:val="30"/>
          <w:szCs w:val="30"/>
        </w:rPr>
        <w:t>09</w:t>
      </w:r>
      <w:r w:rsidRPr="006B6913">
        <w:rPr>
          <w:rFonts w:asciiTheme="majorBidi" w:hAnsiTheme="majorBidi" w:cstheme="majorBidi"/>
          <w:sz w:val="30"/>
          <w:szCs w:val="30"/>
        </w:rPr>
        <w:t xml:space="preserve"> 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CDD091" w14:textId="55C72989" w:rsidR="00B208F9" w:rsidRDefault="00B208F9" w:rsidP="00CB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14AF1E" w14:textId="263C0536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84152A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84152A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4A71297" w14:textId="77CC1BC6" w:rsidR="0054170E" w:rsidRDefault="00E43404" w:rsidP="0054170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7D6C98CA" w14:textId="61305F01" w:rsidR="00C068E0" w:rsidRDefault="00C06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01A191D1" w14:textId="16FD60A5" w:rsidR="004775ED" w:rsidRPr="0084152A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8" w:type="dxa"/>
        <w:tblInd w:w="443" w:type="dxa"/>
        <w:tblLayout w:type="fixed"/>
        <w:tblLook w:val="0000" w:firstRow="0" w:lastRow="0" w:firstColumn="0" w:lastColumn="0" w:noHBand="0" w:noVBand="0"/>
      </w:tblPr>
      <w:tblGrid>
        <w:gridCol w:w="5499"/>
        <w:gridCol w:w="1616"/>
        <w:gridCol w:w="276"/>
        <w:gridCol w:w="1887"/>
      </w:tblGrid>
      <w:tr w:rsidR="009613AA" w:rsidRPr="00106313" w14:paraId="1755EFC9" w14:textId="77777777" w:rsidTr="00963752">
        <w:trPr>
          <w:tblHeader/>
        </w:trPr>
        <w:tc>
          <w:tcPr>
            <w:tcW w:w="2963" w:type="pct"/>
            <w:shd w:val="clear" w:color="auto" w:fill="auto"/>
          </w:tcPr>
          <w:p w14:paraId="14D562A3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5C089" w14:textId="5B37E719" w:rsidR="00C74157" w:rsidRPr="00106313" w:rsidRDefault="00CB7B8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139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4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71" w:type="pct"/>
            <w:shd w:val="clear" w:color="auto" w:fill="auto"/>
          </w:tcPr>
          <w:p w14:paraId="7E281FE2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C1251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3B3798F3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pct"/>
            <w:shd w:val="clear" w:color="auto" w:fill="auto"/>
          </w:tcPr>
          <w:p w14:paraId="5EF36ED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BF0937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4157" w:rsidRPr="00106313" w14:paraId="7F9BA256" w14:textId="77777777" w:rsidTr="00963752">
        <w:trPr>
          <w:tblHeader/>
        </w:trPr>
        <w:tc>
          <w:tcPr>
            <w:tcW w:w="2963" w:type="pct"/>
          </w:tcPr>
          <w:p w14:paraId="56DCA44C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7" w:type="pct"/>
            <w:gridSpan w:val="3"/>
          </w:tcPr>
          <w:p w14:paraId="6997CCE0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13AA" w:rsidRPr="00106313" w14:paraId="76A1230D" w14:textId="77777777" w:rsidTr="00963752">
        <w:tc>
          <w:tcPr>
            <w:tcW w:w="2963" w:type="pct"/>
          </w:tcPr>
          <w:p w14:paraId="10AFABD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1" w:type="pct"/>
          </w:tcPr>
          <w:p w14:paraId="3E600E7A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18411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pct"/>
          </w:tcPr>
          <w:p w14:paraId="6B855F2D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3AA" w:rsidRPr="000505F0" w14:paraId="605721D2" w14:textId="77777777" w:rsidTr="00963752">
        <w:tc>
          <w:tcPr>
            <w:tcW w:w="2963" w:type="pct"/>
          </w:tcPr>
          <w:p w14:paraId="1ECAA488" w14:textId="15ECA6DB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81540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28546B46" w:rsidR="00C74157" w:rsidRPr="000505F0" w:rsidRDefault="009613AA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7,174</w:t>
            </w:r>
          </w:p>
        </w:tc>
        <w:tc>
          <w:tcPr>
            <w:tcW w:w="149" w:type="pct"/>
          </w:tcPr>
          <w:p w14:paraId="077008B4" w14:textId="36FFFD93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2E7DCB32" w:rsidR="00C74157" w:rsidRPr="0089778F" w:rsidRDefault="0089778F" w:rsidP="0089778F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7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613AA" w:rsidRPr="000505F0" w14:paraId="127268F8" w14:textId="77777777" w:rsidTr="00963752">
        <w:tc>
          <w:tcPr>
            <w:tcW w:w="2963" w:type="pct"/>
          </w:tcPr>
          <w:p w14:paraId="09B9578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168514A9" w:rsidR="00C74157" w:rsidRPr="000505F0" w:rsidRDefault="009613AA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1,437</w:t>
            </w:r>
          </w:p>
        </w:tc>
        <w:tc>
          <w:tcPr>
            <w:tcW w:w="149" w:type="pct"/>
          </w:tcPr>
          <w:p w14:paraId="352C5E8A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46F70325" w:rsidR="00C74157" w:rsidRPr="0089778F" w:rsidRDefault="0089778F" w:rsidP="0089778F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778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613AA" w:rsidRPr="000505F0" w14:paraId="31711328" w14:textId="77777777" w:rsidTr="00963752">
        <w:tc>
          <w:tcPr>
            <w:tcW w:w="2963" w:type="pct"/>
          </w:tcPr>
          <w:p w14:paraId="4A31B814" w14:textId="4D2A70D3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7B220481" w:rsidR="00C74157" w:rsidRPr="000505F0" w:rsidRDefault="009613AA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9" w:type="pct"/>
          </w:tcPr>
          <w:p w14:paraId="095CF9CD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1C6F237F" w:rsidR="00C74157" w:rsidRPr="000505F0" w:rsidRDefault="009613AA" w:rsidP="000332C7">
            <w:pPr>
              <w:pStyle w:val="acctfourfigures"/>
              <w:tabs>
                <w:tab w:val="clear" w:pos="765"/>
                <w:tab w:val="decimal" w:pos="1323"/>
                <w:tab w:val="decimal" w:pos="151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9613AA" w:rsidRPr="000505F0" w14:paraId="7AFF7AA0" w14:textId="77777777" w:rsidTr="0089778F">
        <w:tc>
          <w:tcPr>
            <w:tcW w:w="2963" w:type="pct"/>
          </w:tcPr>
          <w:p w14:paraId="59F8B33B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63D437D1" w:rsidR="00C74157" w:rsidRPr="000505F0" w:rsidRDefault="009613AA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9,193</w:t>
            </w:r>
          </w:p>
        </w:tc>
        <w:tc>
          <w:tcPr>
            <w:tcW w:w="149" w:type="pct"/>
          </w:tcPr>
          <w:p w14:paraId="79BDEF2C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71E61C74" w:rsidR="00C74157" w:rsidRPr="004419DA" w:rsidRDefault="009613AA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4419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89778F" w:rsidRPr="000505F0" w14:paraId="66C2C1DE" w14:textId="77777777" w:rsidTr="0089778F">
        <w:tc>
          <w:tcPr>
            <w:tcW w:w="2963" w:type="pct"/>
          </w:tcPr>
          <w:p w14:paraId="0F5D2038" w14:textId="77777777" w:rsidR="0089778F" w:rsidRPr="00106313" w:rsidRDefault="0089778F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A9CC94" w14:textId="77777777" w:rsidR="0089778F" w:rsidRDefault="0089778F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71A0123" w14:textId="77777777" w:rsidR="0089778F" w:rsidRPr="00106313" w:rsidRDefault="0089778F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AA7E79" w14:textId="77777777" w:rsidR="0089778F" w:rsidRDefault="0089778F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13AA" w:rsidRPr="00106313" w14:paraId="76C4F6E3" w14:textId="77777777" w:rsidTr="0089778F">
        <w:tc>
          <w:tcPr>
            <w:tcW w:w="2963" w:type="pct"/>
          </w:tcPr>
          <w:p w14:paraId="1FA8B1CD" w14:textId="77777777" w:rsidR="00C74157" w:rsidRPr="009154DB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1" w:type="pct"/>
          </w:tcPr>
          <w:p w14:paraId="25B9CD1B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3FE5129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pct"/>
          </w:tcPr>
          <w:p w14:paraId="2E7C6F42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3AA" w:rsidRPr="000505F0" w14:paraId="1D43FEC2" w14:textId="77777777" w:rsidTr="00963752">
        <w:tc>
          <w:tcPr>
            <w:tcW w:w="2963" w:type="pct"/>
          </w:tcPr>
          <w:p w14:paraId="7D40605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5BA89483" w:rsidR="00C74157" w:rsidRPr="009613AA" w:rsidRDefault="009613AA" w:rsidP="009613AA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13AA">
              <w:rPr>
                <w:rFonts w:ascii="Angsana New" w:hAnsi="Angsana New"/>
                <w:sz w:val="30"/>
                <w:szCs w:val="30"/>
                <w:lang w:val="en-US" w:bidi="th-TH"/>
              </w:rPr>
              <w:t>10,5</w:t>
            </w:r>
            <w:r w:rsidR="002B1750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49" w:type="pct"/>
          </w:tcPr>
          <w:p w14:paraId="50487199" w14:textId="77777777" w:rsidR="00C74157" w:rsidRPr="009613AA" w:rsidRDefault="00C74157" w:rsidP="0096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5C3BCA5A" w:rsidR="00C74157" w:rsidRPr="009613AA" w:rsidRDefault="009613AA" w:rsidP="009613AA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13AA">
              <w:rPr>
                <w:rFonts w:ascii="Angsana New" w:hAnsi="Angsana New"/>
                <w:sz w:val="30"/>
                <w:szCs w:val="30"/>
                <w:lang w:val="en-US" w:bidi="th-TH"/>
              </w:rPr>
              <w:t>1,1</w:t>
            </w:r>
            <w:r w:rsidR="004C7308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</w:p>
        </w:tc>
      </w:tr>
      <w:tr w:rsidR="009613AA" w:rsidRPr="000505F0" w14:paraId="552EF45B" w14:textId="77777777" w:rsidTr="0089778F">
        <w:tc>
          <w:tcPr>
            <w:tcW w:w="2963" w:type="pct"/>
          </w:tcPr>
          <w:p w14:paraId="5491176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22BB9009" w:rsidR="00C74157" w:rsidRPr="000505F0" w:rsidRDefault="009613AA" w:rsidP="009613AA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118,534</w:t>
            </w:r>
          </w:p>
        </w:tc>
        <w:tc>
          <w:tcPr>
            <w:tcW w:w="149" w:type="pct"/>
          </w:tcPr>
          <w:p w14:paraId="68AB5CB9" w14:textId="77777777" w:rsidR="00C74157" w:rsidRPr="000505F0" w:rsidRDefault="00C74157" w:rsidP="0096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3BCCEDC8" w:rsidR="00C74157" w:rsidRPr="009613AA" w:rsidRDefault="009613AA" w:rsidP="009613AA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1,189</w:t>
            </w:r>
          </w:p>
        </w:tc>
      </w:tr>
      <w:tr w:rsidR="009613AA" w:rsidRPr="000505F0" w14:paraId="54E61F80" w14:textId="77777777" w:rsidTr="0089778F">
        <w:tc>
          <w:tcPr>
            <w:tcW w:w="2963" w:type="pct"/>
          </w:tcPr>
          <w:p w14:paraId="0561329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6C1C8869" w:rsidR="00C74157" w:rsidRPr="009613AA" w:rsidRDefault="009613AA" w:rsidP="009613AA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13AA">
              <w:rPr>
                <w:rFonts w:ascii="Angsana New" w:hAnsi="Angsana New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49" w:type="pct"/>
          </w:tcPr>
          <w:p w14:paraId="76E4CDA7" w14:textId="77777777" w:rsidR="00C74157" w:rsidRPr="009613AA" w:rsidRDefault="00C74157" w:rsidP="0096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60A4CF06" w:rsidR="00C74157" w:rsidRPr="009613AA" w:rsidRDefault="009613AA" w:rsidP="009613AA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13A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613AA" w:rsidRPr="000505F0" w14:paraId="1891783E" w14:textId="77777777" w:rsidTr="0089778F">
        <w:tc>
          <w:tcPr>
            <w:tcW w:w="2963" w:type="pct"/>
          </w:tcPr>
          <w:p w14:paraId="1B53499E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18445F1B" w:rsidR="00C74157" w:rsidRPr="009613AA" w:rsidRDefault="009613AA" w:rsidP="009613AA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13AA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2B175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9613A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B1750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EA281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9" w:type="pct"/>
          </w:tcPr>
          <w:p w14:paraId="496F6BB2" w14:textId="77777777" w:rsidR="00C74157" w:rsidRPr="009613AA" w:rsidRDefault="00C74157" w:rsidP="0096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5F6C812F" w:rsidR="00C74157" w:rsidRPr="009613AA" w:rsidRDefault="009613AA" w:rsidP="009613AA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13A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613AA" w:rsidRPr="000505F0" w14:paraId="5EC64717" w14:textId="77777777" w:rsidTr="0089778F">
        <w:tc>
          <w:tcPr>
            <w:tcW w:w="2963" w:type="pct"/>
          </w:tcPr>
          <w:p w14:paraId="1FBE95B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5628F787" w:rsidR="00C74157" w:rsidRPr="009613AA" w:rsidRDefault="009613AA" w:rsidP="009613AA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613AA">
              <w:rPr>
                <w:rFonts w:ascii="Angsana New" w:hAnsi="Angsana New"/>
                <w:sz w:val="30"/>
                <w:szCs w:val="30"/>
              </w:rPr>
              <w:t>8,641</w:t>
            </w:r>
          </w:p>
        </w:tc>
        <w:tc>
          <w:tcPr>
            <w:tcW w:w="149" w:type="pct"/>
          </w:tcPr>
          <w:p w14:paraId="281CAB50" w14:textId="77777777" w:rsidR="00C74157" w:rsidRPr="009613AA" w:rsidRDefault="00C74157" w:rsidP="0096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21E16856" w:rsidR="00C74157" w:rsidRPr="009613AA" w:rsidRDefault="009613AA" w:rsidP="009613AA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613AA">
              <w:rPr>
                <w:rFonts w:ascii="Angsana New" w:hAnsi="Angsana New"/>
                <w:sz w:val="30"/>
                <w:szCs w:val="30"/>
              </w:rPr>
              <w:t>5,028</w:t>
            </w:r>
          </w:p>
        </w:tc>
      </w:tr>
      <w:tr w:rsidR="009613AA" w:rsidRPr="009613AA" w14:paraId="116FF4B7" w14:textId="77777777" w:rsidTr="00963752">
        <w:tc>
          <w:tcPr>
            <w:tcW w:w="2963" w:type="pct"/>
          </w:tcPr>
          <w:p w14:paraId="77A2314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57EDDE72" w:rsidR="00C74157" w:rsidRPr="009613AA" w:rsidRDefault="009613AA" w:rsidP="009613AA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13AA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2B175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9613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1750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EA28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  <w:vAlign w:val="bottom"/>
          </w:tcPr>
          <w:p w14:paraId="1F3E9F3C" w14:textId="77777777" w:rsidR="00C74157" w:rsidRPr="009613AA" w:rsidRDefault="00C74157" w:rsidP="0096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5FC1DA14" w:rsidR="00C74157" w:rsidRPr="009613AA" w:rsidRDefault="009613AA" w:rsidP="009613AA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13AA">
              <w:rPr>
                <w:rFonts w:ascii="Angsana New" w:hAnsi="Angsana New"/>
                <w:b/>
                <w:bCs/>
                <w:sz w:val="30"/>
                <w:szCs w:val="30"/>
              </w:rPr>
              <w:t>7,3</w:t>
            </w:r>
            <w:r w:rsidR="004C7308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</w:p>
        </w:tc>
      </w:tr>
    </w:tbl>
    <w:p w14:paraId="2774A496" w14:textId="48708256" w:rsidR="002F67FC" w:rsidRPr="00F930A2" w:rsidRDefault="002F67FC" w:rsidP="002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2F67FC" w:rsidRPr="00F930A2" w:rsidSect="0098215A">
      <w:headerReference w:type="default" r:id="rId11"/>
      <w:footerReference w:type="default" r:id="rId12"/>
      <w:pgSz w:w="11909" w:h="16834" w:code="9"/>
      <w:pgMar w:top="576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3C03B" w14:textId="77777777" w:rsidR="004A20A3" w:rsidRDefault="004A20A3" w:rsidP="004956B4">
      <w:r>
        <w:separator/>
      </w:r>
    </w:p>
  </w:endnote>
  <w:endnote w:type="continuationSeparator" w:id="0">
    <w:p w14:paraId="143289AF" w14:textId="77777777" w:rsidR="004A20A3" w:rsidRDefault="004A20A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47B7" w14:textId="77777777" w:rsidR="004A20A3" w:rsidRDefault="004A20A3" w:rsidP="004956B4">
      <w:r>
        <w:separator/>
      </w:r>
    </w:p>
  </w:footnote>
  <w:footnote w:type="continuationSeparator" w:id="0">
    <w:p w14:paraId="23C6CB1B" w14:textId="77777777" w:rsidR="004A20A3" w:rsidRDefault="004A20A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6A3090ED" w:rsidR="00533095" w:rsidRPr="00FE5A92" w:rsidRDefault="00024600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และ</w:t>
    </w:r>
    <w:r w:rsidR="00491C8E">
      <w:rPr>
        <w:rFonts w:ascii="Angsana New" w:hAnsi="Angsana New" w:hint="cs"/>
        <w:bCs/>
        <w:i/>
        <w:sz w:val="32"/>
        <w:szCs w:val="32"/>
        <w:cs/>
        <w:lang w:val="en-US" w:bidi="th-TH"/>
      </w:rPr>
      <w:t>เก้า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843F80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bidi="th-TH"/>
      </w:rPr>
      <w:t xml:space="preserve">0 </w:t>
    </w:r>
    <w:r w:rsidR="00491C8E">
      <w:rPr>
        <w:rFonts w:ascii="Angsana New" w:hAnsi="Angsana New" w:hint="cs"/>
        <w:bCs/>
        <w:i/>
        <w:sz w:val="32"/>
        <w:szCs w:val="32"/>
        <w:cs/>
        <w:lang w:bidi="th-TH"/>
      </w:rPr>
      <w:t>กันยายน</w:t>
    </w:r>
    <w:r w:rsidRPr="00C06B02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BE6CF0">
      <w:rPr>
        <w:rFonts w:ascii="Angsana New" w:hAnsi="Angsana New"/>
        <w:bCs/>
        <w:iCs/>
        <w:sz w:val="32"/>
        <w:szCs w:val="32"/>
        <w:lang w:val="en-US" w:bidi="th-TH"/>
      </w:rPr>
      <w:t>7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19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00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77C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5ED6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1C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3F73"/>
    <w:rsid w:val="000744FA"/>
    <w:rsid w:val="00074550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CFA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A2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AA7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31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5FEC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431"/>
    <w:rsid w:val="00135860"/>
    <w:rsid w:val="00135ECD"/>
    <w:rsid w:val="00136221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2BC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735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12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DB"/>
    <w:rsid w:val="00211DF4"/>
    <w:rsid w:val="00212136"/>
    <w:rsid w:val="00212171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4E1F"/>
    <w:rsid w:val="00225413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6B8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A26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59F"/>
    <w:rsid w:val="002B081E"/>
    <w:rsid w:val="002B0902"/>
    <w:rsid w:val="002B0C58"/>
    <w:rsid w:val="002B0E1A"/>
    <w:rsid w:val="002B126C"/>
    <w:rsid w:val="002B16A7"/>
    <w:rsid w:val="002B1750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04C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3BE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96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282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6E61"/>
    <w:rsid w:val="003373D1"/>
    <w:rsid w:val="0033755B"/>
    <w:rsid w:val="00337818"/>
    <w:rsid w:val="00337A37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339"/>
    <w:rsid w:val="003469DF"/>
    <w:rsid w:val="00346C26"/>
    <w:rsid w:val="00346DB0"/>
    <w:rsid w:val="00346FC1"/>
    <w:rsid w:val="0034740D"/>
    <w:rsid w:val="00347ADA"/>
    <w:rsid w:val="00347B05"/>
    <w:rsid w:val="00347D42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99B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1FFA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386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D2B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962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5FB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1BB9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6D9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9DA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8D1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6F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1C8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0A3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308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8B4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4E44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3B7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9B8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0B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7C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1C0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0F6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0C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6BA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91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5F6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96C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197"/>
    <w:rsid w:val="006D25B3"/>
    <w:rsid w:val="006D26B5"/>
    <w:rsid w:val="006D303A"/>
    <w:rsid w:val="006D32E9"/>
    <w:rsid w:val="006D3859"/>
    <w:rsid w:val="006D39C4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73C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32B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6CE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17B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0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B64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6A7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0E9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35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4E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25B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6E7D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37FE6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78F"/>
    <w:rsid w:val="008979C6"/>
    <w:rsid w:val="00897C33"/>
    <w:rsid w:val="00897E0A"/>
    <w:rsid w:val="008A006C"/>
    <w:rsid w:val="008A0115"/>
    <w:rsid w:val="008A038B"/>
    <w:rsid w:val="008A06C6"/>
    <w:rsid w:val="008A098E"/>
    <w:rsid w:val="008A0DF1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5E1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53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265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4A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2BD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29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6FE5"/>
    <w:rsid w:val="0094702F"/>
    <w:rsid w:val="009471B4"/>
    <w:rsid w:val="009473E9"/>
    <w:rsid w:val="0094746D"/>
    <w:rsid w:val="00947682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3AA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52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15A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31A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068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4DA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524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DD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8CA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190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69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42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657"/>
    <w:rsid w:val="00B55861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E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5A6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8E0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3A3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895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1A4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B87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71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9BA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5B9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2A99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3AE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872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289"/>
    <w:rsid w:val="00E042D1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01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3EE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6B9A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2C42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819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871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38D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951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25A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33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0A2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DD5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34832-B290-4E9C-BE09-46085C60367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</Pages>
  <Words>2046</Words>
  <Characters>8522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2024-11-04T06:50:00Z</cp:lastPrinted>
  <dcterms:created xsi:type="dcterms:W3CDTF">2024-11-12T00:24:00Z</dcterms:created>
  <dcterms:modified xsi:type="dcterms:W3CDTF">2024-11-12T00:24:00Z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