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48A73D70" w:rsidR="00E245AE" w:rsidRPr="00E245AE" w:rsidRDefault="0033736D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245AE" w:rsidRPr="00C52C41" w14:paraId="233BA76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B1C0B4" w14:textId="4F26FFF1" w:rsidR="00E245AE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3A8C55" w14:textId="77777777" w:rsidR="00E245AE" w:rsidRPr="00C52C41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269C01" w14:textId="6529A2BA" w:rsidR="00E245AE" w:rsidRPr="00C52C41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245AE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745C1E5F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1BBE2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245AE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3FC4D459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DF9C16" w14:textId="77777777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E245AE" w:rsidRPr="006B116C" w:rsidRDefault="00E245AE" w:rsidP="00E245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5244F7DA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321582">
        <w:rPr>
          <w:rFonts w:ascii="Angsana New" w:hAnsi="Angsana New"/>
          <w:sz w:val="30"/>
          <w:szCs w:val="30"/>
        </w:rPr>
        <w:t xml:space="preserve"> </w:t>
      </w:r>
      <w:r w:rsidR="00BA056D">
        <w:rPr>
          <w:rFonts w:ascii="Angsana New" w:hAnsi="Angsana New"/>
          <w:sz w:val="30"/>
          <w:szCs w:val="30"/>
        </w:rPr>
        <w:t>11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40628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111EA">
        <w:rPr>
          <w:rFonts w:ascii="Angsana New" w:hAnsi="Angsana New"/>
          <w:sz w:val="30"/>
          <w:szCs w:val="30"/>
        </w:rPr>
        <w:t>2567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6ED9F4D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E941FC">
        <w:rPr>
          <w:rFonts w:ascii="Angsana New" w:hAnsi="Angsana New"/>
          <w:sz w:val="30"/>
          <w:szCs w:val="30"/>
        </w:rPr>
        <w:t>7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2F7884B6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 w:rsidR="00E941FC">
        <w:rPr>
          <w:rFonts w:ascii="Angsana New" w:hAnsi="Angsana New"/>
          <w:sz w:val="30"/>
          <w:szCs w:val="30"/>
        </w:rPr>
        <w:t>7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137E8A0C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BB142D">
        <w:rPr>
          <w:rFonts w:ascii="Angsana New" w:hAnsi="Angsana New" w:hint="cs"/>
          <w:sz w:val="30"/>
          <w:szCs w:val="30"/>
          <w:cs/>
        </w:rPr>
        <w:t>หก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111EA">
        <w:rPr>
          <w:rFonts w:ascii="Angsana New" w:hAnsi="Angsana New"/>
          <w:sz w:val="30"/>
          <w:szCs w:val="30"/>
        </w:rPr>
        <w:t>3</w:t>
      </w:r>
      <w:r w:rsidR="007D6957">
        <w:rPr>
          <w:rFonts w:ascii="Angsana New" w:hAnsi="Angsana New"/>
          <w:sz w:val="30"/>
          <w:szCs w:val="30"/>
        </w:rPr>
        <w:t>0</w:t>
      </w:r>
      <w:r w:rsidR="00B111EA">
        <w:rPr>
          <w:rFonts w:ascii="Angsana New" w:hAnsi="Angsana New"/>
          <w:sz w:val="30"/>
          <w:szCs w:val="30"/>
        </w:rPr>
        <w:t xml:space="preserve"> </w:t>
      </w:r>
      <w:r w:rsidR="00406288">
        <w:rPr>
          <w:rFonts w:ascii="Angsana New" w:hAnsi="Angsana New" w:hint="cs"/>
          <w:sz w:val="30"/>
          <w:szCs w:val="30"/>
          <w:cs/>
        </w:rPr>
        <w:t>กันยายน</w:t>
      </w:r>
      <w:r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170"/>
        <w:gridCol w:w="270"/>
        <w:gridCol w:w="1260"/>
        <w:gridCol w:w="270"/>
        <w:gridCol w:w="1440"/>
      </w:tblGrid>
      <w:tr w:rsidR="00BA056D" w:rsidRPr="00292299" w14:paraId="0FDDDEB8" w14:textId="3A07985F" w:rsidTr="00BA056D">
        <w:trPr>
          <w:tblHeader/>
        </w:trPr>
        <w:tc>
          <w:tcPr>
            <w:tcW w:w="3420" w:type="dxa"/>
          </w:tcPr>
          <w:p w14:paraId="3FAFF04F" w14:textId="134B3FA9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790" w:type="dxa"/>
            <w:gridSpan w:val="3"/>
          </w:tcPr>
          <w:p w14:paraId="1A6FB0FE" w14:textId="5AAA88ED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B917B0D" w14:textId="77777777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4CBC45" w14:textId="64D00660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E9000D" w14:textId="38328CB5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6D46C8" w14:textId="64512443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A056D" w:rsidRPr="00292299" w14:paraId="0EBC142D" w14:textId="0B41516F" w:rsidTr="00BA056D">
        <w:trPr>
          <w:tblHeader/>
        </w:trPr>
        <w:tc>
          <w:tcPr>
            <w:tcW w:w="3420" w:type="dxa"/>
          </w:tcPr>
          <w:p w14:paraId="4DB5DF5B" w14:textId="202DD419" w:rsidR="00BA056D" w:rsidRPr="00292299" w:rsidRDefault="00BA056D" w:rsidP="00BA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790" w:type="dxa"/>
            <w:gridSpan w:val="3"/>
          </w:tcPr>
          <w:p w14:paraId="0B41E908" w14:textId="04A27B83" w:rsidR="00BA056D" w:rsidRPr="00292299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0499DB8" w14:textId="77777777" w:rsidR="00BA056D" w:rsidRPr="00DF743F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3DDBC94" w14:textId="3AFC1149" w:rsidR="00BA056D" w:rsidRPr="00DF743F" w:rsidRDefault="00BA056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2A5" w:rsidRPr="00292299" w14:paraId="6F32026F" w14:textId="4C986EE1" w:rsidTr="00BA056D">
        <w:trPr>
          <w:tblHeader/>
        </w:trPr>
        <w:tc>
          <w:tcPr>
            <w:tcW w:w="3420" w:type="dxa"/>
          </w:tcPr>
          <w:p w14:paraId="605EB61F" w14:textId="2A126EB5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</w:tcPr>
          <w:p w14:paraId="4C50503D" w14:textId="0ED8DBEA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74595D" w14:textId="3C600FF0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E60DB9" w14:textId="39E08995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5375B1" w14:textId="77777777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27D13" w14:textId="2488B478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19C400" w14:textId="4E124309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E283E9" w14:textId="2B8025CE" w:rsidR="00F762A5" w:rsidRPr="00292299" w:rsidRDefault="00F762A5" w:rsidP="00F762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A056D" w:rsidRPr="00292299" w14:paraId="5C95A839" w14:textId="77777777" w:rsidTr="00BA056D">
        <w:trPr>
          <w:tblHeader/>
        </w:trPr>
        <w:tc>
          <w:tcPr>
            <w:tcW w:w="3420" w:type="dxa"/>
          </w:tcPr>
          <w:p w14:paraId="6C9448F8" w14:textId="77777777" w:rsidR="00BA056D" w:rsidRPr="00292299" w:rsidRDefault="00BA056D" w:rsidP="003123E6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6030" w:type="dxa"/>
            <w:gridSpan w:val="7"/>
          </w:tcPr>
          <w:p w14:paraId="58720672" w14:textId="2580F0C5" w:rsidR="00BA056D" w:rsidRPr="00292299" w:rsidRDefault="00BA056D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56D" w:rsidRPr="00292299" w14:paraId="13044DA9" w14:textId="27E6278F" w:rsidTr="00BA056D">
        <w:tc>
          <w:tcPr>
            <w:tcW w:w="3420" w:type="dxa"/>
          </w:tcPr>
          <w:p w14:paraId="746370F7" w14:textId="42118597" w:rsidR="00BA056D" w:rsidRPr="006C285E" w:rsidRDefault="00BA056D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28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6C28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1E03CA90" w14:textId="77777777" w:rsidR="00BA056D" w:rsidRPr="00292299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A4A53" w14:textId="084018CB" w:rsidR="00BA056D" w:rsidRPr="00292299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368DD" w14:textId="41C74B8D" w:rsidR="00BA056D" w:rsidRPr="00C91CBC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5A82F" w14:textId="77777777" w:rsidR="00BA056D" w:rsidRPr="00C91CBC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C5F15A" w14:textId="193E4910" w:rsidR="00BA056D" w:rsidRPr="00C91CBC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DEA20" w14:textId="1D754ADE" w:rsidR="00BA056D" w:rsidRPr="00C91CBC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885172" w14:textId="7310A81A" w:rsidR="00BA056D" w:rsidRPr="00C91CBC" w:rsidRDefault="00BA056D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604" w:rsidRPr="00292299" w14:paraId="58D94202" w14:textId="5FA95A9A" w:rsidTr="00BA056D">
        <w:tc>
          <w:tcPr>
            <w:tcW w:w="3420" w:type="dxa"/>
          </w:tcPr>
          <w:p w14:paraId="2723FE4C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0C8B61C" w14:textId="6C24A236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10,080</w:t>
            </w:r>
          </w:p>
        </w:tc>
        <w:tc>
          <w:tcPr>
            <w:tcW w:w="270" w:type="dxa"/>
          </w:tcPr>
          <w:p w14:paraId="20F9B5B6" w14:textId="127EAD3D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62042" w14:textId="054D13F9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37,216</w:t>
            </w:r>
          </w:p>
        </w:tc>
        <w:tc>
          <w:tcPr>
            <w:tcW w:w="270" w:type="dxa"/>
          </w:tcPr>
          <w:p w14:paraId="391F108B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5AAA1B" w14:textId="62B03E1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10,080</w:t>
            </w:r>
          </w:p>
        </w:tc>
        <w:tc>
          <w:tcPr>
            <w:tcW w:w="270" w:type="dxa"/>
          </w:tcPr>
          <w:p w14:paraId="2024415A" w14:textId="3FC8E735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05BE20" w14:textId="2A872BA3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37,216</w:t>
            </w:r>
          </w:p>
        </w:tc>
      </w:tr>
      <w:tr w:rsidR="00877604" w:rsidRPr="00292299" w14:paraId="466BE694" w14:textId="1A5BDF51" w:rsidTr="00BA056D">
        <w:tc>
          <w:tcPr>
            <w:tcW w:w="3420" w:type="dxa"/>
          </w:tcPr>
          <w:p w14:paraId="21C61D6C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50" w:type="dxa"/>
          </w:tcPr>
          <w:p w14:paraId="2880C5E0" w14:textId="5904E02E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8,797</w:t>
            </w:r>
          </w:p>
        </w:tc>
        <w:tc>
          <w:tcPr>
            <w:tcW w:w="270" w:type="dxa"/>
          </w:tcPr>
          <w:p w14:paraId="3600B4D5" w14:textId="4EFF0572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6FDBEF" w14:textId="244D7C09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3,709</w:t>
            </w:r>
          </w:p>
        </w:tc>
        <w:tc>
          <w:tcPr>
            <w:tcW w:w="270" w:type="dxa"/>
          </w:tcPr>
          <w:p w14:paraId="2E4C3BB1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30F37" w14:textId="1E4AD48F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8,797</w:t>
            </w:r>
          </w:p>
        </w:tc>
        <w:tc>
          <w:tcPr>
            <w:tcW w:w="270" w:type="dxa"/>
          </w:tcPr>
          <w:p w14:paraId="578F529E" w14:textId="463C9D15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92EC7C" w14:textId="1EA1E0F6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3,709</w:t>
            </w:r>
          </w:p>
        </w:tc>
      </w:tr>
      <w:tr w:rsidR="00877604" w:rsidRPr="00D54225" w14:paraId="091DC797" w14:textId="0C872485" w:rsidTr="00BA056D">
        <w:tc>
          <w:tcPr>
            <w:tcW w:w="3420" w:type="dxa"/>
          </w:tcPr>
          <w:p w14:paraId="34799D2C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4FB82B6" w14:textId="3D3E8B9F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  <w:tc>
          <w:tcPr>
            <w:tcW w:w="270" w:type="dxa"/>
          </w:tcPr>
          <w:p w14:paraId="57869553" w14:textId="6F33E595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92AE77" w14:textId="4187855D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11,565</w:t>
            </w:r>
          </w:p>
        </w:tc>
        <w:tc>
          <w:tcPr>
            <w:tcW w:w="270" w:type="dxa"/>
          </w:tcPr>
          <w:p w14:paraId="74ED020F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00541" w14:textId="37C925CD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  <w:tc>
          <w:tcPr>
            <w:tcW w:w="270" w:type="dxa"/>
          </w:tcPr>
          <w:p w14:paraId="244D769B" w14:textId="594B69A0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0C321" w14:textId="4340018D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11,565</w:t>
            </w:r>
          </w:p>
        </w:tc>
      </w:tr>
      <w:tr w:rsidR="00877604" w:rsidRPr="00292299" w14:paraId="1157585C" w14:textId="479AA766" w:rsidTr="00BA056D">
        <w:tc>
          <w:tcPr>
            <w:tcW w:w="3420" w:type="dxa"/>
          </w:tcPr>
          <w:p w14:paraId="567E8EEC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308A8371" w14:textId="529A4844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24,203</w:t>
            </w:r>
          </w:p>
        </w:tc>
        <w:tc>
          <w:tcPr>
            <w:tcW w:w="270" w:type="dxa"/>
          </w:tcPr>
          <w:p w14:paraId="7565929D" w14:textId="2FD24414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2A3D0" w14:textId="2B42674C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23,710</w:t>
            </w:r>
          </w:p>
        </w:tc>
        <w:tc>
          <w:tcPr>
            <w:tcW w:w="270" w:type="dxa"/>
          </w:tcPr>
          <w:p w14:paraId="7AA88141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237E1" w14:textId="3ABBF7A0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24,203</w:t>
            </w:r>
          </w:p>
        </w:tc>
        <w:tc>
          <w:tcPr>
            <w:tcW w:w="270" w:type="dxa"/>
          </w:tcPr>
          <w:p w14:paraId="08C59F24" w14:textId="10765832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14C8CD" w14:textId="0988634E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23,710</w:t>
            </w:r>
          </w:p>
        </w:tc>
      </w:tr>
      <w:tr w:rsidR="00877604" w:rsidRPr="00292299" w14:paraId="78C012A4" w14:textId="1F6824A9" w:rsidTr="00BA056D">
        <w:tc>
          <w:tcPr>
            <w:tcW w:w="3420" w:type="dxa"/>
          </w:tcPr>
          <w:p w14:paraId="624AD39E" w14:textId="2C56B935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50" w:type="dxa"/>
          </w:tcPr>
          <w:p w14:paraId="7973EA2D" w14:textId="5DDECDCF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17,280</w:t>
            </w:r>
          </w:p>
        </w:tc>
        <w:tc>
          <w:tcPr>
            <w:tcW w:w="270" w:type="dxa"/>
          </w:tcPr>
          <w:p w14:paraId="7898BDCE" w14:textId="4CE1472A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388E96" w14:textId="5E1D4401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18,294</w:t>
            </w:r>
          </w:p>
        </w:tc>
        <w:tc>
          <w:tcPr>
            <w:tcW w:w="270" w:type="dxa"/>
          </w:tcPr>
          <w:p w14:paraId="477170D0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03E9DD" w14:textId="581779E8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17,280</w:t>
            </w:r>
          </w:p>
        </w:tc>
        <w:tc>
          <w:tcPr>
            <w:tcW w:w="270" w:type="dxa"/>
          </w:tcPr>
          <w:p w14:paraId="0C30587C" w14:textId="66C671AD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53261B" w14:textId="50565C16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18,294</w:t>
            </w:r>
          </w:p>
        </w:tc>
      </w:tr>
      <w:tr w:rsidR="00877604" w:rsidRPr="00292299" w14:paraId="1FD6326B" w14:textId="05E9DB4A" w:rsidTr="00BA056D">
        <w:trPr>
          <w:trHeight w:val="272"/>
        </w:trPr>
        <w:tc>
          <w:tcPr>
            <w:tcW w:w="3420" w:type="dxa"/>
          </w:tcPr>
          <w:p w14:paraId="5EE58621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620AD837" w14:textId="043A9630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8,871</w:t>
            </w:r>
          </w:p>
        </w:tc>
        <w:tc>
          <w:tcPr>
            <w:tcW w:w="270" w:type="dxa"/>
          </w:tcPr>
          <w:p w14:paraId="70C1F9A7" w14:textId="6EEBAAF8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DBD18" w14:textId="1CC794DA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17,723</w:t>
            </w:r>
          </w:p>
        </w:tc>
        <w:tc>
          <w:tcPr>
            <w:tcW w:w="270" w:type="dxa"/>
          </w:tcPr>
          <w:p w14:paraId="6AAD212F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921B3" w14:textId="17ACAFBF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8,871</w:t>
            </w:r>
          </w:p>
        </w:tc>
        <w:tc>
          <w:tcPr>
            <w:tcW w:w="270" w:type="dxa"/>
          </w:tcPr>
          <w:p w14:paraId="046EAE1D" w14:textId="3F2FB254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8E548F" w14:textId="1C178D0A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17,723</w:t>
            </w:r>
          </w:p>
        </w:tc>
      </w:tr>
      <w:tr w:rsidR="00877604" w:rsidRPr="00292299" w14:paraId="33C93470" w14:textId="2A4EF85F" w:rsidTr="00BA056D">
        <w:trPr>
          <w:trHeight w:val="92"/>
        </w:trPr>
        <w:tc>
          <w:tcPr>
            <w:tcW w:w="3420" w:type="dxa"/>
          </w:tcPr>
          <w:p w14:paraId="668D8770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DC35B8" w14:textId="77777777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6853D" w14:textId="55159404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35B377" w14:textId="5C937FB1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97009" w14:textId="77777777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98F69B" w14:textId="0EDEEAFC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1620C" w14:textId="5BEE9A0E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B2942" w14:textId="251A52A6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604" w:rsidRPr="00292299" w14:paraId="7DF55A5D" w14:textId="058A8D2A" w:rsidTr="00BA056D">
        <w:tc>
          <w:tcPr>
            <w:tcW w:w="3420" w:type="dxa"/>
          </w:tcPr>
          <w:p w14:paraId="7758F63B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2BCA60E" w14:textId="77777777" w:rsidR="00877604" w:rsidRPr="00E979BA" w:rsidRDefault="00877604" w:rsidP="00877604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2AD13" w14:textId="1605ACA3" w:rsidR="00877604" w:rsidRPr="00E979BA" w:rsidRDefault="00877604" w:rsidP="00877604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847FA" w14:textId="26824A21" w:rsidR="00877604" w:rsidRPr="00E979BA" w:rsidRDefault="00877604" w:rsidP="00877604">
            <w:pPr>
              <w:tabs>
                <w:tab w:val="decimal" w:pos="960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65DB4" w14:textId="77777777" w:rsidR="00877604" w:rsidRPr="00E979BA" w:rsidRDefault="00877604" w:rsidP="00877604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FE24D" w14:textId="4E7BBC5F" w:rsidR="00877604" w:rsidRPr="00E979BA" w:rsidRDefault="00877604" w:rsidP="00877604">
            <w:pPr>
              <w:tabs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96ABF" w14:textId="66398B3F" w:rsidR="00877604" w:rsidRPr="00E979BA" w:rsidRDefault="00877604" w:rsidP="00877604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5642F9" w14:textId="4A7B6BF5" w:rsidR="00877604" w:rsidRPr="00E979BA" w:rsidRDefault="00877604" w:rsidP="00877604">
            <w:pPr>
              <w:tabs>
                <w:tab w:val="decimal" w:pos="1050"/>
                <w:tab w:val="decimal" w:pos="12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604" w:rsidRPr="00292299" w14:paraId="7F0354C3" w14:textId="1B542593" w:rsidTr="00BA056D">
        <w:tc>
          <w:tcPr>
            <w:tcW w:w="3420" w:type="dxa"/>
          </w:tcPr>
          <w:p w14:paraId="489899F8" w14:textId="77777777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10AF541" w14:textId="578D659B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2B10696C" w14:textId="4A3B53CE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36A3F" w14:textId="03C3208E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FC9250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5EE0D" w14:textId="4067677F" w:rsidR="00877604" w:rsidRPr="00483749" w:rsidRDefault="006309A9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723B50D" w14:textId="38B98BD3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322716" w14:textId="61DB465A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77604" w:rsidRPr="00292299" w14:paraId="6287341C" w14:textId="4D1230B0" w:rsidTr="00BA056D">
        <w:tc>
          <w:tcPr>
            <w:tcW w:w="3420" w:type="dxa"/>
          </w:tcPr>
          <w:p w14:paraId="12C7FF7B" w14:textId="7397DD7B" w:rsidR="00877604" w:rsidRPr="0029229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1DA0CD8E" w14:textId="02C94BF3" w:rsidR="00877604" w:rsidRPr="00CF5B81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A7915" w14:textId="77777777" w:rsidR="00877604" w:rsidRPr="00E979BA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03F2D1" w14:textId="6FC489E7" w:rsidR="00877604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8A772" w14:textId="77777777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45C695" w14:textId="46A3538E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77604">
              <w:rPr>
                <w:rFonts w:asciiTheme="majorBidi" w:hAnsiTheme="majorBidi" w:cstheme="majorBidi"/>
                <w:sz w:val="30"/>
                <w:szCs w:val="30"/>
              </w:rPr>
              <w:t>124,682</w:t>
            </w:r>
          </w:p>
        </w:tc>
        <w:tc>
          <w:tcPr>
            <w:tcW w:w="270" w:type="dxa"/>
          </w:tcPr>
          <w:p w14:paraId="76BC24BA" w14:textId="4CFA3EBD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E2A488" w14:textId="35A294B2" w:rsidR="00877604" w:rsidRPr="00483749" w:rsidRDefault="00877604" w:rsidP="0087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958FF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</w:tr>
      <w:tr w:rsidR="006309A9" w:rsidRPr="00292299" w14:paraId="0FE07E8C" w14:textId="0ACED205" w:rsidTr="00BA056D">
        <w:tc>
          <w:tcPr>
            <w:tcW w:w="3420" w:type="dxa"/>
          </w:tcPr>
          <w:p w14:paraId="3DD7C13D" w14:textId="77777777" w:rsidR="006309A9" w:rsidRPr="0029229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0CB0537" w14:textId="012087E8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  <w:tc>
          <w:tcPr>
            <w:tcW w:w="270" w:type="dxa"/>
          </w:tcPr>
          <w:p w14:paraId="060C1B17" w14:textId="7C6F9C45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3E935" w14:textId="19A0638D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270" w:type="dxa"/>
          </w:tcPr>
          <w:p w14:paraId="55140D3D" w14:textId="77777777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D0E12" w14:textId="308BF9B9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2,626</w:t>
            </w:r>
          </w:p>
        </w:tc>
        <w:tc>
          <w:tcPr>
            <w:tcW w:w="270" w:type="dxa"/>
          </w:tcPr>
          <w:p w14:paraId="07751894" w14:textId="0AE00784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5BD0C6" w14:textId="532B3571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  <w:tr w:rsidR="006309A9" w:rsidRPr="003123E6" w14:paraId="55308A2B" w14:textId="4C65164B" w:rsidTr="00BA056D">
        <w:tc>
          <w:tcPr>
            <w:tcW w:w="3420" w:type="dxa"/>
          </w:tcPr>
          <w:p w14:paraId="32638652" w14:textId="77777777" w:rsidR="006309A9" w:rsidRPr="0029229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348B014" w14:textId="3BDC0B08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1,150,638</w:t>
            </w:r>
          </w:p>
        </w:tc>
        <w:tc>
          <w:tcPr>
            <w:tcW w:w="270" w:type="dxa"/>
          </w:tcPr>
          <w:p w14:paraId="2A06C068" w14:textId="6793FC73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A0069" w14:textId="64A01926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1,165,033</w:t>
            </w:r>
          </w:p>
        </w:tc>
        <w:tc>
          <w:tcPr>
            <w:tcW w:w="270" w:type="dxa"/>
          </w:tcPr>
          <w:p w14:paraId="0506964D" w14:textId="77777777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E0017" w14:textId="04F7F22C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09A9">
              <w:rPr>
                <w:rFonts w:asciiTheme="majorBidi" w:hAnsiTheme="majorBidi" w:cstheme="majorBidi"/>
                <w:sz w:val="30"/>
                <w:szCs w:val="30"/>
              </w:rPr>
              <w:t>1,150,638</w:t>
            </w:r>
          </w:p>
        </w:tc>
        <w:tc>
          <w:tcPr>
            <w:tcW w:w="270" w:type="dxa"/>
          </w:tcPr>
          <w:p w14:paraId="59CCD153" w14:textId="7161AE70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151755" w14:textId="3BAE1C19" w:rsidR="006309A9" w:rsidRPr="0048374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3749">
              <w:rPr>
                <w:rFonts w:asciiTheme="majorBidi" w:hAnsiTheme="majorBidi" w:cstheme="majorBidi"/>
                <w:sz w:val="30"/>
                <w:szCs w:val="30"/>
              </w:rPr>
              <w:t>1,165,033</w:t>
            </w:r>
          </w:p>
        </w:tc>
      </w:tr>
      <w:tr w:rsidR="006309A9" w:rsidRPr="00292299" w14:paraId="5388D035" w14:textId="0D2CFACA" w:rsidTr="00BA056D">
        <w:tc>
          <w:tcPr>
            <w:tcW w:w="3420" w:type="dxa"/>
          </w:tcPr>
          <w:p w14:paraId="4AC4C5F2" w14:textId="77777777" w:rsidR="006309A9" w:rsidRPr="0029229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24ECD5" w14:textId="77777777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FCC6" w14:textId="0697C31D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41074" w14:textId="60101A90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9E18D" w14:textId="77777777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58003" w14:textId="68C0CB08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2599B" w14:textId="56064081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DC1DF" w14:textId="21873AAA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9A9" w:rsidRPr="00292299" w14:paraId="3C11F575" w14:textId="6C233B1C" w:rsidTr="00BA056D">
        <w:tc>
          <w:tcPr>
            <w:tcW w:w="3420" w:type="dxa"/>
          </w:tcPr>
          <w:p w14:paraId="423169B7" w14:textId="3ED5854F" w:rsidR="006309A9" w:rsidRPr="0029229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09A930E9" w14:textId="77777777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B58BA" w14:textId="2E9E4AD2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A284BA" w14:textId="4D091870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CE707" w14:textId="77777777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88E8F3" w14:textId="128EAA6E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D187E" w14:textId="276CC331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9F9CBB" w14:textId="159484F3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9A9" w:rsidRPr="00292299" w14:paraId="65F7A7AD" w14:textId="6C4C79A3" w:rsidTr="00BA056D">
        <w:trPr>
          <w:trHeight w:val="299"/>
        </w:trPr>
        <w:tc>
          <w:tcPr>
            <w:tcW w:w="3420" w:type="dxa"/>
          </w:tcPr>
          <w:p w14:paraId="18024BD1" w14:textId="77777777" w:rsidR="006309A9" w:rsidRPr="0029229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AF60E7C" w14:textId="22F1D8D2" w:rsidR="006309A9" w:rsidRPr="00E979BA" w:rsidRDefault="00DC1C3D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1,329,897</w:t>
            </w:r>
          </w:p>
        </w:tc>
        <w:tc>
          <w:tcPr>
            <w:tcW w:w="270" w:type="dxa"/>
          </w:tcPr>
          <w:p w14:paraId="74235EA4" w14:textId="3AC60D39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E2FFB" w14:textId="4855E33A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1,283,857</w:t>
            </w:r>
          </w:p>
        </w:tc>
        <w:tc>
          <w:tcPr>
            <w:tcW w:w="270" w:type="dxa"/>
          </w:tcPr>
          <w:p w14:paraId="4FB24F02" w14:textId="77777777" w:rsidR="006309A9" w:rsidRPr="006E72E7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071E3" w14:textId="57B1717E" w:rsidR="006309A9" w:rsidRPr="006E72E7" w:rsidRDefault="00DA41F1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1,329,897</w:t>
            </w:r>
          </w:p>
        </w:tc>
        <w:tc>
          <w:tcPr>
            <w:tcW w:w="270" w:type="dxa"/>
          </w:tcPr>
          <w:p w14:paraId="6E233491" w14:textId="295D63F5" w:rsidR="006309A9" w:rsidRPr="006E72E7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E35BE6" w14:textId="1C68A9E8" w:rsidR="006309A9" w:rsidRPr="006E72E7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1,283,857</w:t>
            </w:r>
          </w:p>
        </w:tc>
      </w:tr>
      <w:tr w:rsidR="006309A9" w:rsidRPr="00292299" w14:paraId="433878BA" w14:textId="49495FCB" w:rsidTr="00BA056D">
        <w:trPr>
          <w:trHeight w:val="299"/>
        </w:trPr>
        <w:tc>
          <w:tcPr>
            <w:tcW w:w="3420" w:type="dxa"/>
          </w:tcPr>
          <w:p w14:paraId="2E9BF270" w14:textId="028B8EFF" w:rsidR="006309A9" w:rsidRPr="0029229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350" w:type="dxa"/>
          </w:tcPr>
          <w:p w14:paraId="2FB08EED" w14:textId="3317B90C" w:rsidR="006309A9" w:rsidRPr="00CF5B81" w:rsidRDefault="00DC1C3D" w:rsidP="00DC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7E494" w14:textId="77777777" w:rsidR="006309A9" w:rsidRPr="00E979BA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B8CA5F" w14:textId="21FB0429" w:rsidR="006309A9" w:rsidRPr="00154EA8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  <w:tc>
          <w:tcPr>
            <w:tcW w:w="270" w:type="dxa"/>
          </w:tcPr>
          <w:p w14:paraId="0CD48AD9" w14:textId="77777777" w:rsidR="006309A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A7B94" w14:textId="3E50A501" w:rsidR="006309A9" w:rsidRDefault="00DC1C3D" w:rsidP="00DC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02B9F" w14:textId="1DAE0109" w:rsidR="006309A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CD566" w14:textId="764AF914" w:rsidR="006309A9" w:rsidRDefault="006309A9" w:rsidP="0063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2,786</w:t>
            </w:r>
          </w:p>
        </w:tc>
      </w:tr>
      <w:tr w:rsidR="00DA41F1" w:rsidRPr="00292299" w14:paraId="209C5A74" w14:textId="7EC37E0C" w:rsidTr="00BA056D">
        <w:tc>
          <w:tcPr>
            <w:tcW w:w="3420" w:type="dxa"/>
          </w:tcPr>
          <w:p w14:paraId="492F6600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C5CA8D3" w14:textId="7C43907B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4,547</w:t>
            </w:r>
          </w:p>
        </w:tc>
        <w:tc>
          <w:tcPr>
            <w:tcW w:w="270" w:type="dxa"/>
          </w:tcPr>
          <w:p w14:paraId="7EF1F4B3" w14:textId="378A3694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5AD570" w14:textId="3A697A89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4,713</w:t>
            </w:r>
          </w:p>
        </w:tc>
        <w:tc>
          <w:tcPr>
            <w:tcW w:w="270" w:type="dxa"/>
          </w:tcPr>
          <w:p w14:paraId="254D46B7" w14:textId="77777777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B08D2" w14:textId="473D3819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4,547</w:t>
            </w:r>
          </w:p>
        </w:tc>
        <w:tc>
          <w:tcPr>
            <w:tcW w:w="270" w:type="dxa"/>
          </w:tcPr>
          <w:p w14:paraId="38D3F5C7" w14:textId="0B13B748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C783F4" w14:textId="35427644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4,713</w:t>
            </w:r>
          </w:p>
        </w:tc>
      </w:tr>
      <w:tr w:rsidR="00DA41F1" w:rsidRPr="00292299" w14:paraId="2DA7ED21" w14:textId="7D1DE933" w:rsidTr="00BA056D">
        <w:tc>
          <w:tcPr>
            <w:tcW w:w="3420" w:type="dxa"/>
          </w:tcPr>
          <w:p w14:paraId="2946C9F1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C4ECBDF" w14:textId="4FC1A66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1,267,346</w:t>
            </w:r>
          </w:p>
        </w:tc>
        <w:tc>
          <w:tcPr>
            <w:tcW w:w="270" w:type="dxa"/>
          </w:tcPr>
          <w:p w14:paraId="3B777EB2" w14:textId="19C5976C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2B0CCA" w14:textId="2C7ED9FE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1,068,265</w:t>
            </w:r>
          </w:p>
        </w:tc>
        <w:tc>
          <w:tcPr>
            <w:tcW w:w="270" w:type="dxa"/>
          </w:tcPr>
          <w:p w14:paraId="018455F8" w14:textId="77777777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8B674" w14:textId="129DE011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1C3D">
              <w:rPr>
                <w:rFonts w:asciiTheme="majorBidi" w:hAnsiTheme="majorBidi" w:cstheme="majorBidi"/>
                <w:sz w:val="30"/>
                <w:szCs w:val="30"/>
              </w:rPr>
              <w:t>1,267,346</w:t>
            </w:r>
          </w:p>
        </w:tc>
        <w:tc>
          <w:tcPr>
            <w:tcW w:w="270" w:type="dxa"/>
          </w:tcPr>
          <w:p w14:paraId="31F13F59" w14:textId="3B3E1497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884741" w14:textId="51BFEE3C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1,068,265</w:t>
            </w:r>
          </w:p>
        </w:tc>
      </w:tr>
      <w:tr w:rsidR="00DA41F1" w:rsidRPr="00292299" w14:paraId="6C8FB200" w14:textId="77777777" w:rsidTr="00BA056D">
        <w:tc>
          <w:tcPr>
            <w:tcW w:w="3420" w:type="dxa"/>
          </w:tcPr>
          <w:p w14:paraId="42D2B19D" w14:textId="2DA18C6E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C1C3D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="005A201C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0" w:type="dxa"/>
          </w:tcPr>
          <w:p w14:paraId="27F4BBAA" w14:textId="663E4503" w:rsidR="00DA41F1" w:rsidRPr="00DC1C3D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159D">
              <w:rPr>
                <w:rFonts w:asciiTheme="majorBidi" w:hAnsiTheme="majorBidi" w:cstheme="majorBidi"/>
                <w:sz w:val="30"/>
                <w:szCs w:val="30"/>
              </w:rPr>
              <w:t>15,346</w:t>
            </w:r>
          </w:p>
        </w:tc>
        <w:tc>
          <w:tcPr>
            <w:tcW w:w="270" w:type="dxa"/>
          </w:tcPr>
          <w:p w14:paraId="72D02440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B8DA2" w14:textId="16205AB1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45465B" w14:textId="77777777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A90E57" w14:textId="7EE5E0C5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3159D">
              <w:rPr>
                <w:rFonts w:asciiTheme="majorBidi" w:hAnsiTheme="majorBidi" w:cstheme="majorBidi"/>
                <w:sz w:val="30"/>
                <w:szCs w:val="30"/>
              </w:rPr>
              <w:t>15,346</w:t>
            </w:r>
          </w:p>
        </w:tc>
        <w:tc>
          <w:tcPr>
            <w:tcW w:w="270" w:type="dxa"/>
          </w:tcPr>
          <w:p w14:paraId="1097EE0F" w14:textId="77777777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946FBF" w14:textId="7243FA29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41F1" w:rsidRPr="00292299" w14:paraId="4CA1256A" w14:textId="2A228106" w:rsidTr="00BA056D">
        <w:tc>
          <w:tcPr>
            <w:tcW w:w="3420" w:type="dxa"/>
          </w:tcPr>
          <w:p w14:paraId="312DEBD5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647D0C1B" w14:textId="65AD58A6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16,634</w:t>
            </w:r>
          </w:p>
        </w:tc>
        <w:tc>
          <w:tcPr>
            <w:tcW w:w="270" w:type="dxa"/>
          </w:tcPr>
          <w:p w14:paraId="3FADF441" w14:textId="05F0085A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03AF9" w14:textId="0561EC82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13,056</w:t>
            </w:r>
          </w:p>
        </w:tc>
        <w:tc>
          <w:tcPr>
            <w:tcW w:w="270" w:type="dxa"/>
          </w:tcPr>
          <w:p w14:paraId="2FDE4DEC" w14:textId="77777777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830A9" w14:textId="53ECD296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16,634</w:t>
            </w:r>
          </w:p>
        </w:tc>
        <w:tc>
          <w:tcPr>
            <w:tcW w:w="270" w:type="dxa"/>
          </w:tcPr>
          <w:p w14:paraId="26D890DC" w14:textId="7E6C528F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BC9920" w14:textId="4B236457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13,056</w:t>
            </w:r>
          </w:p>
        </w:tc>
      </w:tr>
      <w:tr w:rsidR="00DA41F1" w:rsidRPr="00292299" w14:paraId="381F899D" w14:textId="464B2137" w:rsidTr="00BA056D">
        <w:tc>
          <w:tcPr>
            <w:tcW w:w="3420" w:type="dxa"/>
          </w:tcPr>
          <w:p w14:paraId="5D252B9F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21706B07" w14:textId="41EBDB4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11,122</w:t>
            </w:r>
          </w:p>
        </w:tc>
        <w:tc>
          <w:tcPr>
            <w:tcW w:w="270" w:type="dxa"/>
          </w:tcPr>
          <w:p w14:paraId="43C67636" w14:textId="2C46567B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9E118" w14:textId="55B3CE19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13,630</w:t>
            </w:r>
          </w:p>
        </w:tc>
        <w:tc>
          <w:tcPr>
            <w:tcW w:w="270" w:type="dxa"/>
          </w:tcPr>
          <w:p w14:paraId="4AA76F69" w14:textId="77777777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7F14D" w14:textId="3F57A96C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11,122</w:t>
            </w:r>
          </w:p>
        </w:tc>
        <w:tc>
          <w:tcPr>
            <w:tcW w:w="270" w:type="dxa"/>
          </w:tcPr>
          <w:p w14:paraId="18A9F8F9" w14:textId="7B5F8ED8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46047C" w14:textId="27CD30B4" w:rsidR="00DA41F1" w:rsidRPr="006E72E7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E72E7">
              <w:rPr>
                <w:rFonts w:asciiTheme="majorBidi" w:hAnsiTheme="majorBidi" w:cstheme="majorBidi"/>
                <w:sz w:val="30"/>
                <w:szCs w:val="30"/>
              </w:rPr>
              <w:t>13,630</w:t>
            </w:r>
          </w:p>
        </w:tc>
      </w:tr>
      <w:tr w:rsidR="00DA41F1" w:rsidRPr="00292299" w14:paraId="765BA9BF" w14:textId="5826EA27" w:rsidTr="00BA056D">
        <w:trPr>
          <w:trHeight w:val="80"/>
        </w:trPr>
        <w:tc>
          <w:tcPr>
            <w:tcW w:w="3420" w:type="dxa"/>
          </w:tcPr>
          <w:p w14:paraId="2CEF1D7C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0F874C37" w14:textId="2606A939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41F1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E502A1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70" w:type="dxa"/>
          </w:tcPr>
          <w:p w14:paraId="54060673" w14:textId="70C6A3D0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E7B734" w14:textId="2129EF7F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16,170</w:t>
            </w:r>
          </w:p>
        </w:tc>
        <w:tc>
          <w:tcPr>
            <w:tcW w:w="270" w:type="dxa"/>
          </w:tcPr>
          <w:p w14:paraId="3F918C68" w14:textId="77777777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1FC695" w14:textId="7C1B7C5C" w:rsidR="00DA41F1" w:rsidRDefault="00E502A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13,130</w:t>
            </w:r>
          </w:p>
        </w:tc>
        <w:tc>
          <w:tcPr>
            <w:tcW w:w="270" w:type="dxa"/>
          </w:tcPr>
          <w:p w14:paraId="4D2AF109" w14:textId="11F0E221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F1C397" w14:textId="05D22DBB" w:rsidR="00DA41F1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16,170</w:t>
            </w:r>
          </w:p>
        </w:tc>
      </w:tr>
      <w:tr w:rsidR="00DA41F1" w:rsidRPr="00292299" w14:paraId="47166FC4" w14:textId="40E96780" w:rsidTr="00BA056D">
        <w:trPr>
          <w:trHeight w:val="146"/>
        </w:trPr>
        <w:tc>
          <w:tcPr>
            <w:tcW w:w="3420" w:type="dxa"/>
          </w:tcPr>
          <w:p w14:paraId="0BDF0400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830B6A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8FB6E" w14:textId="548391F3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4C0C31" w14:textId="0632530E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62E1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707EC" w14:textId="4DC44C85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5222A" w14:textId="1B121D9E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3465B3" w14:textId="036DC116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1F1" w:rsidRPr="00292299" w14:paraId="168414DC" w14:textId="562E79D0" w:rsidTr="00BA056D">
        <w:trPr>
          <w:trHeight w:val="236"/>
        </w:trPr>
        <w:tc>
          <w:tcPr>
            <w:tcW w:w="3420" w:type="dxa"/>
          </w:tcPr>
          <w:p w14:paraId="270BDB07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1C94330E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E8776" w14:textId="7C59D02C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DE7300" w14:textId="14C27F68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7B037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586BE7" w14:textId="02B64668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EEC8" w14:textId="25C7B430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040F15" w14:textId="084C6F71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1F1" w:rsidRPr="00292299" w14:paraId="19D244C5" w14:textId="46C36F65" w:rsidTr="00BA056D">
        <w:trPr>
          <w:trHeight w:val="191"/>
        </w:trPr>
        <w:tc>
          <w:tcPr>
            <w:tcW w:w="3420" w:type="dxa"/>
          </w:tcPr>
          <w:p w14:paraId="6420EA73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098584B6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6D01" w14:textId="7C77585B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799CC" w14:textId="50BF62B4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25EFA" w14:textId="7777777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03B99D" w14:textId="12EFFCCF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4C4B5" w14:textId="50306E49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955C91" w14:textId="1CE4595B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41F1" w:rsidRPr="00292299" w14:paraId="7E5B97FD" w14:textId="470D0F93" w:rsidTr="00BA056D">
        <w:trPr>
          <w:trHeight w:val="407"/>
        </w:trPr>
        <w:tc>
          <w:tcPr>
            <w:tcW w:w="3420" w:type="dxa"/>
          </w:tcPr>
          <w:p w14:paraId="32A4FE5A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70942A21" w14:textId="2B0C0B69" w:rsidR="00DA41F1" w:rsidRPr="00E979BA" w:rsidRDefault="00DE0418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28,281</w:t>
            </w:r>
          </w:p>
        </w:tc>
        <w:tc>
          <w:tcPr>
            <w:tcW w:w="270" w:type="dxa"/>
            <w:shd w:val="clear" w:color="auto" w:fill="auto"/>
          </w:tcPr>
          <w:p w14:paraId="628AA186" w14:textId="6240F216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4B9307" w14:textId="2EF27741" w:rsidR="00DA41F1" w:rsidRPr="00E979BA" w:rsidRDefault="000338F6" w:rsidP="0003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38F6">
              <w:rPr>
                <w:rFonts w:asciiTheme="majorBidi" w:hAnsiTheme="majorBidi" w:cstheme="majorBidi"/>
                <w:sz w:val="30"/>
                <w:szCs w:val="30"/>
              </w:rPr>
              <w:t>30,523</w:t>
            </w:r>
          </w:p>
        </w:tc>
        <w:tc>
          <w:tcPr>
            <w:tcW w:w="270" w:type="dxa"/>
          </w:tcPr>
          <w:p w14:paraId="5EAE6154" w14:textId="77777777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AD46F3" w14:textId="2622FAB2" w:rsidR="00DA41F1" w:rsidRPr="00E54F34" w:rsidRDefault="00DE0418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28,281</w:t>
            </w:r>
          </w:p>
        </w:tc>
        <w:tc>
          <w:tcPr>
            <w:tcW w:w="270" w:type="dxa"/>
          </w:tcPr>
          <w:p w14:paraId="5A055BDA" w14:textId="42F4A6BC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1B5FA1" w14:textId="7BF50F35" w:rsidR="00DA41F1" w:rsidRPr="00E54F34" w:rsidRDefault="000338F6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338F6">
              <w:rPr>
                <w:rFonts w:asciiTheme="majorBidi" w:hAnsiTheme="majorBidi" w:cstheme="majorBidi"/>
                <w:sz w:val="30"/>
                <w:szCs w:val="30"/>
              </w:rPr>
              <w:t>30,523</w:t>
            </w:r>
          </w:p>
        </w:tc>
      </w:tr>
      <w:tr w:rsidR="00DA41F1" w:rsidRPr="00292299" w14:paraId="6A720040" w14:textId="44308C8A" w:rsidTr="00BA056D">
        <w:tc>
          <w:tcPr>
            <w:tcW w:w="3420" w:type="dxa"/>
            <w:shd w:val="clear" w:color="auto" w:fill="auto"/>
          </w:tcPr>
          <w:p w14:paraId="1AE2BB73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28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3B6BD0" w14:textId="6A2541A9" w:rsidR="00DA41F1" w:rsidRPr="00E979BA" w:rsidRDefault="00DE0418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  <w:shd w:val="clear" w:color="auto" w:fill="auto"/>
          </w:tcPr>
          <w:p w14:paraId="33F7B2C3" w14:textId="7F2122A7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B9B657" w14:textId="1D4BF438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2E374574" w14:textId="77777777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DA699" w14:textId="523C618A" w:rsidR="00DA41F1" w:rsidRPr="00E54F34" w:rsidRDefault="00DE0418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45AFF84F" w14:textId="1887AB27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8C56F0" w14:textId="2B0CD914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F34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DA41F1" w:rsidRPr="00292299" w14:paraId="1E3ED103" w14:textId="43EFEFA2" w:rsidTr="00BA056D">
        <w:tc>
          <w:tcPr>
            <w:tcW w:w="3420" w:type="dxa"/>
            <w:shd w:val="clear" w:color="auto" w:fill="auto"/>
          </w:tcPr>
          <w:p w14:paraId="32809488" w14:textId="77777777" w:rsidR="00DA41F1" w:rsidRPr="00292299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482DE" w14:textId="0153C61F" w:rsidR="00DA41F1" w:rsidRPr="00E979BA" w:rsidRDefault="00DE0418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28,708</w:t>
            </w:r>
          </w:p>
        </w:tc>
        <w:tc>
          <w:tcPr>
            <w:tcW w:w="270" w:type="dxa"/>
            <w:shd w:val="clear" w:color="auto" w:fill="auto"/>
          </w:tcPr>
          <w:p w14:paraId="2DB0628C" w14:textId="43A3C9E1" w:rsidR="00DA41F1" w:rsidRPr="00E979BA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D5285" w14:textId="7BE96F54" w:rsidR="00DA41F1" w:rsidRPr="00E979BA" w:rsidRDefault="000338F6" w:rsidP="00033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</w:t>
            </w:r>
            <w:r w:rsidR="00783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04ECC35C" w14:textId="77777777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FC0354" w14:textId="68504859" w:rsidR="00DA41F1" w:rsidRPr="00E54F34" w:rsidRDefault="00DE0418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28,708</w:t>
            </w:r>
          </w:p>
        </w:tc>
        <w:tc>
          <w:tcPr>
            <w:tcW w:w="270" w:type="dxa"/>
          </w:tcPr>
          <w:p w14:paraId="4791FB43" w14:textId="31AD1499" w:rsidR="00DA41F1" w:rsidRPr="00E54F34" w:rsidRDefault="00DA41F1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C8E766" w14:textId="3251E540" w:rsidR="00DA41F1" w:rsidRPr="00E54F34" w:rsidRDefault="000338F6" w:rsidP="00DA4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38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</w:t>
            </w:r>
            <w:r w:rsidR="00783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</w:tr>
    </w:tbl>
    <w:p w14:paraId="58F0FA8C" w14:textId="548B9191" w:rsidR="00CF0607" w:rsidRPr="00406288" w:rsidRDefault="00CF5B81" w:rsidP="00406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  <w:r w:rsidR="00406288"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            </w:t>
      </w:r>
      <w:r w:rsidR="00CF0607">
        <w:rPr>
          <w:rFonts w:ascii="Angsana New" w:hAnsi="Angsana New" w:hint="cs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CF0607" w:rsidRPr="0021653C">
        <w:rPr>
          <w:rFonts w:ascii="Angsana New" w:hAnsi="Angsana New" w:hint="cs"/>
          <w:sz w:val="30"/>
          <w:szCs w:val="30"/>
        </w:rPr>
        <w:t>3</w:t>
      </w:r>
      <w:r w:rsidR="007D6957">
        <w:rPr>
          <w:rFonts w:ascii="Angsana New" w:hAnsi="Angsana New"/>
          <w:sz w:val="30"/>
          <w:szCs w:val="30"/>
        </w:rPr>
        <w:t>0</w:t>
      </w:r>
      <w:r w:rsidR="00406288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CF060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F0607" w:rsidRPr="0021653C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  <w:r w:rsidR="00CF0607"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 w:rsidR="00CF0607">
        <w:rPr>
          <w:rFonts w:ascii="Angsana New" w:hAnsi="Angsana New" w:hint="cs"/>
          <w:sz w:val="30"/>
          <w:szCs w:val="30"/>
          <w:cs/>
        </w:rPr>
        <w:t xml:space="preserve">ละ </w:t>
      </w:r>
      <w:r w:rsidR="00CF0607" w:rsidRPr="00A42740">
        <w:rPr>
          <w:rFonts w:ascii="Angsana New" w:hAnsi="Angsana New" w:hint="cs"/>
          <w:sz w:val="30"/>
          <w:szCs w:val="30"/>
        </w:rPr>
        <w:t>31</w:t>
      </w:r>
      <w:r w:rsidR="00CF060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CF0607" w:rsidRPr="00A42740">
        <w:rPr>
          <w:rFonts w:ascii="Angsana New" w:hAnsi="Angsana New" w:hint="cs"/>
          <w:sz w:val="30"/>
          <w:szCs w:val="30"/>
        </w:rPr>
        <w:t>256</w:t>
      </w:r>
      <w:r w:rsidR="007D6957">
        <w:rPr>
          <w:rFonts w:ascii="Angsana New" w:hAnsi="Angsana New"/>
          <w:sz w:val="30"/>
          <w:szCs w:val="30"/>
        </w:rPr>
        <w:t>7</w:t>
      </w:r>
      <w:r w:rsidR="00CF0607">
        <w:rPr>
          <w:rFonts w:ascii="Angsana New" w:hAnsi="Angsana New"/>
          <w:sz w:val="30"/>
          <w:szCs w:val="30"/>
        </w:rPr>
        <w:t xml:space="preserve"> </w:t>
      </w:r>
      <w:r w:rsidR="00CF060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AC0588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AC0588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AC0588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396EA20A" w:rsidR="00CF0607" w:rsidRPr="00DF743F" w:rsidRDefault="007D695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653C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40628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AC0588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72E84D0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9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3B38A639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95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F0607" w:rsidRPr="00DF743F" w14:paraId="310530F3" w14:textId="77777777" w:rsidTr="00AC0588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AC0588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D6957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AB80EFB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="006C285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12EC0FFE" w14:textId="4261524E" w:rsidR="007D6957" w:rsidRPr="00E979BA" w:rsidRDefault="00713B5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3,386</w:t>
            </w:r>
          </w:p>
        </w:tc>
        <w:tc>
          <w:tcPr>
            <w:tcW w:w="270" w:type="dxa"/>
          </w:tcPr>
          <w:p w14:paraId="052E4F7B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33B24820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</w:tr>
      <w:tr w:rsidR="007D6957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330351E2" w:rsidR="007D6957" w:rsidRPr="00E979BA" w:rsidRDefault="00713B51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669E2663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7BF48DBD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11,045</w:t>
            </w:r>
          </w:p>
        </w:tc>
      </w:tr>
      <w:tr w:rsidR="007D6957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42180A6F" w:rsidR="007D6957" w:rsidRPr="00E979BA" w:rsidRDefault="00713B5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614,260</w:t>
            </w:r>
          </w:p>
        </w:tc>
        <w:tc>
          <w:tcPr>
            <w:tcW w:w="270" w:type="dxa"/>
          </w:tcPr>
          <w:p w14:paraId="63ABE3F4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2A7EB161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553,532</w:t>
            </w:r>
          </w:p>
        </w:tc>
      </w:tr>
      <w:tr w:rsidR="007D6957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0034EB24" w:rsidR="007D6957" w:rsidRPr="00E979BA" w:rsidRDefault="00713B5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617,684</w:t>
            </w:r>
          </w:p>
        </w:tc>
        <w:tc>
          <w:tcPr>
            <w:tcW w:w="270" w:type="dxa"/>
          </w:tcPr>
          <w:p w14:paraId="6D26FE84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78D24CD5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7D6957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39DC4450" w:rsidR="007D6957" w:rsidRPr="001F1E84" w:rsidRDefault="00713B5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77D27968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6957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7D6957" w:rsidRPr="00DF743F" w:rsidRDefault="007D6957" w:rsidP="007D695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2F325B10" w:rsidR="007D6957" w:rsidRPr="00E979BA" w:rsidRDefault="00713B51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617,684</w:t>
            </w:r>
          </w:p>
        </w:tc>
        <w:tc>
          <w:tcPr>
            <w:tcW w:w="270" w:type="dxa"/>
          </w:tcPr>
          <w:p w14:paraId="10C00F6B" w14:textId="77777777" w:rsidR="007D6957" w:rsidRPr="00DF743F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72C70604" w:rsidR="007D6957" w:rsidRPr="004B1933" w:rsidRDefault="007D6957" w:rsidP="007D6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</w:tr>
      <w:tr w:rsidR="00E979BA" w:rsidRPr="00D02092" w14:paraId="6956455F" w14:textId="77777777" w:rsidTr="00AC0588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AC0588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46F6DED9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4657498E" w14:textId="71885A64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4,875</w:t>
            </w:r>
          </w:p>
        </w:tc>
        <w:tc>
          <w:tcPr>
            <w:tcW w:w="270" w:type="dxa"/>
          </w:tcPr>
          <w:p w14:paraId="1DADB530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3AC16CC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</w:tr>
      <w:tr w:rsidR="00613010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1F48E69F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5,396</w:t>
            </w:r>
          </w:p>
        </w:tc>
        <w:tc>
          <w:tcPr>
            <w:tcW w:w="270" w:type="dxa"/>
          </w:tcPr>
          <w:p w14:paraId="5F21705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2976E789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</w:tr>
      <w:tr w:rsidR="00613010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322818A5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1,990</w:t>
            </w:r>
          </w:p>
        </w:tc>
        <w:tc>
          <w:tcPr>
            <w:tcW w:w="270" w:type="dxa"/>
          </w:tcPr>
          <w:p w14:paraId="3F2642E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A888" w14:textId="519D330F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</w:p>
        </w:tc>
      </w:tr>
      <w:tr w:rsidR="00613010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77A02F1D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AE36D1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9CA37" w14:textId="16BC9A72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</w:t>
            </w:r>
          </w:p>
        </w:tc>
      </w:tr>
      <w:tr w:rsidR="00613010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shd w:val="clear" w:color="auto" w:fill="auto"/>
          </w:tcPr>
          <w:p w14:paraId="41EB00A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13010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4D9AE93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4FB80A08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60EBD753" w14:textId="5261D0E4" w:rsidR="00613010" w:rsidRPr="00E979BA" w:rsidRDefault="00713B51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B06D0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552C81B" w14:textId="51BBA424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613010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7F82A787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228,257</w:t>
            </w:r>
          </w:p>
        </w:tc>
        <w:tc>
          <w:tcPr>
            <w:tcW w:w="270" w:type="dxa"/>
          </w:tcPr>
          <w:p w14:paraId="5A35F32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2BD9593" w14:textId="2694E9FF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207,277</w:t>
            </w:r>
          </w:p>
        </w:tc>
      </w:tr>
      <w:tr w:rsidR="00613010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7CEC6A18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416,342</w:t>
            </w:r>
          </w:p>
        </w:tc>
        <w:tc>
          <w:tcPr>
            <w:tcW w:w="270" w:type="dxa"/>
          </w:tcPr>
          <w:p w14:paraId="222004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1602302" w14:textId="39E1AB3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379,158</w:t>
            </w:r>
          </w:p>
        </w:tc>
      </w:tr>
      <w:tr w:rsidR="00613010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1F82D5E3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644,599</w:t>
            </w:r>
          </w:p>
        </w:tc>
        <w:tc>
          <w:tcPr>
            <w:tcW w:w="270" w:type="dxa"/>
          </w:tcPr>
          <w:p w14:paraId="36F72FC9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0F382" w14:textId="21720CB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586,655</w:t>
            </w:r>
          </w:p>
        </w:tc>
      </w:tr>
      <w:tr w:rsidR="00613010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613010" w:rsidRPr="00D02092" w:rsidRDefault="00613010" w:rsidP="00613010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613010" w:rsidRPr="00D02092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8F15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1332FD14" w14:textId="77777777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13010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05602CC7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9A1D9DF" w14:textId="1F242A45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47,805</w:t>
            </w:r>
          </w:p>
        </w:tc>
        <w:tc>
          <w:tcPr>
            <w:tcW w:w="270" w:type="dxa"/>
          </w:tcPr>
          <w:p w14:paraId="41300758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A9691CF" w14:textId="108F1019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60,098</w:t>
            </w:r>
          </w:p>
        </w:tc>
      </w:tr>
      <w:tr w:rsidR="00613010" w:rsidRPr="00DF743F" w14:paraId="15D1D364" w14:textId="77777777" w:rsidTr="00C158FE">
        <w:trPr>
          <w:gridBefore w:val="1"/>
          <w:wBefore w:w="9" w:type="dxa"/>
        </w:trPr>
        <w:tc>
          <w:tcPr>
            <w:tcW w:w="5764" w:type="dxa"/>
          </w:tcPr>
          <w:p w14:paraId="44348678" w14:textId="06699DA5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226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2E178EC0" w14:textId="4976651E" w:rsidR="00613010" w:rsidRPr="00E979BA" w:rsidRDefault="00713B51" w:rsidP="003F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CC177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28AD2785" w14:textId="5B695151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3010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3A2A7986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sz w:val="30"/>
                <w:szCs w:val="30"/>
              </w:rPr>
              <w:t>11,456</w:t>
            </w:r>
          </w:p>
        </w:tc>
        <w:tc>
          <w:tcPr>
            <w:tcW w:w="270" w:type="dxa"/>
          </w:tcPr>
          <w:p w14:paraId="1B616DF0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4863" w14:textId="72618024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11,310</w:t>
            </w:r>
          </w:p>
        </w:tc>
      </w:tr>
      <w:tr w:rsidR="00613010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62667679" w:rsidR="00613010" w:rsidRPr="00E979BA" w:rsidRDefault="00713B51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3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59,261</w:t>
            </w:r>
          </w:p>
        </w:tc>
        <w:tc>
          <w:tcPr>
            <w:tcW w:w="270" w:type="dxa"/>
          </w:tcPr>
          <w:p w14:paraId="1ECCF2B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8E87F" w14:textId="217DDE9D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71,410</w:t>
            </w:r>
          </w:p>
        </w:tc>
      </w:tr>
      <w:tr w:rsidR="00613010" w:rsidRPr="00DF743F" w14:paraId="76DAD96F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DE37EEC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078BBC1E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5917E3E5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57BDA433" w:rsidR="00613010" w:rsidRPr="00DF743F" w:rsidRDefault="006C285E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711" w:type="dxa"/>
          </w:tcPr>
          <w:p w14:paraId="26B51F4F" w14:textId="77777777" w:rsidR="00613010" w:rsidRPr="00E979B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3010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613010" w:rsidRPr="00DF743F" w:rsidRDefault="00613010" w:rsidP="0061301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2E9B0373" w:rsidR="00613010" w:rsidRPr="00E979BA" w:rsidRDefault="003C5B7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B7D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1BB8C7C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1DF8431C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613010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613010" w:rsidRPr="00DF743F" w:rsidRDefault="00613010" w:rsidP="0061301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1222ECB0" w:rsidR="00613010" w:rsidRPr="00E979BA" w:rsidRDefault="003C5B7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5B7D">
              <w:rPr>
                <w:rFonts w:asciiTheme="majorBidi" w:hAnsiTheme="majorBidi" w:cstheme="majorBidi"/>
                <w:sz w:val="30"/>
                <w:szCs w:val="30"/>
              </w:rPr>
              <w:t>9,756</w:t>
            </w:r>
          </w:p>
        </w:tc>
        <w:tc>
          <w:tcPr>
            <w:tcW w:w="270" w:type="dxa"/>
          </w:tcPr>
          <w:p w14:paraId="617D0B4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58333B26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12,223</w:t>
            </w:r>
          </w:p>
        </w:tc>
      </w:tr>
      <w:tr w:rsidR="00613010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1301F44D" w:rsidR="00613010" w:rsidRPr="00E979BA" w:rsidRDefault="003C5B7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5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14,690</w:t>
            </w:r>
          </w:p>
        </w:tc>
        <w:tc>
          <w:tcPr>
            <w:tcW w:w="270" w:type="dxa"/>
          </w:tcPr>
          <w:p w14:paraId="0748E252" w14:textId="77777777" w:rsidR="00613010" w:rsidRPr="00DF743F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40710090" w:rsidR="00613010" w:rsidRPr="004B1933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17,157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6CCEEED9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Pr="00B31F2A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BB142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F152C8"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628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</w:p>
    <w:p w14:paraId="2D866A88" w14:textId="77777777" w:rsidR="00CF0607" w:rsidRPr="00406288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5B3F7227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111EA">
        <w:rPr>
          <w:rFonts w:ascii="Angsana New" w:hAnsi="Angsana New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628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111EA"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>256</w:t>
      </w:r>
      <w:r w:rsidR="00613010">
        <w:rPr>
          <w:rFonts w:ascii="Angsana New" w:hAnsi="Angsana New"/>
          <w:sz w:val="30"/>
          <w:szCs w:val="30"/>
        </w:rPr>
        <w:t>7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4EA4E4F3" w14:textId="77777777" w:rsidTr="00AF191D">
        <w:tc>
          <w:tcPr>
            <w:tcW w:w="576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AF191D">
        <w:tc>
          <w:tcPr>
            <w:tcW w:w="576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B0181B" w14:paraId="33B992D2" w14:textId="77777777" w:rsidTr="00AF191D">
        <w:tc>
          <w:tcPr>
            <w:tcW w:w="5769" w:type="dxa"/>
            <w:gridSpan w:val="2"/>
          </w:tcPr>
          <w:p w14:paraId="25A1CBF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66C293E2" w:rsidR="00303D39" w:rsidRPr="003E5BB7" w:rsidRDefault="00B111EA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="00613010">
              <w:rPr>
                <w:rFonts w:ascii="Angsana New" w:hAnsi="Angsana New"/>
                <w:spacing w:val="-2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40628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965B4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5D4E6CEC" w:rsidR="00303D39" w:rsidRPr="00FB40CD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D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FE2565" w:rsidRPr="00FB40C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65DD4" w:rsidRPr="00B0181B" w14:paraId="7D829D32" w14:textId="77777777" w:rsidTr="00AF191D">
        <w:tc>
          <w:tcPr>
            <w:tcW w:w="576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2091D9E3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61301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2754CDC2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61301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A40ED" w:rsidRPr="00B0181B" w14:paraId="6329660B" w14:textId="77777777" w:rsidTr="00AF191D">
        <w:tc>
          <w:tcPr>
            <w:tcW w:w="576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010" w:rsidRPr="003D047D" w14:paraId="4E96C02A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218AC9A5" w14:textId="315EDF65" w:rsidR="00613010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6466896B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0314F19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6CB6A5D1" w14:textId="1FAD042E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6042409" w14:textId="2AA10061" w:rsidR="00613010" w:rsidRPr="003B3227" w:rsidRDefault="003C5B7D" w:rsidP="00A22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5B7D">
              <w:rPr>
                <w:rFonts w:ascii="Angsana New" w:hAnsi="Angsana New"/>
                <w:b/>
                <w:bCs/>
                <w:sz w:val="30"/>
                <w:szCs w:val="30"/>
              </w:rPr>
              <w:t>2,662</w:t>
            </w:r>
          </w:p>
        </w:tc>
        <w:tc>
          <w:tcPr>
            <w:tcW w:w="270" w:type="dxa"/>
            <w:vAlign w:val="bottom"/>
          </w:tcPr>
          <w:p w14:paraId="57E73054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B35F628" w14:textId="36A601D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14,227</w:t>
            </w:r>
          </w:p>
        </w:tc>
      </w:tr>
      <w:tr w:rsidR="00613010" w:rsidRPr="003D047D" w14:paraId="3C18DE06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563D4E14" w14:textId="77777777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8E93A7F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5DCD2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2A55775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8C8A8AC" w14:textId="77777777" w:rsidTr="00AF191D">
        <w:trPr>
          <w:gridBefore w:val="1"/>
          <w:wBefore w:w="9" w:type="dxa"/>
        </w:trPr>
        <w:tc>
          <w:tcPr>
            <w:tcW w:w="5760" w:type="dxa"/>
          </w:tcPr>
          <w:p w14:paraId="16B9D15F" w14:textId="262C88AC" w:rsidR="00613010" w:rsidRPr="008C1619" w:rsidRDefault="00613010" w:rsidP="00613010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1A1DE8F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404DD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B9B884B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3010" w:rsidRPr="003D047D" w14:paraId="4E9351C4" w14:textId="3D7B82B2" w:rsidTr="00AF191D">
        <w:trPr>
          <w:gridBefore w:val="1"/>
          <w:wBefore w:w="9" w:type="dxa"/>
        </w:trPr>
        <w:tc>
          <w:tcPr>
            <w:tcW w:w="5760" w:type="dxa"/>
          </w:tcPr>
          <w:p w14:paraId="589D5CA3" w14:textId="32619F94" w:rsidR="00613010" w:rsidRPr="000568D6" w:rsidRDefault="00613010" w:rsidP="00613010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37F8F0C4" w:rsidR="00613010" w:rsidRPr="003B3227" w:rsidRDefault="003C5B7D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5B7D">
              <w:rPr>
                <w:rFonts w:ascii="Angsana New" w:hAnsi="Angsana New"/>
                <w:b/>
                <w:bCs/>
                <w:sz w:val="30"/>
                <w:szCs w:val="30"/>
              </w:rPr>
              <w:t>80,093</w:t>
            </w:r>
          </w:p>
        </w:tc>
        <w:tc>
          <w:tcPr>
            <w:tcW w:w="270" w:type="dxa"/>
          </w:tcPr>
          <w:p w14:paraId="64FEAD5C" w14:textId="77777777" w:rsidR="00613010" w:rsidRPr="003B322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19A155D9" w:rsidR="00613010" w:rsidRPr="00897CC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20853">
              <w:rPr>
                <w:rFonts w:ascii="Angsana New" w:hAnsi="Angsana New"/>
                <w:b/>
                <w:bCs/>
                <w:sz w:val="30"/>
                <w:szCs w:val="30"/>
              </w:rPr>
              <w:t>34,218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F36E40" w14:textId="77777777" w:rsidR="0072413E" w:rsidRDefault="00724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4920BF95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501AD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  <w:r w:rsidR="00606B2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3010" w:rsidRPr="00B0181B" w14:paraId="419E5315" w14:textId="77777777" w:rsidTr="00B75ADB">
        <w:tc>
          <w:tcPr>
            <w:tcW w:w="2997" w:type="dxa"/>
          </w:tcPr>
          <w:p w14:paraId="226C1F64" w14:textId="4F2CDAC7" w:rsidR="00613010" w:rsidRPr="00B0181B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062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613010" w:rsidRPr="0028459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3010" w:rsidRPr="00B0181B" w14:paraId="0ED9B01D" w14:textId="77777777" w:rsidTr="00270674">
        <w:tc>
          <w:tcPr>
            <w:tcW w:w="2997" w:type="dxa"/>
          </w:tcPr>
          <w:p w14:paraId="78DC33A3" w14:textId="6933D9F3" w:rsidR="00613010" w:rsidRPr="00B0181B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062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32B5F6BE" w14:textId="6D140FC1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gridSpan w:val="2"/>
          </w:tcPr>
          <w:p w14:paraId="09C79AB0" w14:textId="77777777" w:rsidR="00613010" w:rsidRPr="00B0181B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554B8DE6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5AA23C2" w14:textId="77777777" w:rsidR="00613010" w:rsidRPr="0028459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341C9BF3" w:rsidR="00613010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CAB98E8" w14:textId="77777777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76B4FCF1" w:rsidR="00613010" w:rsidRPr="003E5BB7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288" w:rsidRPr="007553D7" w14:paraId="44ADDA33" w14:textId="0CEED597" w:rsidTr="00270674">
        <w:tc>
          <w:tcPr>
            <w:tcW w:w="2997" w:type="dxa"/>
          </w:tcPr>
          <w:p w14:paraId="2B4DA030" w14:textId="02B5857A" w:rsidR="00406288" w:rsidRPr="00156A78" w:rsidRDefault="00406288" w:rsidP="004062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0F2DD306" w:rsidR="00406288" w:rsidRPr="00422A55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0069C">
              <w:rPr>
                <w:rFonts w:ascii="Angsana New" w:hAnsi="Angsana New"/>
                <w:sz w:val="30"/>
                <w:szCs w:val="30"/>
              </w:rPr>
              <w:t>1,668,851</w:t>
            </w:r>
          </w:p>
        </w:tc>
        <w:tc>
          <w:tcPr>
            <w:tcW w:w="236" w:type="dxa"/>
          </w:tcPr>
          <w:p w14:paraId="69793B30" w14:textId="77777777" w:rsidR="00406288" w:rsidRPr="007553D7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58387DD5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A51CA">
              <w:rPr>
                <w:rFonts w:ascii="Angsana New" w:hAnsi="Angsana New"/>
                <w:sz w:val="30"/>
                <w:szCs w:val="30"/>
              </w:rPr>
              <w:t>1,610,99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9132F0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06FE37CD" w:rsidR="00406288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0069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37B83A7E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406288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406288" w:rsidRPr="00156A78" w:rsidRDefault="00406288" w:rsidP="004062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41862917" w:rsidR="00406288" w:rsidRPr="00422A55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0069C">
              <w:rPr>
                <w:rFonts w:ascii="Angsana New" w:hAnsi="Angsana New"/>
                <w:sz w:val="30"/>
                <w:szCs w:val="30"/>
              </w:rPr>
              <w:t>72,365</w:t>
            </w:r>
          </w:p>
        </w:tc>
        <w:tc>
          <w:tcPr>
            <w:tcW w:w="236" w:type="dxa"/>
          </w:tcPr>
          <w:p w14:paraId="7A611084" w14:textId="77777777" w:rsidR="00406288" w:rsidRPr="007553D7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5B7C090A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="Angsana New" w:hAnsi="Angsana New"/>
                <w:sz w:val="30"/>
                <w:szCs w:val="30"/>
              </w:rPr>
              <w:t>52,707</w:t>
            </w:r>
          </w:p>
        </w:tc>
        <w:tc>
          <w:tcPr>
            <w:tcW w:w="270" w:type="dxa"/>
          </w:tcPr>
          <w:p w14:paraId="0C0FC6CF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0D83083E" w:rsidR="00406288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343DEDB3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6288" w:rsidRPr="007553D7" w14:paraId="59D2CA8E" w14:textId="77777777" w:rsidTr="00270674">
        <w:trPr>
          <w:trHeight w:val="281"/>
        </w:trPr>
        <w:tc>
          <w:tcPr>
            <w:tcW w:w="2997" w:type="dxa"/>
          </w:tcPr>
          <w:p w14:paraId="4BF91D28" w14:textId="137CA752" w:rsidR="00406288" w:rsidRPr="00156A78" w:rsidRDefault="00406288" w:rsidP="004062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2EE0698A" w14:textId="49B0E952" w:rsidR="00406288" w:rsidRPr="00AF191D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0069C">
              <w:rPr>
                <w:rFonts w:ascii="Angsana New" w:hAnsi="Angsana New"/>
                <w:sz w:val="30"/>
                <w:szCs w:val="30"/>
              </w:rPr>
              <w:t>(124,682)</w:t>
            </w:r>
          </w:p>
        </w:tc>
        <w:tc>
          <w:tcPr>
            <w:tcW w:w="236" w:type="dxa"/>
          </w:tcPr>
          <w:p w14:paraId="723D9D16" w14:textId="77777777" w:rsidR="00406288" w:rsidRPr="007553D7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40C0398C" w14:textId="4073B254" w:rsidR="00406288" w:rsidRPr="0017581E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</w:t>
            </w:r>
            <w:r>
              <w:rPr>
                <w:rFonts w:ascii="Angsana New" w:hAnsi="Angsana New"/>
                <w:sz w:val="30"/>
                <w:szCs w:val="30"/>
              </w:rPr>
              <w:t>4,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072)</w:t>
            </w:r>
          </w:p>
        </w:tc>
        <w:tc>
          <w:tcPr>
            <w:tcW w:w="270" w:type="dxa"/>
          </w:tcPr>
          <w:p w14:paraId="296C80B5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2927938" w14:textId="76DFDFB4" w:rsidR="00406288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12E8A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7A32BC4" w14:textId="46D4B8C1" w:rsidR="00406288" w:rsidRPr="005F4BBC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6288" w:rsidRPr="007553D7" w14:paraId="3CD25C4A" w14:textId="7CA17444" w:rsidTr="00270674">
        <w:tc>
          <w:tcPr>
            <w:tcW w:w="2997" w:type="dxa"/>
          </w:tcPr>
          <w:p w14:paraId="3337C867" w14:textId="3B5A11C0" w:rsidR="00406288" w:rsidRPr="00156A78" w:rsidRDefault="00406288" w:rsidP="004062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787E7D12" w14:textId="77777777" w:rsidR="0070069C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4F9093AF" w:rsidR="00406288" w:rsidRPr="00422A55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0069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0054BC0F" w14:textId="77777777" w:rsidR="00406288" w:rsidRPr="007553D7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0CC5EBE8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1FF7E1B3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4F64A6F5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0595EA8A" w:rsidR="00406288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1D786B51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06288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406288" w:rsidRPr="00C131AE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6FFD7468" w:rsidR="00406288" w:rsidRPr="00422A55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69C">
              <w:rPr>
                <w:rFonts w:ascii="Angsana New" w:hAnsi="Angsana New"/>
                <w:b/>
                <w:bCs/>
                <w:sz w:val="30"/>
                <w:szCs w:val="30"/>
              </w:rPr>
              <w:t>1,616,585</w:t>
            </w:r>
          </w:p>
        </w:tc>
        <w:tc>
          <w:tcPr>
            <w:tcW w:w="236" w:type="dxa"/>
          </w:tcPr>
          <w:p w14:paraId="12240989" w14:textId="77777777" w:rsidR="00406288" w:rsidRPr="007553D7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51DFC93B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720">
              <w:rPr>
                <w:rFonts w:ascii="Angsana New" w:hAnsi="Angsana New"/>
                <w:b/>
                <w:bCs/>
                <w:sz w:val="30"/>
                <w:szCs w:val="30"/>
              </w:rPr>
              <w:t>1,599,666</w:t>
            </w:r>
          </w:p>
        </w:tc>
        <w:tc>
          <w:tcPr>
            <w:tcW w:w="270" w:type="dxa"/>
          </w:tcPr>
          <w:p w14:paraId="58421DB2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59E6FCF4" w:rsidR="00406288" w:rsidRDefault="0070069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69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0272F15F" w:rsidR="004062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09D450BA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F51F64">
        <w:rPr>
          <w:rFonts w:ascii="Angsana New" w:hAnsi="Angsana New" w:hint="cs"/>
          <w:sz w:val="30"/>
          <w:szCs w:val="30"/>
          <w:cs/>
        </w:rPr>
        <w:t>งวด</w:t>
      </w:r>
      <w:r w:rsidR="00406288">
        <w:rPr>
          <w:rFonts w:ascii="Angsana New" w:hAnsi="Angsana New" w:hint="cs"/>
          <w:sz w:val="30"/>
          <w:szCs w:val="30"/>
          <w:cs/>
        </w:rPr>
        <w:t>หก</w:t>
      </w:r>
      <w:r w:rsidR="008166D3">
        <w:rPr>
          <w:rFonts w:ascii="Angsana New" w:hAnsi="Angsana New" w:hint="cs"/>
          <w:sz w:val="30"/>
          <w:szCs w:val="30"/>
          <w:cs/>
        </w:rPr>
        <w:t>เดือน</w:t>
      </w:r>
      <w:r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111EA">
        <w:rPr>
          <w:rFonts w:ascii="Angsana New" w:hAnsi="Angsana New" w:hint="cs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406288">
        <w:rPr>
          <w:rFonts w:ascii="Angsana New" w:hAnsi="Angsana New" w:hint="cs"/>
          <w:spacing w:val="-2"/>
          <w:sz w:val="30"/>
          <w:szCs w:val="30"/>
          <w:cs/>
        </w:rPr>
        <w:t xml:space="preserve"> กันยายน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111EA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613010">
        <w:rPr>
          <w:rFonts w:ascii="Angsana New" w:hAnsi="Angsana New"/>
          <w:sz w:val="30"/>
          <w:szCs w:val="30"/>
        </w:rPr>
        <w:t>6</w:t>
      </w:r>
    </w:p>
    <w:p w14:paraId="134A0BE9" w14:textId="44A96F4C" w:rsidR="006E1A17" w:rsidRPr="00406288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2916A241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13010">
        <w:rPr>
          <w:rFonts w:ascii="Angsana New" w:hAnsi="Angsana New" w:hint="cs"/>
          <w:spacing w:val="-2"/>
          <w:sz w:val="30"/>
          <w:szCs w:val="30"/>
        </w:rPr>
        <w:t>3</w:t>
      </w:r>
      <w:r w:rsidR="00613010">
        <w:rPr>
          <w:rFonts w:ascii="Angsana New" w:hAnsi="Angsana New"/>
          <w:spacing w:val="-2"/>
          <w:sz w:val="30"/>
          <w:szCs w:val="30"/>
        </w:rPr>
        <w:t>0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6288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613010">
        <w:rPr>
          <w:rFonts w:ascii="Angsana New" w:hAnsi="Angsana New" w:hint="cs"/>
          <w:spacing w:val="-2"/>
          <w:sz w:val="30"/>
          <w:szCs w:val="30"/>
        </w:rPr>
        <w:t>256</w:t>
      </w:r>
      <w:r w:rsidR="00613010">
        <w:rPr>
          <w:rFonts w:ascii="Angsana New" w:hAnsi="Angsana New"/>
          <w:spacing w:val="-2"/>
          <w:sz w:val="30"/>
          <w:szCs w:val="30"/>
        </w:rPr>
        <w:t>7</w:t>
      </w:r>
      <w:r w:rsidR="0061301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2B7CCD" w:rsidRPr="002B7CCD">
        <w:rPr>
          <w:rFonts w:ascii="Angsana New" w:hAnsi="Angsana New"/>
          <w:sz w:val="30"/>
          <w:szCs w:val="30"/>
        </w:rPr>
        <w:t>256</w:t>
      </w:r>
      <w:r w:rsidR="00613010">
        <w:rPr>
          <w:rFonts w:ascii="Angsana New" w:hAnsi="Angsana New"/>
          <w:sz w:val="30"/>
          <w:szCs w:val="30"/>
        </w:rPr>
        <w:t>7</w:t>
      </w:r>
      <w:r w:rsidR="002B7CCD" w:rsidRPr="002B7CCD">
        <w:rPr>
          <w:rFonts w:ascii="Angsana New" w:hAnsi="Angsana New"/>
          <w:sz w:val="30"/>
          <w:szCs w:val="30"/>
        </w:rPr>
        <w:t xml:space="preserve">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410CC" w:rsidRPr="00343FE6" w14:paraId="5E257EA6" w14:textId="19F02E57" w:rsidTr="001E24D6">
        <w:tc>
          <w:tcPr>
            <w:tcW w:w="1890" w:type="dxa"/>
          </w:tcPr>
          <w:p w14:paraId="78A5E1C7" w14:textId="5A36EB30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กันยายน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ED388FB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3CB05ADD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549A9E6F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4ABCF379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7840622A" w:rsidR="00D410CC" w:rsidRPr="00D27E7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410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1,616,585</w:t>
            </w:r>
          </w:p>
        </w:tc>
      </w:tr>
      <w:tr w:rsidR="00D410CC" w:rsidRPr="00343FE6" w14:paraId="7FDD2F19" w14:textId="48D92917" w:rsidTr="001E24D6">
        <w:tc>
          <w:tcPr>
            <w:tcW w:w="1890" w:type="dxa"/>
          </w:tcPr>
          <w:p w14:paraId="5F78999E" w14:textId="091960E8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0AA3125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469BEFD4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77F2B02C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D410CC" w:rsidRPr="00343FE6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007E2AF3" w:rsidR="00D410CC" w:rsidRPr="00D20AF1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D410CC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227A76A5" w:rsidR="00D410CC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613010" w:rsidRPr="008F7775" w14:paraId="710CBE2E" w14:textId="77777777" w:rsidTr="00F20DA6">
        <w:tc>
          <w:tcPr>
            <w:tcW w:w="3600" w:type="dxa"/>
          </w:tcPr>
          <w:p w14:paraId="02B53161" w14:textId="7E93214F" w:rsidR="00613010" w:rsidRPr="001419FC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062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7C33FA0D" w14:textId="77777777" w:rsidR="00613010" w:rsidRPr="008F77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010" w:rsidRPr="008F7775" w14:paraId="6F1D6151" w14:textId="77777777" w:rsidTr="00F20DA6">
        <w:tc>
          <w:tcPr>
            <w:tcW w:w="3600" w:type="dxa"/>
          </w:tcPr>
          <w:p w14:paraId="10E8EC6A" w14:textId="02A06343" w:rsidR="00613010" w:rsidRPr="00B111EA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062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3"/>
          </w:tcPr>
          <w:p w14:paraId="52C2622B" w14:textId="6431D6DE" w:rsidR="00613010" w:rsidRPr="009B6A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63CE64A" w14:textId="77777777" w:rsidR="00613010" w:rsidRPr="009B6A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695B501D" w14:textId="75424442" w:rsidR="00613010" w:rsidRPr="009B6A75" w:rsidRDefault="00613010" w:rsidP="0061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F16F3D" w:rsidRPr="008F7775" w14:paraId="0665D0B6" w14:textId="77777777" w:rsidTr="00F20DA6">
        <w:tc>
          <w:tcPr>
            <w:tcW w:w="3600" w:type="dxa"/>
          </w:tcPr>
          <w:p w14:paraId="552B592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ADFC8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05BCE8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907AC3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16F3D" w:rsidRPr="008F7775" w14:paraId="5E01B623" w14:textId="77777777" w:rsidTr="00F20DA6">
        <w:tc>
          <w:tcPr>
            <w:tcW w:w="3600" w:type="dxa"/>
          </w:tcPr>
          <w:p w14:paraId="0B0481B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6BDC64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96C760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25A51D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16F3D" w:rsidRPr="008F7775" w14:paraId="7C4C6C4C" w14:textId="77777777" w:rsidTr="00F20DA6">
        <w:tc>
          <w:tcPr>
            <w:tcW w:w="3600" w:type="dxa"/>
          </w:tcPr>
          <w:p w14:paraId="02B536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53BEC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ECB6C5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1CAE0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16F3D" w:rsidRPr="008F7775" w14:paraId="50AC1B0E" w14:textId="77777777" w:rsidTr="00F20DA6">
        <w:tc>
          <w:tcPr>
            <w:tcW w:w="3600" w:type="dxa"/>
          </w:tcPr>
          <w:p w14:paraId="1AE39D3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7AE39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790599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C8D54F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16F3D" w:rsidRPr="008F7775" w14:paraId="66D72D0B" w14:textId="77777777" w:rsidTr="00F20DA6">
        <w:tc>
          <w:tcPr>
            <w:tcW w:w="3600" w:type="dxa"/>
          </w:tcPr>
          <w:p w14:paraId="7596BC6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32C5BC5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288" w:rsidRPr="008F7775" w14:paraId="35E9777F" w14:textId="77777777" w:rsidTr="00F20DA6">
        <w:tc>
          <w:tcPr>
            <w:tcW w:w="3600" w:type="dxa"/>
          </w:tcPr>
          <w:p w14:paraId="67E7FE39" w14:textId="77777777" w:rsidR="00406288" w:rsidRPr="008F7775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0EBBCBEF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52" w:type="dxa"/>
          </w:tcPr>
          <w:p w14:paraId="7EDE3256" w14:textId="77777777" w:rsidR="00406288" w:rsidRPr="00FC5F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3DFCF6" w14:textId="2D2F9C32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E3C9D" w14:textId="77777777" w:rsidR="00406288" w:rsidRPr="009E29D1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8254F" w14:textId="5A8F1282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388C0C1C" w14:textId="77777777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FB961CA" w14:textId="6A7BA750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6288" w:rsidRPr="008F7775" w14:paraId="761D66C8" w14:textId="77777777" w:rsidTr="00F20DA6">
        <w:tc>
          <w:tcPr>
            <w:tcW w:w="3600" w:type="dxa"/>
          </w:tcPr>
          <w:p w14:paraId="589A1961" w14:textId="77777777" w:rsidR="00406288" w:rsidRPr="008F7775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712DF3C4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59,792</w:t>
            </w:r>
          </w:p>
        </w:tc>
        <w:tc>
          <w:tcPr>
            <w:tcW w:w="252" w:type="dxa"/>
          </w:tcPr>
          <w:p w14:paraId="018C046A" w14:textId="77777777" w:rsidR="00406288" w:rsidRPr="00FC5F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212BF" w14:textId="1DF3CDEC" w:rsidR="00406288" w:rsidRPr="00FC5F88" w:rsidRDefault="00D410CC" w:rsidP="00D4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  <w:tc>
          <w:tcPr>
            <w:tcW w:w="270" w:type="dxa"/>
          </w:tcPr>
          <w:p w14:paraId="45E62B17" w14:textId="77777777" w:rsidR="00406288" w:rsidRPr="009E29D1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FE08E" w14:textId="236B34CC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41,817</w:t>
            </w:r>
          </w:p>
        </w:tc>
        <w:tc>
          <w:tcPr>
            <w:tcW w:w="270" w:type="dxa"/>
          </w:tcPr>
          <w:p w14:paraId="3E268133" w14:textId="77777777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63764A8" w14:textId="27F0E26C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406288" w:rsidRPr="008F7775" w14:paraId="15747F52" w14:textId="77777777" w:rsidTr="00F20DA6">
        <w:tc>
          <w:tcPr>
            <w:tcW w:w="3600" w:type="dxa"/>
          </w:tcPr>
          <w:p w14:paraId="60FCFA1E" w14:textId="77777777" w:rsidR="00406288" w:rsidRPr="008F7775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64144DA7" w14:textId="0049FDB1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</w:p>
        </w:tc>
        <w:tc>
          <w:tcPr>
            <w:tcW w:w="252" w:type="dxa"/>
          </w:tcPr>
          <w:p w14:paraId="79F3EA10" w14:textId="77777777" w:rsidR="00406288" w:rsidRPr="00FC5F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676552" w14:textId="22714A8B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6B7DC" w14:textId="77777777" w:rsidR="00406288" w:rsidRPr="009E29D1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827D2" w14:textId="1371F2A6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7,915</w:t>
            </w:r>
          </w:p>
        </w:tc>
        <w:tc>
          <w:tcPr>
            <w:tcW w:w="270" w:type="dxa"/>
          </w:tcPr>
          <w:p w14:paraId="154C8646" w14:textId="77777777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C7DCF5" w14:textId="7EBB6834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6288" w:rsidRPr="008F7775" w14:paraId="08BCE5D6" w14:textId="77777777" w:rsidTr="00F20DA6">
        <w:tc>
          <w:tcPr>
            <w:tcW w:w="3600" w:type="dxa"/>
          </w:tcPr>
          <w:p w14:paraId="314517E0" w14:textId="77777777" w:rsidR="00406288" w:rsidRPr="008F7775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42B1B0DC" w14:textId="732D007B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137,931</w:t>
            </w:r>
          </w:p>
        </w:tc>
        <w:tc>
          <w:tcPr>
            <w:tcW w:w="252" w:type="dxa"/>
          </w:tcPr>
          <w:p w14:paraId="35DAC283" w14:textId="77777777" w:rsidR="00406288" w:rsidRPr="00FC5F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64E638" w14:textId="3A1FC84E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52,641</w:t>
            </w:r>
          </w:p>
        </w:tc>
        <w:tc>
          <w:tcPr>
            <w:tcW w:w="270" w:type="dxa"/>
          </w:tcPr>
          <w:p w14:paraId="4DE0C8E3" w14:textId="77777777" w:rsidR="00406288" w:rsidRPr="009E29D1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77E70" w14:textId="7B3CE204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13,118</w:t>
            </w:r>
          </w:p>
        </w:tc>
        <w:tc>
          <w:tcPr>
            <w:tcW w:w="270" w:type="dxa"/>
          </w:tcPr>
          <w:p w14:paraId="400A5D96" w14:textId="77777777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B52798" w14:textId="47010AF3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33,785</w:t>
            </w:r>
          </w:p>
        </w:tc>
      </w:tr>
      <w:tr w:rsidR="00406288" w:rsidRPr="008F7775" w14:paraId="61B6A38A" w14:textId="77777777" w:rsidTr="00F20DA6">
        <w:tc>
          <w:tcPr>
            <w:tcW w:w="3600" w:type="dxa"/>
          </w:tcPr>
          <w:p w14:paraId="51CA00A2" w14:textId="77777777" w:rsidR="00406288" w:rsidRPr="008F7775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4D87220A" w14:textId="086427C6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55,401</w:t>
            </w:r>
          </w:p>
        </w:tc>
        <w:tc>
          <w:tcPr>
            <w:tcW w:w="252" w:type="dxa"/>
          </w:tcPr>
          <w:p w14:paraId="5431B5A5" w14:textId="77777777" w:rsidR="00406288" w:rsidRPr="00FC5F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1256E2" w14:textId="5F8B3D88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10CC">
              <w:rPr>
                <w:rFonts w:asciiTheme="majorBidi" w:hAnsiTheme="majorBidi" w:cstheme="majorBidi"/>
                <w:sz w:val="30"/>
                <w:szCs w:val="30"/>
              </w:rPr>
              <w:t>93,305</w:t>
            </w:r>
          </w:p>
        </w:tc>
        <w:tc>
          <w:tcPr>
            <w:tcW w:w="270" w:type="dxa"/>
          </w:tcPr>
          <w:p w14:paraId="649BCAB4" w14:textId="77777777" w:rsidR="00406288" w:rsidRPr="009E29D1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C5AD8" w14:textId="48F0DFA9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FF5E930" w14:textId="77777777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FF8C50" w14:textId="1F330AA6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</w:tr>
      <w:tr w:rsidR="00406288" w:rsidRPr="008F7775" w14:paraId="73B71A02" w14:textId="77777777" w:rsidTr="00F20DA6">
        <w:tc>
          <w:tcPr>
            <w:tcW w:w="3600" w:type="dxa"/>
          </w:tcPr>
          <w:p w14:paraId="36ACD41A" w14:textId="77777777" w:rsidR="00406288" w:rsidRPr="008F7775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7F4AC8DC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410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258,512</w:t>
            </w:r>
          </w:p>
        </w:tc>
        <w:tc>
          <w:tcPr>
            <w:tcW w:w="252" w:type="dxa"/>
          </w:tcPr>
          <w:p w14:paraId="1ECBF88C" w14:textId="77777777" w:rsidR="00406288" w:rsidRPr="00FC5F88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4BDBDCBD" w:rsidR="00406288" w:rsidRPr="00FC5F88" w:rsidRDefault="00D410CC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10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151,084</w:t>
            </w:r>
          </w:p>
        </w:tc>
        <w:tc>
          <w:tcPr>
            <w:tcW w:w="270" w:type="dxa"/>
          </w:tcPr>
          <w:p w14:paraId="44FFA50A" w14:textId="77777777" w:rsidR="00406288" w:rsidRPr="009E29D1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33147D6B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63,460</w:t>
            </w:r>
          </w:p>
        </w:tc>
        <w:tc>
          <w:tcPr>
            <w:tcW w:w="270" w:type="dxa"/>
          </w:tcPr>
          <w:p w14:paraId="1614AA1F" w14:textId="77777777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3BB9C07D" w:rsidR="00406288" w:rsidRPr="00B111EA" w:rsidRDefault="00406288" w:rsidP="004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47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36,929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4"/>
      </w:tblGrid>
      <w:tr w:rsidR="00D326F2" w:rsidRPr="00D47FE8" w14:paraId="6023342B" w14:textId="77777777" w:rsidTr="005640C9">
        <w:trPr>
          <w:tblHeader/>
        </w:trPr>
        <w:tc>
          <w:tcPr>
            <w:tcW w:w="2430" w:type="dxa"/>
          </w:tcPr>
          <w:p w14:paraId="233BD30D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491C5CDC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F71A12" w:rsidRPr="00D47FE8" w14:paraId="318CF53F" w14:textId="77777777" w:rsidTr="005640C9">
        <w:trPr>
          <w:tblHeader/>
        </w:trPr>
        <w:tc>
          <w:tcPr>
            <w:tcW w:w="2430" w:type="dxa"/>
          </w:tcPr>
          <w:p w14:paraId="41954411" w14:textId="0610EC7D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40628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60" w:type="dxa"/>
            <w:gridSpan w:val="3"/>
          </w:tcPr>
          <w:p w14:paraId="16610FFA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4AEAE75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C6780AA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BFE283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</w:tcPr>
          <w:p w14:paraId="21616C85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F71A12" w:rsidRPr="006C7560" w14:paraId="24B177F4" w14:textId="77777777" w:rsidTr="005640C9">
        <w:trPr>
          <w:tblHeader/>
        </w:trPr>
        <w:tc>
          <w:tcPr>
            <w:tcW w:w="2430" w:type="dxa"/>
          </w:tcPr>
          <w:p w14:paraId="07A93DF1" w14:textId="67701A16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Pr="0021653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40628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</w:tcPr>
          <w:p w14:paraId="02BA080B" w14:textId="3253FF43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5D33808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1960EE" w14:textId="4ADFB325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FA842A7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209B6" w14:textId="119084E4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00B846D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4266F" w14:textId="67D0CE13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FA34C30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6AE9B70" w14:textId="085811EC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038DF4E7" w14:textId="77777777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F8F3E4" w14:textId="608C7AB9" w:rsidR="00F71A12" w:rsidRPr="00D84DD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326F2" w:rsidRPr="00D47FE8" w14:paraId="6C6C498E" w14:textId="77777777" w:rsidTr="005640C9">
        <w:trPr>
          <w:tblHeader/>
        </w:trPr>
        <w:tc>
          <w:tcPr>
            <w:tcW w:w="2430" w:type="dxa"/>
          </w:tcPr>
          <w:p w14:paraId="47538483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6A0F6A42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326F2" w:rsidRPr="00D47FE8" w14:paraId="13A0BAC3" w14:textId="77777777" w:rsidTr="005640C9">
        <w:tc>
          <w:tcPr>
            <w:tcW w:w="9837" w:type="dxa"/>
            <w:gridSpan w:val="12"/>
          </w:tcPr>
          <w:p w14:paraId="114EB5CA" w14:textId="77777777" w:rsidR="00D326F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E245AE" w:rsidRPr="00C96298" w14:paraId="7B5C7737" w14:textId="77777777" w:rsidTr="005640C9">
        <w:tc>
          <w:tcPr>
            <w:tcW w:w="2430" w:type="dxa"/>
          </w:tcPr>
          <w:p w14:paraId="18297D0B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0AAEDD4D" w14:textId="5B71BBE6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1,967,731</w:t>
            </w:r>
          </w:p>
        </w:tc>
        <w:tc>
          <w:tcPr>
            <w:tcW w:w="270" w:type="dxa"/>
          </w:tcPr>
          <w:p w14:paraId="716C7F54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DA7BC" w14:textId="1D59E852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2,108,818</w:t>
            </w:r>
          </w:p>
        </w:tc>
        <w:tc>
          <w:tcPr>
            <w:tcW w:w="270" w:type="dxa"/>
          </w:tcPr>
          <w:p w14:paraId="25F8B8A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CFD074" w14:textId="3BF89EA4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2,716,580</w:t>
            </w:r>
          </w:p>
        </w:tc>
        <w:tc>
          <w:tcPr>
            <w:tcW w:w="270" w:type="dxa"/>
          </w:tcPr>
          <w:p w14:paraId="2C7CD56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45D8F" w14:textId="7AD5F875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2,475,243</w:t>
            </w:r>
          </w:p>
        </w:tc>
        <w:tc>
          <w:tcPr>
            <w:tcW w:w="270" w:type="dxa"/>
          </w:tcPr>
          <w:p w14:paraId="4456222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769C90D" w14:textId="197BCD83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4,684,311</w:t>
            </w:r>
          </w:p>
        </w:tc>
        <w:tc>
          <w:tcPr>
            <w:tcW w:w="270" w:type="dxa"/>
          </w:tcPr>
          <w:p w14:paraId="7052D41B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A00E97" w14:textId="5DF99228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4,584,061</w:t>
            </w:r>
          </w:p>
        </w:tc>
      </w:tr>
      <w:tr w:rsidR="00E245AE" w:rsidRPr="00C96298" w14:paraId="71525FD4" w14:textId="77777777" w:rsidTr="00EC5732">
        <w:tc>
          <w:tcPr>
            <w:tcW w:w="2430" w:type="dxa"/>
          </w:tcPr>
          <w:p w14:paraId="25567A4F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9EEFF6" w14:textId="28908E08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(1,865,923)</w:t>
            </w:r>
          </w:p>
        </w:tc>
        <w:tc>
          <w:tcPr>
            <w:tcW w:w="270" w:type="dxa"/>
          </w:tcPr>
          <w:p w14:paraId="496859E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4CD858" w14:textId="2CC33170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(2,024,307)</w:t>
            </w:r>
          </w:p>
        </w:tc>
        <w:tc>
          <w:tcPr>
            <w:tcW w:w="270" w:type="dxa"/>
          </w:tcPr>
          <w:p w14:paraId="76147178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21011" w14:textId="6076A136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(2,375,040)</w:t>
            </w:r>
          </w:p>
        </w:tc>
        <w:tc>
          <w:tcPr>
            <w:tcW w:w="270" w:type="dxa"/>
          </w:tcPr>
          <w:p w14:paraId="2C3F1F3D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3072" w14:textId="6F5073E1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(2,317,967)</w:t>
            </w:r>
          </w:p>
        </w:tc>
        <w:tc>
          <w:tcPr>
            <w:tcW w:w="270" w:type="dxa"/>
          </w:tcPr>
          <w:p w14:paraId="2BB52B4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0492C09" w14:textId="11D6A99A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(4,240,963)</w:t>
            </w:r>
          </w:p>
        </w:tc>
        <w:tc>
          <w:tcPr>
            <w:tcW w:w="270" w:type="dxa"/>
          </w:tcPr>
          <w:p w14:paraId="722B43C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D47327" w14:textId="390B36C8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(4,342,274)</w:t>
            </w:r>
          </w:p>
        </w:tc>
      </w:tr>
      <w:tr w:rsidR="00E245AE" w:rsidRPr="00812335" w14:paraId="629409E9" w14:textId="77777777" w:rsidTr="00EC5732">
        <w:tc>
          <w:tcPr>
            <w:tcW w:w="2430" w:type="dxa"/>
          </w:tcPr>
          <w:p w14:paraId="00333EDB" w14:textId="77777777" w:rsidR="00E245AE" w:rsidRPr="0081233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F19B8" w14:textId="2F898195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101,808</w:t>
            </w:r>
          </w:p>
        </w:tc>
        <w:tc>
          <w:tcPr>
            <w:tcW w:w="270" w:type="dxa"/>
          </w:tcPr>
          <w:p w14:paraId="7D8A909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D9FCE5" w14:textId="26CA68F9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84,511</w:t>
            </w:r>
          </w:p>
        </w:tc>
        <w:tc>
          <w:tcPr>
            <w:tcW w:w="270" w:type="dxa"/>
          </w:tcPr>
          <w:p w14:paraId="10C7C9C4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1F3F" w14:textId="63DE5959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341,540</w:t>
            </w:r>
          </w:p>
        </w:tc>
        <w:tc>
          <w:tcPr>
            <w:tcW w:w="270" w:type="dxa"/>
          </w:tcPr>
          <w:p w14:paraId="5C7F92D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306173" w14:textId="0292B33B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157,276</w:t>
            </w:r>
          </w:p>
        </w:tc>
        <w:tc>
          <w:tcPr>
            <w:tcW w:w="270" w:type="dxa"/>
          </w:tcPr>
          <w:p w14:paraId="4C17467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9E06" w14:textId="078E4662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443,348</w:t>
            </w:r>
          </w:p>
        </w:tc>
        <w:tc>
          <w:tcPr>
            <w:tcW w:w="270" w:type="dxa"/>
          </w:tcPr>
          <w:p w14:paraId="3D760EA4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51C87D6" w14:textId="2F408CEA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241,787</w:t>
            </w:r>
          </w:p>
        </w:tc>
      </w:tr>
      <w:tr w:rsidR="00E245AE" w:rsidRPr="00D47FE8" w14:paraId="7B0D6334" w14:textId="77777777" w:rsidTr="00EC5732">
        <w:trPr>
          <w:trHeight w:hRule="exact" w:val="370"/>
        </w:trPr>
        <w:tc>
          <w:tcPr>
            <w:tcW w:w="2430" w:type="dxa"/>
          </w:tcPr>
          <w:p w14:paraId="644D2282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31C08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3B2B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DBEED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5CE0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E817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8B92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AC4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46EC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A8B1D2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AAFAB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62240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E245AE" w:rsidRPr="00D47FE8" w14:paraId="131C061F" w14:textId="77777777" w:rsidTr="00EC5732">
        <w:tc>
          <w:tcPr>
            <w:tcW w:w="2430" w:type="dxa"/>
          </w:tcPr>
          <w:p w14:paraId="4BA3BE59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63CA2AEE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DDB0E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2985D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FAC0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780B46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5537C6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497B6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E08D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0C9506C" w14:textId="11112754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(153,097)</w:t>
            </w:r>
          </w:p>
        </w:tc>
        <w:tc>
          <w:tcPr>
            <w:tcW w:w="270" w:type="dxa"/>
          </w:tcPr>
          <w:p w14:paraId="361F18D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091FF6" w14:textId="4AE2E0F5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(147,80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26B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245AE" w:rsidRPr="00D47FE8" w14:paraId="2A52767D" w14:textId="77777777" w:rsidTr="00EC5732">
        <w:tc>
          <w:tcPr>
            <w:tcW w:w="2430" w:type="dxa"/>
          </w:tcPr>
          <w:p w14:paraId="3523A05D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2CBE61B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756E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CAAA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B123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45E00D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15566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25FB8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E485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39A58EC" w14:textId="36281C70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(98,824)</w:t>
            </w:r>
          </w:p>
        </w:tc>
        <w:tc>
          <w:tcPr>
            <w:tcW w:w="270" w:type="dxa"/>
          </w:tcPr>
          <w:p w14:paraId="2352205D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0B06654" w14:textId="40E2B93B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(111,642)</w:t>
            </w:r>
          </w:p>
        </w:tc>
      </w:tr>
      <w:tr w:rsidR="00E245AE" w:rsidRPr="00D47FE8" w14:paraId="529CE80B" w14:textId="77777777" w:rsidTr="00EC5732">
        <w:tc>
          <w:tcPr>
            <w:tcW w:w="2430" w:type="dxa"/>
          </w:tcPr>
          <w:p w14:paraId="3898684F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9E682CE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4E61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BBE4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521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4F7EEB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4B2F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1C2E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E483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8D475D1" w14:textId="5C5CC750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51,879</w:t>
            </w:r>
          </w:p>
        </w:tc>
        <w:tc>
          <w:tcPr>
            <w:tcW w:w="270" w:type="dxa"/>
          </w:tcPr>
          <w:p w14:paraId="59B8899F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48988" w14:textId="04D9E87C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41,509</w:t>
            </w:r>
          </w:p>
        </w:tc>
      </w:tr>
      <w:tr w:rsidR="00E245AE" w:rsidRPr="00A942E3" w14:paraId="7CA2FAA9" w14:textId="77777777" w:rsidTr="00BC37D5">
        <w:trPr>
          <w:trHeight w:val="352"/>
        </w:trPr>
        <w:tc>
          <w:tcPr>
            <w:tcW w:w="2430" w:type="dxa"/>
          </w:tcPr>
          <w:p w14:paraId="687ECC54" w14:textId="6FDFE597" w:rsidR="00E245AE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</w:tcPr>
          <w:p w14:paraId="6371A6A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435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0B1EF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F088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7CC9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0555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F76D1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197F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0735A41" w14:textId="302C8FC2" w:rsidR="001C0832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243,306</w:t>
            </w:r>
          </w:p>
        </w:tc>
        <w:tc>
          <w:tcPr>
            <w:tcW w:w="270" w:type="dxa"/>
          </w:tcPr>
          <w:p w14:paraId="545A496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C38730F" w14:textId="4350B89E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23,84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</w:tr>
      <w:tr w:rsidR="00E245AE" w:rsidRPr="00D47FE8" w14:paraId="66E4654E" w14:textId="77777777" w:rsidTr="00BC37D5">
        <w:tc>
          <w:tcPr>
            <w:tcW w:w="2430" w:type="dxa"/>
          </w:tcPr>
          <w:p w14:paraId="13771B09" w14:textId="268E6283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B54E2A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7742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026C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C90FD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2F494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DBFB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0F84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2382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1010104" w14:textId="3BFD1A0B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(9,146)</w:t>
            </w:r>
          </w:p>
        </w:tc>
        <w:tc>
          <w:tcPr>
            <w:tcW w:w="270" w:type="dxa"/>
          </w:tcPr>
          <w:p w14:paraId="0E90CFE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4853F90" w14:textId="68818C0A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(8,873)</w:t>
            </w:r>
          </w:p>
        </w:tc>
      </w:tr>
      <w:tr w:rsidR="00E245AE" w:rsidRPr="00D47FE8" w14:paraId="5629051F" w14:textId="77777777" w:rsidTr="00BC37D5">
        <w:tc>
          <w:tcPr>
            <w:tcW w:w="2430" w:type="dxa"/>
          </w:tcPr>
          <w:p w14:paraId="630F540D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18541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E8FE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38EC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A07F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1F8E9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931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4CED4F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8CC8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10B7FA3" w14:textId="4C26CBF9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C37DB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678369" w14:textId="0ABDE6CF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45AE" w:rsidRPr="00D47FE8" w14:paraId="449E7735" w14:textId="77777777" w:rsidTr="007D03F3">
        <w:tc>
          <w:tcPr>
            <w:tcW w:w="2430" w:type="dxa"/>
          </w:tcPr>
          <w:p w14:paraId="7EB66185" w14:textId="77777777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35C8190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5EEE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ABE4F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39B1E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28D2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5D3F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CEF21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9F25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041A301" w14:textId="6FECC611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72,365</w:t>
            </w:r>
          </w:p>
        </w:tc>
        <w:tc>
          <w:tcPr>
            <w:tcW w:w="270" w:type="dxa"/>
          </w:tcPr>
          <w:p w14:paraId="5117433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47982E0" w14:textId="3BB739EA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52,707</w:t>
            </w:r>
          </w:p>
        </w:tc>
      </w:tr>
      <w:tr w:rsidR="00E245AE" w:rsidRPr="00D47FE8" w14:paraId="50B35329" w14:textId="77777777" w:rsidTr="00BC37D5">
        <w:tc>
          <w:tcPr>
            <w:tcW w:w="2430" w:type="dxa"/>
            <w:vAlign w:val="bottom"/>
          </w:tcPr>
          <w:p w14:paraId="0E501010" w14:textId="3D32CD19" w:rsidR="00E245AE" w:rsidRPr="00183EE9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3084E73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A6112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EDC50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CD47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EDBBA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03EE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19BD3F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DDC8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E056" w14:textId="5679287C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306,525</w:t>
            </w:r>
          </w:p>
        </w:tc>
        <w:tc>
          <w:tcPr>
            <w:tcW w:w="270" w:type="dxa"/>
            <w:vAlign w:val="bottom"/>
          </w:tcPr>
          <w:p w14:paraId="0D2B01D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5F12F60" w14:textId="48840B05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E245AE" w:rsidRPr="00D47FE8" w14:paraId="02BBDE51" w14:textId="77777777" w:rsidTr="00BC37D5">
        <w:tc>
          <w:tcPr>
            <w:tcW w:w="2430" w:type="dxa"/>
          </w:tcPr>
          <w:p w14:paraId="0A8A2B35" w14:textId="526050EB" w:rsidR="00E245AE" w:rsidRPr="00D47FE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71A84586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02B8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1B73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EEADC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4DC0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8E348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447F4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92CCB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1E8105B" w14:textId="03C5BF8F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sz w:val="26"/>
                <w:szCs w:val="26"/>
              </w:rPr>
              <w:t>(47,227)</w:t>
            </w:r>
          </w:p>
        </w:tc>
        <w:tc>
          <w:tcPr>
            <w:tcW w:w="270" w:type="dxa"/>
          </w:tcPr>
          <w:p w14:paraId="4EC85E21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7D0077A" w14:textId="145EB94B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sz w:val="26"/>
                <w:szCs w:val="26"/>
              </w:rPr>
              <w:t>(2,730)</w:t>
            </w:r>
          </w:p>
        </w:tc>
      </w:tr>
      <w:tr w:rsidR="00E245AE" w:rsidRPr="006A40DC" w14:paraId="29D4E017" w14:textId="77777777" w:rsidTr="00BC37D5">
        <w:tc>
          <w:tcPr>
            <w:tcW w:w="2430" w:type="dxa"/>
          </w:tcPr>
          <w:p w14:paraId="7C4C7ACD" w14:textId="05DF1944" w:rsidR="00E245AE" w:rsidRPr="00E14EE1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0FFF37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EAB63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1B69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71049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8680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AE400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9B495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19736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2DFCA" w14:textId="2934C4A4" w:rsidR="00E245AE" w:rsidRPr="00BC37D5" w:rsidRDefault="001C0832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08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259,298</w:t>
            </w:r>
          </w:p>
        </w:tc>
        <w:tc>
          <w:tcPr>
            <w:tcW w:w="270" w:type="dxa"/>
          </w:tcPr>
          <w:p w14:paraId="799014E2" w14:textId="77777777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77E0D67" w14:textId="753832D3" w:rsidR="00E245AE" w:rsidRPr="00BC37D5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6B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64,95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83DDF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12392C70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245A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42AC1419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5F7C97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1F4EC867" w:rsidR="00583DDF" w:rsidRPr="007213E2" w:rsidRDefault="00E245AE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14:paraId="09FC5A7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731C6114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1D20C960" w:rsidR="00583DDF" w:rsidRPr="007213E2" w:rsidRDefault="00E245AE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14:paraId="608C233B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0419B64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583DDF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478F628F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F71A1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3" w:type="dxa"/>
            <w:gridSpan w:val="2"/>
          </w:tcPr>
          <w:p w14:paraId="28B6D3D6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1E15DCE3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52B51188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15A1EEA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307CD7C0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4C4B8826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2" w:type="dxa"/>
          </w:tcPr>
          <w:p w14:paraId="62B92F73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543412DF" w:rsidR="00583DDF" w:rsidRPr="007213E2" w:rsidRDefault="00F71A12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83DDF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83DDF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  <w:shd w:val="clear" w:color="auto" w:fill="auto"/>
          </w:tcPr>
          <w:p w14:paraId="18CA5A80" w14:textId="77777777" w:rsidR="00583DDF" w:rsidRPr="007213E2" w:rsidRDefault="00583DDF" w:rsidP="00583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25FEA237" w14:textId="77777777" w:rsidR="00583DDF" w:rsidRPr="007213E2" w:rsidRDefault="00583DDF" w:rsidP="00583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4A1D6E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972F603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A12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88833AC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2519946A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397,755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4B15B0D0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554,90</w:t>
            </w:r>
            <w:r w:rsidR="00231946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310598B" w14:textId="2E66CD19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1,401,842</w:t>
            </w:r>
          </w:p>
        </w:tc>
        <w:tc>
          <w:tcPr>
            <w:tcW w:w="241" w:type="dxa"/>
            <w:shd w:val="clear" w:color="auto" w:fill="auto"/>
          </w:tcPr>
          <w:p w14:paraId="6547FEC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16057F45" w14:textId="687DEE08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1,325,650</w:t>
            </w:r>
          </w:p>
        </w:tc>
        <w:tc>
          <w:tcPr>
            <w:tcW w:w="270" w:type="dxa"/>
            <w:shd w:val="clear" w:color="auto" w:fill="auto"/>
          </w:tcPr>
          <w:p w14:paraId="6BF03A4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9F8A92E" w14:textId="7FFE46E1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1,799,597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3B0F9DC" w14:textId="4D1F3BF0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1,880,5</w:t>
            </w:r>
            <w:r w:rsidR="00864A50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  <w:r w:rsidR="00231946"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</w:p>
        </w:tc>
      </w:tr>
      <w:tr w:rsidR="00F71A12" w:rsidRPr="007213E2" w14:paraId="4838FF9E" w14:textId="77777777" w:rsidTr="0031656C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DD10AAC" w14:textId="6D7AAD3C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5811B1D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9DF6F2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4BB8D96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A20C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21479D7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4053E6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71A12" w:rsidRPr="007213E2" w14:paraId="6F7A8CEC" w14:textId="77777777" w:rsidTr="005649A3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DB31B54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08D203F0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1,061,610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19766F8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10923DCA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963,601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1CB6AAD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6C3AD07" w14:textId="3140C760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398,137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BD1B99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7CA8E3A" w14:textId="4221A477" w:rsidR="00F71A12" w:rsidRPr="00FC5F88" w:rsidRDefault="00F71A12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353,413</w:t>
            </w:r>
          </w:p>
        </w:tc>
        <w:tc>
          <w:tcPr>
            <w:tcW w:w="270" w:type="dxa"/>
            <w:shd w:val="clear" w:color="auto" w:fill="auto"/>
          </w:tcPr>
          <w:p w14:paraId="30BF513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369C68E7" w14:textId="3C9B5BA8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1,459,747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6EFFAEF" w14:textId="5EFCCD2F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1,317,014</w:t>
            </w:r>
          </w:p>
        </w:tc>
      </w:tr>
      <w:tr w:rsidR="00F71A12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B7D1B5E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016A6DDF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555927DA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B9D0DBC" w14:textId="6B05C340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24B49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230259E" w14:textId="1FAF30D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023C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5F0862BA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191,824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2358645C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176,029</w:t>
            </w:r>
          </w:p>
        </w:tc>
      </w:tr>
      <w:tr w:rsidR="00F71A12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07CD6A20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850AE9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A461BD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3EA5CF4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0ECDE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29140E04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A293A">
              <w:rPr>
                <w:rFonts w:asciiTheme="majorBidi" w:hAnsiTheme="majorBidi" w:cstheme="majorBidi"/>
                <w:bCs/>
                <w:sz w:val="26"/>
                <w:szCs w:val="26"/>
              </w:rPr>
              <w:t>1,651,571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110EE090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1,493,043</w:t>
            </w:r>
          </w:p>
        </w:tc>
      </w:tr>
      <w:tr w:rsidR="00F71A12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  <w:shd w:val="clear" w:color="auto" w:fill="auto"/>
          </w:tcPr>
          <w:p w14:paraId="45E4BC01" w14:textId="729480A9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2610077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FFB141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6E3E37C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EEB87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71A12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0ADB59B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5C874DC6" w:rsidR="00F71A12" w:rsidRPr="00FC5F88" w:rsidRDefault="000F737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1,158,634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585ABC3F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1,213,590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368073B" w14:textId="1494D526" w:rsidR="00F71A12" w:rsidRPr="00FC5F88" w:rsidRDefault="000F737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334,711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8EA137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66F88195" w14:textId="1EF25AA4" w:rsidR="00F71A12" w:rsidRPr="00FC5F88" w:rsidRDefault="00F71A12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364,013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1F6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42125A76" w14:textId="52D4DBAF" w:rsidR="00F71A12" w:rsidRPr="00FC5F88" w:rsidRDefault="000F737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1,493,345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E58B9CD" w14:textId="02C99E34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1,577,603</w:t>
            </w:r>
          </w:p>
        </w:tc>
      </w:tr>
      <w:tr w:rsidR="00F71A12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3A61960F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572053C7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BF4A5D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7C6D479" w14:textId="0E3AE378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D1F59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EC8185E" w14:textId="528BFC93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BBEE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1C2BB6D2" w:rsidR="00F71A12" w:rsidRPr="00FC5F88" w:rsidRDefault="000F737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181,888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0BC6D29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192,175</w:t>
            </w:r>
          </w:p>
        </w:tc>
      </w:tr>
      <w:tr w:rsidR="00F71A12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FBC9D49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416827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E97337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799D62B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E02F0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062D8966" w:rsidR="00F71A12" w:rsidRPr="00FC5F88" w:rsidRDefault="000F737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1,675,233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658A7A79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1,769,778</w:t>
            </w:r>
          </w:p>
        </w:tc>
      </w:tr>
      <w:tr w:rsidR="00F71A12" w:rsidRPr="00D87B1A" w14:paraId="78B3494B" w14:textId="77777777" w:rsidTr="001E176E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22177A8" w14:textId="77777777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1A12" w:rsidRPr="00D87B1A" w14:paraId="364E73D2" w14:textId="77777777" w:rsidTr="00F4264C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110FB8F0" w14:textId="77777777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33D8C0A2" w:rsidR="00F71A12" w:rsidRPr="00FC5F88" w:rsidRDefault="000F7374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sz w:val="26"/>
                <w:szCs w:val="26"/>
              </w:rPr>
              <w:t>214,785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638BD51E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224,845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33EC3EF5" w:rsidR="00F71A12" w:rsidRPr="0072413E" w:rsidRDefault="000F7374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2,068</w:t>
            </w:r>
          </w:p>
        </w:tc>
        <w:tc>
          <w:tcPr>
            <w:tcW w:w="241" w:type="dxa"/>
            <w:vAlign w:val="center"/>
          </w:tcPr>
          <w:p w14:paraId="2D1497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5F6579AE" w:rsidR="00F71A12" w:rsidRPr="0072413E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2,842</w:t>
            </w:r>
          </w:p>
        </w:tc>
        <w:tc>
          <w:tcPr>
            <w:tcW w:w="270" w:type="dxa"/>
          </w:tcPr>
          <w:p w14:paraId="42E6A0F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1B6EBB98" w:rsidR="00F71A12" w:rsidRPr="00FC5F88" w:rsidRDefault="000F7374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sz w:val="26"/>
                <w:szCs w:val="26"/>
              </w:rPr>
              <w:t>216,853</w:t>
            </w:r>
          </w:p>
        </w:tc>
        <w:tc>
          <w:tcPr>
            <w:tcW w:w="272" w:type="dxa"/>
          </w:tcPr>
          <w:p w14:paraId="00525C3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0C894F97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227,687</w:t>
            </w:r>
          </w:p>
        </w:tc>
      </w:tr>
      <w:tr w:rsidR="00F71A12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ABE166D" w14:textId="77777777" w:rsidR="00F71A1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043534D6" w:rsidR="00F71A12" w:rsidRPr="00FC5F88" w:rsidRDefault="000A293A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067BC4D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083898BD" w:rsidR="00F71A12" w:rsidRPr="00FC5F88" w:rsidRDefault="000A293A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52F9DFBA" w:rsidR="00F71A12" w:rsidRPr="00FC5F88" w:rsidRDefault="00F71A12" w:rsidP="00724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2413E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0421D7AB" w:rsidR="00F71A12" w:rsidRPr="00FC5F88" w:rsidRDefault="000F7374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sz w:val="26"/>
                <w:szCs w:val="26"/>
              </w:rPr>
              <w:t>29,038</w:t>
            </w:r>
          </w:p>
        </w:tc>
        <w:tc>
          <w:tcPr>
            <w:tcW w:w="272" w:type="dxa"/>
          </w:tcPr>
          <w:p w14:paraId="4CBB93E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0ABEFDAB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31,996</w:t>
            </w:r>
          </w:p>
        </w:tc>
      </w:tr>
      <w:tr w:rsidR="00F71A12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360D8A7" w14:textId="77777777" w:rsidR="00F71A12" w:rsidRPr="00D47FE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3A579518" w:rsidR="00F71A12" w:rsidRPr="00FC5F88" w:rsidRDefault="000F7374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sz w:val="26"/>
                <w:szCs w:val="26"/>
              </w:rPr>
              <w:t>245,891</w:t>
            </w:r>
          </w:p>
        </w:tc>
        <w:tc>
          <w:tcPr>
            <w:tcW w:w="272" w:type="dxa"/>
          </w:tcPr>
          <w:p w14:paraId="4BC0A3B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5C164A3B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259,683</w:t>
            </w:r>
          </w:p>
        </w:tc>
      </w:tr>
      <w:tr w:rsidR="00F71A12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5A8CA62D" w14:textId="65F667EE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337BA6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BF758E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B1ACBC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8186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D0E50" w14:textId="77777777" w:rsidR="000F7374" w:rsidRDefault="000F7374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2766EB49" w:rsidR="00F71A12" w:rsidRPr="00FC5F88" w:rsidRDefault="000F7374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Cs/>
                <w:sz w:val="26"/>
                <w:szCs w:val="26"/>
              </w:rPr>
              <w:t>3,648,513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AB3B7" w14:textId="77777777" w:rsidR="00F71A12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58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63EF92D8" w14:textId="64A3D4DB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3,442,87</w:t>
            </w:r>
            <w:r w:rsidR="00231946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</w:tr>
      <w:tr w:rsidR="00F71A12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F71A12" w:rsidRPr="007213E2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2957C716" w:rsidR="00F71A12" w:rsidRPr="00FC5F88" w:rsidRDefault="000F7374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737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9,020,805</w:t>
            </w:r>
          </w:p>
        </w:tc>
        <w:tc>
          <w:tcPr>
            <w:tcW w:w="272" w:type="dxa"/>
            <w:vAlign w:val="center"/>
          </w:tcPr>
          <w:p w14:paraId="2FA7BDCE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6B1FF557" w:rsidR="00F71A12" w:rsidRPr="00FC5F88" w:rsidRDefault="00F71A12" w:rsidP="004E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8,845,93</w:t>
            </w:r>
            <w:r w:rsidR="002319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1013"/>
        <w:gridCol w:w="237"/>
        <w:gridCol w:w="1023"/>
        <w:gridCol w:w="270"/>
        <w:gridCol w:w="1080"/>
        <w:gridCol w:w="262"/>
        <w:gridCol w:w="1088"/>
      </w:tblGrid>
      <w:tr w:rsidR="00D326F2" w:rsidRPr="006A40DC" w14:paraId="33420ADE" w14:textId="77777777" w:rsidTr="005054A1">
        <w:tc>
          <w:tcPr>
            <w:tcW w:w="2250" w:type="dxa"/>
          </w:tcPr>
          <w:p w14:paraId="386B859A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FF13319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71A12" w:rsidRPr="006A40DC" w14:paraId="5401D05F" w14:textId="77777777" w:rsidTr="005054A1">
        <w:tc>
          <w:tcPr>
            <w:tcW w:w="2250" w:type="dxa"/>
          </w:tcPr>
          <w:p w14:paraId="07A7B6C0" w14:textId="2A12A1E1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E245AE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หก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481A9DE5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028323C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11BEBAE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72D61C8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730CFAE3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F71A12" w:rsidRPr="006A40DC" w14:paraId="4397BC12" w14:textId="77777777" w:rsidTr="005054A1">
        <w:tc>
          <w:tcPr>
            <w:tcW w:w="2250" w:type="dxa"/>
          </w:tcPr>
          <w:p w14:paraId="64A3BABB" w14:textId="6E7C4113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30 </w:t>
            </w:r>
            <w:r w:rsidR="00E245AE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783F7930" w14:textId="1FDEBBA8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52" w:type="dxa"/>
          </w:tcPr>
          <w:p w14:paraId="36191DCD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990295" w14:textId="1423681B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47" w:type="dxa"/>
          </w:tcPr>
          <w:p w14:paraId="1505086A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D208EC4" w14:textId="7CC4228D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6511E13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9FB2B63" w14:textId="29E9261B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3BC7EA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54D404" w14:textId="378AC6F0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2" w:type="dxa"/>
          </w:tcPr>
          <w:p w14:paraId="0E56927F" w14:textId="7777777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A3EBAF9" w14:textId="01C2E5F3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30112B" w:rsidRPr="006A40DC" w14:paraId="6BFE5879" w14:textId="77777777" w:rsidTr="005054A1">
        <w:tc>
          <w:tcPr>
            <w:tcW w:w="2250" w:type="dxa"/>
          </w:tcPr>
          <w:p w14:paraId="2F16E1AC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1BDC42E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30112B" w:rsidRPr="006A40DC" w14:paraId="00DFEB35" w14:textId="77777777" w:rsidTr="005054A1">
        <w:tc>
          <w:tcPr>
            <w:tcW w:w="2250" w:type="dxa"/>
          </w:tcPr>
          <w:p w14:paraId="179516A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D924EA5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14E5F1D9" w14:textId="77777777" w:rsidTr="005054A1">
        <w:tc>
          <w:tcPr>
            <w:tcW w:w="2250" w:type="dxa"/>
          </w:tcPr>
          <w:p w14:paraId="294F0CD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58AD9ED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B30BD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ADADB2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917288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87AEBC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4339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22C233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EC18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6330C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2525EB6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D085D0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E245AE" w:rsidRPr="003E6192" w14:paraId="3254F110" w14:textId="77777777" w:rsidTr="00173A8E">
        <w:tc>
          <w:tcPr>
            <w:tcW w:w="2250" w:type="dxa"/>
          </w:tcPr>
          <w:p w14:paraId="547BC18F" w14:textId="77777777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2ABD7FD7" w14:textId="37AB0BC5" w:rsidR="00E245AE" w:rsidRPr="00FC5F88" w:rsidRDefault="006D7298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1,874,362</w:t>
            </w:r>
          </w:p>
        </w:tc>
        <w:tc>
          <w:tcPr>
            <w:tcW w:w="252" w:type="dxa"/>
            <w:vAlign w:val="bottom"/>
          </w:tcPr>
          <w:p w14:paraId="42DE1C5E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5DF32401" w14:textId="4E859685" w:rsidR="00E245AE" w:rsidRPr="00FC5F88" w:rsidRDefault="006D7298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1,974,549</w:t>
            </w:r>
          </w:p>
        </w:tc>
        <w:tc>
          <w:tcPr>
            <w:tcW w:w="247" w:type="dxa"/>
            <w:vAlign w:val="bottom"/>
          </w:tcPr>
          <w:p w14:paraId="53B91CBE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7F9091D1" w14:textId="1C476B45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37" w:type="dxa"/>
            <w:vAlign w:val="bottom"/>
          </w:tcPr>
          <w:p w14:paraId="6836F53C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1F6AF7CF" w14:textId="6BC6C970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2,438,212</w:t>
            </w:r>
          </w:p>
        </w:tc>
        <w:tc>
          <w:tcPr>
            <w:tcW w:w="270" w:type="dxa"/>
          </w:tcPr>
          <w:p w14:paraId="65B18116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5B20E5E" w14:textId="351A6F96" w:rsidR="00E245AE" w:rsidRPr="00FC5F88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4,590,942</w:t>
            </w:r>
          </w:p>
        </w:tc>
        <w:tc>
          <w:tcPr>
            <w:tcW w:w="262" w:type="dxa"/>
          </w:tcPr>
          <w:p w14:paraId="7ADE2322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36F6BA46" w14:textId="0111F67D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4,41</w:t>
            </w:r>
            <w:r w:rsidR="00FE25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FE25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</w:t>
            </w: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E245AE" w:rsidRPr="003E6192" w14:paraId="30A97017" w14:textId="77777777" w:rsidTr="00173A8E">
        <w:tc>
          <w:tcPr>
            <w:tcW w:w="2250" w:type="dxa"/>
          </w:tcPr>
          <w:p w14:paraId="27181DE4" w14:textId="7D0CB224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633F7191" w14:textId="0EC4B90D" w:rsidR="00E245AE" w:rsidRPr="00FC5F88" w:rsidRDefault="006D7298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47,166</w:t>
            </w:r>
          </w:p>
        </w:tc>
        <w:tc>
          <w:tcPr>
            <w:tcW w:w="252" w:type="dxa"/>
            <w:vAlign w:val="bottom"/>
          </w:tcPr>
          <w:p w14:paraId="13F4BB4B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2EC1EA23" w14:textId="15BBC3B3" w:rsidR="00E245AE" w:rsidRPr="00FC5F88" w:rsidRDefault="006D7298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53,944</w:t>
            </w:r>
          </w:p>
        </w:tc>
        <w:tc>
          <w:tcPr>
            <w:tcW w:w="247" w:type="dxa"/>
            <w:vAlign w:val="bottom"/>
          </w:tcPr>
          <w:p w14:paraId="60401BE7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67B48EF" w14:textId="1D705625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A9AE67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2945407" w14:textId="397CD1C0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684345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DE986C8" w14:textId="3DEA60E4" w:rsidR="00E245AE" w:rsidRPr="00FC5F88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47,166</w:t>
            </w:r>
          </w:p>
        </w:tc>
        <w:tc>
          <w:tcPr>
            <w:tcW w:w="262" w:type="dxa"/>
          </w:tcPr>
          <w:p w14:paraId="42E482E5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537E55AB" w14:textId="0D15EA93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FE25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FE256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94</w:t>
            </w: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</w:tr>
      <w:tr w:rsidR="00E245AE" w:rsidRPr="00FC5F88" w14:paraId="036B1F54" w14:textId="77777777" w:rsidTr="00173A8E">
        <w:tc>
          <w:tcPr>
            <w:tcW w:w="2250" w:type="dxa"/>
          </w:tcPr>
          <w:p w14:paraId="75BA8BFF" w14:textId="77777777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1099B35F" w14:textId="7AC19264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22,979</w:t>
            </w:r>
          </w:p>
        </w:tc>
        <w:tc>
          <w:tcPr>
            <w:tcW w:w="252" w:type="dxa"/>
            <w:vAlign w:val="bottom"/>
          </w:tcPr>
          <w:p w14:paraId="7382EF31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011F2709" w14:textId="38E31952" w:rsidR="00E245AE" w:rsidRPr="00FC5F88" w:rsidRDefault="006D7298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25,539</w:t>
            </w:r>
          </w:p>
        </w:tc>
        <w:tc>
          <w:tcPr>
            <w:tcW w:w="247" w:type="dxa"/>
            <w:vAlign w:val="bottom"/>
          </w:tcPr>
          <w:p w14:paraId="23293E0B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03DE133" w14:textId="79A5938B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0F51F27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vAlign w:val="center"/>
          </w:tcPr>
          <w:p w14:paraId="36B91784" w14:textId="7CCFFF1A" w:rsidR="00E245AE" w:rsidRPr="00FC5F88" w:rsidRDefault="006D7298" w:rsidP="006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C7E231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103D5755" w14:textId="38A1F13F" w:rsidR="00E245AE" w:rsidRPr="00FC5F88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22,979</w:t>
            </w:r>
          </w:p>
        </w:tc>
        <w:tc>
          <w:tcPr>
            <w:tcW w:w="262" w:type="dxa"/>
          </w:tcPr>
          <w:p w14:paraId="1C4C1027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2D146B74" w14:textId="1966E023" w:rsidR="00E245AE" w:rsidRPr="00FC5F88" w:rsidRDefault="0097179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179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25,539</w:t>
            </w:r>
          </w:p>
        </w:tc>
      </w:tr>
      <w:tr w:rsidR="00E245AE" w:rsidRPr="003E6192" w14:paraId="0CC18646" w14:textId="77777777" w:rsidTr="00173A8E">
        <w:trPr>
          <w:trHeight w:hRule="exact" w:val="360"/>
        </w:trPr>
        <w:tc>
          <w:tcPr>
            <w:tcW w:w="2250" w:type="dxa"/>
          </w:tcPr>
          <w:p w14:paraId="7FB0C049" w14:textId="77777777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3ACDA9AE" w14:textId="232CCFB8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19,33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52" w:type="dxa"/>
            <w:vAlign w:val="bottom"/>
          </w:tcPr>
          <w:p w14:paraId="7EF3471B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55FBE146" w14:textId="0FA780D3" w:rsidR="00E245AE" w:rsidRPr="00FC5F88" w:rsidRDefault="006D7298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50,861</w:t>
            </w:r>
          </w:p>
        </w:tc>
        <w:tc>
          <w:tcPr>
            <w:tcW w:w="247" w:type="dxa"/>
            <w:vAlign w:val="bottom"/>
          </w:tcPr>
          <w:p w14:paraId="3AFE2E0B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vAlign w:val="center"/>
          </w:tcPr>
          <w:p w14:paraId="44394040" w14:textId="601A2DFC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362B270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C644EB3" w14:textId="6AA464AF" w:rsidR="00E245AE" w:rsidRPr="00FC5F88" w:rsidRDefault="006D7298" w:rsidP="006D7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D729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37,031</w:t>
            </w:r>
          </w:p>
        </w:tc>
        <w:tc>
          <w:tcPr>
            <w:tcW w:w="270" w:type="dxa"/>
          </w:tcPr>
          <w:p w14:paraId="0F2C04F8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C74CB3" w14:textId="2B478CE8" w:rsidR="00E245AE" w:rsidRPr="00FC5F88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19,338</w:t>
            </w:r>
          </w:p>
        </w:tc>
        <w:tc>
          <w:tcPr>
            <w:tcW w:w="262" w:type="dxa"/>
          </w:tcPr>
          <w:p w14:paraId="46D6481E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25997F9E" w14:textId="4B8551D1" w:rsidR="00E245AE" w:rsidRPr="00FC5F88" w:rsidRDefault="0097179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179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87,89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</w:tr>
      <w:tr w:rsidR="00E245AE" w:rsidRPr="006A40DC" w14:paraId="629982FC" w14:textId="77777777" w:rsidTr="00173A8E">
        <w:tc>
          <w:tcPr>
            <w:tcW w:w="2250" w:type="dxa"/>
          </w:tcPr>
          <w:p w14:paraId="57A14C94" w14:textId="24E8945A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6203A759" w14:textId="2C426E90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  <w:tc>
          <w:tcPr>
            <w:tcW w:w="252" w:type="dxa"/>
            <w:vAlign w:val="bottom"/>
          </w:tcPr>
          <w:p w14:paraId="4137FC84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1BDF1F1C" w14:textId="34A06F8F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3,925</w:t>
            </w:r>
          </w:p>
        </w:tc>
        <w:tc>
          <w:tcPr>
            <w:tcW w:w="247" w:type="dxa"/>
            <w:vAlign w:val="bottom"/>
          </w:tcPr>
          <w:p w14:paraId="59B92FC4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06A4DB1" w14:textId="67630B5D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3350D2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0B07A1B" w14:textId="1DC30408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49345A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C6A32AC" w14:textId="1336B24C" w:rsidR="00E245AE" w:rsidRPr="00FC5F88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3,886</w:t>
            </w:r>
          </w:p>
        </w:tc>
        <w:tc>
          <w:tcPr>
            <w:tcW w:w="262" w:type="dxa"/>
          </w:tcPr>
          <w:p w14:paraId="61269905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center"/>
          </w:tcPr>
          <w:p w14:paraId="20C938EC" w14:textId="09D7EE80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3,925</w:t>
            </w:r>
          </w:p>
        </w:tc>
      </w:tr>
      <w:tr w:rsidR="00E245AE" w:rsidRPr="006A40DC" w14:paraId="3A9971A0" w14:textId="77777777" w:rsidTr="005054A1">
        <w:tc>
          <w:tcPr>
            <w:tcW w:w="2250" w:type="dxa"/>
          </w:tcPr>
          <w:p w14:paraId="3642E1CD" w14:textId="2BC26C06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DD50A9" w14:textId="39C4B6FF" w:rsidR="00E245AE" w:rsidRPr="00616B47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52" w:type="dxa"/>
            <w:vAlign w:val="bottom"/>
          </w:tcPr>
          <w:p w14:paraId="4B6C3F68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C954B9" w14:textId="2246C6BB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47" w:type="dxa"/>
            <w:vAlign w:val="bottom"/>
          </w:tcPr>
          <w:p w14:paraId="50C3EBD0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73A63A8" w14:textId="28D4BAA4" w:rsidR="00E245AE" w:rsidRPr="00616B47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37" w:type="dxa"/>
            <w:vAlign w:val="bottom"/>
          </w:tcPr>
          <w:p w14:paraId="660DD662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BE649D7" w14:textId="55833A92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2,475,243</w:t>
            </w:r>
          </w:p>
        </w:tc>
        <w:tc>
          <w:tcPr>
            <w:tcW w:w="270" w:type="dxa"/>
          </w:tcPr>
          <w:p w14:paraId="0CAB8796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D4E19" w14:textId="676DAC6A" w:rsidR="00E245AE" w:rsidRPr="00616B47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4,684,311</w:t>
            </w:r>
          </w:p>
        </w:tc>
        <w:tc>
          <w:tcPr>
            <w:tcW w:w="262" w:type="dxa"/>
          </w:tcPr>
          <w:p w14:paraId="0129EF4D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CE04C3" w14:textId="695898E3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4,584,061</w:t>
            </w:r>
          </w:p>
        </w:tc>
      </w:tr>
      <w:tr w:rsidR="00F71A12" w:rsidRPr="006A40DC" w14:paraId="2018EC10" w14:textId="77777777" w:rsidTr="005054A1">
        <w:tc>
          <w:tcPr>
            <w:tcW w:w="2250" w:type="dxa"/>
          </w:tcPr>
          <w:p w14:paraId="2BA8E2B0" w14:textId="5313DA17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D526E" w14:textId="3BA27953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200D4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BAACD16" w14:textId="63153E3E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8AB2D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6DFBA0AB" w14:textId="4101A93D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4FB3A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31AC37D5" w14:textId="77C6656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6AD4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B6BC" w14:textId="112CC489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31C2A8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7A977964" w14:textId="7D7C848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6A40DC" w14:paraId="15BD563D" w14:textId="77777777" w:rsidTr="005054A1">
        <w:tc>
          <w:tcPr>
            <w:tcW w:w="2250" w:type="dxa"/>
          </w:tcPr>
          <w:p w14:paraId="7724E9AA" w14:textId="2CF4F0D5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5E252660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23E286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A02CF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CE8DE4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6CA37978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77D53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E3BC37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C5E12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5B6ED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5B8B1A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9845BA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E245AE" w:rsidRPr="006A40DC" w14:paraId="56BE6DB7" w14:textId="77777777" w:rsidTr="005054A1">
        <w:tc>
          <w:tcPr>
            <w:tcW w:w="2250" w:type="dxa"/>
            <w:shd w:val="clear" w:color="auto" w:fill="auto"/>
          </w:tcPr>
          <w:p w14:paraId="1BA20E98" w14:textId="4E205928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3316AC0B" w14:textId="018EE38F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1,815,538</w:t>
            </w:r>
          </w:p>
        </w:tc>
        <w:tc>
          <w:tcPr>
            <w:tcW w:w="252" w:type="dxa"/>
            <w:vAlign w:val="bottom"/>
          </w:tcPr>
          <w:p w14:paraId="07D2FF23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928CB9" w14:textId="1715DB32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2,027,912</w:t>
            </w:r>
          </w:p>
        </w:tc>
        <w:tc>
          <w:tcPr>
            <w:tcW w:w="247" w:type="dxa"/>
          </w:tcPr>
          <w:p w14:paraId="452D7916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7C8B1FB3" w14:textId="6C9E6B83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04C06A6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FA7C214" w14:textId="1BA64B61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D66CF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E10DB" w14:textId="36EB039A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1,815,538</w:t>
            </w:r>
          </w:p>
        </w:tc>
        <w:tc>
          <w:tcPr>
            <w:tcW w:w="262" w:type="dxa"/>
          </w:tcPr>
          <w:p w14:paraId="0B096C7E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393C377" w14:textId="09782BF4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2,027,912</w:t>
            </w:r>
          </w:p>
        </w:tc>
      </w:tr>
      <w:tr w:rsidR="00E245AE" w:rsidRPr="006A40DC" w14:paraId="20374117" w14:textId="77777777" w:rsidTr="005054A1">
        <w:tc>
          <w:tcPr>
            <w:tcW w:w="2250" w:type="dxa"/>
          </w:tcPr>
          <w:p w14:paraId="6283FC3D" w14:textId="59177396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7C70AC8A" w14:textId="3EBDE50E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998180E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ADF968C" w14:textId="1CAF762E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E9F3AF2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1DA537B3" w14:textId="7F491B1F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2,549,952</w:t>
            </w:r>
          </w:p>
        </w:tc>
        <w:tc>
          <w:tcPr>
            <w:tcW w:w="237" w:type="dxa"/>
          </w:tcPr>
          <w:p w14:paraId="66568313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FEF60D2" w14:textId="6FC802EF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2,329,815</w:t>
            </w:r>
          </w:p>
        </w:tc>
        <w:tc>
          <w:tcPr>
            <w:tcW w:w="270" w:type="dxa"/>
          </w:tcPr>
          <w:p w14:paraId="3D6227DD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A01F60" w14:textId="0E42EDFE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2,549,952</w:t>
            </w:r>
          </w:p>
        </w:tc>
        <w:tc>
          <w:tcPr>
            <w:tcW w:w="262" w:type="dxa"/>
          </w:tcPr>
          <w:p w14:paraId="0EE09AC4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99E1277" w14:textId="094A1A83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2,329,815</w:t>
            </w:r>
          </w:p>
        </w:tc>
      </w:tr>
      <w:tr w:rsidR="00E245AE" w:rsidRPr="006A40DC" w14:paraId="2AE28AA8" w14:textId="77777777" w:rsidTr="005054A1">
        <w:tc>
          <w:tcPr>
            <w:tcW w:w="2250" w:type="dxa"/>
          </w:tcPr>
          <w:p w14:paraId="02C8CB61" w14:textId="19D0F3B5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E84E" w14:textId="0526DB76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152,193</w:t>
            </w:r>
          </w:p>
        </w:tc>
        <w:tc>
          <w:tcPr>
            <w:tcW w:w="252" w:type="dxa"/>
            <w:vAlign w:val="bottom"/>
          </w:tcPr>
          <w:p w14:paraId="5E92EEA6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DA3FE1" w14:textId="72FD289C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80,906</w:t>
            </w:r>
          </w:p>
        </w:tc>
        <w:tc>
          <w:tcPr>
            <w:tcW w:w="247" w:type="dxa"/>
          </w:tcPr>
          <w:p w14:paraId="60D171F4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E0D87F6" w14:textId="27546B20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166,628</w:t>
            </w:r>
          </w:p>
        </w:tc>
        <w:tc>
          <w:tcPr>
            <w:tcW w:w="237" w:type="dxa"/>
          </w:tcPr>
          <w:p w14:paraId="4825DEE7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FE52B64" w14:textId="23765E32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145,428</w:t>
            </w:r>
          </w:p>
        </w:tc>
        <w:tc>
          <w:tcPr>
            <w:tcW w:w="270" w:type="dxa"/>
          </w:tcPr>
          <w:p w14:paraId="45BE959C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7E6C4C" w14:textId="714308C6" w:rsidR="00E245AE" w:rsidRPr="00FC5F88" w:rsidRDefault="00671B45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71B4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318,821</w:t>
            </w:r>
          </w:p>
        </w:tc>
        <w:tc>
          <w:tcPr>
            <w:tcW w:w="262" w:type="dxa"/>
          </w:tcPr>
          <w:p w14:paraId="7C0D654A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8F3C53D" w14:textId="2998BFAB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226,334</w:t>
            </w:r>
          </w:p>
        </w:tc>
      </w:tr>
      <w:tr w:rsidR="00E245AE" w:rsidRPr="00616B47" w14:paraId="34F18218" w14:textId="77777777" w:rsidTr="005054A1">
        <w:tc>
          <w:tcPr>
            <w:tcW w:w="2250" w:type="dxa"/>
          </w:tcPr>
          <w:p w14:paraId="4FEE0C2C" w14:textId="78331C24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55D636" w14:textId="2101EB61" w:rsidR="00E245AE" w:rsidRPr="00616B47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52" w:type="dxa"/>
            <w:vAlign w:val="bottom"/>
          </w:tcPr>
          <w:p w14:paraId="4A07DAD7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634273" w14:textId="6073DEDA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47" w:type="dxa"/>
          </w:tcPr>
          <w:p w14:paraId="3CF8EF2C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4FC4A12" w14:textId="301DE8A3" w:rsidR="00E245AE" w:rsidRPr="00616B47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37" w:type="dxa"/>
          </w:tcPr>
          <w:p w14:paraId="4DB25B45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4E6451E3" w14:textId="50478708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2,475,243</w:t>
            </w:r>
          </w:p>
        </w:tc>
        <w:tc>
          <w:tcPr>
            <w:tcW w:w="270" w:type="dxa"/>
          </w:tcPr>
          <w:p w14:paraId="79A659E9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447C9" w14:textId="0AAFBFBC" w:rsidR="00E245AE" w:rsidRPr="00616B47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4,684,311</w:t>
            </w:r>
          </w:p>
        </w:tc>
        <w:tc>
          <w:tcPr>
            <w:tcW w:w="262" w:type="dxa"/>
          </w:tcPr>
          <w:p w14:paraId="53D2EBDF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DAF9B9B" w14:textId="19698534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4,584,061</w:t>
            </w:r>
          </w:p>
        </w:tc>
      </w:tr>
      <w:tr w:rsidR="00F71A12" w:rsidRPr="006A40DC" w14:paraId="5B5A2ABF" w14:textId="77777777" w:rsidTr="005054A1">
        <w:tc>
          <w:tcPr>
            <w:tcW w:w="2250" w:type="dxa"/>
          </w:tcPr>
          <w:p w14:paraId="3018A511" w14:textId="35B5B923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1488E" w14:textId="178C433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C93F1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185FE1E" w14:textId="7AFB641A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2978A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32C96BF" w14:textId="193C327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A002E9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59CA991" w14:textId="35687378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22028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C6FF1C" w14:textId="03228895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358C6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357D384" w14:textId="5EDE6244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F71A12" w:rsidRPr="006A40DC" w14:paraId="151215DB" w14:textId="77777777" w:rsidTr="005054A1">
        <w:trPr>
          <w:trHeight w:val="34"/>
        </w:trPr>
        <w:tc>
          <w:tcPr>
            <w:tcW w:w="2250" w:type="dxa"/>
          </w:tcPr>
          <w:p w14:paraId="2D26B947" w14:textId="146CB601" w:rsidR="00F71A12" w:rsidRPr="006A40DC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419EB51B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00969E43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D420E76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319F75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CBF21A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7A2902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883ED71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8FF57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A866A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77CBEC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D6E4BD" w14:textId="77777777" w:rsidR="00F71A12" w:rsidRPr="00FC5F88" w:rsidRDefault="00F71A12" w:rsidP="00F71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E245AE" w:rsidRPr="006A40DC" w14:paraId="5423E747" w14:textId="77777777" w:rsidTr="005054A1">
        <w:trPr>
          <w:trHeight w:val="34"/>
        </w:trPr>
        <w:tc>
          <w:tcPr>
            <w:tcW w:w="2250" w:type="dxa"/>
          </w:tcPr>
          <w:p w14:paraId="71DD3B50" w14:textId="70DA35D4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95436" w14:textId="0D632E5B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52" w:type="dxa"/>
          </w:tcPr>
          <w:p w14:paraId="65608809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4FBB1A" w14:textId="2B032F2D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47" w:type="dxa"/>
          </w:tcPr>
          <w:p w14:paraId="64C9BB9F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2A2FA12C" w14:textId="06E31E41" w:rsidR="00E245AE" w:rsidRPr="00FC5F88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37" w:type="dxa"/>
          </w:tcPr>
          <w:p w14:paraId="0046E9BC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B816F1E" w14:textId="7EABB8F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</w:t>
            </w:r>
            <w:r w:rsidRPr="009867D4">
              <w:rPr>
                <w:rFonts w:asciiTheme="majorBidi" w:hAnsiTheme="majorBidi" w:cstheme="majorBidi"/>
                <w:sz w:val="26"/>
                <w:szCs w:val="26"/>
              </w:rPr>
              <w:t>475</w:t>
            </w: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,243</w:t>
            </w:r>
          </w:p>
        </w:tc>
        <w:tc>
          <w:tcPr>
            <w:tcW w:w="270" w:type="dxa"/>
          </w:tcPr>
          <w:p w14:paraId="6F90B6FA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C87E52" w14:textId="1C0D3E94" w:rsidR="00E245AE" w:rsidRPr="00FC5F88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4,684,311</w:t>
            </w:r>
          </w:p>
        </w:tc>
        <w:tc>
          <w:tcPr>
            <w:tcW w:w="262" w:type="dxa"/>
          </w:tcPr>
          <w:p w14:paraId="2FA2E00A" w14:textId="77777777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79A7B7" w14:textId="68561C8F" w:rsidR="00E245AE" w:rsidRPr="00FC5F88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4,584,061</w:t>
            </w:r>
          </w:p>
        </w:tc>
      </w:tr>
      <w:tr w:rsidR="00E245AE" w:rsidRPr="006A40DC" w14:paraId="482CC162" w14:textId="77777777" w:rsidTr="005054A1">
        <w:tc>
          <w:tcPr>
            <w:tcW w:w="2250" w:type="dxa"/>
          </w:tcPr>
          <w:p w14:paraId="006C79CB" w14:textId="63A33423" w:rsidR="00E245AE" w:rsidRPr="006A40DC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922E8" w14:textId="16D9C367" w:rsidR="00E245AE" w:rsidRPr="00616B47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1,967,731</w:t>
            </w:r>
          </w:p>
        </w:tc>
        <w:tc>
          <w:tcPr>
            <w:tcW w:w="252" w:type="dxa"/>
          </w:tcPr>
          <w:p w14:paraId="140D0709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D3A0A9" w14:textId="08D2CF2D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2,108,818</w:t>
            </w:r>
          </w:p>
        </w:tc>
        <w:tc>
          <w:tcPr>
            <w:tcW w:w="247" w:type="dxa"/>
          </w:tcPr>
          <w:p w14:paraId="1BC75CAC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A3AEDD4" w14:textId="56873E5D" w:rsidR="00E245AE" w:rsidRPr="00616B47" w:rsidRDefault="00F52AA3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F52AA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2,716,580</w:t>
            </w:r>
          </w:p>
        </w:tc>
        <w:tc>
          <w:tcPr>
            <w:tcW w:w="237" w:type="dxa"/>
          </w:tcPr>
          <w:p w14:paraId="51C2B276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545278B" w14:textId="6E115F34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2,475,243</w:t>
            </w:r>
          </w:p>
        </w:tc>
        <w:tc>
          <w:tcPr>
            <w:tcW w:w="270" w:type="dxa"/>
          </w:tcPr>
          <w:p w14:paraId="390ACEB2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85C47" w14:textId="62613293" w:rsidR="00E245AE" w:rsidRPr="00616B47" w:rsidRDefault="00A95F0C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95F0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4,684,311</w:t>
            </w:r>
          </w:p>
        </w:tc>
        <w:tc>
          <w:tcPr>
            <w:tcW w:w="262" w:type="dxa"/>
          </w:tcPr>
          <w:p w14:paraId="4BE8F2EC" w14:textId="77777777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2BC2D90" w14:textId="71FA80D3" w:rsidR="00E245AE" w:rsidRPr="00616B47" w:rsidRDefault="00E245AE" w:rsidP="00E2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5683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4,584,061</w:t>
            </w:r>
          </w:p>
        </w:tc>
      </w:tr>
    </w:tbl>
    <w:p w14:paraId="1B151A00" w14:textId="3E8C646E" w:rsidR="005640C9" w:rsidRPr="00F70FA8" w:rsidRDefault="005640C9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15EA58" w14:textId="23FC4F05" w:rsidR="006B4DD5" w:rsidRDefault="00F71A12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E245A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B84E21E" w14:textId="77777777" w:rsidR="00E245AE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p w14:paraId="3B84C5E7" w14:textId="4DC8CD9D" w:rsidR="00E245AE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66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A8F892" w14:textId="77777777" w:rsidR="00E245AE" w:rsidRPr="00F70FA8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51" w:type="dxa"/>
        <w:tblInd w:w="450" w:type="dxa"/>
        <w:tblLook w:val="04A0" w:firstRow="1" w:lastRow="0" w:firstColumn="1" w:lastColumn="0" w:noHBand="0" w:noVBand="1"/>
      </w:tblPr>
      <w:tblGrid>
        <w:gridCol w:w="2338"/>
        <w:gridCol w:w="1529"/>
        <w:gridCol w:w="1439"/>
        <w:gridCol w:w="1376"/>
        <w:gridCol w:w="1377"/>
        <w:gridCol w:w="236"/>
        <w:gridCol w:w="1356"/>
      </w:tblGrid>
      <w:tr w:rsidR="00E245AE" w14:paraId="1ADA0B56" w14:textId="77777777" w:rsidTr="00E245AE">
        <w:trPr>
          <w:tblHeader/>
        </w:trPr>
        <w:tc>
          <w:tcPr>
            <w:tcW w:w="2338" w:type="dxa"/>
          </w:tcPr>
          <w:p w14:paraId="4054E815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3" w:type="dxa"/>
            <w:gridSpan w:val="6"/>
            <w:vAlign w:val="bottom"/>
          </w:tcPr>
          <w:p w14:paraId="14584EF7" w14:textId="77777777" w:rsidR="00E245AE" w:rsidRDefault="00E245AE" w:rsidP="00295756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E245AE" w14:paraId="07FE47AC" w14:textId="77777777" w:rsidTr="00E245AE">
        <w:trPr>
          <w:tblHeader/>
        </w:trPr>
        <w:tc>
          <w:tcPr>
            <w:tcW w:w="2338" w:type="dxa"/>
          </w:tcPr>
          <w:p w14:paraId="39F19F2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0573B53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42FC1091" w14:textId="77777777" w:rsidR="00E245AE" w:rsidRDefault="00E245AE" w:rsidP="0029575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B1461B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37F69269" w14:textId="77777777" w:rsidR="00E245AE" w:rsidRDefault="00E245AE" w:rsidP="00295756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095B9E90" w14:textId="77777777" w:rsidR="00E245AE" w:rsidRDefault="00E245AE" w:rsidP="00295756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6" w:type="dxa"/>
            <w:vAlign w:val="bottom"/>
          </w:tcPr>
          <w:p w14:paraId="1ADEBAA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6DAC59CF" w14:textId="77777777" w:rsidR="00E245AE" w:rsidRDefault="00E245AE" w:rsidP="00295756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E245AE" w14:paraId="786ECAAA" w14:textId="77777777" w:rsidTr="00E245AE">
        <w:trPr>
          <w:tblHeader/>
        </w:trPr>
        <w:tc>
          <w:tcPr>
            <w:tcW w:w="2338" w:type="dxa"/>
          </w:tcPr>
          <w:p w14:paraId="4110537F" w14:textId="77777777" w:rsidR="00E245AE" w:rsidRDefault="00E245AE" w:rsidP="0029575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2A6009F4" w14:textId="77777777" w:rsidR="00E245AE" w:rsidRDefault="00E245AE" w:rsidP="0029575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16A8ED0" w14:textId="77777777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2FF58BB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79FECB1E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EC3289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5FF9423B" w14:textId="77777777" w:rsidR="00E245AE" w:rsidRDefault="00E245AE" w:rsidP="00295756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245AE" w14:paraId="16C2DA0B" w14:textId="77777777" w:rsidTr="00E245AE">
        <w:tc>
          <w:tcPr>
            <w:tcW w:w="5306" w:type="dxa"/>
            <w:gridSpan w:val="3"/>
            <w:vAlign w:val="bottom"/>
            <w:hideMark/>
          </w:tcPr>
          <w:p w14:paraId="4D61D7EA" w14:textId="5C8EB127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76" w:type="dxa"/>
          </w:tcPr>
          <w:p w14:paraId="3DA50519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EC168CB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DE3658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53D7BEE3" w14:textId="77777777" w:rsidR="00E245AE" w:rsidRDefault="00E245AE" w:rsidP="00295756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5AE" w14:paraId="7D46068B" w14:textId="77777777" w:rsidTr="00E245AE">
        <w:tc>
          <w:tcPr>
            <w:tcW w:w="2338" w:type="dxa"/>
            <w:vAlign w:val="bottom"/>
            <w:hideMark/>
          </w:tcPr>
          <w:p w14:paraId="4C3387BA" w14:textId="17AF84B5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29" w:type="dxa"/>
            <w:vAlign w:val="bottom"/>
            <w:hideMark/>
          </w:tcPr>
          <w:p w14:paraId="6FEAB918" w14:textId="20B2D675" w:rsidR="00E245AE" w:rsidRDefault="001D59DD" w:rsidP="0029575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E245A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="00E245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439" w:type="dxa"/>
            <w:vAlign w:val="bottom"/>
            <w:hideMark/>
          </w:tcPr>
          <w:p w14:paraId="1ACBB559" w14:textId="73EA5509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76" w:type="dxa"/>
            <w:hideMark/>
          </w:tcPr>
          <w:p w14:paraId="13F8D2E7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4BBFAAE7" w14:textId="0F4258B0" w:rsidR="00E245AE" w:rsidRDefault="001D59DD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5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1.25</w:t>
            </w:r>
          </w:p>
        </w:tc>
        <w:tc>
          <w:tcPr>
            <w:tcW w:w="236" w:type="dxa"/>
            <w:vAlign w:val="bottom"/>
          </w:tcPr>
          <w:p w14:paraId="130C4899" w14:textId="77777777" w:rsidR="00E245AE" w:rsidRDefault="00E245AE" w:rsidP="00295756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5949BF8A" w14:textId="3820D7D2" w:rsidR="00E245AE" w:rsidRDefault="001D59DD" w:rsidP="00295756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D5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72.30</w:t>
            </w:r>
          </w:p>
        </w:tc>
      </w:tr>
      <w:tr w:rsidR="00E245AE" w14:paraId="5D336D82" w14:textId="77777777" w:rsidTr="00E245AE">
        <w:tc>
          <w:tcPr>
            <w:tcW w:w="3867" w:type="dxa"/>
            <w:gridSpan w:val="2"/>
            <w:hideMark/>
          </w:tcPr>
          <w:p w14:paraId="0275F48B" w14:textId="77777777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0233174C" w14:textId="77777777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7D1164D2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5D58E" w14:textId="2F0D1675" w:rsidR="00E245AE" w:rsidRDefault="001D59DD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D59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1.25</w:t>
            </w:r>
          </w:p>
        </w:tc>
        <w:tc>
          <w:tcPr>
            <w:tcW w:w="236" w:type="dxa"/>
            <w:vAlign w:val="bottom"/>
          </w:tcPr>
          <w:p w14:paraId="3AEE71F1" w14:textId="77777777" w:rsidR="00E245AE" w:rsidRDefault="00E245AE" w:rsidP="00295756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95FDB8" w14:textId="21B3D3CC" w:rsidR="00E245AE" w:rsidRDefault="001D59DD" w:rsidP="00295756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D59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72.30</w:t>
            </w:r>
          </w:p>
        </w:tc>
      </w:tr>
      <w:tr w:rsidR="00E245AE" w14:paraId="72900361" w14:textId="77777777" w:rsidTr="00E245AE">
        <w:tc>
          <w:tcPr>
            <w:tcW w:w="3867" w:type="dxa"/>
            <w:gridSpan w:val="2"/>
          </w:tcPr>
          <w:p w14:paraId="18FD0320" w14:textId="77777777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3D6D8F82" w14:textId="77777777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2F274080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232EA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C7E843" w14:textId="77777777" w:rsidR="00E245AE" w:rsidRDefault="00E245AE" w:rsidP="00295756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64774" w14:textId="77777777" w:rsidR="00E245AE" w:rsidRDefault="00E245AE" w:rsidP="00295756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45AE" w14:paraId="370D1298" w14:textId="77777777" w:rsidTr="00E245AE">
        <w:tc>
          <w:tcPr>
            <w:tcW w:w="5306" w:type="dxa"/>
            <w:gridSpan w:val="3"/>
            <w:vAlign w:val="bottom"/>
            <w:hideMark/>
          </w:tcPr>
          <w:p w14:paraId="711F842B" w14:textId="77777777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</w:tcPr>
          <w:p w14:paraId="611E606D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662AB5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815E4A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4D0AEC03" w14:textId="77777777" w:rsidR="00E245AE" w:rsidRDefault="00E245AE" w:rsidP="00295756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45AE" w14:paraId="4053FE19" w14:textId="77777777" w:rsidTr="00E245AE">
        <w:tc>
          <w:tcPr>
            <w:tcW w:w="2338" w:type="dxa"/>
            <w:vAlign w:val="bottom"/>
            <w:hideMark/>
          </w:tcPr>
          <w:p w14:paraId="0B8F3374" w14:textId="77777777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29" w:type="dxa"/>
            <w:vAlign w:val="bottom"/>
            <w:hideMark/>
          </w:tcPr>
          <w:p w14:paraId="0FB5A1A4" w14:textId="77777777" w:rsidR="00E245AE" w:rsidRDefault="00E245AE" w:rsidP="00295756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39" w:type="dxa"/>
            <w:vAlign w:val="bottom"/>
            <w:hideMark/>
          </w:tcPr>
          <w:p w14:paraId="4606C268" w14:textId="77777777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  <w:hideMark/>
          </w:tcPr>
          <w:p w14:paraId="0C5CE19B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6247B845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  <w:vAlign w:val="bottom"/>
          </w:tcPr>
          <w:p w14:paraId="74751B69" w14:textId="77777777" w:rsidR="00E245AE" w:rsidRDefault="00E245AE" w:rsidP="00295756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4BA97E02" w14:textId="77777777" w:rsidR="00E245AE" w:rsidRDefault="00E245AE" w:rsidP="00295756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43.38</w:t>
            </w:r>
          </w:p>
        </w:tc>
      </w:tr>
      <w:tr w:rsidR="00E245AE" w14:paraId="1CDAF5C5" w14:textId="77777777" w:rsidTr="00E245AE">
        <w:tc>
          <w:tcPr>
            <w:tcW w:w="3867" w:type="dxa"/>
            <w:gridSpan w:val="2"/>
            <w:hideMark/>
          </w:tcPr>
          <w:p w14:paraId="7147EA15" w14:textId="77777777" w:rsidR="00E245AE" w:rsidRDefault="00E245AE" w:rsidP="00295756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6EEC2222" w14:textId="77777777" w:rsidR="00E245AE" w:rsidRDefault="00E245AE" w:rsidP="00295756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73E671F4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AE845D" w14:textId="77777777" w:rsidR="00E245AE" w:rsidRDefault="00E245AE" w:rsidP="0029575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324C1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  <w:vAlign w:val="bottom"/>
          </w:tcPr>
          <w:p w14:paraId="4418E530" w14:textId="77777777" w:rsidR="00E245AE" w:rsidRDefault="00E245AE" w:rsidP="00295756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1D3084" w14:textId="77777777" w:rsidR="00E245AE" w:rsidRDefault="00E245AE" w:rsidP="00295756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43.38</w:t>
            </w:r>
          </w:p>
        </w:tc>
      </w:tr>
    </w:tbl>
    <w:p w14:paraId="40103EFD" w14:textId="77777777" w:rsidR="00E245AE" w:rsidRPr="00702C19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1747C3" w14:textId="4A4D54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D8B79AC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967387C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350A7D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82707CE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5BB05F3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1BACC1A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2186FD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DAF37C0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0C4467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9988C0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1EC39B5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2C60197" w14:textId="77777777" w:rsidR="00E245AE" w:rsidRDefault="00E245AE" w:rsidP="00F7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9D2F9C2" w14:textId="7A9E5666" w:rsidR="00E245AE" w:rsidRDefault="00E245AE" w:rsidP="00E24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Pr="00C52C41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6BC1DE1" w14:textId="77777777" w:rsidR="00E245AE" w:rsidRPr="00C52C41" w:rsidRDefault="00E245AE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0304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firstLine="1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030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23194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23194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4CD1C73" w14:textId="404A96F4" w:rsidR="001D3D16" w:rsidRPr="001D3D16" w:rsidRDefault="002D589C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245A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A2A0A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B87F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12F8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23194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9F96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B38A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A52F8" w:rsidRPr="00F0616C" w14:paraId="6EC95545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8D252B7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5ABC9EE7" w14:textId="77777777" w:rsidR="00CF7F0C" w:rsidRDefault="00CF7F0C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28C35E41" w:rsidR="00F95C3C" w:rsidRPr="00B81D5F" w:rsidRDefault="00F95C3C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44B22D" w14:textId="77777777" w:rsidR="00823156" w:rsidRDefault="00823156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7A4DACA1" w:rsidR="00F95C3C" w:rsidRPr="00B81D5F" w:rsidRDefault="00F95C3C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62,560</w:t>
            </w:r>
          </w:p>
        </w:tc>
        <w:tc>
          <w:tcPr>
            <w:tcW w:w="180" w:type="dxa"/>
          </w:tcPr>
          <w:p w14:paraId="12017B1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5403A" w14:textId="77777777" w:rsidR="00823156" w:rsidRDefault="0082315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0A8F0BFD" w:rsidR="00F95C3C" w:rsidRPr="00B81D5F" w:rsidRDefault="00F95C3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76,670</w:t>
            </w:r>
          </w:p>
        </w:tc>
        <w:tc>
          <w:tcPr>
            <w:tcW w:w="180" w:type="dxa"/>
            <w:vAlign w:val="bottom"/>
          </w:tcPr>
          <w:p w14:paraId="4A709D33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343CD239" w:rsidR="00CF7F0C" w:rsidRPr="00B81D5F" w:rsidRDefault="00F95C3C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76,670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299B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07A78" w14:textId="262164A1" w:rsidR="00CF7F0C" w:rsidRPr="00B81D5F" w:rsidRDefault="00F95C3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6A1E29E9" w:rsidR="00CF7F0C" w:rsidRPr="00B81D5F" w:rsidRDefault="00F95C3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F3E64" w14:textId="073F6564" w:rsidR="00CF7F0C" w:rsidRPr="00B81D5F" w:rsidRDefault="00F95C3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76,670</w:t>
            </w:r>
          </w:p>
        </w:tc>
      </w:tr>
      <w:tr w:rsidR="002A52F8" w:rsidRPr="00F0616C" w14:paraId="1427B93D" w14:textId="77777777" w:rsidTr="0023194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3CD93B31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088D60B2" w14:textId="77777777" w:rsidR="00823156" w:rsidRDefault="00823156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32C338B9" w:rsidR="00F95C3C" w:rsidRPr="00B81D5F" w:rsidRDefault="00F95C3C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3216A4" w14:textId="77777777" w:rsidR="00823156" w:rsidRDefault="00823156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515CEF89" w:rsidR="00F95C3C" w:rsidRPr="00B81D5F" w:rsidRDefault="00F95C3C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BD2FF2" w14:textId="77777777" w:rsidR="00823156" w:rsidRDefault="00823156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587530FC" w:rsidR="00F95C3C" w:rsidRPr="00B81D5F" w:rsidRDefault="00F95C3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2AC300C5" w:rsidR="00CF7F0C" w:rsidRPr="00B81D5F" w:rsidRDefault="00F95C3C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6772E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DDAE" w14:textId="1A903EB9" w:rsidR="00CF7F0C" w:rsidRPr="00B81D5F" w:rsidRDefault="00F95C3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4BFB7EA7" w:rsidR="00CF7F0C" w:rsidRPr="00B81D5F" w:rsidRDefault="00F95C3C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7B06B" w14:textId="5F3F4D95" w:rsidR="00CF7F0C" w:rsidRPr="00B81D5F" w:rsidRDefault="00F95C3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A52F8" w:rsidRPr="00F0616C" w14:paraId="289B92C7" w14:textId="77777777" w:rsidTr="0023194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55915CD2" w:rsidR="00CF7F0C" w:rsidRPr="00764939" w:rsidRDefault="00F95C3C" w:rsidP="004E061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13,359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755E2ADE" w:rsidR="00CF7F0C" w:rsidRPr="00764939" w:rsidRDefault="00F95C3C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7AD41482" w:rsidR="00CF7F0C" w:rsidRPr="00764939" w:rsidRDefault="00F95C3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13,359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4F9053D7" w:rsidR="00CF7F0C" w:rsidRPr="00764939" w:rsidRDefault="00F95C3C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F353A5" w14:textId="5A05FC31" w:rsidR="00CF7F0C" w:rsidRPr="00764939" w:rsidRDefault="00F95C3C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13,359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32A8BD0B" w:rsidR="00CF7F0C" w:rsidRPr="00764939" w:rsidRDefault="00F95C3C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B215C" w14:textId="314C1A0E" w:rsidR="00CF7F0C" w:rsidRPr="00764939" w:rsidRDefault="00F95C3C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F95C3C">
              <w:rPr>
                <w:rFonts w:asciiTheme="majorBidi" w:hAnsiTheme="majorBidi" w:cstheme="majorBidi"/>
                <w:sz w:val="26"/>
                <w:szCs w:val="26"/>
              </w:rPr>
              <w:t>13,359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153AA0BB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17360C3F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7C79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9C8F0CA" w14:textId="77777777" w:rsidR="00C714C3" w:rsidRPr="00F0616C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BD51E6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61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9908D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59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9DEA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E3A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DB971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FDF05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BDDCDEF" w14:textId="77777777" w:rsidR="00C714C3" w:rsidRPr="00F0616C" w:rsidRDefault="00C714C3" w:rsidP="00BD51E6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B41C3A0" w14:textId="2091C848" w:rsidR="00C714C3" w:rsidRPr="001D3D16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="002D589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256DBFB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A78A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3810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A962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F4C7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5DD4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5E6E5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7C8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E242F4E" w14:textId="4999BC49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1041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6BD20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2352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D689E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3344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48D764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BE42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D589C" w:rsidRPr="00F0616C" w14:paraId="047BAA80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16AADAA" w14:textId="77777777" w:rsidR="002D589C" w:rsidRPr="00B95942" w:rsidRDefault="002D589C" w:rsidP="002D589C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4A6D1BE2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56D37927" w:rsidR="002D589C" w:rsidRPr="00B81D5F" w:rsidRDefault="002D589C" w:rsidP="00030415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8EE5417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DBB506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4CBC5137" w:rsidR="002D589C" w:rsidRPr="00B81D5F" w:rsidRDefault="002D589C" w:rsidP="002D589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56,903</w:t>
            </w:r>
          </w:p>
        </w:tc>
        <w:tc>
          <w:tcPr>
            <w:tcW w:w="180" w:type="dxa"/>
          </w:tcPr>
          <w:p w14:paraId="0C4887A6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480FF" w14:textId="77777777" w:rsidR="002D589C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4955A48E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vAlign w:val="bottom"/>
          </w:tcPr>
          <w:p w14:paraId="73856A5C" w14:textId="77777777" w:rsidR="002D589C" w:rsidRPr="00B81D5F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E33A5" w14:textId="7596C768" w:rsidR="002D589C" w:rsidRPr="00B81D5F" w:rsidRDefault="002D589C" w:rsidP="002D589C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03442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1905B" w14:textId="346CC93B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BDEBC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C8686" w14:textId="4C70BE5D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18D50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6E63E" w14:textId="1C43DF23" w:rsidR="002D589C" w:rsidRPr="00B81D5F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</w:tr>
      <w:tr w:rsidR="002D589C" w:rsidRPr="00F0616C" w14:paraId="463E6ECB" w14:textId="77777777" w:rsidTr="002D3A9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1748990A" w14:textId="77777777" w:rsidR="002D589C" w:rsidRPr="00B95942" w:rsidRDefault="002D589C" w:rsidP="002D589C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72D40406" w14:textId="77777777" w:rsidR="002D589C" w:rsidRDefault="002D589C" w:rsidP="002D589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4AAB50DE" w:rsidR="002D589C" w:rsidRPr="00B81D5F" w:rsidRDefault="002D589C" w:rsidP="002D589C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4A23B3" w14:textId="77777777" w:rsidR="002D589C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1C4855B5" w:rsidR="002D589C" w:rsidRPr="00B81D5F" w:rsidRDefault="002D589C" w:rsidP="002D589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CC5C4" w14:textId="77777777" w:rsidR="002D589C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6B0BAED7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2D589C" w:rsidRPr="00B81D5F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80681" w14:textId="3A3F689D" w:rsidR="002D589C" w:rsidRPr="00B81D5F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E4B9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7D48C" w14:textId="2D9D2847" w:rsidR="002D589C" w:rsidRPr="00B81D5F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1EB2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63CE3" w14:textId="011EEC16" w:rsidR="002D589C" w:rsidRPr="00B81D5F" w:rsidRDefault="002D589C" w:rsidP="002D589C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985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06C7A" w14:textId="1A53B5A0" w:rsidR="002D589C" w:rsidRPr="00B81D5F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D589C" w:rsidRPr="00F0616C" w14:paraId="2A8475B0" w14:textId="77777777" w:rsidTr="002D3A96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642D3FEE" w14:textId="77777777" w:rsidR="002D589C" w:rsidRPr="00F0616C" w:rsidRDefault="002D589C" w:rsidP="002D589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FA73AA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4114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88C14B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C198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D6F7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4942DB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68840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F5DE08" w14:textId="77777777" w:rsidR="002D589C" w:rsidRPr="00764939" w:rsidRDefault="002D589C" w:rsidP="002D589C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3D07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247B7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61E6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A51D4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21320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C" w:rsidRPr="00F0616C" w14:paraId="2A189F9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6A3AA38" w14:textId="77777777" w:rsidR="002D589C" w:rsidRPr="00920567" w:rsidRDefault="002D589C" w:rsidP="002D589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FC5FE0C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FF079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90AD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113BAF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B8C27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C9D5E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DF9E3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085207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FCB36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3830D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A7588D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CCFFF" w14:textId="77777777" w:rsidR="002D589C" w:rsidRPr="00764939" w:rsidRDefault="002D589C" w:rsidP="002D589C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43B02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D589C" w:rsidRPr="00F0616C" w14:paraId="639F152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E987612" w14:textId="37B54657" w:rsidR="002D589C" w:rsidRPr="00F0616C" w:rsidRDefault="002D589C" w:rsidP="002D589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186B865B" w:rsidR="002D589C" w:rsidRPr="00764939" w:rsidRDefault="002D589C" w:rsidP="004E061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6D647C85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700E1E1F" w:rsidR="002D589C" w:rsidRPr="00764939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68A67146" w:rsidR="002D589C" w:rsidRPr="00764939" w:rsidRDefault="002D589C" w:rsidP="002D589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74BC75AC" w14:textId="77777777" w:rsidR="002D589C" w:rsidRPr="00764939" w:rsidRDefault="002D589C" w:rsidP="002D589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FB3BEB" w14:textId="54548323" w:rsidR="002D589C" w:rsidRPr="00764939" w:rsidRDefault="002D589C" w:rsidP="002D589C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6B110" w14:textId="77777777" w:rsidR="002D589C" w:rsidRPr="00764939" w:rsidRDefault="002D589C" w:rsidP="002D589C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950B" w14:textId="4937C775" w:rsidR="002D589C" w:rsidRPr="00764939" w:rsidRDefault="002D589C" w:rsidP="002D589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A5DB" w14:textId="77777777" w:rsidR="002D589C" w:rsidRPr="00764939" w:rsidRDefault="002D589C" w:rsidP="002D589C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C9ABF" w14:textId="7BEBA300" w:rsidR="002D589C" w:rsidRPr="00764939" w:rsidRDefault="002D589C" w:rsidP="002D589C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98993" w14:textId="77777777" w:rsidR="002D589C" w:rsidRPr="00764939" w:rsidRDefault="002D589C" w:rsidP="002D589C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F8D5E" w14:textId="19D92C7D" w:rsidR="002D589C" w:rsidRPr="00764939" w:rsidRDefault="002D589C" w:rsidP="002D589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23D63B3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</w:t>
      </w:r>
      <w:r w:rsidR="004E061D">
        <w:rPr>
          <w:rFonts w:asciiTheme="majorBidi" w:hAnsiTheme="majorBidi" w:cstheme="majorBidi"/>
          <w:sz w:val="30"/>
          <w:szCs w:val="30"/>
          <w:cs/>
        </w:rPr>
        <w:br/>
      </w:r>
      <w:r w:rsidRPr="00822942">
        <w:rPr>
          <w:rFonts w:asciiTheme="majorBidi" w:hAnsiTheme="majorBidi" w:cstheme="majorBidi"/>
          <w:sz w:val="30"/>
          <w:szCs w:val="30"/>
          <w:cs/>
        </w:rPr>
        <w:t>ในงบฐานะการเงิน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01CAD835" w:rsidR="00686A2E" w:rsidRPr="003F4FEE" w:rsidRDefault="00E245AE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1A111B49" w:rsidR="00971C73" w:rsidRPr="003E5BB7" w:rsidRDefault="00E245AE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0949ABC6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65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05247F4E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650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589C" w:rsidRPr="005640C9" w14:paraId="3DBC5E5D" w14:textId="77777777" w:rsidTr="00C50B98">
        <w:tc>
          <w:tcPr>
            <w:tcW w:w="5850" w:type="dxa"/>
          </w:tcPr>
          <w:p w14:paraId="2128BF03" w14:textId="3FD651A8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33487B2" w14:textId="6D3B8F1D" w:rsidR="002D589C" w:rsidRPr="00C52C41" w:rsidRDefault="003712B4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12B4">
              <w:rPr>
                <w:rFonts w:ascii="Angsana New" w:hAnsi="Angsana New"/>
                <w:sz w:val="30"/>
                <w:szCs w:val="30"/>
              </w:rPr>
              <w:t>52,107</w:t>
            </w:r>
          </w:p>
        </w:tc>
        <w:tc>
          <w:tcPr>
            <w:tcW w:w="270" w:type="dxa"/>
            <w:gridSpan w:val="2"/>
          </w:tcPr>
          <w:p w14:paraId="01467496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F34575" w14:textId="0374BF73" w:rsidR="002D589C" w:rsidRPr="00C52C41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0B27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2D589C" w:rsidRPr="005640C9" w14:paraId="644BF12F" w14:textId="77777777" w:rsidTr="00C50B98">
        <w:tc>
          <w:tcPr>
            <w:tcW w:w="5850" w:type="dxa"/>
          </w:tcPr>
          <w:p w14:paraId="39B2E63E" w14:textId="1C076470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</w:tcPr>
          <w:p w14:paraId="1F37A148" w14:textId="55A5FB61" w:rsidR="002D589C" w:rsidRPr="00C52C41" w:rsidRDefault="003712B4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712B4">
              <w:rPr>
                <w:rFonts w:ascii="Angsana New" w:hAnsi="Angsana New"/>
                <w:sz w:val="30"/>
                <w:szCs w:val="30"/>
              </w:rPr>
              <w:t>11,024</w:t>
            </w:r>
          </w:p>
        </w:tc>
        <w:tc>
          <w:tcPr>
            <w:tcW w:w="270" w:type="dxa"/>
            <w:gridSpan w:val="2"/>
          </w:tcPr>
          <w:p w14:paraId="343308F2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EAF1D3" w14:textId="30E1631D" w:rsidR="002D589C" w:rsidRPr="00C52C41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B27D3">
              <w:rPr>
                <w:rFonts w:asciiTheme="majorBidi" w:hAnsiTheme="majorBidi" w:cstheme="majorBidi"/>
                <w:sz w:val="30"/>
                <w:szCs w:val="30"/>
              </w:rPr>
              <w:t>12,464</w:t>
            </w:r>
          </w:p>
        </w:tc>
      </w:tr>
      <w:tr w:rsidR="002D589C" w:rsidRPr="005640C9" w14:paraId="0ACBF5B1" w14:textId="77777777" w:rsidTr="002D589C">
        <w:trPr>
          <w:trHeight w:val="299"/>
        </w:trPr>
        <w:tc>
          <w:tcPr>
            <w:tcW w:w="5850" w:type="dxa"/>
          </w:tcPr>
          <w:p w14:paraId="60828481" w14:textId="075B4870" w:rsidR="002D589C" w:rsidRP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5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632D65F3" w:rsidR="002D589C" w:rsidRPr="00333C6C" w:rsidRDefault="003712B4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63,131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6DBDA34E" w:rsidR="002D589C" w:rsidRPr="00104637" w:rsidRDefault="002D589C" w:rsidP="00E3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Pr="000B2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</w:tr>
      <w:tr w:rsidR="002D589C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2D589C" w:rsidRPr="005640C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D589C" w:rsidRPr="005640C9" w14:paraId="5827D9F7" w14:textId="77777777" w:rsidTr="005A70FA">
        <w:tc>
          <w:tcPr>
            <w:tcW w:w="5850" w:type="dxa"/>
          </w:tcPr>
          <w:p w14:paraId="0083CA52" w14:textId="6E38A970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589C" w:rsidRPr="005640C9" w14:paraId="3FF2048C" w14:textId="77777777" w:rsidTr="005A70FA">
        <w:tc>
          <w:tcPr>
            <w:tcW w:w="5850" w:type="dxa"/>
          </w:tcPr>
          <w:p w14:paraId="3EF8BD3F" w14:textId="4F564121" w:rsidR="002D589C" w:rsidRPr="00C52C41" w:rsidRDefault="00231946" w:rsidP="00B2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49268875" w:rsidR="002D589C" w:rsidRPr="00333C6C" w:rsidRDefault="003712B4" w:rsidP="0037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2B4">
              <w:rPr>
                <w:rFonts w:asciiTheme="majorBidi" w:hAnsiTheme="majorBidi" w:cstheme="majorBidi"/>
                <w:sz w:val="30"/>
                <w:szCs w:val="30"/>
              </w:rPr>
              <w:t>6,991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146442D0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20,771</w:t>
            </w:r>
          </w:p>
        </w:tc>
      </w:tr>
      <w:tr w:rsidR="002D589C" w:rsidRPr="005640C9" w14:paraId="3C714FC1" w14:textId="77777777" w:rsidTr="005A70FA">
        <w:tc>
          <w:tcPr>
            <w:tcW w:w="5850" w:type="dxa"/>
          </w:tcPr>
          <w:p w14:paraId="56F7CE4A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6CBA230A" w14:textId="7BB1C12C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3BDF3783" w14:textId="495F52FE" w:rsidR="002D589C" w:rsidRPr="00333C6C" w:rsidRDefault="003712B4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2B4">
              <w:rPr>
                <w:rFonts w:asciiTheme="majorBidi" w:hAnsiTheme="majorBidi" w:cstheme="majorBidi"/>
                <w:sz w:val="30"/>
                <w:szCs w:val="30"/>
              </w:rPr>
              <w:t>25,114</w:t>
            </w:r>
          </w:p>
        </w:tc>
        <w:tc>
          <w:tcPr>
            <w:tcW w:w="270" w:type="dxa"/>
            <w:gridSpan w:val="2"/>
            <w:vAlign w:val="bottom"/>
          </w:tcPr>
          <w:p w14:paraId="7D61603F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B651EA" w14:textId="6563EE3E" w:rsidR="002D589C" w:rsidRPr="006917E8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40,775</w:t>
            </w:r>
          </w:p>
        </w:tc>
      </w:tr>
      <w:tr w:rsidR="002D589C" w:rsidRPr="005640C9" w14:paraId="577A7CD0" w14:textId="77777777" w:rsidTr="005A70FA">
        <w:tc>
          <w:tcPr>
            <w:tcW w:w="5850" w:type="dxa"/>
          </w:tcPr>
          <w:p w14:paraId="121D01A1" w14:textId="45C81313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2D589C" w:rsidRPr="00333C6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2D589C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589C" w:rsidRPr="005640C9" w14:paraId="0FC7FA91" w14:textId="77777777" w:rsidTr="00FB0B68">
        <w:tc>
          <w:tcPr>
            <w:tcW w:w="5850" w:type="dxa"/>
          </w:tcPr>
          <w:p w14:paraId="141D0873" w14:textId="3D727373" w:rsidR="002D589C" w:rsidRPr="002C53E6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center"/>
          </w:tcPr>
          <w:p w14:paraId="38D9E62A" w14:textId="30D75B8B" w:rsidR="002D589C" w:rsidRPr="00333C6C" w:rsidRDefault="003712B4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2B4">
              <w:rPr>
                <w:rFonts w:asciiTheme="majorBidi" w:hAnsiTheme="majorBidi" w:cstheme="majorBidi"/>
                <w:sz w:val="30"/>
                <w:szCs w:val="30"/>
              </w:rPr>
              <w:t>88,802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439BD193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2D589C" w:rsidRPr="005640C9" w14:paraId="1A0DD032" w14:textId="77777777" w:rsidTr="006860EA">
        <w:tc>
          <w:tcPr>
            <w:tcW w:w="5850" w:type="dxa"/>
          </w:tcPr>
          <w:p w14:paraId="3B0FBF5D" w14:textId="516C7E0C" w:rsidR="002D589C" w:rsidRPr="00132529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386EFF07" w:rsidR="002D589C" w:rsidRPr="00333C6C" w:rsidRDefault="003712B4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12B4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30D79D30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2D589C" w:rsidRPr="005640C9" w14:paraId="08B25715" w14:textId="4EA2CA86" w:rsidTr="006860EA">
        <w:trPr>
          <w:trHeight w:val="289"/>
        </w:trPr>
        <w:tc>
          <w:tcPr>
            <w:tcW w:w="5850" w:type="dxa"/>
          </w:tcPr>
          <w:p w14:paraId="7E6DFF54" w14:textId="77777777" w:rsidR="002D589C" w:rsidRPr="00C52C41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6F984651" w:rsidR="002D589C" w:rsidRPr="00333C6C" w:rsidRDefault="003712B4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125,548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16E41194" w:rsidR="002D589C" w:rsidRPr="005F4A02" w:rsidRDefault="002D589C" w:rsidP="002D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</w:t>
            </w:r>
          </w:p>
        </w:tc>
      </w:tr>
    </w:tbl>
    <w:p w14:paraId="2B480A13" w14:textId="6339121B" w:rsidR="00E70462" w:rsidRDefault="00E70462" w:rsidP="004E7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E70462" w:rsidSect="00781C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54AFD" w14:textId="77777777" w:rsidR="00D527B4" w:rsidRDefault="00D527B4">
      <w:r>
        <w:separator/>
      </w:r>
    </w:p>
  </w:endnote>
  <w:endnote w:type="continuationSeparator" w:id="0">
    <w:p w14:paraId="7654E6AE" w14:textId="77777777" w:rsidR="00D527B4" w:rsidRDefault="00D5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F662" w14:textId="77777777" w:rsidR="00781C9C" w:rsidRDefault="00781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F2EC" w14:textId="77777777" w:rsidR="00781C9C" w:rsidRDefault="00781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8613B" w14:textId="77777777" w:rsidR="00D527B4" w:rsidRDefault="00D527B4">
      <w:r>
        <w:separator/>
      </w:r>
    </w:p>
  </w:footnote>
  <w:footnote w:type="continuationSeparator" w:id="0">
    <w:p w14:paraId="5AC262C2" w14:textId="77777777" w:rsidR="00D527B4" w:rsidRDefault="00D52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56A4" w14:textId="77777777" w:rsidR="00781C9C" w:rsidRDefault="00781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49376AFD" w:rsidR="00F16F3D" w:rsidRPr="00016CBC" w:rsidRDefault="007D6957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406288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21653C">
      <w:rPr>
        <w:rFonts w:ascii="Angsana New" w:hAnsi="Angsana New" w:hint="cs"/>
        <w:b/>
        <w:bCs/>
        <w:sz w:val="32"/>
        <w:szCs w:val="32"/>
      </w:rPr>
      <w:t>30</w:t>
    </w:r>
    <w:r w:rsidR="00406288"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16F3D" w:rsidRPr="0021653C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="00F16F3D">
      <w:rPr>
        <w:rFonts w:ascii="Angsana New" w:hAnsi="Angsana New"/>
        <w:b/>
        <w:bCs/>
        <w:sz w:val="32"/>
        <w:szCs w:val="32"/>
      </w:rPr>
      <w:t xml:space="preserve"> </w:t>
    </w:r>
    <w:r w:rsidR="00F16F3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14F79" w14:textId="77777777" w:rsidR="00781C9C" w:rsidRDefault="00781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415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8F6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881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83B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93A"/>
    <w:rsid w:val="000A2A95"/>
    <w:rsid w:val="000A2B42"/>
    <w:rsid w:val="000A316A"/>
    <w:rsid w:val="000A3587"/>
    <w:rsid w:val="000A4431"/>
    <w:rsid w:val="000A4992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5FC"/>
    <w:rsid w:val="000C478D"/>
    <w:rsid w:val="000C483E"/>
    <w:rsid w:val="000C4B52"/>
    <w:rsid w:val="000C4F21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3D70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374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0EB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D2E"/>
    <w:rsid w:val="00122FDB"/>
    <w:rsid w:val="00123130"/>
    <w:rsid w:val="0012397C"/>
    <w:rsid w:val="00123A0E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D27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AF2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2C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0E26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276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832"/>
    <w:rsid w:val="001C0D06"/>
    <w:rsid w:val="001C1328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2BD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59D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C8E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694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777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46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A0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89C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67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ECA"/>
    <w:rsid w:val="00302990"/>
    <w:rsid w:val="00302FB6"/>
    <w:rsid w:val="00303D0C"/>
    <w:rsid w:val="00303D39"/>
    <w:rsid w:val="0030421E"/>
    <w:rsid w:val="00304295"/>
    <w:rsid w:val="003042CE"/>
    <w:rsid w:val="00304AFC"/>
    <w:rsid w:val="00304D24"/>
    <w:rsid w:val="00305375"/>
    <w:rsid w:val="00305F09"/>
    <w:rsid w:val="00306019"/>
    <w:rsid w:val="003062B0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17A5A"/>
    <w:rsid w:val="003200CA"/>
    <w:rsid w:val="003201A2"/>
    <w:rsid w:val="003208B8"/>
    <w:rsid w:val="003214AB"/>
    <w:rsid w:val="003214CA"/>
    <w:rsid w:val="00321582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0DE7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2B4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69BC"/>
    <w:rsid w:val="0038710D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6D60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7D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1AF5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288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69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034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5F69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7C5"/>
    <w:rsid w:val="004A0C6D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B87"/>
    <w:rsid w:val="004A3C1B"/>
    <w:rsid w:val="004A49B3"/>
    <w:rsid w:val="004A4A8A"/>
    <w:rsid w:val="004A4B89"/>
    <w:rsid w:val="004A4C81"/>
    <w:rsid w:val="004A4EA7"/>
    <w:rsid w:val="004A560E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061D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E7D0C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ADA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4A1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4BB1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92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512A"/>
    <w:rsid w:val="005552B1"/>
    <w:rsid w:val="00555E8B"/>
    <w:rsid w:val="005565F2"/>
    <w:rsid w:val="00556F0F"/>
    <w:rsid w:val="005570D1"/>
    <w:rsid w:val="005577AF"/>
    <w:rsid w:val="00557A7D"/>
    <w:rsid w:val="00557F68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B3A"/>
    <w:rsid w:val="00564B6C"/>
    <w:rsid w:val="00564D72"/>
    <w:rsid w:val="00564FBE"/>
    <w:rsid w:val="0056506B"/>
    <w:rsid w:val="005650A4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BD7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01C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05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0E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967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B23"/>
    <w:rsid w:val="00606E98"/>
    <w:rsid w:val="0060760A"/>
    <w:rsid w:val="00607A3F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3C2"/>
    <w:rsid w:val="00612455"/>
    <w:rsid w:val="006128DD"/>
    <w:rsid w:val="00612D6A"/>
    <w:rsid w:val="00612DDE"/>
    <w:rsid w:val="00613010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47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598"/>
    <w:rsid w:val="006216E8"/>
    <w:rsid w:val="00621ECB"/>
    <w:rsid w:val="0062203F"/>
    <w:rsid w:val="006228A2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4F6A"/>
    <w:rsid w:val="00625410"/>
    <w:rsid w:val="00625979"/>
    <w:rsid w:val="006261A3"/>
    <w:rsid w:val="00626484"/>
    <w:rsid w:val="00626918"/>
    <w:rsid w:val="00626A7A"/>
    <w:rsid w:val="00626B49"/>
    <w:rsid w:val="00626BDF"/>
    <w:rsid w:val="0062784C"/>
    <w:rsid w:val="006309A9"/>
    <w:rsid w:val="00630B14"/>
    <w:rsid w:val="00630D32"/>
    <w:rsid w:val="0063159D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1B45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4F88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C50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486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285E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298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5FB"/>
    <w:rsid w:val="0070069C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59BD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B51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0C0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13E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78A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C9C"/>
    <w:rsid w:val="00781F8B"/>
    <w:rsid w:val="00782789"/>
    <w:rsid w:val="00782CC3"/>
    <w:rsid w:val="00782EB9"/>
    <w:rsid w:val="00783143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57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8C3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D29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41"/>
    <w:rsid w:val="00816CB6"/>
    <w:rsid w:val="00816E66"/>
    <w:rsid w:val="00816FF5"/>
    <w:rsid w:val="008172AC"/>
    <w:rsid w:val="00817521"/>
    <w:rsid w:val="00817D98"/>
    <w:rsid w:val="00817F9F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56"/>
    <w:rsid w:val="008231B9"/>
    <w:rsid w:val="008231D9"/>
    <w:rsid w:val="008235F1"/>
    <w:rsid w:val="008235F7"/>
    <w:rsid w:val="00823E65"/>
    <w:rsid w:val="00823F77"/>
    <w:rsid w:val="0082419C"/>
    <w:rsid w:val="0082426D"/>
    <w:rsid w:val="008242ED"/>
    <w:rsid w:val="00824AC1"/>
    <w:rsid w:val="00824C7F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0"/>
    <w:rsid w:val="00864A51"/>
    <w:rsid w:val="00864D53"/>
    <w:rsid w:val="00865135"/>
    <w:rsid w:val="00865142"/>
    <w:rsid w:val="008653CB"/>
    <w:rsid w:val="0086579B"/>
    <w:rsid w:val="0086584E"/>
    <w:rsid w:val="00865917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604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177"/>
    <w:rsid w:val="008A3824"/>
    <w:rsid w:val="008A392A"/>
    <w:rsid w:val="008A3E00"/>
    <w:rsid w:val="008A3F48"/>
    <w:rsid w:val="008A4C33"/>
    <w:rsid w:val="008A4FBB"/>
    <w:rsid w:val="008A54B0"/>
    <w:rsid w:val="008A56BD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22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D97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B3C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878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79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40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CAA"/>
    <w:rsid w:val="009B7790"/>
    <w:rsid w:val="009B7899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842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2FA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591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8FF"/>
    <w:rsid w:val="00A95932"/>
    <w:rsid w:val="00A95F0C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191D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9FB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5E3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259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51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56D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42D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074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1CBC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14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B81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77B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0CC"/>
    <w:rsid w:val="00D41373"/>
    <w:rsid w:val="00D42388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7B4"/>
    <w:rsid w:val="00D529B7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0B0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4091"/>
    <w:rsid w:val="00DA4093"/>
    <w:rsid w:val="00DA41F1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C3D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418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10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70F"/>
    <w:rsid w:val="00E10D2D"/>
    <w:rsid w:val="00E10E68"/>
    <w:rsid w:val="00E110A4"/>
    <w:rsid w:val="00E11165"/>
    <w:rsid w:val="00E1172A"/>
    <w:rsid w:val="00E11D8B"/>
    <w:rsid w:val="00E12F0E"/>
    <w:rsid w:val="00E130BA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8E3"/>
    <w:rsid w:val="00E22AA1"/>
    <w:rsid w:val="00E23539"/>
    <w:rsid w:val="00E242D5"/>
    <w:rsid w:val="00E245AE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156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5A4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2A1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2C3"/>
    <w:rsid w:val="00E67334"/>
    <w:rsid w:val="00E674E9"/>
    <w:rsid w:val="00E6792B"/>
    <w:rsid w:val="00E70462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528"/>
    <w:rsid w:val="00E77EFC"/>
    <w:rsid w:val="00E80530"/>
    <w:rsid w:val="00E805C1"/>
    <w:rsid w:val="00E806B1"/>
    <w:rsid w:val="00E808F1"/>
    <w:rsid w:val="00E80A9C"/>
    <w:rsid w:val="00E80E1E"/>
    <w:rsid w:val="00E810FC"/>
    <w:rsid w:val="00E81171"/>
    <w:rsid w:val="00E8122C"/>
    <w:rsid w:val="00E828D5"/>
    <w:rsid w:val="00E82981"/>
    <w:rsid w:val="00E829E0"/>
    <w:rsid w:val="00E82C9E"/>
    <w:rsid w:val="00E82CEB"/>
    <w:rsid w:val="00E8305B"/>
    <w:rsid w:val="00E83257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1FC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732"/>
    <w:rsid w:val="00EC5A5E"/>
    <w:rsid w:val="00EC671B"/>
    <w:rsid w:val="00EC6A00"/>
    <w:rsid w:val="00EC71E2"/>
    <w:rsid w:val="00EC74C9"/>
    <w:rsid w:val="00EC7CFA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AA3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1A12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A5"/>
    <w:rsid w:val="00F762C5"/>
    <w:rsid w:val="00F763E1"/>
    <w:rsid w:val="00F76497"/>
    <w:rsid w:val="00F765CA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4BE2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5C3C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06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0CD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565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BA21F-F4FA-4ECC-BE56-3C6C03DB4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14</Pages>
  <Words>1993</Words>
  <Characters>11363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13330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Punthila, Trivirojkasem</cp:lastModifiedBy>
  <cp:revision>2</cp:revision>
  <cp:lastPrinted>2024-10-29T10:12:00Z</cp:lastPrinted>
  <dcterms:created xsi:type="dcterms:W3CDTF">2024-11-07T03:52:00Z</dcterms:created>
  <dcterms:modified xsi:type="dcterms:W3CDTF">2024-11-07T03:52:00Z</dcterms:modified>
</cp:coreProperties>
</file>