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9AAE5" w14:textId="113FA044" w:rsidR="00F46A46" w:rsidRPr="005449AD"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00601B15"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467E035C"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00397AFB" w:rsidRPr="005449AD">
        <w:rPr>
          <w:rFonts w:ascii="Times New Roman" w:hAnsi="Times New Roman"/>
          <w:b/>
          <w:bCs/>
          <w:sz w:val="40"/>
          <w:szCs w:val="40"/>
        </w:rPr>
        <w:t>ies</w:t>
      </w:r>
    </w:p>
    <w:p w14:paraId="6B53B71D"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bookmarkEnd w:id="0"/>
    <w:p w14:paraId="02B5B78B" w14:textId="77777777" w:rsidR="001267F9" w:rsidRPr="001267F9" w:rsidRDefault="001267F9" w:rsidP="001267F9">
      <w:pPr>
        <w:shd w:val="clear" w:color="auto" w:fill="FFFFFF"/>
        <w:jc w:val="center"/>
        <w:rPr>
          <w:rFonts w:ascii="Times New Roman" w:hAnsi="Times New Roman"/>
          <w:spacing w:val="-3"/>
          <w:sz w:val="36"/>
          <w:szCs w:val="36"/>
          <w:lang w:val="en-GB" w:bidi="ar-SA"/>
        </w:rPr>
      </w:pPr>
      <w:r w:rsidRPr="001267F9">
        <w:rPr>
          <w:rFonts w:ascii="Times New Roman" w:hAnsi="Times New Roman"/>
          <w:spacing w:val="-3"/>
          <w:sz w:val="36"/>
          <w:szCs w:val="36"/>
          <w:lang w:val="en-GB" w:bidi="ar-SA"/>
        </w:rPr>
        <w:t>Condensed interim financial statements</w:t>
      </w:r>
    </w:p>
    <w:p w14:paraId="104F0406" w14:textId="692F7A99" w:rsidR="001267F9" w:rsidRPr="001267F9" w:rsidRDefault="001267F9" w:rsidP="001267F9">
      <w:pPr>
        <w:shd w:val="clear" w:color="auto" w:fill="FFFFFF"/>
        <w:jc w:val="center"/>
        <w:rPr>
          <w:rFonts w:ascii="Times New Roman" w:hAnsi="Times New Roman"/>
          <w:spacing w:val="-3"/>
          <w:sz w:val="36"/>
          <w:szCs w:val="36"/>
          <w:lang w:val="en-GB" w:bidi="ar-SA"/>
        </w:rPr>
      </w:pPr>
      <w:r w:rsidRPr="001267F9">
        <w:rPr>
          <w:rFonts w:ascii="Times New Roman" w:hAnsi="Times New Roman"/>
          <w:spacing w:val="-3"/>
          <w:sz w:val="36"/>
          <w:szCs w:val="36"/>
          <w:lang w:val="en-GB" w:bidi="ar-SA"/>
        </w:rPr>
        <w:t xml:space="preserve">for the three-month and </w:t>
      </w:r>
      <w:r w:rsidR="00961092">
        <w:rPr>
          <w:rFonts w:ascii="Times New Roman" w:hAnsi="Times New Roman" w:cs="Angsana New"/>
          <w:spacing w:val="-3"/>
          <w:sz w:val="36"/>
          <w:szCs w:val="45"/>
        </w:rPr>
        <w:t>nine</w:t>
      </w:r>
      <w:r w:rsidRPr="001267F9">
        <w:rPr>
          <w:rFonts w:ascii="Times New Roman" w:hAnsi="Times New Roman"/>
          <w:spacing w:val="-3"/>
          <w:sz w:val="36"/>
          <w:szCs w:val="36"/>
          <w:lang w:val="en-GB" w:bidi="ar-SA"/>
        </w:rPr>
        <w:t>-month periods ended</w:t>
      </w:r>
    </w:p>
    <w:p w14:paraId="20023637" w14:textId="01723571" w:rsidR="00065DF1" w:rsidRPr="001A579C" w:rsidRDefault="001267F9" w:rsidP="001267F9">
      <w:pPr>
        <w:shd w:val="clear" w:color="auto" w:fill="FFFFFF"/>
        <w:jc w:val="center"/>
        <w:rPr>
          <w:rFonts w:ascii="Times New Roman" w:hAnsi="Times New Roman"/>
          <w:sz w:val="36"/>
          <w:szCs w:val="36"/>
        </w:rPr>
      </w:pPr>
      <w:r w:rsidRPr="001267F9">
        <w:rPr>
          <w:rFonts w:ascii="Times New Roman" w:hAnsi="Times New Roman"/>
          <w:spacing w:val="-3"/>
          <w:sz w:val="36"/>
          <w:szCs w:val="36"/>
          <w:lang w:val="en-GB" w:bidi="ar-SA"/>
        </w:rPr>
        <w:t xml:space="preserve">30 </w:t>
      </w:r>
      <w:r w:rsidR="00961092">
        <w:rPr>
          <w:rFonts w:ascii="Times New Roman" w:hAnsi="Times New Roman"/>
          <w:spacing w:val="-3"/>
          <w:sz w:val="36"/>
          <w:szCs w:val="36"/>
          <w:lang w:val="en-GB" w:bidi="ar-SA"/>
        </w:rPr>
        <w:t>September</w:t>
      </w:r>
      <w:r w:rsidRPr="001267F9">
        <w:rPr>
          <w:rFonts w:ascii="Times New Roman" w:hAnsi="Times New Roman"/>
          <w:spacing w:val="-3"/>
          <w:sz w:val="36"/>
          <w:szCs w:val="36"/>
          <w:lang w:val="en-GB" w:bidi="ar-SA"/>
        </w:rPr>
        <w:t xml:space="preserve"> </w:t>
      </w:r>
      <w:r w:rsidR="00065DF1" w:rsidRPr="001A579C">
        <w:rPr>
          <w:rFonts w:ascii="Times New Roman" w:hAnsi="Times New Roman"/>
          <w:sz w:val="36"/>
          <w:szCs w:val="36"/>
        </w:rPr>
        <w:t>202</w:t>
      </w:r>
      <w:r w:rsidR="00302D14">
        <w:rPr>
          <w:rFonts w:ascii="Times New Roman" w:hAnsi="Times New Roman"/>
          <w:sz w:val="36"/>
          <w:szCs w:val="36"/>
        </w:rPr>
        <w:t>4</w:t>
      </w:r>
    </w:p>
    <w:p w14:paraId="0FE6B287" w14:textId="77777777" w:rsidR="00065DF1" w:rsidRPr="001A579C" w:rsidRDefault="00065DF1" w:rsidP="00065DF1">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205B90A7" w14:textId="77777777" w:rsidR="00065DF1" w:rsidRDefault="00065DF1" w:rsidP="00065DF1">
      <w:pPr>
        <w:jc w:val="center"/>
        <w:rPr>
          <w:rFonts w:ascii="Times New Roman" w:hAnsi="Times New Roman"/>
          <w:spacing w:val="-3"/>
          <w:sz w:val="36"/>
          <w:szCs w:val="36"/>
        </w:rPr>
      </w:pPr>
      <w:r w:rsidRPr="001A579C">
        <w:rPr>
          <w:rFonts w:ascii="Times New Roman" w:hAnsi="Times New Roman"/>
          <w:spacing w:val="-3"/>
          <w:sz w:val="36"/>
          <w:szCs w:val="36"/>
        </w:rPr>
        <w:t>Independent auditor’s review repor</w:t>
      </w:r>
      <w:r>
        <w:rPr>
          <w:rFonts w:ascii="Times New Roman" w:hAnsi="Times New Roman"/>
          <w:spacing w:val="-3"/>
          <w:sz w:val="36"/>
          <w:szCs w:val="36"/>
        </w:rPr>
        <w:t>t</w:t>
      </w:r>
    </w:p>
    <w:p w14:paraId="0F417605" w14:textId="77777777" w:rsidR="00065DF1" w:rsidRDefault="00065DF1" w:rsidP="00E51300">
      <w:pPr>
        <w:jc w:val="center"/>
        <w:rPr>
          <w:rFonts w:ascii="Times New Roman" w:hAnsi="Times New Roman"/>
          <w:spacing w:val="-3"/>
          <w:sz w:val="36"/>
          <w:szCs w:val="36"/>
        </w:rPr>
      </w:pPr>
    </w:p>
    <w:p w14:paraId="453D4B2E" w14:textId="77777777" w:rsidR="00065DF1" w:rsidRDefault="00065DF1" w:rsidP="00E51300">
      <w:pPr>
        <w:jc w:val="center"/>
        <w:rPr>
          <w:rFonts w:ascii="Times New Roman" w:hAnsi="Times New Roman"/>
          <w:spacing w:val="-3"/>
          <w:sz w:val="36"/>
          <w:szCs w:val="36"/>
        </w:rPr>
      </w:pPr>
    </w:p>
    <w:p w14:paraId="70127223" w14:textId="77777777" w:rsidR="00065DF1" w:rsidRDefault="00065DF1" w:rsidP="00E51300">
      <w:pPr>
        <w:jc w:val="center"/>
        <w:rPr>
          <w:rFonts w:ascii="Times New Roman" w:hAnsi="Times New Roman"/>
          <w:spacing w:val="-3"/>
          <w:sz w:val="36"/>
          <w:szCs w:val="36"/>
        </w:rPr>
      </w:pPr>
    </w:p>
    <w:p w14:paraId="52598739" w14:textId="5B79F0A9" w:rsidR="00065DF1" w:rsidRPr="005449AD" w:rsidRDefault="00065DF1" w:rsidP="00E51300">
      <w:pPr>
        <w:jc w:val="center"/>
        <w:rPr>
          <w:rFonts w:ascii="Times New Roman" w:hAnsi="Times New Roman" w:cs="Angsana New"/>
          <w:sz w:val="36"/>
          <w:szCs w:val="36"/>
          <w:cs/>
        </w:rPr>
        <w:sectPr w:rsidR="00065DF1" w:rsidRPr="005449AD" w:rsidSect="00154386">
          <w:headerReference w:type="default" r:id="rId11"/>
          <w:footerReference w:type="default" r:id="rId12"/>
          <w:headerReference w:type="first" r:id="rId13"/>
          <w:footerReference w:type="first" r:id="rId14"/>
          <w:pgSz w:w="11907" w:h="16840" w:code="9"/>
          <w:pgMar w:top="691" w:right="1152" w:bottom="576" w:left="1152" w:header="720" w:footer="720" w:gutter="0"/>
          <w:pgNumType w:start="0"/>
          <w:cols w:space="720"/>
          <w:docGrid w:linePitch="245"/>
        </w:sectPr>
      </w:pPr>
    </w:p>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lastRenderedPageBreak/>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961086B" w14:textId="61BDE253" w:rsidR="00744F74" w:rsidRDefault="001267F9" w:rsidP="000F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1267F9">
        <w:rPr>
          <w:rFonts w:ascii="Times New Roman" w:hAnsi="Times New Roman"/>
          <w:sz w:val="22"/>
          <w:szCs w:val="22"/>
        </w:rPr>
        <w:t xml:space="preserve">I have reviewed the accompanying consolidated and separate statements of financial position of Index Living Mall Public Company Limited and its subsidiaries, and of Index Living Mall Public Company Limited, respectively, as at 30 </w:t>
      </w:r>
      <w:r w:rsidR="00247BC9">
        <w:rPr>
          <w:rFonts w:ascii="Times New Roman" w:hAnsi="Times New Roman"/>
          <w:sz w:val="22"/>
          <w:szCs w:val="22"/>
        </w:rPr>
        <w:t>September</w:t>
      </w:r>
      <w:r w:rsidRPr="001267F9">
        <w:rPr>
          <w:rFonts w:ascii="Times New Roman" w:hAnsi="Times New Roman"/>
          <w:sz w:val="22"/>
          <w:szCs w:val="22"/>
        </w:rPr>
        <w:t xml:space="preserve"> 202</w:t>
      </w:r>
      <w:r>
        <w:rPr>
          <w:rFonts w:ascii="Times New Roman" w:hAnsi="Times New Roman"/>
          <w:sz w:val="22"/>
          <w:szCs w:val="22"/>
        </w:rPr>
        <w:t>4</w:t>
      </w:r>
      <w:r w:rsidRPr="001267F9">
        <w:rPr>
          <w:rFonts w:ascii="Times New Roman" w:hAnsi="Times New Roman"/>
          <w:sz w:val="22"/>
          <w:szCs w:val="22"/>
        </w:rPr>
        <w:t xml:space="preserve">; the consolidated and separate statements of comprehensive income for the three-month and </w:t>
      </w:r>
      <w:r w:rsidR="00247BC9">
        <w:rPr>
          <w:rFonts w:ascii="Times New Roman" w:hAnsi="Times New Roman"/>
          <w:sz w:val="22"/>
          <w:szCs w:val="22"/>
        </w:rPr>
        <w:t>nine</w:t>
      </w:r>
      <w:r w:rsidRPr="001267F9">
        <w:rPr>
          <w:rFonts w:ascii="Times New Roman" w:hAnsi="Times New Roman"/>
          <w:sz w:val="22"/>
          <w:szCs w:val="22"/>
        </w:rPr>
        <w:t xml:space="preserve">-month periods ended 30 </w:t>
      </w:r>
      <w:r w:rsidR="00247BC9">
        <w:rPr>
          <w:rFonts w:ascii="Times New Roman" w:hAnsi="Times New Roman"/>
          <w:sz w:val="22"/>
          <w:szCs w:val="22"/>
        </w:rPr>
        <w:t>September</w:t>
      </w:r>
      <w:r w:rsidRPr="001267F9">
        <w:rPr>
          <w:rFonts w:ascii="Times New Roman" w:hAnsi="Times New Roman"/>
          <w:sz w:val="22"/>
          <w:szCs w:val="22"/>
        </w:rPr>
        <w:t xml:space="preserve"> 202</w:t>
      </w:r>
      <w:r>
        <w:rPr>
          <w:rFonts w:ascii="Times New Roman" w:hAnsi="Times New Roman"/>
          <w:sz w:val="22"/>
          <w:szCs w:val="22"/>
        </w:rPr>
        <w:t>4</w:t>
      </w:r>
      <w:r w:rsidRPr="001267F9">
        <w:rPr>
          <w:rFonts w:ascii="Times New Roman" w:hAnsi="Times New Roman"/>
          <w:sz w:val="22"/>
          <w:szCs w:val="22"/>
        </w:rPr>
        <w:t>,</w:t>
      </w:r>
      <w:r w:rsidR="00792B54" w:rsidRPr="00792B54">
        <w:rPr>
          <w:rFonts w:ascii="Times New Roman" w:hAnsi="Times New Roman"/>
          <w:sz w:val="22"/>
          <w:szCs w:val="22"/>
        </w:rPr>
        <w:t xml:space="preserve"> </w:t>
      </w:r>
      <w:r w:rsidR="00792B54" w:rsidRPr="001267F9">
        <w:rPr>
          <w:rFonts w:ascii="Times New Roman" w:hAnsi="Times New Roman"/>
          <w:sz w:val="22"/>
          <w:szCs w:val="22"/>
        </w:rPr>
        <w:t>the consolidated and separate statements of</w:t>
      </w:r>
      <w:r w:rsidRPr="001267F9">
        <w:rPr>
          <w:rFonts w:ascii="Times New Roman" w:hAnsi="Times New Roman"/>
          <w:sz w:val="22"/>
          <w:szCs w:val="22"/>
        </w:rPr>
        <w:t xml:space="preserve"> changes in equity and cash flows for the </w:t>
      </w:r>
      <w:r w:rsidR="00247BC9">
        <w:rPr>
          <w:rFonts w:ascii="Times New Roman" w:hAnsi="Times New Roman"/>
          <w:sz w:val="22"/>
          <w:szCs w:val="22"/>
        </w:rPr>
        <w:t>nine</w:t>
      </w:r>
      <w:r w:rsidRPr="001267F9">
        <w:rPr>
          <w:rFonts w:ascii="Times New Roman" w:hAnsi="Times New Roman"/>
          <w:sz w:val="22"/>
          <w:szCs w:val="22"/>
        </w:rPr>
        <w:t>-month</w:t>
      </w:r>
      <w:r w:rsidR="003A4F66">
        <w:rPr>
          <w:rFonts w:ascii="Times New Roman" w:hAnsi="Times New Roman"/>
          <w:sz w:val="22"/>
          <w:szCs w:val="22"/>
        </w:rPr>
        <w:t xml:space="preserve"> </w:t>
      </w:r>
      <w:r w:rsidRPr="001267F9">
        <w:rPr>
          <w:rFonts w:ascii="Times New Roman" w:hAnsi="Times New Roman"/>
          <w:sz w:val="22"/>
          <w:szCs w:val="22"/>
        </w:rPr>
        <w:t xml:space="preserve">period ended 30 </w:t>
      </w:r>
      <w:r w:rsidR="00247BC9">
        <w:rPr>
          <w:rFonts w:ascii="Times New Roman" w:hAnsi="Times New Roman"/>
          <w:sz w:val="22"/>
          <w:szCs w:val="22"/>
        </w:rPr>
        <w:t>September</w:t>
      </w:r>
      <w:r w:rsidRPr="001267F9">
        <w:rPr>
          <w:rFonts w:ascii="Times New Roman" w:hAnsi="Times New Roman"/>
          <w:sz w:val="22"/>
          <w:szCs w:val="22"/>
        </w:rPr>
        <w:t xml:space="preserve"> 202</w:t>
      </w:r>
      <w:r>
        <w:rPr>
          <w:rFonts w:ascii="Times New Roman" w:hAnsi="Times New Roman"/>
          <w:sz w:val="22"/>
          <w:szCs w:val="22"/>
        </w:rPr>
        <w:t>4</w:t>
      </w:r>
      <w:r w:rsidRPr="001267F9">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w:t>
      </w:r>
      <w:r w:rsidR="003A4F66">
        <w:rPr>
          <w:rFonts w:ascii="Times New Roman" w:hAnsi="Times New Roman"/>
          <w:sz w:val="22"/>
          <w:szCs w:val="22"/>
        </w:rPr>
        <w:t xml:space="preserve"> </w:t>
      </w:r>
      <w:r w:rsidRPr="001267F9">
        <w:rPr>
          <w:rFonts w:ascii="Times New Roman" w:hAnsi="Times New Roman"/>
          <w:sz w:val="22"/>
          <w:szCs w:val="22"/>
        </w:rPr>
        <w:t>interim financial information based on my review.</w:t>
      </w:r>
    </w:p>
    <w:p w14:paraId="2B6DF305" w14:textId="77777777" w:rsidR="001267F9" w:rsidRPr="001267F9" w:rsidRDefault="001267F9" w:rsidP="000F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obtain assurance that I would become aware of all significant matters that might be identified in an audit. Accordingly, I do not express an audit opinion.</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38136D9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w:t>
      </w:r>
      <w:r w:rsidR="00473C90" w:rsidRPr="00473C90">
        <w:rPr>
          <w:rFonts w:ascii="Times New Roman" w:hAnsi="Times New Roman"/>
          <w:sz w:val="22"/>
          <w:szCs w:val="22"/>
        </w:rPr>
        <w:t>Sasithorn</w:t>
      </w:r>
      <w:r w:rsidR="00473C90">
        <w:rPr>
          <w:rFonts w:ascii="Times New Roman" w:hAnsi="Times New Roman"/>
          <w:sz w:val="22"/>
          <w:szCs w:val="22"/>
        </w:rPr>
        <w:t xml:space="preserve"> </w:t>
      </w:r>
      <w:r w:rsidR="00473C90" w:rsidRPr="00473C90">
        <w:rPr>
          <w:rFonts w:ascii="Times New Roman" w:hAnsi="Times New Roman"/>
          <w:sz w:val="22"/>
          <w:szCs w:val="22"/>
        </w:rPr>
        <w:t>Pongadisak</w:t>
      </w:r>
      <w:r w:rsidRPr="005449AD">
        <w:rPr>
          <w:rFonts w:ascii="Times New Roman" w:hAnsi="Times New Roman"/>
          <w:sz w:val="22"/>
          <w:szCs w:val="22"/>
        </w:rPr>
        <w:t>)</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594821B3"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Registration No. </w:t>
      </w:r>
      <w:r w:rsidR="00473C90">
        <w:rPr>
          <w:rFonts w:ascii="Times New Roman" w:hAnsi="Times New Roman"/>
          <w:sz w:val="22"/>
          <w:szCs w:val="22"/>
        </w:rPr>
        <w:t>8802</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45A8FFA0" w14:textId="060B1539" w:rsidR="00FC534B" w:rsidRPr="00FD5FEC" w:rsidRDefault="00092492" w:rsidP="007712DC">
      <w:pPr>
        <w:pStyle w:val="IndexHeading1"/>
        <w:spacing w:after="0" w:line="240" w:lineRule="atLeast"/>
        <w:ind w:left="0" w:firstLine="0"/>
        <w:outlineLvl w:val="0"/>
        <w:rPr>
          <w:b w:val="0"/>
          <w:bCs/>
          <w:szCs w:val="22"/>
          <w:lang w:val="en-US"/>
        </w:rPr>
      </w:pPr>
      <w:r>
        <w:rPr>
          <w:rFonts w:cs="Angsana New"/>
          <w:b w:val="0"/>
          <w:bCs/>
          <w:szCs w:val="28"/>
          <w:lang w:val="en-US" w:bidi="th-TH"/>
        </w:rPr>
        <w:t>11</w:t>
      </w:r>
      <w:r w:rsidR="00473C90" w:rsidRPr="00DA2BA3">
        <w:rPr>
          <w:b w:val="0"/>
          <w:bCs/>
          <w:szCs w:val="22"/>
        </w:rPr>
        <w:t xml:space="preserve"> </w:t>
      </w:r>
      <w:r w:rsidR="00247BC9">
        <w:rPr>
          <w:b w:val="0"/>
          <w:szCs w:val="22"/>
        </w:rPr>
        <w:t>November</w:t>
      </w:r>
      <w:r w:rsidR="00342AE1" w:rsidRPr="00DA2BA3">
        <w:rPr>
          <w:b w:val="0"/>
          <w:bCs/>
          <w:szCs w:val="22"/>
        </w:rPr>
        <w:t xml:space="preserve"> 202</w:t>
      </w:r>
      <w:r w:rsidR="00302D14" w:rsidRPr="00DA2BA3">
        <w:rPr>
          <w:b w:val="0"/>
          <w:bCs/>
          <w:szCs w:val="22"/>
        </w:rPr>
        <w:t>4</w:t>
      </w:r>
    </w:p>
    <w:p w14:paraId="7F638546" w14:textId="77777777" w:rsidR="00FC534B" w:rsidRPr="005449AD" w:rsidRDefault="00FC534B" w:rsidP="00F52B7A">
      <w:pPr>
        <w:pStyle w:val="IndexHeading1"/>
        <w:spacing w:after="0" w:line="240" w:lineRule="atLeast"/>
        <w:outlineLvl w:val="0"/>
        <w:rPr>
          <w:szCs w:val="22"/>
        </w:rPr>
      </w:pPr>
    </w:p>
    <w:sectPr w:rsidR="00FC534B" w:rsidRPr="005449AD" w:rsidSect="00154386">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1F2ED" w14:textId="77777777" w:rsidR="002E44E3" w:rsidRDefault="002E44E3" w:rsidP="00E52223">
      <w:pPr>
        <w:pStyle w:val="ASSETS"/>
        <w:rPr>
          <w:rFonts w:cs="Book Antiqua"/>
          <w:cs/>
        </w:rPr>
      </w:pPr>
      <w:r>
        <w:separator/>
      </w:r>
    </w:p>
  </w:endnote>
  <w:endnote w:type="continuationSeparator" w:id="0">
    <w:p w14:paraId="76EEADD6" w14:textId="77777777" w:rsidR="002E44E3" w:rsidRDefault="002E44E3" w:rsidP="00E52223">
      <w:pPr>
        <w:pStyle w:val="ASSETS"/>
        <w:rPr>
          <w:rFonts w:cs="Book Antiqua"/>
          <w:cs/>
        </w:rPr>
      </w:pPr>
      <w:r>
        <w:continuationSeparator/>
      </w:r>
    </w:p>
  </w:endnote>
  <w:endnote w:type="continuationNotice" w:id="1">
    <w:p w14:paraId="51CB3EFA" w14:textId="77777777" w:rsidR="002E44E3" w:rsidRDefault="002E44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A227C" w14:textId="0ABF7A8F"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6695382"/>
      <w:docPartObj>
        <w:docPartGallery w:val="Page Numbers (Bottom of Page)"/>
        <w:docPartUnique/>
      </w:docPartObj>
    </w:sdtPr>
    <w:sdtEndPr>
      <w:rPr>
        <w:rFonts w:asciiTheme="majorBidi" w:hAnsiTheme="majorBidi" w:cstheme="majorBidi"/>
        <w:noProof/>
        <w:sz w:val="30"/>
        <w:szCs w:val="30"/>
      </w:rPr>
    </w:sdtEndPr>
    <w:sdtContent>
      <w:p w14:paraId="1434B5DA" w14:textId="0A3C172F" w:rsidR="00EC7FE2" w:rsidRPr="00EC7FE2" w:rsidRDefault="00EC7FE2">
        <w:pPr>
          <w:pStyle w:val="Footer"/>
          <w:jc w:val="center"/>
          <w:rPr>
            <w:rFonts w:asciiTheme="majorBidi" w:hAnsiTheme="majorBidi" w:cstheme="majorBidi"/>
            <w:sz w:val="30"/>
            <w:szCs w:val="30"/>
          </w:rPr>
        </w:pPr>
        <w:r w:rsidRPr="00EC7FE2">
          <w:rPr>
            <w:rFonts w:asciiTheme="majorBidi" w:hAnsiTheme="majorBidi" w:cstheme="majorBidi"/>
            <w:sz w:val="30"/>
            <w:szCs w:val="30"/>
          </w:rPr>
          <w:fldChar w:fldCharType="begin"/>
        </w:r>
        <w:r w:rsidRPr="00EC7FE2">
          <w:rPr>
            <w:rFonts w:asciiTheme="majorBidi" w:hAnsiTheme="majorBidi" w:cstheme="majorBidi"/>
            <w:sz w:val="30"/>
            <w:szCs w:val="30"/>
          </w:rPr>
          <w:instrText xml:space="preserve"> PAGE   \* MERGEFORMAT </w:instrText>
        </w:r>
        <w:r w:rsidRPr="00EC7FE2">
          <w:rPr>
            <w:rFonts w:asciiTheme="majorBidi" w:hAnsiTheme="majorBidi" w:cstheme="majorBidi"/>
            <w:sz w:val="30"/>
            <w:szCs w:val="30"/>
          </w:rPr>
          <w:fldChar w:fldCharType="separate"/>
        </w:r>
        <w:r w:rsidRPr="00EC7FE2">
          <w:rPr>
            <w:rFonts w:asciiTheme="majorBidi" w:hAnsiTheme="majorBidi" w:cstheme="majorBidi"/>
            <w:noProof/>
            <w:sz w:val="30"/>
            <w:szCs w:val="30"/>
          </w:rPr>
          <w:t>2</w:t>
        </w:r>
        <w:r w:rsidRPr="00EC7FE2">
          <w:rPr>
            <w:rFonts w:asciiTheme="majorBidi" w:hAnsiTheme="majorBidi" w:cstheme="majorBidi"/>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66B0D" w14:textId="399F8D7E" w:rsidR="00566D49" w:rsidRPr="008D1C6C" w:rsidRDefault="00566D49" w:rsidP="008D1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27C47" w14:textId="77777777" w:rsidR="002E44E3" w:rsidRDefault="002E44E3" w:rsidP="00E52223">
      <w:pPr>
        <w:pStyle w:val="ASSETS"/>
        <w:rPr>
          <w:rFonts w:cs="Book Antiqua"/>
          <w:cs/>
        </w:rPr>
      </w:pPr>
      <w:r>
        <w:separator/>
      </w:r>
    </w:p>
  </w:footnote>
  <w:footnote w:type="continuationSeparator" w:id="0">
    <w:p w14:paraId="3EE774F9" w14:textId="77777777" w:rsidR="002E44E3" w:rsidRDefault="002E44E3" w:rsidP="00E52223">
      <w:pPr>
        <w:pStyle w:val="ASSETS"/>
        <w:rPr>
          <w:rFonts w:cs="Book Antiqua"/>
          <w:cs/>
        </w:rPr>
      </w:pPr>
      <w:r>
        <w:continuationSeparator/>
      </w:r>
    </w:p>
  </w:footnote>
  <w:footnote w:type="continuationNotice" w:id="1">
    <w:p w14:paraId="3D565485" w14:textId="77777777" w:rsidR="002E44E3" w:rsidRDefault="002E44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3DB4E" w14:textId="40F43193"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31E9B48" w14:textId="783812E9"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3A7B4B" w14:textId="5098AF75"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C8FF2B9" w14:textId="095F672C"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5ACCC" w14:textId="70C2CF38"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9491A0" w14:textId="6AA391B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01B3883" w14:textId="4F53B130"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8C14FBC" w14:textId="0B1CBC3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6D2015" w14:textId="3D74B5D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1720999" w14:textId="4EE7076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013C593" w14:textId="618F52FF"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6FDC20" w14:textId="285C8926"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064243" w14:textId="77777777" w:rsidR="00980ACA" w:rsidRDefault="00980ACA"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B933686" w14:textId="77777777" w:rsidR="008D1C6C" w:rsidRPr="00980ACA" w:rsidRDefault="008D1C6C" w:rsidP="00980A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A1BAE" w14:textId="77777777" w:rsidR="00566D49" w:rsidRDefault="00566D49"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0964ADAB" w14:textId="77777777" w:rsidR="00566D49" w:rsidRDefault="00566D49"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566D49" w:rsidRDefault="00566D49"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566D49" w:rsidRDefault="00566D49" w:rsidP="002537F7">
    <w:pPr>
      <w:pStyle w:val="acctmainheading"/>
      <w:tabs>
        <w:tab w:val="left" w:pos="90"/>
        <w:tab w:val="left" w:pos="360"/>
        <w:tab w:val="left" w:pos="810"/>
      </w:tabs>
      <w:spacing w:after="0" w:line="280" w:lineRule="atLeast"/>
      <w:rPr>
        <w:sz w:val="24"/>
        <w:szCs w:val="24"/>
      </w:rPr>
    </w:pPr>
  </w:p>
  <w:p w14:paraId="5989E8FF" w14:textId="77777777" w:rsidR="00566D49" w:rsidRDefault="00566D49"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DC09F" w14:textId="77777777" w:rsidR="00566D49" w:rsidRPr="00461DE2" w:rsidRDefault="00566D49" w:rsidP="006F02B7">
    <w:pPr>
      <w:pStyle w:val="acctmainheading"/>
      <w:tabs>
        <w:tab w:val="left" w:pos="90"/>
        <w:tab w:val="left" w:pos="360"/>
      </w:tabs>
      <w:spacing w:after="0" w:line="280" w:lineRule="atLeast"/>
      <w:rPr>
        <w:b w:val="0"/>
        <w:bCs/>
        <w:szCs w:val="28"/>
      </w:rPr>
    </w:pPr>
  </w:p>
  <w:p w14:paraId="2F0348D0" w14:textId="77777777" w:rsidR="00566D49" w:rsidRDefault="00566D49" w:rsidP="00AB2A60">
    <w:pPr>
      <w:pStyle w:val="acctmainheading"/>
      <w:spacing w:after="0" w:line="280" w:lineRule="atLeast"/>
      <w:rPr>
        <w:b w:val="0"/>
        <w:bCs/>
        <w:szCs w:val="28"/>
      </w:rPr>
    </w:pPr>
  </w:p>
  <w:p w14:paraId="29ADA4E8" w14:textId="77777777" w:rsidR="00461DE2" w:rsidRDefault="00461DE2" w:rsidP="00AB2A60">
    <w:pPr>
      <w:pStyle w:val="acctmainheading"/>
      <w:spacing w:after="0" w:line="280" w:lineRule="atLeast"/>
      <w:rPr>
        <w:b w:val="0"/>
        <w:bCs/>
        <w:szCs w:val="28"/>
      </w:rPr>
    </w:pPr>
  </w:p>
  <w:p w14:paraId="511C84E3" w14:textId="77777777" w:rsidR="00461DE2" w:rsidRDefault="00461DE2" w:rsidP="00AB2A60">
    <w:pPr>
      <w:pStyle w:val="acctmainheading"/>
      <w:spacing w:after="0" w:line="280" w:lineRule="atLeast"/>
      <w:rPr>
        <w:b w:val="0"/>
        <w:bCs/>
        <w:szCs w:val="28"/>
      </w:rPr>
    </w:pPr>
  </w:p>
  <w:p w14:paraId="281055D7" w14:textId="77777777" w:rsidR="00461DE2" w:rsidRDefault="00461DE2" w:rsidP="00AB2A60">
    <w:pPr>
      <w:pStyle w:val="acctmainheading"/>
      <w:spacing w:after="0" w:line="280" w:lineRule="atLeast"/>
      <w:rPr>
        <w:b w:val="0"/>
        <w:bCs/>
        <w:szCs w:val="28"/>
      </w:rPr>
    </w:pPr>
  </w:p>
  <w:p w14:paraId="14CA77B7" w14:textId="77777777" w:rsidR="00461DE2" w:rsidRDefault="00461DE2" w:rsidP="00AB2A60">
    <w:pPr>
      <w:pStyle w:val="acctmainheading"/>
      <w:spacing w:after="0" w:line="280" w:lineRule="atLeast"/>
      <w:rPr>
        <w:b w:val="0"/>
        <w:bCs/>
        <w:szCs w:val="28"/>
      </w:rPr>
    </w:pPr>
  </w:p>
  <w:p w14:paraId="06B21254" w14:textId="77777777" w:rsidR="00461DE2" w:rsidRDefault="00461DE2" w:rsidP="00AB2A60">
    <w:pPr>
      <w:pStyle w:val="acctmainheading"/>
      <w:spacing w:after="0" w:line="280" w:lineRule="atLeast"/>
      <w:rPr>
        <w:b w:val="0"/>
        <w:bCs/>
        <w:szCs w:val="28"/>
      </w:rPr>
    </w:pPr>
  </w:p>
  <w:p w14:paraId="5E0A29A6" w14:textId="77777777" w:rsidR="00461DE2" w:rsidRDefault="00461DE2" w:rsidP="00AB2A60">
    <w:pPr>
      <w:pStyle w:val="acctmainheading"/>
      <w:spacing w:after="0" w:line="280" w:lineRule="atLeast"/>
      <w:rPr>
        <w:b w:val="0"/>
        <w:bCs/>
        <w:szCs w:val="28"/>
      </w:rPr>
    </w:pPr>
  </w:p>
  <w:p w14:paraId="7E96A0A1" w14:textId="77777777" w:rsidR="00461DE2" w:rsidRDefault="00461DE2" w:rsidP="00AB2A60">
    <w:pPr>
      <w:pStyle w:val="acctmainheading"/>
      <w:spacing w:after="0" w:line="280" w:lineRule="atLeast"/>
      <w:rPr>
        <w:b w:val="0"/>
        <w:bCs/>
        <w:szCs w:val="28"/>
      </w:rPr>
    </w:pPr>
  </w:p>
  <w:p w14:paraId="6F6EFE96" w14:textId="77777777" w:rsidR="00461DE2" w:rsidRDefault="00461DE2" w:rsidP="00AB2A60">
    <w:pPr>
      <w:pStyle w:val="acctmainheading"/>
      <w:spacing w:after="0" w:line="280" w:lineRule="atLeast"/>
      <w:rPr>
        <w:b w:val="0"/>
        <w:bCs/>
        <w:szCs w:val="28"/>
      </w:rPr>
    </w:pPr>
  </w:p>
  <w:p w14:paraId="2820B479" w14:textId="77777777" w:rsidR="00461DE2" w:rsidRDefault="00461DE2" w:rsidP="00AB2A60">
    <w:pPr>
      <w:pStyle w:val="acctmainheading"/>
      <w:spacing w:after="0" w:line="280" w:lineRule="atLeast"/>
      <w:rPr>
        <w:b w:val="0"/>
        <w:bCs/>
        <w:szCs w:val="28"/>
      </w:rPr>
    </w:pPr>
  </w:p>
  <w:p w14:paraId="7BEA8435" w14:textId="77777777" w:rsidR="00461DE2" w:rsidRPr="00461DE2" w:rsidRDefault="00461DE2" w:rsidP="00AB2A60">
    <w:pPr>
      <w:pStyle w:val="acctmainheading"/>
      <w:spacing w:after="0" w:line="28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3D722D3"/>
    <w:multiLevelType w:val="hybridMultilevel"/>
    <w:tmpl w:val="FFFFFFFF"/>
    <w:lvl w:ilvl="0" w:tplc="F690BA12">
      <w:start w:val="1"/>
      <w:numFmt w:val="bullet"/>
      <w:lvlText w:val="-"/>
      <w:lvlJc w:val="left"/>
      <w:pPr>
        <w:ind w:left="720" w:hanging="360"/>
      </w:pPr>
      <w:rPr>
        <w:rFonts w:ascii="Aptos" w:hAnsi="Aptos" w:hint="default"/>
      </w:rPr>
    </w:lvl>
    <w:lvl w:ilvl="1" w:tplc="B2AE4B36">
      <w:start w:val="1"/>
      <w:numFmt w:val="bullet"/>
      <w:lvlText w:val="o"/>
      <w:lvlJc w:val="left"/>
      <w:pPr>
        <w:ind w:left="1440" w:hanging="360"/>
      </w:pPr>
      <w:rPr>
        <w:rFonts w:ascii="Courier New" w:hAnsi="Courier New" w:hint="default"/>
      </w:rPr>
    </w:lvl>
    <w:lvl w:ilvl="2" w:tplc="CBB459B6">
      <w:start w:val="1"/>
      <w:numFmt w:val="bullet"/>
      <w:lvlText w:val=""/>
      <w:lvlJc w:val="left"/>
      <w:pPr>
        <w:ind w:left="2160" w:hanging="360"/>
      </w:pPr>
      <w:rPr>
        <w:rFonts w:ascii="Wingdings" w:hAnsi="Wingdings" w:hint="default"/>
      </w:rPr>
    </w:lvl>
    <w:lvl w:ilvl="3" w:tplc="08F6425E">
      <w:start w:val="1"/>
      <w:numFmt w:val="bullet"/>
      <w:lvlText w:val=""/>
      <w:lvlJc w:val="left"/>
      <w:pPr>
        <w:ind w:left="2880" w:hanging="360"/>
      </w:pPr>
      <w:rPr>
        <w:rFonts w:ascii="Symbol" w:hAnsi="Symbol" w:hint="default"/>
      </w:rPr>
    </w:lvl>
    <w:lvl w:ilvl="4" w:tplc="5C9AE258">
      <w:start w:val="1"/>
      <w:numFmt w:val="bullet"/>
      <w:lvlText w:val="o"/>
      <w:lvlJc w:val="left"/>
      <w:pPr>
        <w:ind w:left="3600" w:hanging="360"/>
      </w:pPr>
      <w:rPr>
        <w:rFonts w:ascii="Courier New" w:hAnsi="Courier New" w:hint="default"/>
      </w:rPr>
    </w:lvl>
    <w:lvl w:ilvl="5" w:tplc="F67ED06C">
      <w:start w:val="1"/>
      <w:numFmt w:val="bullet"/>
      <w:lvlText w:val=""/>
      <w:lvlJc w:val="left"/>
      <w:pPr>
        <w:ind w:left="4320" w:hanging="360"/>
      </w:pPr>
      <w:rPr>
        <w:rFonts w:ascii="Wingdings" w:hAnsi="Wingdings" w:hint="default"/>
      </w:rPr>
    </w:lvl>
    <w:lvl w:ilvl="6" w:tplc="76ECA4A4">
      <w:start w:val="1"/>
      <w:numFmt w:val="bullet"/>
      <w:lvlText w:val=""/>
      <w:lvlJc w:val="left"/>
      <w:pPr>
        <w:ind w:left="5040" w:hanging="360"/>
      </w:pPr>
      <w:rPr>
        <w:rFonts w:ascii="Symbol" w:hAnsi="Symbol" w:hint="default"/>
      </w:rPr>
    </w:lvl>
    <w:lvl w:ilvl="7" w:tplc="B4CC6FC2">
      <w:start w:val="1"/>
      <w:numFmt w:val="bullet"/>
      <w:lvlText w:val="o"/>
      <w:lvlJc w:val="left"/>
      <w:pPr>
        <w:ind w:left="5760" w:hanging="360"/>
      </w:pPr>
      <w:rPr>
        <w:rFonts w:ascii="Courier New" w:hAnsi="Courier New" w:hint="default"/>
      </w:rPr>
    </w:lvl>
    <w:lvl w:ilvl="8" w:tplc="E9CA6EF4">
      <w:start w:val="1"/>
      <w:numFmt w:val="bullet"/>
      <w:lvlText w:val=""/>
      <w:lvlJc w:val="left"/>
      <w:pPr>
        <w:ind w:left="6480" w:hanging="360"/>
      </w:pPr>
      <w:rPr>
        <w:rFonts w:ascii="Wingdings" w:hAnsi="Wingdings" w:hint="default"/>
      </w:rPr>
    </w:lvl>
  </w:abstractNum>
  <w:abstractNum w:abstractNumId="17" w15:restartNumberingAfterBreak="0">
    <w:nsid w:val="393A8DC7"/>
    <w:multiLevelType w:val="hybridMultilevel"/>
    <w:tmpl w:val="FFFFFFFF"/>
    <w:lvl w:ilvl="0" w:tplc="6BD43B5C">
      <w:start w:val="1"/>
      <w:numFmt w:val="bullet"/>
      <w:lvlText w:val="-"/>
      <w:lvlJc w:val="left"/>
      <w:pPr>
        <w:ind w:left="720" w:hanging="360"/>
      </w:pPr>
      <w:rPr>
        <w:rFonts w:ascii="Aptos" w:hAnsi="Aptos" w:hint="default"/>
      </w:rPr>
    </w:lvl>
    <w:lvl w:ilvl="1" w:tplc="9E9AE52C">
      <w:start w:val="1"/>
      <w:numFmt w:val="bullet"/>
      <w:lvlText w:val="o"/>
      <w:lvlJc w:val="left"/>
      <w:pPr>
        <w:ind w:left="1440" w:hanging="360"/>
      </w:pPr>
      <w:rPr>
        <w:rFonts w:ascii="Courier New" w:hAnsi="Courier New" w:hint="default"/>
      </w:rPr>
    </w:lvl>
    <w:lvl w:ilvl="2" w:tplc="69EAAABE">
      <w:start w:val="1"/>
      <w:numFmt w:val="bullet"/>
      <w:lvlText w:val=""/>
      <w:lvlJc w:val="left"/>
      <w:pPr>
        <w:ind w:left="2160" w:hanging="360"/>
      </w:pPr>
      <w:rPr>
        <w:rFonts w:ascii="Wingdings" w:hAnsi="Wingdings" w:hint="default"/>
      </w:rPr>
    </w:lvl>
    <w:lvl w:ilvl="3" w:tplc="DFE888B6">
      <w:start w:val="1"/>
      <w:numFmt w:val="bullet"/>
      <w:lvlText w:val=""/>
      <w:lvlJc w:val="left"/>
      <w:pPr>
        <w:ind w:left="2880" w:hanging="360"/>
      </w:pPr>
      <w:rPr>
        <w:rFonts w:ascii="Symbol" w:hAnsi="Symbol" w:hint="default"/>
      </w:rPr>
    </w:lvl>
    <w:lvl w:ilvl="4" w:tplc="5686A6CC">
      <w:start w:val="1"/>
      <w:numFmt w:val="bullet"/>
      <w:lvlText w:val="o"/>
      <w:lvlJc w:val="left"/>
      <w:pPr>
        <w:ind w:left="3600" w:hanging="360"/>
      </w:pPr>
      <w:rPr>
        <w:rFonts w:ascii="Courier New" w:hAnsi="Courier New" w:hint="default"/>
      </w:rPr>
    </w:lvl>
    <w:lvl w:ilvl="5" w:tplc="6E705314">
      <w:start w:val="1"/>
      <w:numFmt w:val="bullet"/>
      <w:lvlText w:val=""/>
      <w:lvlJc w:val="left"/>
      <w:pPr>
        <w:ind w:left="4320" w:hanging="360"/>
      </w:pPr>
      <w:rPr>
        <w:rFonts w:ascii="Wingdings" w:hAnsi="Wingdings" w:hint="default"/>
      </w:rPr>
    </w:lvl>
    <w:lvl w:ilvl="6" w:tplc="9BC8B91E">
      <w:start w:val="1"/>
      <w:numFmt w:val="bullet"/>
      <w:lvlText w:val=""/>
      <w:lvlJc w:val="left"/>
      <w:pPr>
        <w:ind w:left="5040" w:hanging="360"/>
      </w:pPr>
      <w:rPr>
        <w:rFonts w:ascii="Symbol" w:hAnsi="Symbol" w:hint="default"/>
      </w:rPr>
    </w:lvl>
    <w:lvl w:ilvl="7" w:tplc="4030EF62">
      <w:start w:val="1"/>
      <w:numFmt w:val="bullet"/>
      <w:lvlText w:val="o"/>
      <w:lvlJc w:val="left"/>
      <w:pPr>
        <w:ind w:left="5760" w:hanging="360"/>
      </w:pPr>
      <w:rPr>
        <w:rFonts w:ascii="Courier New" w:hAnsi="Courier New" w:hint="default"/>
      </w:rPr>
    </w:lvl>
    <w:lvl w:ilvl="8" w:tplc="1DB02F66">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6B4313"/>
    <w:multiLevelType w:val="multilevel"/>
    <w:tmpl w:val="D164A57A"/>
    <w:lvl w:ilvl="0">
      <w:start w:val="1"/>
      <w:numFmt w:val="decimal"/>
      <w:lvlText w:val="%1"/>
      <w:lvlJc w:val="left"/>
      <w:pPr>
        <w:tabs>
          <w:tab w:val="num" w:pos="4750"/>
        </w:tabs>
        <w:ind w:left="4750" w:hanging="340"/>
      </w:pPr>
      <w:rPr>
        <w:rFonts w:ascii="Times New Roman" w:hAnsi="Times New Roman" w:cs="Times New Roman"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14764616">
    <w:abstractNumId w:val="17"/>
  </w:num>
  <w:num w:numId="2" w16cid:durableId="838276584">
    <w:abstractNumId w:val="16"/>
  </w:num>
  <w:num w:numId="3" w16cid:durableId="1200126204">
    <w:abstractNumId w:val="6"/>
  </w:num>
  <w:num w:numId="4" w16cid:durableId="1342313605">
    <w:abstractNumId w:val="5"/>
  </w:num>
  <w:num w:numId="5" w16cid:durableId="1644115290">
    <w:abstractNumId w:val="9"/>
  </w:num>
  <w:num w:numId="6" w16cid:durableId="1797598158">
    <w:abstractNumId w:val="7"/>
  </w:num>
  <w:num w:numId="7" w16cid:durableId="1205287491">
    <w:abstractNumId w:val="8"/>
  </w:num>
  <w:num w:numId="8" w16cid:durableId="474760302">
    <w:abstractNumId w:val="3"/>
  </w:num>
  <w:num w:numId="9" w16cid:durableId="1188325070">
    <w:abstractNumId w:val="2"/>
  </w:num>
  <w:num w:numId="10" w16cid:durableId="2089423157">
    <w:abstractNumId w:val="0"/>
  </w:num>
  <w:num w:numId="11" w16cid:durableId="1716613730">
    <w:abstractNumId w:val="1"/>
  </w:num>
  <w:num w:numId="12" w16cid:durableId="1832672880">
    <w:abstractNumId w:val="4"/>
  </w:num>
  <w:num w:numId="13" w16cid:durableId="1974017255">
    <w:abstractNumId w:val="18"/>
  </w:num>
  <w:num w:numId="14" w16cid:durableId="695738632">
    <w:abstractNumId w:val="14"/>
  </w:num>
  <w:num w:numId="15" w16cid:durableId="239365821">
    <w:abstractNumId w:val="24"/>
  </w:num>
  <w:num w:numId="16" w16cid:durableId="948856231">
    <w:abstractNumId w:val="15"/>
  </w:num>
  <w:num w:numId="17" w16cid:durableId="657343531">
    <w:abstractNumId w:val="19"/>
  </w:num>
  <w:num w:numId="18" w16cid:durableId="1812558214">
    <w:abstractNumId w:val="12"/>
  </w:num>
  <w:num w:numId="19" w16cid:durableId="1153063130">
    <w:abstractNumId w:val="26"/>
  </w:num>
  <w:num w:numId="20" w16cid:durableId="1552302209">
    <w:abstractNumId w:val="27"/>
  </w:num>
  <w:num w:numId="21" w16cid:durableId="1144586379">
    <w:abstractNumId w:val="23"/>
  </w:num>
  <w:num w:numId="22" w16cid:durableId="2053773616">
    <w:abstractNumId w:val="20"/>
  </w:num>
  <w:num w:numId="23" w16cid:durableId="1684088401">
    <w:abstractNumId w:val="22"/>
  </w:num>
  <w:num w:numId="24" w16cid:durableId="259065263">
    <w:abstractNumId w:val="28"/>
  </w:num>
  <w:num w:numId="25" w16cid:durableId="425273165">
    <w:abstractNumId w:val="13"/>
  </w:num>
  <w:num w:numId="26" w16cid:durableId="304092080">
    <w:abstractNumId w:val="21"/>
  </w:num>
  <w:num w:numId="27" w16cid:durableId="1842617451">
    <w:abstractNumId w:val="11"/>
  </w:num>
  <w:num w:numId="28" w16cid:durableId="1157846191">
    <w:abstractNumId w:val="15"/>
  </w:num>
  <w:num w:numId="29" w16cid:durableId="559369146">
    <w:abstractNumId w:val="25"/>
  </w:num>
  <w:num w:numId="30" w16cid:durableId="986931792">
    <w:abstractNumId w:val="15"/>
  </w:num>
  <w:num w:numId="31" w16cid:durableId="1082995670">
    <w:abstractNumId w:val="15"/>
  </w:num>
  <w:num w:numId="32"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0F03"/>
    <w:rsid w:val="00001083"/>
    <w:rsid w:val="000016B8"/>
    <w:rsid w:val="00002505"/>
    <w:rsid w:val="0000288D"/>
    <w:rsid w:val="00002F36"/>
    <w:rsid w:val="00003174"/>
    <w:rsid w:val="00003600"/>
    <w:rsid w:val="00003B2F"/>
    <w:rsid w:val="00003C88"/>
    <w:rsid w:val="00003EF3"/>
    <w:rsid w:val="00003F79"/>
    <w:rsid w:val="00004476"/>
    <w:rsid w:val="00005200"/>
    <w:rsid w:val="00005440"/>
    <w:rsid w:val="0000566F"/>
    <w:rsid w:val="00005A1C"/>
    <w:rsid w:val="00005BDA"/>
    <w:rsid w:val="00005CCE"/>
    <w:rsid w:val="00005F24"/>
    <w:rsid w:val="00005FBD"/>
    <w:rsid w:val="00005FC8"/>
    <w:rsid w:val="00006CE4"/>
    <w:rsid w:val="00006FCF"/>
    <w:rsid w:val="00007150"/>
    <w:rsid w:val="00007289"/>
    <w:rsid w:val="00007726"/>
    <w:rsid w:val="000077DD"/>
    <w:rsid w:val="00007AF3"/>
    <w:rsid w:val="00007BAA"/>
    <w:rsid w:val="000100E1"/>
    <w:rsid w:val="0001037C"/>
    <w:rsid w:val="0001057F"/>
    <w:rsid w:val="0001092F"/>
    <w:rsid w:val="00010955"/>
    <w:rsid w:val="0001095A"/>
    <w:rsid w:val="00010DE2"/>
    <w:rsid w:val="0001183F"/>
    <w:rsid w:val="00011E02"/>
    <w:rsid w:val="00011F2C"/>
    <w:rsid w:val="0001209E"/>
    <w:rsid w:val="00012297"/>
    <w:rsid w:val="000126D3"/>
    <w:rsid w:val="000128E0"/>
    <w:rsid w:val="0001350E"/>
    <w:rsid w:val="0001384F"/>
    <w:rsid w:val="00014106"/>
    <w:rsid w:val="000141E7"/>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6F"/>
    <w:rsid w:val="000178B5"/>
    <w:rsid w:val="000203E8"/>
    <w:rsid w:val="00020EAE"/>
    <w:rsid w:val="00020EE7"/>
    <w:rsid w:val="00020FCB"/>
    <w:rsid w:val="00021AB5"/>
    <w:rsid w:val="00021E47"/>
    <w:rsid w:val="000221A5"/>
    <w:rsid w:val="00022620"/>
    <w:rsid w:val="000227C3"/>
    <w:rsid w:val="0002297A"/>
    <w:rsid w:val="000229EA"/>
    <w:rsid w:val="00022F48"/>
    <w:rsid w:val="0002352C"/>
    <w:rsid w:val="0002359F"/>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27942"/>
    <w:rsid w:val="00027E21"/>
    <w:rsid w:val="00030188"/>
    <w:rsid w:val="0003056F"/>
    <w:rsid w:val="000305AD"/>
    <w:rsid w:val="000307EB"/>
    <w:rsid w:val="00030894"/>
    <w:rsid w:val="00031226"/>
    <w:rsid w:val="00031ACA"/>
    <w:rsid w:val="00031B14"/>
    <w:rsid w:val="00031B49"/>
    <w:rsid w:val="00031C2A"/>
    <w:rsid w:val="00031F98"/>
    <w:rsid w:val="000324F0"/>
    <w:rsid w:val="00032698"/>
    <w:rsid w:val="00032741"/>
    <w:rsid w:val="00032E02"/>
    <w:rsid w:val="00032F53"/>
    <w:rsid w:val="000330E0"/>
    <w:rsid w:val="000331E4"/>
    <w:rsid w:val="00033CE2"/>
    <w:rsid w:val="000342E2"/>
    <w:rsid w:val="000345C3"/>
    <w:rsid w:val="0003527D"/>
    <w:rsid w:val="0003547C"/>
    <w:rsid w:val="00035952"/>
    <w:rsid w:val="00035962"/>
    <w:rsid w:val="00035A3F"/>
    <w:rsid w:val="0003614A"/>
    <w:rsid w:val="0003618D"/>
    <w:rsid w:val="000362DA"/>
    <w:rsid w:val="00036773"/>
    <w:rsid w:val="00036A69"/>
    <w:rsid w:val="00036D43"/>
    <w:rsid w:val="00036D4E"/>
    <w:rsid w:val="00037172"/>
    <w:rsid w:val="0003767E"/>
    <w:rsid w:val="00040036"/>
    <w:rsid w:val="0004078F"/>
    <w:rsid w:val="00040804"/>
    <w:rsid w:val="00040BEB"/>
    <w:rsid w:val="00040DA4"/>
    <w:rsid w:val="00040F98"/>
    <w:rsid w:val="0004197E"/>
    <w:rsid w:val="000419E9"/>
    <w:rsid w:val="00041AF9"/>
    <w:rsid w:val="0004290E"/>
    <w:rsid w:val="00043278"/>
    <w:rsid w:val="000436FF"/>
    <w:rsid w:val="00043F7E"/>
    <w:rsid w:val="00044109"/>
    <w:rsid w:val="00044376"/>
    <w:rsid w:val="000443D8"/>
    <w:rsid w:val="0004473E"/>
    <w:rsid w:val="0004475C"/>
    <w:rsid w:val="00044822"/>
    <w:rsid w:val="00044880"/>
    <w:rsid w:val="00045862"/>
    <w:rsid w:val="000459EB"/>
    <w:rsid w:val="00045F4E"/>
    <w:rsid w:val="000461A5"/>
    <w:rsid w:val="0004638C"/>
    <w:rsid w:val="00046435"/>
    <w:rsid w:val="00046693"/>
    <w:rsid w:val="00046924"/>
    <w:rsid w:val="00046D99"/>
    <w:rsid w:val="00046E6A"/>
    <w:rsid w:val="00047112"/>
    <w:rsid w:val="00047317"/>
    <w:rsid w:val="000474AB"/>
    <w:rsid w:val="000501AC"/>
    <w:rsid w:val="00050543"/>
    <w:rsid w:val="0005090C"/>
    <w:rsid w:val="000517C5"/>
    <w:rsid w:val="00051834"/>
    <w:rsid w:val="00051E3F"/>
    <w:rsid w:val="00052092"/>
    <w:rsid w:val="00052BC6"/>
    <w:rsid w:val="000530B6"/>
    <w:rsid w:val="000534C6"/>
    <w:rsid w:val="00053B5B"/>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6B5"/>
    <w:rsid w:val="00060B7D"/>
    <w:rsid w:val="00060C2C"/>
    <w:rsid w:val="00061978"/>
    <w:rsid w:val="000623E3"/>
    <w:rsid w:val="0006256C"/>
    <w:rsid w:val="000628A3"/>
    <w:rsid w:val="00062971"/>
    <w:rsid w:val="00062A3B"/>
    <w:rsid w:val="000637AA"/>
    <w:rsid w:val="00064048"/>
    <w:rsid w:val="00064077"/>
    <w:rsid w:val="00064308"/>
    <w:rsid w:val="0006435F"/>
    <w:rsid w:val="000648F2"/>
    <w:rsid w:val="00064912"/>
    <w:rsid w:val="00064B91"/>
    <w:rsid w:val="00065269"/>
    <w:rsid w:val="000656CB"/>
    <w:rsid w:val="00065753"/>
    <w:rsid w:val="0006599D"/>
    <w:rsid w:val="00065DF1"/>
    <w:rsid w:val="00066008"/>
    <w:rsid w:val="000662C3"/>
    <w:rsid w:val="00066969"/>
    <w:rsid w:val="00066A85"/>
    <w:rsid w:val="00066C8C"/>
    <w:rsid w:val="00067167"/>
    <w:rsid w:val="000675EE"/>
    <w:rsid w:val="00067729"/>
    <w:rsid w:val="00067732"/>
    <w:rsid w:val="00067E24"/>
    <w:rsid w:val="00070007"/>
    <w:rsid w:val="000701E5"/>
    <w:rsid w:val="00070218"/>
    <w:rsid w:val="00070881"/>
    <w:rsid w:val="00070B89"/>
    <w:rsid w:val="00070F20"/>
    <w:rsid w:val="00071668"/>
    <w:rsid w:val="00071D86"/>
    <w:rsid w:val="00071DAE"/>
    <w:rsid w:val="00072A83"/>
    <w:rsid w:val="00072DFD"/>
    <w:rsid w:val="00072E76"/>
    <w:rsid w:val="00072E87"/>
    <w:rsid w:val="00072F26"/>
    <w:rsid w:val="00073143"/>
    <w:rsid w:val="00073338"/>
    <w:rsid w:val="000734AC"/>
    <w:rsid w:val="00073529"/>
    <w:rsid w:val="00073598"/>
    <w:rsid w:val="00073638"/>
    <w:rsid w:val="00073797"/>
    <w:rsid w:val="00073804"/>
    <w:rsid w:val="00073D95"/>
    <w:rsid w:val="00073DF9"/>
    <w:rsid w:val="00073F16"/>
    <w:rsid w:val="00073FF3"/>
    <w:rsid w:val="00074251"/>
    <w:rsid w:val="000744AA"/>
    <w:rsid w:val="00074754"/>
    <w:rsid w:val="00074D37"/>
    <w:rsid w:val="0007501E"/>
    <w:rsid w:val="00075180"/>
    <w:rsid w:val="00075D41"/>
    <w:rsid w:val="00075DEF"/>
    <w:rsid w:val="00075FBE"/>
    <w:rsid w:val="0007615D"/>
    <w:rsid w:val="0007617B"/>
    <w:rsid w:val="000761DF"/>
    <w:rsid w:val="000764B3"/>
    <w:rsid w:val="00076F9F"/>
    <w:rsid w:val="000770AF"/>
    <w:rsid w:val="0007723F"/>
    <w:rsid w:val="00077DD0"/>
    <w:rsid w:val="00080B5A"/>
    <w:rsid w:val="00080B65"/>
    <w:rsid w:val="00080FB6"/>
    <w:rsid w:val="000812D7"/>
    <w:rsid w:val="00081A12"/>
    <w:rsid w:val="00081A5E"/>
    <w:rsid w:val="00081E08"/>
    <w:rsid w:val="00082067"/>
    <w:rsid w:val="00082497"/>
    <w:rsid w:val="0008298A"/>
    <w:rsid w:val="00083257"/>
    <w:rsid w:val="000837E9"/>
    <w:rsid w:val="00083953"/>
    <w:rsid w:val="00083D0F"/>
    <w:rsid w:val="00084BBB"/>
    <w:rsid w:val="00084DFC"/>
    <w:rsid w:val="000851A5"/>
    <w:rsid w:val="000851A9"/>
    <w:rsid w:val="000852F9"/>
    <w:rsid w:val="000854D9"/>
    <w:rsid w:val="00085743"/>
    <w:rsid w:val="00085F60"/>
    <w:rsid w:val="000860B2"/>
    <w:rsid w:val="00086123"/>
    <w:rsid w:val="000867F7"/>
    <w:rsid w:val="00086B6A"/>
    <w:rsid w:val="00086E14"/>
    <w:rsid w:val="00087285"/>
    <w:rsid w:val="00087442"/>
    <w:rsid w:val="00087677"/>
    <w:rsid w:val="00087CC0"/>
    <w:rsid w:val="00087FE3"/>
    <w:rsid w:val="000900FF"/>
    <w:rsid w:val="000903D6"/>
    <w:rsid w:val="000908E6"/>
    <w:rsid w:val="000909F2"/>
    <w:rsid w:val="00090A21"/>
    <w:rsid w:val="00090DC7"/>
    <w:rsid w:val="000913C8"/>
    <w:rsid w:val="00091479"/>
    <w:rsid w:val="0009197D"/>
    <w:rsid w:val="00091ADF"/>
    <w:rsid w:val="00091C22"/>
    <w:rsid w:val="000923AD"/>
    <w:rsid w:val="00092492"/>
    <w:rsid w:val="00092C61"/>
    <w:rsid w:val="0009328C"/>
    <w:rsid w:val="00093764"/>
    <w:rsid w:val="00093780"/>
    <w:rsid w:val="000938EC"/>
    <w:rsid w:val="00093A66"/>
    <w:rsid w:val="000946AF"/>
    <w:rsid w:val="0009531E"/>
    <w:rsid w:val="000953DE"/>
    <w:rsid w:val="00095622"/>
    <w:rsid w:val="000957E2"/>
    <w:rsid w:val="0009594F"/>
    <w:rsid w:val="00095D69"/>
    <w:rsid w:val="00096399"/>
    <w:rsid w:val="0009655B"/>
    <w:rsid w:val="00096E93"/>
    <w:rsid w:val="00096F62"/>
    <w:rsid w:val="0009705E"/>
    <w:rsid w:val="000972E6"/>
    <w:rsid w:val="00097C35"/>
    <w:rsid w:val="00097D23"/>
    <w:rsid w:val="00097E4C"/>
    <w:rsid w:val="000A060A"/>
    <w:rsid w:val="000A07EA"/>
    <w:rsid w:val="000A09F5"/>
    <w:rsid w:val="000A0A11"/>
    <w:rsid w:val="000A0F4F"/>
    <w:rsid w:val="000A14FC"/>
    <w:rsid w:val="000A1BED"/>
    <w:rsid w:val="000A1E80"/>
    <w:rsid w:val="000A21F8"/>
    <w:rsid w:val="000A234E"/>
    <w:rsid w:val="000A2640"/>
    <w:rsid w:val="000A28F0"/>
    <w:rsid w:val="000A2E7E"/>
    <w:rsid w:val="000A3067"/>
    <w:rsid w:val="000A3287"/>
    <w:rsid w:val="000A3481"/>
    <w:rsid w:val="000A3484"/>
    <w:rsid w:val="000A39EA"/>
    <w:rsid w:val="000A4139"/>
    <w:rsid w:val="000A414D"/>
    <w:rsid w:val="000A4325"/>
    <w:rsid w:val="000A4A01"/>
    <w:rsid w:val="000A57E2"/>
    <w:rsid w:val="000A6069"/>
    <w:rsid w:val="000A65A3"/>
    <w:rsid w:val="000A67DD"/>
    <w:rsid w:val="000A6F72"/>
    <w:rsid w:val="000A72BE"/>
    <w:rsid w:val="000A72CB"/>
    <w:rsid w:val="000A735F"/>
    <w:rsid w:val="000A7462"/>
    <w:rsid w:val="000A7672"/>
    <w:rsid w:val="000A7843"/>
    <w:rsid w:val="000B01B7"/>
    <w:rsid w:val="000B0D1E"/>
    <w:rsid w:val="000B1FB2"/>
    <w:rsid w:val="000B2308"/>
    <w:rsid w:val="000B26BD"/>
    <w:rsid w:val="000B28D1"/>
    <w:rsid w:val="000B2D2B"/>
    <w:rsid w:val="000B2D66"/>
    <w:rsid w:val="000B31EE"/>
    <w:rsid w:val="000B3B75"/>
    <w:rsid w:val="000B3E35"/>
    <w:rsid w:val="000B3F9D"/>
    <w:rsid w:val="000B462B"/>
    <w:rsid w:val="000B4B82"/>
    <w:rsid w:val="000B4FD4"/>
    <w:rsid w:val="000B5A78"/>
    <w:rsid w:val="000B6125"/>
    <w:rsid w:val="000B63A4"/>
    <w:rsid w:val="000B65EE"/>
    <w:rsid w:val="000B670A"/>
    <w:rsid w:val="000B6738"/>
    <w:rsid w:val="000B6F6C"/>
    <w:rsid w:val="000B6FD2"/>
    <w:rsid w:val="000B7005"/>
    <w:rsid w:val="000B7480"/>
    <w:rsid w:val="000B79BA"/>
    <w:rsid w:val="000C009B"/>
    <w:rsid w:val="000C013E"/>
    <w:rsid w:val="000C0391"/>
    <w:rsid w:val="000C04E2"/>
    <w:rsid w:val="000C0563"/>
    <w:rsid w:val="000C0818"/>
    <w:rsid w:val="000C08F3"/>
    <w:rsid w:val="000C12A0"/>
    <w:rsid w:val="000C190D"/>
    <w:rsid w:val="000C1B0D"/>
    <w:rsid w:val="000C1F96"/>
    <w:rsid w:val="000C231E"/>
    <w:rsid w:val="000C377E"/>
    <w:rsid w:val="000C3AA4"/>
    <w:rsid w:val="000C3B11"/>
    <w:rsid w:val="000C3F4D"/>
    <w:rsid w:val="000C4536"/>
    <w:rsid w:val="000C45D9"/>
    <w:rsid w:val="000C46FA"/>
    <w:rsid w:val="000C5049"/>
    <w:rsid w:val="000C52CC"/>
    <w:rsid w:val="000C56C0"/>
    <w:rsid w:val="000C57A9"/>
    <w:rsid w:val="000C5A23"/>
    <w:rsid w:val="000C5D9E"/>
    <w:rsid w:val="000C68FF"/>
    <w:rsid w:val="000C6C21"/>
    <w:rsid w:val="000C72CD"/>
    <w:rsid w:val="000C7714"/>
    <w:rsid w:val="000C7B9D"/>
    <w:rsid w:val="000C7CB2"/>
    <w:rsid w:val="000D0743"/>
    <w:rsid w:val="000D1109"/>
    <w:rsid w:val="000D11DD"/>
    <w:rsid w:val="000D1361"/>
    <w:rsid w:val="000D16A9"/>
    <w:rsid w:val="000D174B"/>
    <w:rsid w:val="000D1C55"/>
    <w:rsid w:val="000D202C"/>
    <w:rsid w:val="000D21E3"/>
    <w:rsid w:val="000D2C23"/>
    <w:rsid w:val="000D32CB"/>
    <w:rsid w:val="000D363D"/>
    <w:rsid w:val="000D40B6"/>
    <w:rsid w:val="000D42C5"/>
    <w:rsid w:val="000D4673"/>
    <w:rsid w:val="000D4818"/>
    <w:rsid w:val="000D4B86"/>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074"/>
    <w:rsid w:val="000E0208"/>
    <w:rsid w:val="000E0D06"/>
    <w:rsid w:val="000E0D6D"/>
    <w:rsid w:val="000E0F22"/>
    <w:rsid w:val="000E12BE"/>
    <w:rsid w:val="000E1385"/>
    <w:rsid w:val="000E1D82"/>
    <w:rsid w:val="000E292A"/>
    <w:rsid w:val="000E29DB"/>
    <w:rsid w:val="000E2E2D"/>
    <w:rsid w:val="000E3045"/>
    <w:rsid w:val="000E327D"/>
    <w:rsid w:val="000E3540"/>
    <w:rsid w:val="000E366E"/>
    <w:rsid w:val="000E36BA"/>
    <w:rsid w:val="000E3AD2"/>
    <w:rsid w:val="000E4485"/>
    <w:rsid w:val="000E456B"/>
    <w:rsid w:val="000E461F"/>
    <w:rsid w:val="000E4724"/>
    <w:rsid w:val="000E4944"/>
    <w:rsid w:val="000E4A38"/>
    <w:rsid w:val="000E4F5D"/>
    <w:rsid w:val="000E5960"/>
    <w:rsid w:val="000E5C4E"/>
    <w:rsid w:val="000E622A"/>
    <w:rsid w:val="000E680A"/>
    <w:rsid w:val="000E686B"/>
    <w:rsid w:val="000E780F"/>
    <w:rsid w:val="000E7877"/>
    <w:rsid w:val="000E7B16"/>
    <w:rsid w:val="000E7D03"/>
    <w:rsid w:val="000E7E49"/>
    <w:rsid w:val="000F0887"/>
    <w:rsid w:val="000F09BF"/>
    <w:rsid w:val="000F0F13"/>
    <w:rsid w:val="000F0FA1"/>
    <w:rsid w:val="000F17F7"/>
    <w:rsid w:val="000F1C77"/>
    <w:rsid w:val="000F2187"/>
    <w:rsid w:val="000F21C5"/>
    <w:rsid w:val="000F2253"/>
    <w:rsid w:val="000F2B1F"/>
    <w:rsid w:val="000F2F63"/>
    <w:rsid w:val="000F34BD"/>
    <w:rsid w:val="000F38A0"/>
    <w:rsid w:val="000F3A6D"/>
    <w:rsid w:val="000F402C"/>
    <w:rsid w:val="000F425F"/>
    <w:rsid w:val="000F433A"/>
    <w:rsid w:val="000F49B2"/>
    <w:rsid w:val="000F5046"/>
    <w:rsid w:val="000F5312"/>
    <w:rsid w:val="000F5611"/>
    <w:rsid w:val="000F570C"/>
    <w:rsid w:val="000F59E8"/>
    <w:rsid w:val="000F5A27"/>
    <w:rsid w:val="000F5F26"/>
    <w:rsid w:val="000F6B29"/>
    <w:rsid w:val="000F6D51"/>
    <w:rsid w:val="000F7603"/>
    <w:rsid w:val="000F7632"/>
    <w:rsid w:val="000F76B4"/>
    <w:rsid w:val="000F7796"/>
    <w:rsid w:val="000F7872"/>
    <w:rsid w:val="000F7EA6"/>
    <w:rsid w:val="000F7FD7"/>
    <w:rsid w:val="0010034C"/>
    <w:rsid w:val="0010095F"/>
    <w:rsid w:val="00100C9F"/>
    <w:rsid w:val="00100EC6"/>
    <w:rsid w:val="0010108D"/>
    <w:rsid w:val="001012CE"/>
    <w:rsid w:val="00101496"/>
    <w:rsid w:val="00101576"/>
    <w:rsid w:val="001025B7"/>
    <w:rsid w:val="001026E5"/>
    <w:rsid w:val="00102C0D"/>
    <w:rsid w:val="00102EB4"/>
    <w:rsid w:val="00102F5C"/>
    <w:rsid w:val="00102F72"/>
    <w:rsid w:val="001041C6"/>
    <w:rsid w:val="00104905"/>
    <w:rsid w:val="00104A6F"/>
    <w:rsid w:val="00104AB1"/>
    <w:rsid w:val="00105122"/>
    <w:rsid w:val="00105C19"/>
    <w:rsid w:val="00105DEE"/>
    <w:rsid w:val="00106423"/>
    <w:rsid w:val="001066AE"/>
    <w:rsid w:val="00106846"/>
    <w:rsid w:val="00106AB9"/>
    <w:rsid w:val="001071EE"/>
    <w:rsid w:val="00107244"/>
    <w:rsid w:val="00107952"/>
    <w:rsid w:val="00107CD1"/>
    <w:rsid w:val="00110220"/>
    <w:rsid w:val="001103C0"/>
    <w:rsid w:val="00110651"/>
    <w:rsid w:val="001106FD"/>
    <w:rsid w:val="00110992"/>
    <w:rsid w:val="00110BDA"/>
    <w:rsid w:val="00110CDE"/>
    <w:rsid w:val="001110E8"/>
    <w:rsid w:val="00111419"/>
    <w:rsid w:val="00111E22"/>
    <w:rsid w:val="001123ED"/>
    <w:rsid w:val="0011267E"/>
    <w:rsid w:val="00112A22"/>
    <w:rsid w:val="00112B51"/>
    <w:rsid w:val="00112B86"/>
    <w:rsid w:val="001130D5"/>
    <w:rsid w:val="00113162"/>
    <w:rsid w:val="00113672"/>
    <w:rsid w:val="00113779"/>
    <w:rsid w:val="00113E19"/>
    <w:rsid w:val="00113E6A"/>
    <w:rsid w:val="00113F7B"/>
    <w:rsid w:val="00114421"/>
    <w:rsid w:val="0011450D"/>
    <w:rsid w:val="00114BCF"/>
    <w:rsid w:val="00114D7B"/>
    <w:rsid w:val="00115106"/>
    <w:rsid w:val="001152E2"/>
    <w:rsid w:val="00115371"/>
    <w:rsid w:val="001153BB"/>
    <w:rsid w:val="00115622"/>
    <w:rsid w:val="00115660"/>
    <w:rsid w:val="00115C12"/>
    <w:rsid w:val="00115CEC"/>
    <w:rsid w:val="00116788"/>
    <w:rsid w:val="00116EA5"/>
    <w:rsid w:val="00116FC7"/>
    <w:rsid w:val="00117C09"/>
    <w:rsid w:val="00120184"/>
    <w:rsid w:val="001203F6"/>
    <w:rsid w:val="0012040B"/>
    <w:rsid w:val="00120552"/>
    <w:rsid w:val="00120AA3"/>
    <w:rsid w:val="00120C89"/>
    <w:rsid w:val="00120E33"/>
    <w:rsid w:val="00121430"/>
    <w:rsid w:val="00121854"/>
    <w:rsid w:val="00121882"/>
    <w:rsid w:val="00121ADE"/>
    <w:rsid w:val="00121DF1"/>
    <w:rsid w:val="0012227E"/>
    <w:rsid w:val="00122615"/>
    <w:rsid w:val="001227AD"/>
    <w:rsid w:val="001228D1"/>
    <w:rsid w:val="00122C0E"/>
    <w:rsid w:val="00122C4E"/>
    <w:rsid w:val="001230ED"/>
    <w:rsid w:val="0012347C"/>
    <w:rsid w:val="001239C4"/>
    <w:rsid w:val="00123AAC"/>
    <w:rsid w:val="00124696"/>
    <w:rsid w:val="00124886"/>
    <w:rsid w:val="001248F8"/>
    <w:rsid w:val="00124AC2"/>
    <w:rsid w:val="00124B27"/>
    <w:rsid w:val="00124DBF"/>
    <w:rsid w:val="00124E33"/>
    <w:rsid w:val="001258E4"/>
    <w:rsid w:val="0012594D"/>
    <w:rsid w:val="00125D7F"/>
    <w:rsid w:val="00125F15"/>
    <w:rsid w:val="00125F28"/>
    <w:rsid w:val="00125F68"/>
    <w:rsid w:val="001261E0"/>
    <w:rsid w:val="001267F9"/>
    <w:rsid w:val="00126A17"/>
    <w:rsid w:val="00126A8F"/>
    <w:rsid w:val="00126D6F"/>
    <w:rsid w:val="00126FD3"/>
    <w:rsid w:val="00127BB8"/>
    <w:rsid w:val="00127E81"/>
    <w:rsid w:val="00127F06"/>
    <w:rsid w:val="001302AB"/>
    <w:rsid w:val="00130390"/>
    <w:rsid w:val="00130582"/>
    <w:rsid w:val="001305C3"/>
    <w:rsid w:val="0013084E"/>
    <w:rsid w:val="00130926"/>
    <w:rsid w:val="00130F2C"/>
    <w:rsid w:val="00131523"/>
    <w:rsid w:val="00131552"/>
    <w:rsid w:val="00131F37"/>
    <w:rsid w:val="00131F83"/>
    <w:rsid w:val="0013259D"/>
    <w:rsid w:val="0013276C"/>
    <w:rsid w:val="0013390C"/>
    <w:rsid w:val="001339EA"/>
    <w:rsid w:val="001340B3"/>
    <w:rsid w:val="0013446C"/>
    <w:rsid w:val="00134CEE"/>
    <w:rsid w:val="00135119"/>
    <w:rsid w:val="0013579A"/>
    <w:rsid w:val="00136016"/>
    <w:rsid w:val="001360D2"/>
    <w:rsid w:val="001360DA"/>
    <w:rsid w:val="00136100"/>
    <w:rsid w:val="001362DA"/>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47"/>
    <w:rsid w:val="00142577"/>
    <w:rsid w:val="001432B3"/>
    <w:rsid w:val="0014338B"/>
    <w:rsid w:val="001435CA"/>
    <w:rsid w:val="001435CE"/>
    <w:rsid w:val="0014362B"/>
    <w:rsid w:val="00143F2D"/>
    <w:rsid w:val="00143F45"/>
    <w:rsid w:val="00144049"/>
    <w:rsid w:val="001446DB"/>
    <w:rsid w:val="00144953"/>
    <w:rsid w:val="0014514C"/>
    <w:rsid w:val="001453E1"/>
    <w:rsid w:val="0014569F"/>
    <w:rsid w:val="001460C8"/>
    <w:rsid w:val="001460CB"/>
    <w:rsid w:val="0014613F"/>
    <w:rsid w:val="0014620E"/>
    <w:rsid w:val="00146C80"/>
    <w:rsid w:val="00146E9D"/>
    <w:rsid w:val="0014721F"/>
    <w:rsid w:val="0014730A"/>
    <w:rsid w:val="001479FF"/>
    <w:rsid w:val="00147A9D"/>
    <w:rsid w:val="00147D67"/>
    <w:rsid w:val="00147DE9"/>
    <w:rsid w:val="00147F77"/>
    <w:rsid w:val="00150103"/>
    <w:rsid w:val="0015065D"/>
    <w:rsid w:val="00150D52"/>
    <w:rsid w:val="00151045"/>
    <w:rsid w:val="00151375"/>
    <w:rsid w:val="001515F8"/>
    <w:rsid w:val="00151893"/>
    <w:rsid w:val="0015243A"/>
    <w:rsid w:val="00152516"/>
    <w:rsid w:val="00152D54"/>
    <w:rsid w:val="00152DA3"/>
    <w:rsid w:val="00152F08"/>
    <w:rsid w:val="00153057"/>
    <w:rsid w:val="001532AB"/>
    <w:rsid w:val="001534D1"/>
    <w:rsid w:val="00153DE9"/>
    <w:rsid w:val="00153E34"/>
    <w:rsid w:val="00154067"/>
    <w:rsid w:val="001540F4"/>
    <w:rsid w:val="00154386"/>
    <w:rsid w:val="00154704"/>
    <w:rsid w:val="00154BC7"/>
    <w:rsid w:val="0015501E"/>
    <w:rsid w:val="0015562B"/>
    <w:rsid w:val="0015577A"/>
    <w:rsid w:val="00155AD0"/>
    <w:rsid w:val="00155B23"/>
    <w:rsid w:val="00155CB5"/>
    <w:rsid w:val="00156303"/>
    <w:rsid w:val="00156423"/>
    <w:rsid w:val="00156436"/>
    <w:rsid w:val="00156582"/>
    <w:rsid w:val="00156676"/>
    <w:rsid w:val="00156976"/>
    <w:rsid w:val="00156AAB"/>
    <w:rsid w:val="00157508"/>
    <w:rsid w:val="00157DDF"/>
    <w:rsid w:val="00157F47"/>
    <w:rsid w:val="00160096"/>
    <w:rsid w:val="00160167"/>
    <w:rsid w:val="00160382"/>
    <w:rsid w:val="001604AC"/>
    <w:rsid w:val="001606F3"/>
    <w:rsid w:val="001609C6"/>
    <w:rsid w:val="0016123C"/>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831"/>
    <w:rsid w:val="00166C0F"/>
    <w:rsid w:val="0016735E"/>
    <w:rsid w:val="001674F4"/>
    <w:rsid w:val="00167F80"/>
    <w:rsid w:val="0017059F"/>
    <w:rsid w:val="00170825"/>
    <w:rsid w:val="00170BD7"/>
    <w:rsid w:val="00170EC9"/>
    <w:rsid w:val="00170F53"/>
    <w:rsid w:val="00171500"/>
    <w:rsid w:val="001715E3"/>
    <w:rsid w:val="00171DC8"/>
    <w:rsid w:val="00171F7C"/>
    <w:rsid w:val="00172022"/>
    <w:rsid w:val="00172A1E"/>
    <w:rsid w:val="00172B12"/>
    <w:rsid w:val="00172E64"/>
    <w:rsid w:val="00173268"/>
    <w:rsid w:val="001733C1"/>
    <w:rsid w:val="00173591"/>
    <w:rsid w:val="001736AE"/>
    <w:rsid w:val="0017386D"/>
    <w:rsid w:val="00173ECC"/>
    <w:rsid w:val="00174307"/>
    <w:rsid w:val="00174626"/>
    <w:rsid w:val="001747D8"/>
    <w:rsid w:val="00174CD0"/>
    <w:rsid w:val="001750F2"/>
    <w:rsid w:val="00175244"/>
    <w:rsid w:val="00175294"/>
    <w:rsid w:val="00175900"/>
    <w:rsid w:val="00175A1D"/>
    <w:rsid w:val="00175D82"/>
    <w:rsid w:val="00176024"/>
    <w:rsid w:val="001768C2"/>
    <w:rsid w:val="00176C36"/>
    <w:rsid w:val="00176ECA"/>
    <w:rsid w:val="0017750B"/>
    <w:rsid w:val="00177526"/>
    <w:rsid w:val="001776C4"/>
    <w:rsid w:val="00177B83"/>
    <w:rsid w:val="00177D21"/>
    <w:rsid w:val="0018067C"/>
    <w:rsid w:val="001806F5"/>
    <w:rsid w:val="00180888"/>
    <w:rsid w:val="00180BD9"/>
    <w:rsid w:val="00180C71"/>
    <w:rsid w:val="00180F29"/>
    <w:rsid w:val="001819DC"/>
    <w:rsid w:val="00181AC3"/>
    <w:rsid w:val="00181F7E"/>
    <w:rsid w:val="00182309"/>
    <w:rsid w:val="00182764"/>
    <w:rsid w:val="00182A6E"/>
    <w:rsid w:val="00182CE8"/>
    <w:rsid w:val="0018378D"/>
    <w:rsid w:val="00183A96"/>
    <w:rsid w:val="00183C5A"/>
    <w:rsid w:val="0018441A"/>
    <w:rsid w:val="0018486A"/>
    <w:rsid w:val="00184A0C"/>
    <w:rsid w:val="0018596A"/>
    <w:rsid w:val="00185A29"/>
    <w:rsid w:val="00185A82"/>
    <w:rsid w:val="0018604C"/>
    <w:rsid w:val="001865D1"/>
    <w:rsid w:val="00186798"/>
    <w:rsid w:val="001867D1"/>
    <w:rsid w:val="0018691F"/>
    <w:rsid w:val="001869A6"/>
    <w:rsid w:val="00186C42"/>
    <w:rsid w:val="001871D5"/>
    <w:rsid w:val="001873B2"/>
    <w:rsid w:val="00187403"/>
    <w:rsid w:val="00187A56"/>
    <w:rsid w:val="00187B34"/>
    <w:rsid w:val="00187CBA"/>
    <w:rsid w:val="00187E11"/>
    <w:rsid w:val="00190072"/>
    <w:rsid w:val="00190552"/>
    <w:rsid w:val="00190AE9"/>
    <w:rsid w:val="00190D55"/>
    <w:rsid w:val="00191837"/>
    <w:rsid w:val="00191C3A"/>
    <w:rsid w:val="00191D59"/>
    <w:rsid w:val="00191F95"/>
    <w:rsid w:val="001928AD"/>
    <w:rsid w:val="00193230"/>
    <w:rsid w:val="00193655"/>
    <w:rsid w:val="0019379D"/>
    <w:rsid w:val="001938C7"/>
    <w:rsid w:val="00193CDD"/>
    <w:rsid w:val="00194078"/>
    <w:rsid w:val="001948A0"/>
    <w:rsid w:val="001948D6"/>
    <w:rsid w:val="00194A3F"/>
    <w:rsid w:val="00194B79"/>
    <w:rsid w:val="00195120"/>
    <w:rsid w:val="001951E2"/>
    <w:rsid w:val="001954D9"/>
    <w:rsid w:val="001957F5"/>
    <w:rsid w:val="00195822"/>
    <w:rsid w:val="00195AD1"/>
    <w:rsid w:val="00195C99"/>
    <w:rsid w:val="00195EAC"/>
    <w:rsid w:val="00196670"/>
    <w:rsid w:val="0019695C"/>
    <w:rsid w:val="00196B3C"/>
    <w:rsid w:val="00197676"/>
    <w:rsid w:val="00197D62"/>
    <w:rsid w:val="00197E0D"/>
    <w:rsid w:val="001A0577"/>
    <w:rsid w:val="001A094E"/>
    <w:rsid w:val="001A1543"/>
    <w:rsid w:val="001A16E8"/>
    <w:rsid w:val="001A1F50"/>
    <w:rsid w:val="001A1F7D"/>
    <w:rsid w:val="001A20C5"/>
    <w:rsid w:val="001A287F"/>
    <w:rsid w:val="001A2F57"/>
    <w:rsid w:val="001A35DB"/>
    <w:rsid w:val="001A3B8B"/>
    <w:rsid w:val="001A412F"/>
    <w:rsid w:val="001A4221"/>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2D"/>
    <w:rsid w:val="001A6BE0"/>
    <w:rsid w:val="001A6F2F"/>
    <w:rsid w:val="001A7663"/>
    <w:rsid w:val="001A7F32"/>
    <w:rsid w:val="001B02E9"/>
    <w:rsid w:val="001B044B"/>
    <w:rsid w:val="001B0487"/>
    <w:rsid w:val="001B05A8"/>
    <w:rsid w:val="001B074A"/>
    <w:rsid w:val="001B119A"/>
    <w:rsid w:val="001B202D"/>
    <w:rsid w:val="001B217D"/>
    <w:rsid w:val="001B27E4"/>
    <w:rsid w:val="001B299F"/>
    <w:rsid w:val="001B2A72"/>
    <w:rsid w:val="001B2B55"/>
    <w:rsid w:val="001B2FDB"/>
    <w:rsid w:val="001B2FEB"/>
    <w:rsid w:val="001B306B"/>
    <w:rsid w:val="001B3D04"/>
    <w:rsid w:val="001B42A3"/>
    <w:rsid w:val="001B44CA"/>
    <w:rsid w:val="001B489D"/>
    <w:rsid w:val="001B595E"/>
    <w:rsid w:val="001B5AB0"/>
    <w:rsid w:val="001B5E8B"/>
    <w:rsid w:val="001B5F28"/>
    <w:rsid w:val="001B60E9"/>
    <w:rsid w:val="001B6271"/>
    <w:rsid w:val="001B64F5"/>
    <w:rsid w:val="001B7524"/>
    <w:rsid w:val="001B7D55"/>
    <w:rsid w:val="001B7E7D"/>
    <w:rsid w:val="001B7FEA"/>
    <w:rsid w:val="001B7FFA"/>
    <w:rsid w:val="001C01A4"/>
    <w:rsid w:val="001C028E"/>
    <w:rsid w:val="001C035A"/>
    <w:rsid w:val="001C0476"/>
    <w:rsid w:val="001C06C8"/>
    <w:rsid w:val="001C0732"/>
    <w:rsid w:val="001C0961"/>
    <w:rsid w:val="001C0B4E"/>
    <w:rsid w:val="001C13A3"/>
    <w:rsid w:val="001C1453"/>
    <w:rsid w:val="001C15A9"/>
    <w:rsid w:val="001C1B5D"/>
    <w:rsid w:val="001C1B5E"/>
    <w:rsid w:val="001C224F"/>
    <w:rsid w:val="001C22E8"/>
    <w:rsid w:val="001C22F6"/>
    <w:rsid w:val="001C29CF"/>
    <w:rsid w:val="001C2AE6"/>
    <w:rsid w:val="001C360D"/>
    <w:rsid w:val="001C36F0"/>
    <w:rsid w:val="001C3E2F"/>
    <w:rsid w:val="001C4888"/>
    <w:rsid w:val="001C520A"/>
    <w:rsid w:val="001C5228"/>
    <w:rsid w:val="001C56CB"/>
    <w:rsid w:val="001C5D28"/>
    <w:rsid w:val="001C6353"/>
    <w:rsid w:val="001C6AEC"/>
    <w:rsid w:val="001C6DB0"/>
    <w:rsid w:val="001C700D"/>
    <w:rsid w:val="001C77F0"/>
    <w:rsid w:val="001C7937"/>
    <w:rsid w:val="001D04A7"/>
    <w:rsid w:val="001D05C6"/>
    <w:rsid w:val="001D0778"/>
    <w:rsid w:val="001D0D76"/>
    <w:rsid w:val="001D118B"/>
    <w:rsid w:val="001D1287"/>
    <w:rsid w:val="001D1525"/>
    <w:rsid w:val="001D162D"/>
    <w:rsid w:val="001D16D7"/>
    <w:rsid w:val="001D1C58"/>
    <w:rsid w:val="001D1E9A"/>
    <w:rsid w:val="001D249A"/>
    <w:rsid w:val="001D25ED"/>
    <w:rsid w:val="001D2781"/>
    <w:rsid w:val="001D280F"/>
    <w:rsid w:val="001D2E5F"/>
    <w:rsid w:val="001D36B5"/>
    <w:rsid w:val="001D3941"/>
    <w:rsid w:val="001D3B76"/>
    <w:rsid w:val="001D3FDF"/>
    <w:rsid w:val="001D3FE9"/>
    <w:rsid w:val="001D4079"/>
    <w:rsid w:val="001D41CE"/>
    <w:rsid w:val="001D43FC"/>
    <w:rsid w:val="001D481D"/>
    <w:rsid w:val="001D4BAA"/>
    <w:rsid w:val="001D5526"/>
    <w:rsid w:val="001D59E0"/>
    <w:rsid w:val="001D631E"/>
    <w:rsid w:val="001D63B8"/>
    <w:rsid w:val="001D66BA"/>
    <w:rsid w:val="001D67AD"/>
    <w:rsid w:val="001D6CB7"/>
    <w:rsid w:val="001D6D5B"/>
    <w:rsid w:val="001D6E59"/>
    <w:rsid w:val="001D711C"/>
    <w:rsid w:val="001D75B3"/>
    <w:rsid w:val="001D7726"/>
    <w:rsid w:val="001D78DB"/>
    <w:rsid w:val="001D7E3E"/>
    <w:rsid w:val="001E08BE"/>
    <w:rsid w:val="001E0E29"/>
    <w:rsid w:val="001E156A"/>
    <w:rsid w:val="001E16F7"/>
    <w:rsid w:val="001E1949"/>
    <w:rsid w:val="001E194D"/>
    <w:rsid w:val="001E1D6B"/>
    <w:rsid w:val="001E231C"/>
    <w:rsid w:val="001E2366"/>
    <w:rsid w:val="001E2703"/>
    <w:rsid w:val="001E2BD6"/>
    <w:rsid w:val="001E2CAC"/>
    <w:rsid w:val="001E332E"/>
    <w:rsid w:val="001E34ED"/>
    <w:rsid w:val="001E363B"/>
    <w:rsid w:val="001E3817"/>
    <w:rsid w:val="001E3C3B"/>
    <w:rsid w:val="001E3E7D"/>
    <w:rsid w:val="001E4550"/>
    <w:rsid w:val="001E476D"/>
    <w:rsid w:val="001E5AD3"/>
    <w:rsid w:val="001E5BD7"/>
    <w:rsid w:val="001E646B"/>
    <w:rsid w:val="001E678F"/>
    <w:rsid w:val="001E695B"/>
    <w:rsid w:val="001E6B64"/>
    <w:rsid w:val="001E6D2E"/>
    <w:rsid w:val="001E72A5"/>
    <w:rsid w:val="001E730F"/>
    <w:rsid w:val="001E7496"/>
    <w:rsid w:val="001E7795"/>
    <w:rsid w:val="001E7A61"/>
    <w:rsid w:val="001E7B42"/>
    <w:rsid w:val="001F0732"/>
    <w:rsid w:val="001F0CC0"/>
    <w:rsid w:val="001F1086"/>
    <w:rsid w:val="001F133A"/>
    <w:rsid w:val="001F139E"/>
    <w:rsid w:val="001F15D6"/>
    <w:rsid w:val="001F1843"/>
    <w:rsid w:val="001F1975"/>
    <w:rsid w:val="001F1AD0"/>
    <w:rsid w:val="001F2056"/>
    <w:rsid w:val="001F232B"/>
    <w:rsid w:val="001F2985"/>
    <w:rsid w:val="001F2A10"/>
    <w:rsid w:val="001F2EAD"/>
    <w:rsid w:val="001F3C81"/>
    <w:rsid w:val="001F3CE9"/>
    <w:rsid w:val="001F3D48"/>
    <w:rsid w:val="001F3D88"/>
    <w:rsid w:val="001F472D"/>
    <w:rsid w:val="001F493A"/>
    <w:rsid w:val="001F50F1"/>
    <w:rsid w:val="001F51E1"/>
    <w:rsid w:val="001F5319"/>
    <w:rsid w:val="001F5A03"/>
    <w:rsid w:val="001F5BD7"/>
    <w:rsid w:val="001F6380"/>
    <w:rsid w:val="001F654F"/>
    <w:rsid w:val="001F6737"/>
    <w:rsid w:val="001F676D"/>
    <w:rsid w:val="001F6B7F"/>
    <w:rsid w:val="001F6EFB"/>
    <w:rsid w:val="001F718B"/>
    <w:rsid w:val="001F71E5"/>
    <w:rsid w:val="001F72A2"/>
    <w:rsid w:val="001F7623"/>
    <w:rsid w:val="001F7CF6"/>
    <w:rsid w:val="001F7D80"/>
    <w:rsid w:val="001F7ED4"/>
    <w:rsid w:val="002000F7"/>
    <w:rsid w:val="002004F4"/>
    <w:rsid w:val="00200908"/>
    <w:rsid w:val="00200D32"/>
    <w:rsid w:val="00201C6F"/>
    <w:rsid w:val="00201CD3"/>
    <w:rsid w:val="00201E45"/>
    <w:rsid w:val="0020226E"/>
    <w:rsid w:val="002024DE"/>
    <w:rsid w:val="00202767"/>
    <w:rsid w:val="00202916"/>
    <w:rsid w:val="00202F3A"/>
    <w:rsid w:val="002031A2"/>
    <w:rsid w:val="00203533"/>
    <w:rsid w:val="002035CC"/>
    <w:rsid w:val="002035D3"/>
    <w:rsid w:val="00203638"/>
    <w:rsid w:val="00203F0F"/>
    <w:rsid w:val="0020418A"/>
    <w:rsid w:val="002042B8"/>
    <w:rsid w:val="002044B4"/>
    <w:rsid w:val="00204893"/>
    <w:rsid w:val="00204A5B"/>
    <w:rsid w:val="002052ED"/>
    <w:rsid w:val="002052F2"/>
    <w:rsid w:val="00205ED2"/>
    <w:rsid w:val="00206008"/>
    <w:rsid w:val="002060FD"/>
    <w:rsid w:val="00206576"/>
    <w:rsid w:val="00206580"/>
    <w:rsid w:val="002067BD"/>
    <w:rsid w:val="00206EF4"/>
    <w:rsid w:val="0020711B"/>
    <w:rsid w:val="00207218"/>
    <w:rsid w:val="0020726C"/>
    <w:rsid w:val="00207479"/>
    <w:rsid w:val="00207986"/>
    <w:rsid w:val="00207C63"/>
    <w:rsid w:val="00207CCC"/>
    <w:rsid w:val="00207D82"/>
    <w:rsid w:val="00210565"/>
    <w:rsid w:val="00210948"/>
    <w:rsid w:val="00210A0F"/>
    <w:rsid w:val="00210AD2"/>
    <w:rsid w:val="00210C38"/>
    <w:rsid w:val="00210C43"/>
    <w:rsid w:val="00210FEF"/>
    <w:rsid w:val="00211455"/>
    <w:rsid w:val="00211585"/>
    <w:rsid w:val="0021163F"/>
    <w:rsid w:val="002116B7"/>
    <w:rsid w:val="00211D18"/>
    <w:rsid w:val="00211E4C"/>
    <w:rsid w:val="00211F20"/>
    <w:rsid w:val="00212573"/>
    <w:rsid w:val="00212635"/>
    <w:rsid w:val="00212657"/>
    <w:rsid w:val="002139A1"/>
    <w:rsid w:val="002139BB"/>
    <w:rsid w:val="00213DDD"/>
    <w:rsid w:val="00213FF0"/>
    <w:rsid w:val="0021472E"/>
    <w:rsid w:val="00214D6E"/>
    <w:rsid w:val="00215270"/>
    <w:rsid w:val="002153D6"/>
    <w:rsid w:val="002157B2"/>
    <w:rsid w:val="00215D32"/>
    <w:rsid w:val="00215EA6"/>
    <w:rsid w:val="0021745D"/>
    <w:rsid w:val="0021751E"/>
    <w:rsid w:val="0022023A"/>
    <w:rsid w:val="002202C7"/>
    <w:rsid w:val="0022069E"/>
    <w:rsid w:val="00220935"/>
    <w:rsid w:val="002209F8"/>
    <w:rsid w:val="00221227"/>
    <w:rsid w:val="002215DE"/>
    <w:rsid w:val="00221A6D"/>
    <w:rsid w:val="00222069"/>
    <w:rsid w:val="002227AF"/>
    <w:rsid w:val="00222EBD"/>
    <w:rsid w:val="0022307C"/>
    <w:rsid w:val="00223308"/>
    <w:rsid w:val="00223417"/>
    <w:rsid w:val="00223636"/>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27E83"/>
    <w:rsid w:val="00230575"/>
    <w:rsid w:val="002307B8"/>
    <w:rsid w:val="00230809"/>
    <w:rsid w:val="00230CEB"/>
    <w:rsid w:val="00230DC6"/>
    <w:rsid w:val="00230FD7"/>
    <w:rsid w:val="0023136A"/>
    <w:rsid w:val="002317D8"/>
    <w:rsid w:val="00231C02"/>
    <w:rsid w:val="00231D78"/>
    <w:rsid w:val="00231E88"/>
    <w:rsid w:val="00232420"/>
    <w:rsid w:val="002324AD"/>
    <w:rsid w:val="00232675"/>
    <w:rsid w:val="00232AD3"/>
    <w:rsid w:val="00232B33"/>
    <w:rsid w:val="00232EA1"/>
    <w:rsid w:val="00232F24"/>
    <w:rsid w:val="0023368C"/>
    <w:rsid w:val="00233CA2"/>
    <w:rsid w:val="00233CC9"/>
    <w:rsid w:val="00233D26"/>
    <w:rsid w:val="00234253"/>
    <w:rsid w:val="00234330"/>
    <w:rsid w:val="00234FEC"/>
    <w:rsid w:val="00235255"/>
    <w:rsid w:val="002352D3"/>
    <w:rsid w:val="0023594F"/>
    <w:rsid w:val="00235974"/>
    <w:rsid w:val="00235CC7"/>
    <w:rsid w:val="00236502"/>
    <w:rsid w:val="00236820"/>
    <w:rsid w:val="00236828"/>
    <w:rsid w:val="00236EF8"/>
    <w:rsid w:val="00237048"/>
    <w:rsid w:val="002372AF"/>
    <w:rsid w:val="00237487"/>
    <w:rsid w:val="00237618"/>
    <w:rsid w:val="00237858"/>
    <w:rsid w:val="00237934"/>
    <w:rsid w:val="00237A52"/>
    <w:rsid w:val="00237B29"/>
    <w:rsid w:val="002401FC"/>
    <w:rsid w:val="002404E3"/>
    <w:rsid w:val="00240D18"/>
    <w:rsid w:val="00240DBF"/>
    <w:rsid w:val="00240ED5"/>
    <w:rsid w:val="0024104E"/>
    <w:rsid w:val="00241346"/>
    <w:rsid w:val="0024139F"/>
    <w:rsid w:val="002418BF"/>
    <w:rsid w:val="00241A48"/>
    <w:rsid w:val="00241BD2"/>
    <w:rsid w:val="00241E36"/>
    <w:rsid w:val="0024296A"/>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58A"/>
    <w:rsid w:val="0024672E"/>
    <w:rsid w:val="00246733"/>
    <w:rsid w:val="00246A42"/>
    <w:rsid w:val="00246BB6"/>
    <w:rsid w:val="00246E76"/>
    <w:rsid w:val="00246EE4"/>
    <w:rsid w:val="00247A91"/>
    <w:rsid w:val="00247B92"/>
    <w:rsid w:val="00247B93"/>
    <w:rsid w:val="00247BC9"/>
    <w:rsid w:val="00247D7B"/>
    <w:rsid w:val="00247DCA"/>
    <w:rsid w:val="00250286"/>
    <w:rsid w:val="00250329"/>
    <w:rsid w:val="00250440"/>
    <w:rsid w:val="00250939"/>
    <w:rsid w:val="00250B14"/>
    <w:rsid w:val="00250BBF"/>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3B32"/>
    <w:rsid w:val="00254050"/>
    <w:rsid w:val="002542D6"/>
    <w:rsid w:val="002544DA"/>
    <w:rsid w:val="002544DF"/>
    <w:rsid w:val="00254574"/>
    <w:rsid w:val="002545EF"/>
    <w:rsid w:val="00254620"/>
    <w:rsid w:val="002549E5"/>
    <w:rsid w:val="00255072"/>
    <w:rsid w:val="0025677F"/>
    <w:rsid w:val="00257210"/>
    <w:rsid w:val="0025793F"/>
    <w:rsid w:val="00257EA9"/>
    <w:rsid w:val="002602D7"/>
    <w:rsid w:val="00260417"/>
    <w:rsid w:val="0026048C"/>
    <w:rsid w:val="002607C5"/>
    <w:rsid w:val="00260CE4"/>
    <w:rsid w:val="00261402"/>
    <w:rsid w:val="00261433"/>
    <w:rsid w:val="0026179F"/>
    <w:rsid w:val="002618DC"/>
    <w:rsid w:val="00261FF5"/>
    <w:rsid w:val="00262501"/>
    <w:rsid w:val="00262800"/>
    <w:rsid w:val="00262D96"/>
    <w:rsid w:val="00262DA9"/>
    <w:rsid w:val="00263030"/>
    <w:rsid w:val="002639F3"/>
    <w:rsid w:val="00263D8B"/>
    <w:rsid w:val="00264171"/>
    <w:rsid w:val="00264478"/>
    <w:rsid w:val="002648E5"/>
    <w:rsid w:val="00264C08"/>
    <w:rsid w:val="002656E7"/>
    <w:rsid w:val="002659BC"/>
    <w:rsid w:val="00265E9C"/>
    <w:rsid w:val="0026630C"/>
    <w:rsid w:val="00266333"/>
    <w:rsid w:val="00266A27"/>
    <w:rsid w:val="00266C58"/>
    <w:rsid w:val="00267923"/>
    <w:rsid w:val="00267A36"/>
    <w:rsid w:val="002703ED"/>
    <w:rsid w:val="002703FD"/>
    <w:rsid w:val="0027050C"/>
    <w:rsid w:val="002705B9"/>
    <w:rsid w:val="00270B27"/>
    <w:rsid w:val="00270F59"/>
    <w:rsid w:val="00271F2E"/>
    <w:rsid w:val="002727FF"/>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0BB6"/>
    <w:rsid w:val="00281573"/>
    <w:rsid w:val="00281D67"/>
    <w:rsid w:val="00282873"/>
    <w:rsid w:val="00282C82"/>
    <w:rsid w:val="002843F5"/>
    <w:rsid w:val="00284755"/>
    <w:rsid w:val="00284B7C"/>
    <w:rsid w:val="00285394"/>
    <w:rsid w:val="00285832"/>
    <w:rsid w:val="00285ADE"/>
    <w:rsid w:val="00285E96"/>
    <w:rsid w:val="00285EF2"/>
    <w:rsid w:val="00285F9A"/>
    <w:rsid w:val="0028620B"/>
    <w:rsid w:val="0028631C"/>
    <w:rsid w:val="00286418"/>
    <w:rsid w:val="00286F84"/>
    <w:rsid w:val="00286FDC"/>
    <w:rsid w:val="002871BA"/>
    <w:rsid w:val="00287397"/>
    <w:rsid w:val="00287851"/>
    <w:rsid w:val="002878B6"/>
    <w:rsid w:val="002879EC"/>
    <w:rsid w:val="00287F8E"/>
    <w:rsid w:val="002902A1"/>
    <w:rsid w:val="002905B1"/>
    <w:rsid w:val="00291640"/>
    <w:rsid w:val="002918DD"/>
    <w:rsid w:val="00291D11"/>
    <w:rsid w:val="00291DD8"/>
    <w:rsid w:val="0029203B"/>
    <w:rsid w:val="002921BD"/>
    <w:rsid w:val="0029237D"/>
    <w:rsid w:val="002923C1"/>
    <w:rsid w:val="002923F7"/>
    <w:rsid w:val="0029247F"/>
    <w:rsid w:val="00292B62"/>
    <w:rsid w:val="00292BFE"/>
    <w:rsid w:val="00292CB4"/>
    <w:rsid w:val="002939A0"/>
    <w:rsid w:val="00293A5E"/>
    <w:rsid w:val="00293F0A"/>
    <w:rsid w:val="002943B6"/>
    <w:rsid w:val="00294AF6"/>
    <w:rsid w:val="00294E7E"/>
    <w:rsid w:val="00295164"/>
    <w:rsid w:val="00295BCC"/>
    <w:rsid w:val="00295D4C"/>
    <w:rsid w:val="00295E2F"/>
    <w:rsid w:val="00296001"/>
    <w:rsid w:val="0029605F"/>
    <w:rsid w:val="00296236"/>
    <w:rsid w:val="002962A0"/>
    <w:rsid w:val="00296321"/>
    <w:rsid w:val="0029650C"/>
    <w:rsid w:val="0029662A"/>
    <w:rsid w:val="00296782"/>
    <w:rsid w:val="00296D67"/>
    <w:rsid w:val="002971CF"/>
    <w:rsid w:val="00297530"/>
    <w:rsid w:val="00297CC8"/>
    <w:rsid w:val="00297EA4"/>
    <w:rsid w:val="00297EC8"/>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4C6F"/>
    <w:rsid w:val="002A53EA"/>
    <w:rsid w:val="002A54AA"/>
    <w:rsid w:val="002A57B4"/>
    <w:rsid w:val="002A5F98"/>
    <w:rsid w:val="002A6149"/>
    <w:rsid w:val="002A61AF"/>
    <w:rsid w:val="002A6975"/>
    <w:rsid w:val="002A6E9B"/>
    <w:rsid w:val="002A7023"/>
    <w:rsid w:val="002A70A9"/>
    <w:rsid w:val="002A71E0"/>
    <w:rsid w:val="002A784D"/>
    <w:rsid w:val="002A7991"/>
    <w:rsid w:val="002A7CBD"/>
    <w:rsid w:val="002B0D46"/>
    <w:rsid w:val="002B119B"/>
    <w:rsid w:val="002B14A9"/>
    <w:rsid w:val="002B155A"/>
    <w:rsid w:val="002B1773"/>
    <w:rsid w:val="002B1C1C"/>
    <w:rsid w:val="002B1C56"/>
    <w:rsid w:val="002B1D1B"/>
    <w:rsid w:val="002B1F9B"/>
    <w:rsid w:val="002B2140"/>
    <w:rsid w:val="002B260A"/>
    <w:rsid w:val="002B2C65"/>
    <w:rsid w:val="002B2F38"/>
    <w:rsid w:val="002B32CA"/>
    <w:rsid w:val="002B35B2"/>
    <w:rsid w:val="002B381C"/>
    <w:rsid w:val="002B3B85"/>
    <w:rsid w:val="002B403E"/>
    <w:rsid w:val="002B4238"/>
    <w:rsid w:val="002B4282"/>
    <w:rsid w:val="002B43F3"/>
    <w:rsid w:val="002B4489"/>
    <w:rsid w:val="002B45C7"/>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774"/>
    <w:rsid w:val="002B782E"/>
    <w:rsid w:val="002B7DDA"/>
    <w:rsid w:val="002B7E0E"/>
    <w:rsid w:val="002C0076"/>
    <w:rsid w:val="002C01AE"/>
    <w:rsid w:val="002C0993"/>
    <w:rsid w:val="002C1957"/>
    <w:rsid w:val="002C1B35"/>
    <w:rsid w:val="002C2016"/>
    <w:rsid w:val="002C2ED4"/>
    <w:rsid w:val="002C3268"/>
    <w:rsid w:val="002C3784"/>
    <w:rsid w:val="002C3787"/>
    <w:rsid w:val="002C3A25"/>
    <w:rsid w:val="002C3F53"/>
    <w:rsid w:val="002C3FB0"/>
    <w:rsid w:val="002C508B"/>
    <w:rsid w:val="002C510A"/>
    <w:rsid w:val="002C53CE"/>
    <w:rsid w:val="002C5436"/>
    <w:rsid w:val="002C5530"/>
    <w:rsid w:val="002C56F0"/>
    <w:rsid w:val="002C5AFC"/>
    <w:rsid w:val="002C5C2F"/>
    <w:rsid w:val="002C5F9D"/>
    <w:rsid w:val="002C5FCB"/>
    <w:rsid w:val="002C6068"/>
    <w:rsid w:val="002C64D9"/>
    <w:rsid w:val="002C6B05"/>
    <w:rsid w:val="002D00ED"/>
    <w:rsid w:val="002D0263"/>
    <w:rsid w:val="002D0A7E"/>
    <w:rsid w:val="002D1095"/>
    <w:rsid w:val="002D1256"/>
    <w:rsid w:val="002D138A"/>
    <w:rsid w:val="002D13A2"/>
    <w:rsid w:val="002D153B"/>
    <w:rsid w:val="002D1B0D"/>
    <w:rsid w:val="002D1D3A"/>
    <w:rsid w:val="002D1F87"/>
    <w:rsid w:val="002D2158"/>
    <w:rsid w:val="002D2249"/>
    <w:rsid w:val="002D2285"/>
    <w:rsid w:val="002D24EC"/>
    <w:rsid w:val="002D29A8"/>
    <w:rsid w:val="002D2DF9"/>
    <w:rsid w:val="002D2F29"/>
    <w:rsid w:val="002D35FC"/>
    <w:rsid w:val="002D3625"/>
    <w:rsid w:val="002D39B6"/>
    <w:rsid w:val="002D39D0"/>
    <w:rsid w:val="002D3F34"/>
    <w:rsid w:val="002D4124"/>
    <w:rsid w:val="002D41A7"/>
    <w:rsid w:val="002D43FF"/>
    <w:rsid w:val="002D45CE"/>
    <w:rsid w:val="002D4659"/>
    <w:rsid w:val="002D4FBA"/>
    <w:rsid w:val="002D595D"/>
    <w:rsid w:val="002D5D2C"/>
    <w:rsid w:val="002D60AD"/>
    <w:rsid w:val="002D6764"/>
    <w:rsid w:val="002D67D5"/>
    <w:rsid w:val="002D69ED"/>
    <w:rsid w:val="002D6CFF"/>
    <w:rsid w:val="002D6D78"/>
    <w:rsid w:val="002D7A91"/>
    <w:rsid w:val="002D7E64"/>
    <w:rsid w:val="002D7ED1"/>
    <w:rsid w:val="002E0361"/>
    <w:rsid w:val="002E03F8"/>
    <w:rsid w:val="002E041B"/>
    <w:rsid w:val="002E131B"/>
    <w:rsid w:val="002E15F6"/>
    <w:rsid w:val="002E1CA7"/>
    <w:rsid w:val="002E20EC"/>
    <w:rsid w:val="002E20F5"/>
    <w:rsid w:val="002E2AC0"/>
    <w:rsid w:val="002E2CE4"/>
    <w:rsid w:val="002E3019"/>
    <w:rsid w:val="002E312E"/>
    <w:rsid w:val="002E3758"/>
    <w:rsid w:val="002E4104"/>
    <w:rsid w:val="002E4126"/>
    <w:rsid w:val="002E4469"/>
    <w:rsid w:val="002E44E3"/>
    <w:rsid w:val="002E44F7"/>
    <w:rsid w:val="002E49EB"/>
    <w:rsid w:val="002E4A33"/>
    <w:rsid w:val="002E5C16"/>
    <w:rsid w:val="002E5D1B"/>
    <w:rsid w:val="002E5F07"/>
    <w:rsid w:val="002E6781"/>
    <w:rsid w:val="002E6ED3"/>
    <w:rsid w:val="002E6F4D"/>
    <w:rsid w:val="002E741A"/>
    <w:rsid w:val="002E7CF9"/>
    <w:rsid w:val="002E7F37"/>
    <w:rsid w:val="002F06EB"/>
    <w:rsid w:val="002F0762"/>
    <w:rsid w:val="002F0A2B"/>
    <w:rsid w:val="002F0BD3"/>
    <w:rsid w:val="002F0BFD"/>
    <w:rsid w:val="002F0FBB"/>
    <w:rsid w:val="002F11D1"/>
    <w:rsid w:val="002F1423"/>
    <w:rsid w:val="002F17D6"/>
    <w:rsid w:val="002F1E9C"/>
    <w:rsid w:val="002F1FAF"/>
    <w:rsid w:val="002F1FB7"/>
    <w:rsid w:val="002F2150"/>
    <w:rsid w:val="002F24A6"/>
    <w:rsid w:val="002F2908"/>
    <w:rsid w:val="002F2AF9"/>
    <w:rsid w:val="002F2C22"/>
    <w:rsid w:val="002F3579"/>
    <w:rsid w:val="002F394C"/>
    <w:rsid w:val="002F3ACE"/>
    <w:rsid w:val="002F42C2"/>
    <w:rsid w:val="002F4488"/>
    <w:rsid w:val="002F49D7"/>
    <w:rsid w:val="002F4BC4"/>
    <w:rsid w:val="002F4C44"/>
    <w:rsid w:val="002F5556"/>
    <w:rsid w:val="002F5735"/>
    <w:rsid w:val="002F594A"/>
    <w:rsid w:val="002F6201"/>
    <w:rsid w:val="002F6494"/>
    <w:rsid w:val="002F6923"/>
    <w:rsid w:val="002F69A2"/>
    <w:rsid w:val="002F6C86"/>
    <w:rsid w:val="002F6E91"/>
    <w:rsid w:val="002F70B4"/>
    <w:rsid w:val="002F731F"/>
    <w:rsid w:val="002F769B"/>
    <w:rsid w:val="002F78FF"/>
    <w:rsid w:val="002F7CE4"/>
    <w:rsid w:val="002F7E08"/>
    <w:rsid w:val="003006B2"/>
    <w:rsid w:val="00300C35"/>
    <w:rsid w:val="00300D8A"/>
    <w:rsid w:val="00300DD6"/>
    <w:rsid w:val="003010DE"/>
    <w:rsid w:val="00301D78"/>
    <w:rsid w:val="003022C3"/>
    <w:rsid w:val="00302302"/>
    <w:rsid w:val="00302BDA"/>
    <w:rsid w:val="00302D14"/>
    <w:rsid w:val="00302D5F"/>
    <w:rsid w:val="00302F09"/>
    <w:rsid w:val="0030325D"/>
    <w:rsid w:val="00303685"/>
    <w:rsid w:val="00303822"/>
    <w:rsid w:val="00303A35"/>
    <w:rsid w:val="00303CA6"/>
    <w:rsid w:val="00304202"/>
    <w:rsid w:val="0030422C"/>
    <w:rsid w:val="003047D0"/>
    <w:rsid w:val="003048C6"/>
    <w:rsid w:val="0030541D"/>
    <w:rsid w:val="003054B3"/>
    <w:rsid w:val="0030561B"/>
    <w:rsid w:val="0030561E"/>
    <w:rsid w:val="00305AB9"/>
    <w:rsid w:val="00305BA2"/>
    <w:rsid w:val="00305F53"/>
    <w:rsid w:val="00306218"/>
    <w:rsid w:val="0030641B"/>
    <w:rsid w:val="003064EC"/>
    <w:rsid w:val="0030677F"/>
    <w:rsid w:val="003069B0"/>
    <w:rsid w:val="00306CD1"/>
    <w:rsid w:val="00306D18"/>
    <w:rsid w:val="00306FA5"/>
    <w:rsid w:val="0030735B"/>
    <w:rsid w:val="00307B86"/>
    <w:rsid w:val="00307EC9"/>
    <w:rsid w:val="00307F14"/>
    <w:rsid w:val="0031013C"/>
    <w:rsid w:val="00310277"/>
    <w:rsid w:val="003108E2"/>
    <w:rsid w:val="00310A7B"/>
    <w:rsid w:val="00310B2F"/>
    <w:rsid w:val="00310CFE"/>
    <w:rsid w:val="00310D3F"/>
    <w:rsid w:val="00310DE1"/>
    <w:rsid w:val="00310F24"/>
    <w:rsid w:val="00310FE0"/>
    <w:rsid w:val="003118FD"/>
    <w:rsid w:val="003119DC"/>
    <w:rsid w:val="00311D02"/>
    <w:rsid w:val="0031236F"/>
    <w:rsid w:val="00312A13"/>
    <w:rsid w:val="00312B54"/>
    <w:rsid w:val="00312C6A"/>
    <w:rsid w:val="003130AA"/>
    <w:rsid w:val="00313239"/>
    <w:rsid w:val="00313FCB"/>
    <w:rsid w:val="003146BE"/>
    <w:rsid w:val="0031479D"/>
    <w:rsid w:val="00314BB3"/>
    <w:rsid w:val="00314E8C"/>
    <w:rsid w:val="00314F06"/>
    <w:rsid w:val="0031546E"/>
    <w:rsid w:val="00315A88"/>
    <w:rsid w:val="00315B88"/>
    <w:rsid w:val="00315BB4"/>
    <w:rsid w:val="00315E1F"/>
    <w:rsid w:val="003165D2"/>
    <w:rsid w:val="0031733F"/>
    <w:rsid w:val="0031744C"/>
    <w:rsid w:val="0031767F"/>
    <w:rsid w:val="00317A7D"/>
    <w:rsid w:val="00317BF9"/>
    <w:rsid w:val="00317F9E"/>
    <w:rsid w:val="003206FD"/>
    <w:rsid w:val="00320B12"/>
    <w:rsid w:val="00320C26"/>
    <w:rsid w:val="00320F01"/>
    <w:rsid w:val="00321036"/>
    <w:rsid w:val="00321208"/>
    <w:rsid w:val="00321DA7"/>
    <w:rsid w:val="003225AF"/>
    <w:rsid w:val="0032298C"/>
    <w:rsid w:val="00322B1F"/>
    <w:rsid w:val="00322DF6"/>
    <w:rsid w:val="00322F36"/>
    <w:rsid w:val="0032302B"/>
    <w:rsid w:val="0032354C"/>
    <w:rsid w:val="003235F8"/>
    <w:rsid w:val="0032370B"/>
    <w:rsid w:val="00323935"/>
    <w:rsid w:val="00323990"/>
    <w:rsid w:val="00323A4C"/>
    <w:rsid w:val="00323BBD"/>
    <w:rsid w:val="00323BEE"/>
    <w:rsid w:val="003241F2"/>
    <w:rsid w:val="00324741"/>
    <w:rsid w:val="00324D7A"/>
    <w:rsid w:val="00324DB3"/>
    <w:rsid w:val="00324FFC"/>
    <w:rsid w:val="003252AE"/>
    <w:rsid w:val="00325436"/>
    <w:rsid w:val="00325828"/>
    <w:rsid w:val="003258D5"/>
    <w:rsid w:val="00325A6F"/>
    <w:rsid w:val="00325D66"/>
    <w:rsid w:val="0032657F"/>
    <w:rsid w:val="003267C6"/>
    <w:rsid w:val="00326B4E"/>
    <w:rsid w:val="00326D33"/>
    <w:rsid w:val="00326D58"/>
    <w:rsid w:val="00326E5F"/>
    <w:rsid w:val="00326E7E"/>
    <w:rsid w:val="0032700C"/>
    <w:rsid w:val="00327806"/>
    <w:rsid w:val="00327ADC"/>
    <w:rsid w:val="00327B16"/>
    <w:rsid w:val="00327C3A"/>
    <w:rsid w:val="00327C4F"/>
    <w:rsid w:val="00330BD3"/>
    <w:rsid w:val="00330C3A"/>
    <w:rsid w:val="00330E3F"/>
    <w:rsid w:val="0033102B"/>
    <w:rsid w:val="0033107B"/>
    <w:rsid w:val="00331166"/>
    <w:rsid w:val="003311D5"/>
    <w:rsid w:val="0033121A"/>
    <w:rsid w:val="00331C14"/>
    <w:rsid w:val="00331C18"/>
    <w:rsid w:val="00331C8D"/>
    <w:rsid w:val="00331EB2"/>
    <w:rsid w:val="00332992"/>
    <w:rsid w:val="00332CA7"/>
    <w:rsid w:val="00332CF9"/>
    <w:rsid w:val="00332E38"/>
    <w:rsid w:val="00332FFA"/>
    <w:rsid w:val="003330C1"/>
    <w:rsid w:val="003331CC"/>
    <w:rsid w:val="00333602"/>
    <w:rsid w:val="00333608"/>
    <w:rsid w:val="003336F6"/>
    <w:rsid w:val="0033381A"/>
    <w:rsid w:val="00333993"/>
    <w:rsid w:val="003341E5"/>
    <w:rsid w:val="00334351"/>
    <w:rsid w:val="00334451"/>
    <w:rsid w:val="003347A9"/>
    <w:rsid w:val="00334809"/>
    <w:rsid w:val="00334D41"/>
    <w:rsid w:val="00335212"/>
    <w:rsid w:val="00335364"/>
    <w:rsid w:val="00335668"/>
    <w:rsid w:val="00335DB3"/>
    <w:rsid w:val="003363E6"/>
    <w:rsid w:val="00336708"/>
    <w:rsid w:val="00336B66"/>
    <w:rsid w:val="00336EA8"/>
    <w:rsid w:val="0033724B"/>
    <w:rsid w:val="00337BBA"/>
    <w:rsid w:val="00337BCE"/>
    <w:rsid w:val="00340E04"/>
    <w:rsid w:val="0034113E"/>
    <w:rsid w:val="0034143F"/>
    <w:rsid w:val="003415A4"/>
    <w:rsid w:val="00341B75"/>
    <w:rsid w:val="00341C8C"/>
    <w:rsid w:val="00341E10"/>
    <w:rsid w:val="00341E37"/>
    <w:rsid w:val="00341F86"/>
    <w:rsid w:val="0034257B"/>
    <w:rsid w:val="00342AE1"/>
    <w:rsid w:val="00342CE9"/>
    <w:rsid w:val="00342DC1"/>
    <w:rsid w:val="00342EDC"/>
    <w:rsid w:val="003436CD"/>
    <w:rsid w:val="003441A5"/>
    <w:rsid w:val="003446B6"/>
    <w:rsid w:val="00344734"/>
    <w:rsid w:val="0034485C"/>
    <w:rsid w:val="00344AB3"/>
    <w:rsid w:val="00344BB8"/>
    <w:rsid w:val="00344D11"/>
    <w:rsid w:val="003450C8"/>
    <w:rsid w:val="003452F5"/>
    <w:rsid w:val="0034540A"/>
    <w:rsid w:val="003456E6"/>
    <w:rsid w:val="00345900"/>
    <w:rsid w:val="0034688C"/>
    <w:rsid w:val="00346B3E"/>
    <w:rsid w:val="00346CAA"/>
    <w:rsid w:val="00347233"/>
    <w:rsid w:val="003474FF"/>
    <w:rsid w:val="00350021"/>
    <w:rsid w:val="0035121F"/>
    <w:rsid w:val="003516A2"/>
    <w:rsid w:val="003516B4"/>
    <w:rsid w:val="00351B06"/>
    <w:rsid w:val="00352277"/>
    <w:rsid w:val="0035232D"/>
    <w:rsid w:val="00352634"/>
    <w:rsid w:val="003528A1"/>
    <w:rsid w:val="003529DC"/>
    <w:rsid w:val="00352C6A"/>
    <w:rsid w:val="003530D0"/>
    <w:rsid w:val="003530D6"/>
    <w:rsid w:val="003537E4"/>
    <w:rsid w:val="00353850"/>
    <w:rsid w:val="00353BF3"/>
    <w:rsid w:val="00354071"/>
    <w:rsid w:val="00354702"/>
    <w:rsid w:val="0035474F"/>
    <w:rsid w:val="00354A36"/>
    <w:rsid w:val="00354CDF"/>
    <w:rsid w:val="00354D21"/>
    <w:rsid w:val="00355073"/>
    <w:rsid w:val="0035556A"/>
    <w:rsid w:val="003556A5"/>
    <w:rsid w:val="003558BA"/>
    <w:rsid w:val="00355D00"/>
    <w:rsid w:val="00356030"/>
    <w:rsid w:val="00356308"/>
    <w:rsid w:val="00356918"/>
    <w:rsid w:val="00356AEC"/>
    <w:rsid w:val="00356E5E"/>
    <w:rsid w:val="003572DB"/>
    <w:rsid w:val="0035730A"/>
    <w:rsid w:val="0035743B"/>
    <w:rsid w:val="00357514"/>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A47"/>
    <w:rsid w:val="00363A8F"/>
    <w:rsid w:val="00363CDC"/>
    <w:rsid w:val="00363FF0"/>
    <w:rsid w:val="00364299"/>
    <w:rsid w:val="00364E42"/>
    <w:rsid w:val="0036529C"/>
    <w:rsid w:val="00365315"/>
    <w:rsid w:val="00365845"/>
    <w:rsid w:val="0036616F"/>
    <w:rsid w:val="00366191"/>
    <w:rsid w:val="00366CD3"/>
    <w:rsid w:val="003672E2"/>
    <w:rsid w:val="00367574"/>
    <w:rsid w:val="00367D5C"/>
    <w:rsid w:val="00367F36"/>
    <w:rsid w:val="0037008D"/>
    <w:rsid w:val="00370405"/>
    <w:rsid w:val="0037059B"/>
    <w:rsid w:val="0037092B"/>
    <w:rsid w:val="00370EB0"/>
    <w:rsid w:val="003711CE"/>
    <w:rsid w:val="003712E2"/>
    <w:rsid w:val="00371417"/>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764"/>
    <w:rsid w:val="00376C17"/>
    <w:rsid w:val="00376C65"/>
    <w:rsid w:val="00376D4C"/>
    <w:rsid w:val="00376F15"/>
    <w:rsid w:val="003770F5"/>
    <w:rsid w:val="003776D5"/>
    <w:rsid w:val="00377845"/>
    <w:rsid w:val="00377983"/>
    <w:rsid w:val="00377B34"/>
    <w:rsid w:val="00380103"/>
    <w:rsid w:val="00380287"/>
    <w:rsid w:val="00380A58"/>
    <w:rsid w:val="00380B02"/>
    <w:rsid w:val="00381006"/>
    <w:rsid w:val="00381065"/>
    <w:rsid w:val="003810D5"/>
    <w:rsid w:val="00381661"/>
    <w:rsid w:val="003819F4"/>
    <w:rsid w:val="00381F43"/>
    <w:rsid w:val="00383004"/>
    <w:rsid w:val="003830AD"/>
    <w:rsid w:val="00383990"/>
    <w:rsid w:val="003844B3"/>
    <w:rsid w:val="00384805"/>
    <w:rsid w:val="003848F8"/>
    <w:rsid w:val="00384D0E"/>
    <w:rsid w:val="003855AE"/>
    <w:rsid w:val="00385D23"/>
    <w:rsid w:val="00386013"/>
    <w:rsid w:val="00386044"/>
    <w:rsid w:val="003862E6"/>
    <w:rsid w:val="003869C8"/>
    <w:rsid w:val="00386AAA"/>
    <w:rsid w:val="00386E15"/>
    <w:rsid w:val="003870D9"/>
    <w:rsid w:val="003872AF"/>
    <w:rsid w:val="003873B4"/>
    <w:rsid w:val="00387DC2"/>
    <w:rsid w:val="00390265"/>
    <w:rsid w:val="00390605"/>
    <w:rsid w:val="00390878"/>
    <w:rsid w:val="00390A19"/>
    <w:rsid w:val="00390C32"/>
    <w:rsid w:val="00390D68"/>
    <w:rsid w:val="0039104E"/>
    <w:rsid w:val="00391452"/>
    <w:rsid w:val="00391CB1"/>
    <w:rsid w:val="00391D84"/>
    <w:rsid w:val="003922D7"/>
    <w:rsid w:val="003926DF"/>
    <w:rsid w:val="00393177"/>
    <w:rsid w:val="00393301"/>
    <w:rsid w:val="003933F1"/>
    <w:rsid w:val="00393978"/>
    <w:rsid w:val="0039401D"/>
    <w:rsid w:val="003940B5"/>
    <w:rsid w:val="00394BA4"/>
    <w:rsid w:val="003954DB"/>
    <w:rsid w:val="0039585F"/>
    <w:rsid w:val="00396225"/>
    <w:rsid w:val="0039670C"/>
    <w:rsid w:val="00396BFE"/>
    <w:rsid w:val="00396FAF"/>
    <w:rsid w:val="0039743B"/>
    <w:rsid w:val="003979FB"/>
    <w:rsid w:val="00397AFB"/>
    <w:rsid w:val="003A030C"/>
    <w:rsid w:val="003A056D"/>
    <w:rsid w:val="003A05CB"/>
    <w:rsid w:val="003A0C8F"/>
    <w:rsid w:val="003A0E88"/>
    <w:rsid w:val="003A1305"/>
    <w:rsid w:val="003A19C5"/>
    <w:rsid w:val="003A1B84"/>
    <w:rsid w:val="003A1D0F"/>
    <w:rsid w:val="003A1F1A"/>
    <w:rsid w:val="003A23C7"/>
    <w:rsid w:val="003A247B"/>
    <w:rsid w:val="003A2799"/>
    <w:rsid w:val="003A2CBE"/>
    <w:rsid w:val="003A3163"/>
    <w:rsid w:val="003A3417"/>
    <w:rsid w:val="003A3E88"/>
    <w:rsid w:val="003A429E"/>
    <w:rsid w:val="003A4704"/>
    <w:rsid w:val="003A4806"/>
    <w:rsid w:val="003A4AF1"/>
    <w:rsid w:val="003A4C83"/>
    <w:rsid w:val="003A4DFA"/>
    <w:rsid w:val="003A4E0E"/>
    <w:rsid w:val="003A4F66"/>
    <w:rsid w:val="003A54F5"/>
    <w:rsid w:val="003A673B"/>
    <w:rsid w:val="003A6819"/>
    <w:rsid w:val="003A681C"/>
    <w:rsid w:val="003A6E2B"/>
    <w:rsid w:val="003A7D3E"/>
    <w:rsid w:val="003B0265"/>
    <w:rsid w:val="003B0637"/>
    <w:rsid w:val="003B0D17"/>
    <w:rsid w:val="003B13E0"/>
    <w:rsid w:val="003B1626"/>
    <w:rsid w:val="003B171A"/>
    <w:rsid w:val="003B1B19"/>
    <w:rsid w:val="003B1CC0"/>
    <w:rsid w:val="003B1DD7"/>
    <w:rsid w:val="003B208F"/>
    <w:rsid w:val="003B20E1"/>
    <w:rsid w:val="003B35AA"/>
    <w:rsid w:val="003B37A6"/>
    <w:rsid w:val="003B38BA"/>
    <w:rsid w:val="003B3A94"/>
    <w:rsid w:val="003B3E72"/>
    <w:rsid w:val="003B3F59"/>
    <w:rsid w:val="003B3FD2"/>
    <w:rsid w:val="003B4106"/>
    <w:rsid w:val="003B440E"/>
    <w:rsid w:val="003B51B5"/>
    <w:rsid w:val="003B5206"/>
    <w:rsid w:val="003B5999"/>
    <w:rsid w:val="003B5C7A"/>
    <w:rsid w:val="003B5EBB"/>
    <w:rsid w:val="003B631E"/>
    <w:rsid w:val="003B6752"/>
    <w:rsid w:val="003B6DB5"/>
    <w:rsid w:val="003B7251"/>
    <w:rsid w:val="003B72AB"/>
    <w:rsid w:val="003B7C4F"/>
    <w:rsid w:val="003C033D"/>
    <w:rsid w:val="003C0419"/>
    <w:rsid w:val="003C047F"/>
    <w:rsid w:val="003C06D2"/>
    <w:rsid w:val="003C0B06"/>
    <w:rsid w:val="003C0B71"/>
    <w:rsid w:val="003C0D73"/>
    <w:rsid w:val="003C1103"/>
    <w:rsid w:val="003C12ED"/>
    <w:rsid w:val="003C1552"/>
    <w:rsid w:val="003C25C7"/>
    <w:rsid w:val="003C28D3"/>
    <w:rsid w:val="003C2A50"/>
    <w:rsid w:val="003C2B27"/>
    <w:rsid w:val="003C2B2E"/>
    <w:rsid w:val="003C2DC5"/>
    <w:rsid w:val="003C3247"/>
    <w:rsid w:val="003C374B"/>
    <w:rsid w:val="003C38D6"/>
    <w:rsid w:val="003C3C06"/>
    <w:rsid w:val="003C3CAE"/>
    <w:rsid w:val="003C3D12"/>
    <w:rsid w:val="003C4941"/>
    <w:rsid w:val="003C4DF2"/>
    <w:rsid w:val="003C4EE9"/>
    <w:rsid w:val="003C55E8"/>
    <w:rsid w:val="003C56FD"/>
    <w:rsid w:val="003C5734"/>
    <w:rsid w:val="003C5D24"/>
    <w:rsid w:val="003C5E6D"/>
    <w:rsid w:val="003C60EF"/>
    <w:rsid w:val="003C6206"/>
    <w:rsid w:val="003C7A96"/>
    <w:rsid w:val="003C7BD3"/>
    <w:rsid w:val="003C7BEE"/>
    <w:rsid w:val="003C7FAD"/>
    <w:rsid w:val="003D0007"/>
    <w:rsid w:val="003D0D00"/>
    <w:rsid w:val="003D0E51"/>
    <w:rsid w:val="003D160B"/>
    <w:rsid w:val="003D17D0"/>
    <w:rsid w:val="003D1882"/>
    <w:rsid w:val="003D1F75"/>
    <w:rsid w:val="003D2106"/>
    <w:rsid w:val="003D212A"/>
    <w:rsid w:val="003D2398"/>
    <w:rsid w:val="003D2A2E"/>
    <w:rsid w:val="003D2C04"/>
    <w:rsid w:val="003D367D"/>
    <w:rsid w:val="003D3E22"/>
    <w:rsid w:val="003D4690"/>
    <w:rsid w:val="003D483B"/>
    <w:rsid w:val="003D52A0"/>
    <w:rsid w:val="003D5671"/>
    <w:rsid w:val="003D588F"/>
    <w:rsid w:val="003D5B87"/>
    <w:rsid w:val="003D5BD9"/>
    <w:rsid w:val="003D6182"/>
    <w:rsid w:val="003D64EF"/>
    <w:rsid w:val="003D659A"/>
    <w:rsid w:val="003D6E14"/>
    <w:rsid w:val="003D6E34"/>
    <w:rsid w:val="003D723F"/>
    <w:rsid w:val="003D7A0E"/>
    <w:rsid w:val="003D7ADE"/>
    <w:rsid w:val="003E037F"/>
    <w:rsid w:val="003E119E"/>
    <w:rsid w:val="003E1593"/>
    <w:rsid w:val="003E1714"/>
    <w:rsid w:val="003E183A"/>
    <w:rsid w:val="003E188D"/>
    <w:rsid w:val="003E1AF1"/>
    <w:rsid w:val="003E1C0C"/>
    <w:rsid w:val="003E265D"/>
    <w:rsid w:val="003E2725"/>
    <w:rsid w:val="003E2954"/>
    <w:rsid w:val="003E2CA4"/>
    <w:rsid w:val="003E2E6B"/>
    <w:rsid w:val="003E2ED2"/>
    <w:rsid w:val="003E30D3"/>
    <w:rsid w:val="003E3383"/>
    <w:rsid w:val="003E3500"/>
    <w:rsid w:val="003E35B0"/>
    <w:rsid w:val="003E37A8"/>
    <w:rsid w:val="003E395D"/>
    <w:rsid w:val="003E3BC6"/>
    <w:rsid w:val="003E42BA"/>
    <w:rsid w:val="003E4808"/>
    <w:rsid w:val="003E4ABD"/>
    <w:rsid w:val="003E4B4B"/>
    <w:rsid w:val="003E4B54"/>
    <w:rsid w:val="003E509F"/>
    <w:rsid w:val="003E58A6"/>
    <w:rsid w:val="003E58E1"/>
    <w:rsid w:val="003E5A26"/>
    <w:rsid w:val="003E6B1D"/>
    <w:rsid w:val="003E6DB1"/>
    <w:rsid w:val="003E70AE"/>
    <w:rsid w:val="003E71FB"/>
    <w:rsid w:val="003E72D1"/>
    <w:rsid w:val="003E735C"/>
    <w:rsid w:val="003E7596"/>
    <w:rsid w:val="003E7634"/>
    <w:rsid w:val="003E7B93"/>
    <w:rsid w:val="003E7DA9"/>
    <w:rsid w:val="003E7DFE"/>
    <w:rsid w:val="003E7E78"/>
    <w:rsid w:val="003E7FB4"/>
    <w:rsid w:val="003F0028"/>
    <w:rsid w:val="003F0288"/>
    <w:rsid w:val="003F07D4"/>
    <w:rsid w:val="003F0A43"/>
    <w:rsid w:val="003F0B1A"/>
    <w:rsid w:val="003F0E25"/>
    <w:rsid w:val="003F0F1F"/>
    <w:rsid w:val="003F163B"/>
    <w:rsid w:val="003F180D"/>
    <w:rsid w:val="003F1861"/>
    <w:rsid w:val="003F1A37"/>
    <w:rsid w:val="003F1BA3"/>
    <w:rsid w:val="003F2094"/>
    <w:rsid w:val="003F2867"/>
    <w:rsid w:val="003F34FF"/>
    <w:rsid w:val="003F38F6"/>
    <w:rsid w:val="003F3BD8"/>
    <w:rsid w:val="003F414C"/>
    <w:rsid w:val="003F41C1"/>
    <w:rsid w:val="003F4738"/>
    <w:rsid w:val="003F4A3B"/>
    <w:rsid w:val="003F4CB0"/>
    <w:rsid w:val="003F4E2F"/>
    <w:rsid w:val="003F51DF"/>
    <w:rsid w:val="003F56E5"/>
    <w:rsid w:val="003F577B"/>
    <w:rsid w:val="003F59D2"/>
    <w:rsid w:val="003F5B45"/>
    <w:rsid w:val="003F5D07"/>
    <w:rsid w:val="003F5FAD"/>
    <w:rsid w:val="003F6706"/>
    <w:rsid w:val="003F6A59"/>
    <w:rsid w:val="003F6A9A"/>
    <w:rsid w:val="003F6C84"/>
    <w:rsid w:val="003F6DEF"/>
    <w:rsid w:val="003F6EA2"/>
    <w:rsid w:val="003F733D"/>
    <w:rsid w:val="003F74CC"/>
    <w:rsid w:val="003F7564"/>
    <w:rsid w:val="004005DA"/>
    <w:rsid w:val="00400804"/>
    <w:rsid w:val="00400E7F"/>
    <w:rsid w:val="00401740"/>
    <w:rsid w:val="00401936"/>
    <w:rsid w:val="00401944"/>
    <w:rsid w:val="004019CC"/>
    <w:rsid w:val="00401B54"/>
    <w:rsid w:val="004020A3"/>
    <w:rsid w:val="00402277"/>
    <w:rsid w:val="00402D82"/>
    <w:rsid w:val="00403A25"/>
    <w:rsid w:val="00403BF3"/>
    <w:rsid w:val="00404090"/>
    <w:rsid w:val="00404335"/>
    <w:rsid w:val="004045EF"/>
    <w:rsid w:val="004054EF"/>
    <w:rsid w:val="00405AF0"/>
    <w:rsid w:val="00405BF6"/>
    <w:rsid w:val="00405CD5"/>
    <w:rsid w:val="00405D8E"/>
    <w:rsid w:val="00405E65"/>
    <w:rsid w:val="00405E7B"/>
    <w:rsid w:val="0040609A"/>
    <w:rsid w:val="00406115"/>
    <w:rsid w:val="0040654C"/>
    <w:rsid w:val="00406BA0"/>
    <w:rsid w:val="00406CE0"/>
    <w:rsid w:val="004071B4"/>
    <w:rsid w:val="004074A5"/>
    <w:rsid w:val="0040765B"/>
    <w:rsid w:val="00410719"/>
    <w:rsid w:val="004108E0"/>
    <w:rsid w:val="00410B5C"/>
    <w:rsid w:val="00410C0B"/>
    <w:rsid w:val="0041168E"/>
    <w:rsid w:val="0041172B"/>
    <w:rsid w:val="00411E94"/>
    <w:rsid w:val="00412116"/>
    <w:rsid w:val="0041213E"/>
    <w:rsid w:val="004127B7"/>
    <w:rsid w:val="004129B5"/>
    <w:rsid w:val="00412B51"/>
    <w:rsid w:val="00412BED"/>
    <w:rsid w:val="00412C96"/>
    <w:rsid w:val="00412DAC"/>
    <w:rsid w:val="004135C1"/>
    <w:rsid w:val="0041370B"/>
    <w:rsid w:val="00413AB3"/>
    <w:rsid w:val="00413ABB"/>
    <w:rsid w:val="00413CF0"/>
    <w:rsid w:val="00413ECC"/>
    <w:rsid w:val="00413F2D"/>
    <w:rsid w:val="00414133"/>
    <w:rsid w:val="004141CC"/>
    <w:rsid w:val="0041448B"/>
    <w:rsid w:val="004149D7"/>
    <w:rsid w:val="004149FB"/>
    <w:rsid w:val="0041530A"/>
    <w:rsid w:val="00415C3F"/>
    <w:rsid w:val="00415D34"/>
    <w:rsid w:val="00415DF2"/>
    <w:rsid w:val="00416096"/>
    <w:rsid w:val="00416562"/>
    <w:rsid w:val="00416701"/>
    <w:rsid w:val="00416CB4"/>
    <w:rsid w:val="00416FDE"/>
    <w:rsid w:val="004170A6"/>
    <w:rsid w:val="004172F9"/>
    <w:rsid w:val="00417564"/>
    <w:rsid w:val="004178E1"/>
    <w:rsid w:val="00417908"/>
    <w:rsid w:val="00417EC6"/>
    <w:rsid w:val="004207BB"/>
    <w:rsid w:val="0042113D"/>
    <w:rsid w:val="00421198"/>
    <w:rsid w:val="004215BF"/>
    <w:rsid w:val="0042216F"/>
    <w:rsid w:val="00422795"/>
    <w:rsid w:val="00422C2D"/>
    <w:rsid w:val="00422D2D"/>
    <w:rsid w:val="0042320F"/>
    <w:rsid w:val="0042341B"/>
    <w:rsid w:val="00423723"/>
    <w:rsid w:val="00423B81"/>
    <w:rsid w:val="00423BD6"/>
    <w:rsid w:val="00424398"/>
    <w:rsid w:val="004246B1"/>
    <w:rsid w:val="0042588D"/>
    <w:rsid w:val="004258F0"/>
    <w:rsid w:val="00425AB1"/>
    <w:rsid w:val="004267DC"/>
    <w:rsid w:val="0042685D"/>
    <w:rsid w:val="00426C39"/>
    <w:rsid w:val="00426FCD"/>
    <w:rsid w:val="004271E4"/>
    <w:rsid w:val="00427434"/>
    <w:rsid w:val="0042787E"/>
    <w:rsid w:val="004279FC"/>
    <w:rsid w:val="004300A1"/>
    <w:rsid w:val="0043040A"/>
    <w:rsid w:val="00430B5E"/>
    <w:rsid w:val="00430BB7"/>
    <w:rsid w:val="00430F9A"/>
    <w:rsid w:val="004310DA"/>
    <w:rsid w:val="004317AC"/>
    <w:rsid w:val="004319AC"/>
    <w:rsid w:val="00431C89"/>
    <w:rsid w:val="00431D8A"/>
    <w:rsid w:val="0043263A"/>
    <w:rsid w:val="0043266D"/>
    <w:rsid w:val="0043296D"/>
    <w:rsid w:val="004332FB"/>
    <w:rsid w:val="00433698"/>
    <w:rsid w:val="004338B5"/>
    <w:rsid w:val="00433B09"/>
    <w:rsid w:val="00433E8D"/>
    <w:rsid w:val="00433EEA"/>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65"/>
    <w:rsid w:val="0043798D"/>
    <w:rsid w:val="00437A43"/>
    <w:rsid w:val="00437C49"/>
    <w:rsid w:val="00440058"/>
    <w:rsid w:val="00441250"/>
    <w:rsid w:val="00441332"/>
    <w:rsid w:val="00441BF2"/>
    <w:rsid w:val="00441E26"/>
    <w:rsid w:val="00441EE3"/>
    <w:rsid w:val="00442068"/>
    <w:rsid w:val="004421BF"/>
    <w:rsid w:val="004424D8"/>
    <w:rsid w:val="004425DE"/>
    <w:rsid w:val="00442620"/>
    <w:rsid w:val="00442707"/>
    <w:rsid w:val="00442E2B"/>
    <w:rsid w:val="0044301E"/>
    <w:rsid w:val="004436C6"/>
    <w:rsid w:val="00443F87"/>
    <w:rsid w:val="00444621"/>
    <w:rsid w:val="00444CE0"/>
    <w:rsid w:val="00444D41"/>
    <w:rsid w:val="00445945"/>
    <w:rsid w:val="00445F7A"/>
    <w:rsid w:val="0044604F"/>
    <w:rsid w:val="004462EA"/>
    <w:rsid w:val="004467F2"/>
    <w:rsid w:val="00446865"/>
    <w:rsid w:val="00446CA5"/>
    <w:rsid w:val="00446EBE"/>
    <w:rsid w:val="0044705B"/>
    <w:rsid w:val="00447577"/>
    <w:rsid w:val="00447739"/>
    <w:rsid w:val="0044799C"/>
    <w:rsid w:val="00447CE3"/>
    <w:rsid w:val="00447D12"/>
    <w:rsid w:val="004504DE"/>
    <w:rsid w:val="00450539"/>
    <w:rsid w:val="00450C12"/>
    <w:rsid w:val="0045148F"/>
    <w:rsid w:val="00451691"/>
    <w:rsid w:val="00451A06"/>
    <w:rsid w:val="00451A3F"/>
    <w:rsid w:val="00451A44"/>
    <w:rsid w:val="00451A63"/>
    <w:rsid w:val="00451BAE"/>
    <w:rsid w:val="00451F40"/>
    <w:rsid w:val="00452023"/>
    <w:rsid w:val="004520D7"/>
    <w:rsid w:val="00452211"/>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384"/>
    <w:rsid w:val="00455546"/>
    <w:rsid w:val="004555E9"/>
    <w:rsid w:val="00455618"/>
    <w:rsid w:val="00455A82"/>
    <w:rsid w:val="00456624"/>
    <w:rsid w:val="00456630"/>
    <w:rsid w:val="00456A6B"/>
    <w:rsid w:val="00456C82"/>
    <w:rsid w:val="0045736F"/>
    <w:rsid w:val="004578F1"/>
    <w:rsid w:val="00457CB4"/>
    <w:rsid w:val="00457CC6"/>
    <w:rsid w:val="004603D0"/>
    <w:rsid w:val="004604DB"/>
    <w:rsid w:val="0046071D"/>
    <w:rsid w:val="004607C0"/>
    <w:rsid w:val="00460B9C"/>
    <w:rsid w:val="00460DCA"/>
    <w:rsid w:val="00460DEA"/>
    <w:rsid w:val="00461594"/>
    <w:rsid w:val="00461798"/>
    <w:rsid w:val="004619D5"/>
    <w:rsid w:val="00461DC3"/>
    <w:rsid w:val="00461DE2"/>
    <w:rsid w:val="00462132"/>
    <w:rsid w:val="004622B3"/>
    <w:rsid w:val="004627D3"/>
    <w:rsid w:val="00462A50"/>
    <w:rsid w:val="00462CDB"/>
    <w:rsid w:val="00462F7E"/>
    <w:rsid w:val="00462FE3"/>
    <w:rsid w:val="0046321B"/>
    <w:rsid w:val="00463585"/>
    <w:rsid w:val="00463951"/>
    <w:rsid w:val="00464601"/>
    <w:rsid w:val="00464639"/>
    <w:rsid w:val="004646E4"/>
    <w:rsid w:val="0046481C"/>
    <w:rsid w:val="00464CA9"/>
    <w:rsid w:val="0046503E"/>
    <w:rsid w:val="00465487"/>
    <w:rsid w:val="00465724"/>
    <w:rsid w:val="00465929"/>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23F9"/>
    <w:rsid w:val="00472507"/>
    <w:rsid w:val="004731D6"/>
    <w:rsid w:val="00473397"/>
    <w:rsid w:val="00473566"/>
    <w:rsid w:val="00473900"/>
    <w:rsid w:val="00473A38"/>
    <w:rsid w:val="00473C7F"/>
    <w:rsid w:val="00473C90"/>
    <w:rsid w:val="004740FF"/>
    <w:rsid w:val="0047481A"/>
    <w:rsid w:val="00474B57"/>
    <w:rsid w:val="00474B67"/>
    <w:rsid w:val="00474FDE"/>
    <w:rsid w:val="004750F0"/>
    <w:rsid w:val="0047513B"/>
    <w:rsid w:val="0047547C"/>
    <w:rsid w:val="00475C62"/>
    <w:rsid w:val="00475D33"/>
    <w:rsid w:val="00475F4A"/>
    <w:rsid w:val="0047640A"/>
    <w:rsid w:val="00476B4B"/>
    <w:rsid w:val="00476C14"/>
    <w:rsid w:val="00476C5D"/>
    <w:rsid w:val="0047765B"/>
    <w:rsid w:val="004778B5"/>
    <w:rsid w:val="004779DA"/>
    <w:rsid w:val="00477B4C"/>
    <w:rsid w:val="00477B52"/>
    <w:rsid w:val="0048000C"/>
    <w:rsid w:val="004808F5"/>
    <w:rsid w:val="00480A5C"/>
    <w:rsid w:val="00480EAE"/>
    <w:rsid w:val="00481144"/>
    <w:rsid w:val="004812F2"/>
    <w:rsid w:val="00481616"/>
    <w:rsid w:val="004816F2"/>
    <w:rsid w:val="004817DF"/>
    <w:rsid w:val="0048192C"/>
    <w:rsid w:val="00481A5B"/>
    <w:rsid w:val="00482115"/>
    <w:rsid w:val="004826AE"/>
    <w:rsid w:val="00482AED"/>
    <w:rsid w:val="00482EF2"/>
    <w:rsid w:val="00483847"/>
    <w:rsid w:val="00483955"/>
    <w:rsid w:val="00484065"/>
    <w:rsid w:val="004845EE"/>
    <w:rsid w:val="00484964"/>
    <w:rsid w:val="004849C7"/>
    <w:rsid w:val="00484D27"/>
    <w:rsid w:val="00484D2A"/>
    <w:rsid w:val="00484E80"/>
    <w:rsid w:val="00484EAE"/>
    <w:rsid w:val="00485387"/>
    <w:rsid w:val="00485634"/>
    <w:rsid w:val="00485A98"/>
    <w:rsid w:val="00485FA4"/>
    <w:rsid w:val="00486144"/>
    <w:rsid w:val="00486652"/>
    <w:rsid w:val="00486747"/>
    <w:rsid w:val="00486A41"/>
    <w:rsid w:val="00486A57"/>
    <w:rsid w:val="0048779F"/>
    <w:rsid w:val="00487A60"/>
    <w:rsid w:val="004900EF"/>
    <w:rsid w:val="00490B00"/>
    <w:rsid w:val="00490B0E"/>
    <w:rsid w:val="00491164"/>
    <w:rsid w:val="004911CD"/>
    <w:rsid w:val="0049120B"/>
    <w:rsid w:val="00491888"/>
    <w:rsid w:val="004919E6"/>
    <w:rsid w:val="0049214F"/>
    <w:rsid w:val="00492465"/>
    <w:rsid w:val="004925CD"/>
    <w:rsid w:val="00492762"/>
    <w:rsid w:val="00492B66"/>
    <w:rsid w:val="00493446"/>
    <w:rsid w:val="0049353A"/>
    <w:rsid w:val="0049369B"/>
    <w:rsid w:val="00493908"/>
    <w:rsid w:val="00493CC7"/>
    <w:rsid w:val="00493E4D"/>
    <w:rsid w:val="00493E7B"/>
    <w:rsid w:val="004940E4"/>
    <w:rsid w:val="0049412D"/>
    <w:rsid w:val="004941C8"/>
    <w:rsid w:val="004945CC"/>
    <w:rsid w:val="00494D22"/>
    <w:rsid w:val="00495881"/>
    <w:rsid w:val="004961A8"/>
    <w:rsid w:val="00496C8D"/>
    <w:rsid w:val="00496F2C"/>
    <w:rsid w:val="00497175"/>
    <w:rsid w:val="004977DC"/>
    <w:rsid w:val="004A0310"/>
    <w:rsid w:val="004A07F4"/>
    <w:rsid w:val="004A0D33"/>
    <w:rsid w:val="004A0DD7"/>
    <w:rsid w:val="004A0E29"/>
    <w:rsid w:val="004A0EFF"/>
    <w:rsid w:val="004A1143"/>
    <w:rsid w:val="004A13BC"/>
    <w:rsid w:val="004A1565"/>
    <w:rsid w:val="004A1841"/>
    <w:rsid w:val="004A201C"/>
    <w:rsid w:val="004A21C0"/>
    <w:rsid w:val="004A224C"/>
    <w:rsid w:val="004A22BF"/>
    <w:rsid w:val="004A22EF"/>
    <w:rsid w:val="004A2AC6"/>
    <w:rsid w:val="004A2B67"/>
    <w:rsid w:val="004A2D43"/>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AF"/>
    <w:rsid w:val="004A64C7"/>
    <w:rsid w:val="004A6648"/>
    <w:rsid w:val="004A6EC1"/>
    <w:rsid w:val="004A7191"/>
    <w:rsid w:val="004A7BEA"/>
    <w:rsid w:val="004A7FC6"/>
    <w:rsid w:val="004B0156"/>
    <w:rsid w:val="004B02FE"/>
    <w:rsid w:val="004B037F"/>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155"/>
    <w:rsid w:val="004B37E3"/>
    <w:rsid w:val="004B3E73"/>
    <w:rsid w:val="004B490D"/>
    <w:rsid w:val="004B5258"/>
    <w:rsid w:val="004B5BF1"/>
    <w:rsid w:val="004B5F94"/>
    <w:rsid w:val="004B6470"/>
    <w:rsid w:val="004B6555"/>
    <w:rsid w:val="004B67A8"/>
    <w:rsid w:val="004B6E41"/>
    <w:rsid w:val="004B714C"/>
    <w:rsid w:val="004B77FA"/>
    <w:rsid w:val="004B7CAD"/>
    <w:rsid w:val="004C0790"/>
    <w:rsid w:val="004C13D3"/>
    <w:rsid w:val="004C1A42"/>
    <w:rsid w:val="004C1B98"/>
    <w:rsid w:val="004C27FE"/>
    <w:rsid w:val="004C350D"/>
    <w:rsid w:val="004C354D"/>
    <w:rsid w:val="004C378E"/>
    <w:rsid w:val="004C37EA"/>
    <w:rsid w:val="004C3E98"/>
    <w:rsid w:val="004C4007"/>
    <w:rsid w:val="004C40C1"/>
    <w:rsid w:val="004C4691"/>
    <w:rsid w:val="004C4708"/>
    <w:rsid w:val="004C478A"/>
    <w:rsid w:val="004C496A"/>
    <w:rsid w:val="004C5136"/>
    <w:rsid w:val="004C51CA"/>
    <w:rsid w:val="004C58F1"/>
    <w:rsid w:val="004C5F92"/>
    <w:rsid w:val="004C66C4"/>
    <w:rsid w:val="004C6848"/>
    <w:rsid w:val="004C6B26"/>
    <w:rsid w:val="004C7343"/>
    <w:rsid w:val="004C7805"/>
    <w:rsid w:val="004D0468"/>
    <w:rsid w:val="004D0825"/>
    <w:rsid w:val="004D0BBC"/>
    <w:rsid w:val="004D0CCE"/>
    <w:rsid w:val="004D0DDB"/>
    <w:rsid w:val="004D13A3"/>
    <w:rsid w:val="004D1605"/>
    <w:rsid w:val="004D2950"/>
    <w:rsid w:val="004D2BC4"/>
    <w:rsid w:val="004D3081"/>
    <w:rsid w:val="004D3096"/>
    <w:rsid w:val="004D31EC"/>
    <w:rsid w:val="004D37E0"/>
    <w:rsid w:val="004D3ACC"/>
    <w:rsid w:val="004D3AE0"/>
    <w:rsid w:val="004D427C"/>
    <w:rsid w:val="004D4385"/>
    <w:rsid w:val="004D4500"/>
    <w:rsid w:val="004D45B8"/>
    <w:rsid w:val="004D4FD9"/>
    <w:rsid w:val="004D5787"/>
    <w:rsid w:val="004D61D9"/>
    <w:rsid w:val="004D64AA"/>
    <w:rsid w:val="004D77B0"/>
    <w:rsid w:val="004D7B01"/>
    <w:rsid w:val="004D7B7B"/>
    <w:rsid w:val="004D7E55"/>
    <w:rsid w:val="004E0AF1"/>
    <w:rsid w:val="004E128C"/>
    <w:rsid w:val="004E17DE"/>
    <w:rsid w:val="004E1AB3"/>
    <w:rsid w:val="004E288C"/>
    <w:rsid w:val="004E396C"/>
    <w:rsid w:val="004E4058"/>
    <w:rsid w:val="004E40B9"/>
    <w:rsid w:val="004E4B99"/>
    <w:rsid w:val="004E4F9D"/>
    <w:rsid w:val="004E4FDD"/>
    <w:rsid w:val="004E540A"/>
    <w:rsid w:val="004E548C"/>
    <w:rsid w:val="004E5990"/>
    <w:rsid w:val="004E5AC7"/>
    <w:rsid w:val="004E5F81"/>
    <w:rsid w:val="004E6539"/>
    <w:rsid w:val="004E6B5F"/>
    <w:rsid w:val="004E793F"/>
    <w:rsid w:val="004E7BC0"/>
    <w:rsid w:val="004E7E62"/>
    <w:rsid w:val="004F0679"/>
    <w:rsid w:val="004F075B"/>
    <w:rsid w:val="004F0FFE"/>
    <w:rsid w:val="004F1038"/>
    <w:rsid w:val="004F14F8"/>
    <w:rsid w:val="004F180D"/>
    <w:rsid w:val="004F1854"/>
    <w:rsid w:val="004F23FE"/>
    <w:rsid w:val="004F2649"/>
    <w:rsid w:val="004F27E8"/>
    <w:rsid w:val="004F2930"/>
    <w:rsid w:val="004F29EF"/>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22A"/>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CF3"/>
    <w:rsid w:val="00502E96"/>
    <w:rsid w:val="00502F80"/>
    <w:rsid w:val="005030DE"/>
    <w:rsid w:val="005034F8"/>
    <w:rsid w:val="005035BC"/>
    <w:rsid w:val="0050369C"/>
    <w:rsid w:val="0050376B"/>
    <w:rsid w:val="005039F4"/>
    <w:rsid w:val="00503A89"/>
    <w:rsid w:val="00503B12"/>
    <w:rsid w:val="00503E25"/>
    <w:rsid w:val="00503EF4"/>
    <w:rsid w:val="00504101"/>
    <w:rsid w:val="00504723"/>
    <w:rsid w:val="00504B48"/>
    <w:rsid w:val="00505AB3"/>
    <w:rsid w:val="00506730"/>
    <w:rsid w:val="00506CD6"/>
    <w:rsid w:val="00506D9E"/>
    <w:rsid w:val="00506F58"/>
    <w:rsid w:val="005076FF"/>
    <w:rsid w:val="005079DB"/>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AA5"/>
    <w:rsid w:val="00513B40"/>
    <w:rsid w:val="00513B8C"/>
    <w:rsid w:val="00513C10"/>
    <w:rsid w:val="00513FB4"/>
    <w:rsid w:val="0051400D"/>
    <w:rsid w:val="00514012"/>
    <w:rsid w:val="00514073"/>
    <w:rsid w:val="005140FC"/>
    <w:rsid w:val="0051429E"/>
    <w:rsid w:val="005142D0"/>
    <w:rsid w:val="0051487C"/>
    <w:rsid w:val="00514C36"/>
    <w:rsid w:val="00514E82"/>
    <w:rsid w:val="00514E8B"/>
    <w:rsid w:val="0051580C"/>
    <w:rsid w:val="00515BEE"/>
    <w:rsid w:val="00516D05"/>
    <w:rsid w:val="00517831"/>
    <w:rsid w:val="005179A9"/>
    <w:rsid w:val="0052001E"/>
    <w:rsid w:val="00520332"/>
    <w:rsid w:val="005204B5"/>
    <w:rsid w:val="00520DC2"/>
    <w:rsid w:val="005210AD"/>
    <w:rsid w:val="005212B8"/>
    <w:rsid w:val="005213B1"/>
    <w:rsid w:val="005216A2"/>
    <w:rsid w:val="00521A77"/>
    <w:rsid w:val="00521B1C"/>
    <w:rsid w:val="00521FD9"/>
    <w:rsid w:val="0052233A"/>
    <w:rsid w:val="005227DA"/>
    <w:rsid w:val="00522931"/>
    <w:rsid w:val="00522E58"/>
    <w:rsid w:val="00523161"/>
    <w:rsid w:val="0052350D"/>
    <w:rsid w:val="00523AF0"/>
    <w:rsid w:val="00523E2E"/>
    <w:rsid w:val="0052417E"/>
    <w:rsid w:val="005241E4"/>
    <w:rsid w:val="00524930"/>
    <w:rsid w:val="00524B18"/>
    <w:rsid w:val="00524E08"/>
    <w:rsid w:val="005250B7"/>
    <w:rsid w:val="00525138"/>
    <w:rsid w:val="00525557"/>
    <w:rsid w:val="00525DF2"/>
    <w:rsid w:val="005261E7"/>
    <w:rsid w:val="00526222"/>
    <w:rsid w:val="0052639B"/>
    <w:rsid w:val="00527155"/>
    <w:rsid w:val="0052716E"/>
    <w:rsid w:val="005279B0"/>
    <w:rsid w:val="00527D52"/>
    <w:rsid w:val="00527F39"/>
    <w:rsid w:val="00527F9A"/>
    <w:rsid w:val="0053035D"/>
    <w:rsid w:val="00530656"/>
    <w:rsid w:val="00530EDD"/>
    <w:rsid w:val="00530F2C"/>
    <w:rsid w:val="0053145A"/>
    <w:rsid w:val="005314D6"/>
    <w:rsid w:val="005315E7"/>
    <w:rsid w:val="00531A1A"/>
    <w:rsid w:val="00531A88"/>
    <w:rsid w:val="00531EFF"/>
    <w:rsid w:val="005324E1"/>
    <w:rsid w:val="00532599"/>
    <w:rsid w:val="00532A7C"/>
    <w:rsid w:val="00532EA3"/>
    <w:rsid w:val="00533298"/>
    <w:rsid w:val="005336BE"/>
    <w:rsid w:val="00533EF6"/>
    <w:rsid w:val="005340AA"/>
    <w:rsid w:val="005345B4"/>
    <w:rsid w:val="00534DCA"/>
    <w:rsid w:val="005350D6"/>
    <w:rsid w:val="0053547C"/>
    <w:rsid w:val="00535B41"/>
    <w:rsid w:val="00536168"/>
    <w:rsid w:val="005361E2"/>
    <w:rsid w:val="005362B2"/>
    <w:rsid w:val="00536369"/>
    <w:rsid w:val="0053669C"/>
    <w:rsid w:val="005369CF"/>
    <w:rsid w:val="00536C76"/>
    <w:rsid w:val="00537232"/>
    <w:rsid w:val="00537254"/>
    <w:rsid w:val="005373AC"/>
    <w:rsid w:val="005408FD"/>
    <w:rsid w:val="00540E62"/>
    <w:rsid w:val="00540F67"/>
    <w:rsid w:val="00540F89"/>
    <w:rsid w:val="005415E0"/>
    <w:rsid w:val="005416DA"/>
    <w:rsid w:val="005417C5"/>
    <w:rsid w:val="0054195B"/>
    <w:rsid w:val="00541D3A"/>
    <w:rsid w:val="00541EC0"/>
    <w:rsid w:val="005423DC"/>
    <w:rsid w:val="00542599"/>
    <w:rsid w:val="00542895"/>
    <w:rsid w:val="005428E3"/>
    <w:rsid w:val="0054291A"/>
    <w:rsid w:val="00542B35"/>
    <w:rsid w:val="00542DEF"/>
    <w:rsid w:val="00542EDB"/>
    <w:rsid w:val="005436DC"/>
    <w:rsid w:val="00543970"/>
    <w:rsid w:val="00543EC4"/>
    <w:rsid w:val="00543EE0"/>
    <w:rsid w:val="00543FBB"/>
    <w:rsid w:val="005442AD"/>
    <w:rsid w:val="00544352"/>
    <w:rsid w:val="005449AD"/>
    <w:rsid w:val="00544E44"/>
    <w:rsid w:val="005450D4"/>
    <w:rsid w:val="005454E5"/>
    <w:rsid w:val="005459A9"/>
    <w:rsid w:val="00545C1C"/>
    <w:rsid w:val="005469E0"/>
    <w:rsid w:val="00546E6E"/>
    <w:rsid w:val="00546EF6"/>
    <w:rsid w:val="00547230"/>
    <w:rsid w:val="005478FD"/>
    <w:rsid w:val="0055001A"/>
    <w:rsid w:val="00550210"/>
    <w:rsid w:val="0055034F"/>
    <w:rsid w:val="0055040B"/>
    <w:rsid w:val="00550686"/>
    <w:rsid w:val="00550A3F"/>
    <w:rsid w:val="00550AF0"/>
    <w:rsid w:val="00550F4E"/>
    <w:rsid w:val="00551254"/>
    <w:rsid w:val="0055194D"/>
    <w:rsid w:val="00551997"/>
    <w:rsid w:val="005519F7"/>
    <w:rsid w:val="00551D29"/>
    <w:rsid w:val="00551F7B"/>
    <w:rsid w:val="00552FD4"/>
    <w:rsid w:val="005537A1"/>
    <w:rsid w:val="00553D55"/>
    <w:rsid w:val="005540D3"/>
    <w:rsid w:val="005541D9"/>
    <w:rsid w:val="00554387"/>
    <w:rsid w:val="005543F8"/>
    <w:rsid w:val="00554DDE"/>
    <w:rsid w:val="00555A98"/>
    <w:rsid w:val="00556261"/>
    <w:rsid w:val="00556540"/>
    <w:rsid w:val="00556B75"/>
    <w:rsid w:val="005570EF"/>
    <w:rsid w:val="005572F5"/>
    <w:rsid w:val="005600BF"/>
    <w:rsid w:val="005602B0"/>
    <w:rsid w:val="0056058B"/>
    <w:rsid w:val="00560D3A"/>
    <w:rsid w:val="005611D8"/>
    <w:rsid w:val="005617F7"/>
    <w:rsid w:val="0056196B"/>
    <w:rsid w:val="00561DDB"/>
    <w:rsid w:val="00562268"/>
    <w:rsid w:val="00562FA8"/>
    <w:rsid w:val="00563652"/>
    <w:rsid w:val="005636C6"/>
    <w:rsid w:val="0056395C"/>
    <w:rsid w:val="00563A97"/>
    <w:rsid w:val="00563C7F"/>
    <w:rsid w:val="00563F30"/>
    <w:rsid w:val="00564328"/>
    <w:rsid w:val="00565423"/>
    <w:rsid w:val="00565471"/>
    <w:rsid w:val="00565578"/>
    <w:rsid w:val="0056637C"/>
    <w:rsid w:val="00566894"/>
    <w:rsid w:val="00566BC0"/>
    <w:rsid w:val="00566C2F"/>
    <w:rsid w:val="00566D49"/>
    <w:rsid w:val="00566ED0"/>
    <w:rsid w:val="00566FAE"/>
    <w:rsid w:val="0056703D"/>
    <w:rsid w:val="005670A6"/>
    <w:rsid w:val="00567191"/>
    <w:rsid w:val="00567669"/>
    <w:rsid w:val="005677E6"/>
    <w:rsid w:val="0056787E"/>
    <w:rsid w:val="00567C93"/>
    <w:rsid w:val="005704D5"/>
    <w:rsid w:val="005706D6"/>
    <w:rsid w:val="00571099"/>
    <w:rsid w:val="005714AD"/>
    <w:rsid w:val="005714C4"/>
    <w:rsid w:val="005715B7"/>
    <w:rsid w:val="005715C3"/>
    <w:rsid w:val="00571B3B"/>
    <w:rsid w:val="005720DD"/>
    <w:rsid w:val="00572BD5"/>
    <w:rsid w:val="005736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40"/>
    <w:rsid w:val="00577D53"/>
    <w:rsid w:val="00580186"/>
    <w:rsid w:val="00580505"/>
    <w:rsid w:val="00580791"/>
    <w:rsid w:val="00580893"/>
    <w:rsid w:val="00580E5B"/>
    <w:rsid w:val="00580EDD"/>
    <w:rsid w:val="00580F02"/>
    <w:rsid w:val="00581214"/>
    <w:rsid w:val="005812DF"/>
    <w:rsid w:val="00581D8B"/>
    <w:rsid w:val="00582206"/>
    <w:rsid w:val="0058222A"/>
    <w:rsid w:val="005822B0"/>
    <w:rsid w:val="005824E3"/>
    <w:rsid w:val="00582558"/>
    <w:rsid w:val="00582612"/>
    <w:rsid w:val="00582AA3"/>
    <w:rsid w:val="00582B27"/>
    <w:rsid w:val="00582B32"/>
    <w:rsid w:val="00582B6E"/>
    <w:rsid w:val="00582BF3"/>
    <w:rsid w:val="00582ED7"/>
    <w:rsid w:val="00583509"/>
    <w:rsid w:val="005839EE"/>
    <w:rsid w:val="00583C2E"/>
    <w:rsid w:val="00583D64"/>
    <w:rsid w:val="00583DC5"/>
    <w:rsid w:val="0058402B"/>
    <w:rsid w:val="00584198"/>
    <w:rsid w:val="0058425E"/>
    <w:rsid w:val="0058458C"/>
    <w:rsid w:val="005848BE"/>
    <w:rsid w:val="00584BB2"/>
    <w:rsid w:val="005853FD"/>
    <w:rsid w:val="0058549E"/>
    <w:rsid w:val="00585623"/>
    <w:rsid w:val="0058572F"/>
    <w:rsid w:val="00585D5A"/>
    <w:rsid w:val="00585EA0"/>
    <w:rsid w:val="00585F65"/>
    <w:rsid w:val="0058643B"/>
    <w:rsid w:val="0058682B"/>
    <w:rsid w:val="005869C7"/>
    <w:rsid w:val="005869E4"/>
    <w:rsid w:val="00586B14"/>
    <w:rsid w:val="00586D45"/>
    <w:rsid w:val="00586F63"/>
    <w:rsid w:val="005871DE"/>
    <w:rsid w:val="00587392"/>
    <w:rsid w:val="00587B6C"/>
    <w:rsid w:val="005904A5"/>
    <w:rsid w:val="00590D4A"/>
    <w:rsid w:val="005916E9"/>
    <w:rsid w:val="00591AD2"/>
    <w:rsid w:val="00591CFC"/>
    <w:rsid w:val="0059257C"/>
    <w:rsid w:val="005928B1"/>
    <w:rsid w:val="00592BA1"/>
    <w:rsid w:val="00592F21"/>
    <w:rsid w:val="0059307D"/>
    <w:rsid w:val="00593273"/>
    <w:rsid w:val="0059382F"/>
    <w:rsid w:val="00593AA3"/>
    <w:rsid w:val="00594297"/>
    <w:rsid w:val="005942C7"/>
    <w:rsid w:val="00594575"/>
    <w:rsid w:val="0059499A"/>
    <w:rsid w:val="00594EC6"/>
    <w:rsid w:val="00594F75"/>
    <w:rsid w:val="005959D0"/>
    <w:rsid w:val="00595A14"/>
    <w:rsid w:val="00595E6A"/>
    <w:rsid w:val="00595F13"/>
    <w:rsid w:val="005960A7"/>
    <w:rsid w:val="00596394"/>
    <w:rsid w:val="0059643A"/>
    <w:rsid w:val="00596525"/>
    <w:rsid w:val="00596534"/>
    <w:rsid w:val="005965FC"/>
    <w:rsid w:val="005969B8"/>
    <w:rsid w:val="00596ADB"/>
    <w:rsid w:val="00596CA5"/>
    <w:rsid w:val="00596D1C"/>
    <w:rsid w:val="00596F2E"/>
    <w:rsid w:val="00597270"/>
    <w:rsid w:val="005972C6"/>
    <w:rsid w:val="0059747C"/>
    <w:rsid w:val="00597754"/>
    <w:rsid w:val="00597E6B"/>
    <w:rsid w:val="005A0103"/>
    <w:rsid w:val="005A04CB"/>
    <w:rsid w:val="005A079B"/>
    <w:rsid w:val="005A0D6C"/>
    <w:rsid w:val="005A105A"/>
    <w:rsid w:val="005A11C7"/>
    <w:rsid w:val="005A1487"/>
    <w:rsid w:val="005A153F"/>
    <w:rsid w:val="005A15E9"/>
    <w:rsid w:val="005A15FD"/>
    <w:rsid w:val="005A1849"/>
    <w:rsid w:val="005A1A0A"/>
    <w:rsid w:val="005A1B3D"/>
    <w:rsid w:val="005A1D2C"/>
    <w:rsid w:val="005A2919"/>
    <w:rsid w:val="005A2BFD"/>
    <w:rsid w:val="005A2C3B"/>
    <w:rsid w:val="005A3149"/>
    <w:rsid w:val="005A3151"/>
    <w:rsid w:val="005A32C5"/>
    <w:rsid w:val="005A33E2"/>
    <w:rsid w:val="005A376F"/>
    <w:rsid w:val="005A398F"/>
    <w:rsid w:val="005A39B2"/>
    <w:rsid w:val="005A39D8"/>
    <w:rsid w:val="005A3BB5"/>
    <w:rsid w:val="005A41B2"/>
    <w:rsid w:val="005A434C"/>
    <w:rsid w:val="005A46B9"/>
    <w:rsid w:val="005A48DB"/>
    <w:rsid w:val="005A62EA"/>
    <w:rsid w:val="005A65A3"/>
    <w:rsid w:val="005A66DC"/>
    <w:rsid w:val="005A6AC2"/>
    <w:rsid w:val="005A6C47"/>
    <w:rsid w:val="005A6E41"/>
    <w:rsid w:val="005A76C7"/>
    <w:rsid w:val="005A7915"/>
    <w:rsid w:val="005B0FE7"/>
    <w:rsid w:val="005B16CC"/>
    <w:rsid w:val="005B171F"/>
    <w:rsid w:val="005B17BF"/>
    <w:rsid w:val="005B1880"/>
    <w:rsid w:val="005B18A4"/>
    <w:rsid w:val="005B1C36"/>
    <w:rsid w:val="005B201B"/>
    <w:rsid w:val="005B2055"/>
    <w:rsid w:val="005B2594"/>
    <w:rsid w:val="005B264E"/>
    <w:rsid w:val="005B2CC7"/>
    <w:rsid w:val="005B2E6E"/>
    <w:rsid w:val="005B36A0"/>
    <w:rsid w:val="005B36BE"/>
    <w:rsid w:val="005B36EC"/>
    <w:rsid w:val="005B3793"/>
    <w:rsid w:val="005B3BD2"/>
    <w:rsid w:val="005B4D5F"/>
    <w:rsid w:val="005B4FF4"/>
    <w:rsid w:val="005B5388"/>
    <w:rsid w:val="005B53BA"/>
    <w:rsid w:val="005B5678"/>
    <w:rsid w:val="005B56A0"/>
    <w:rsid w:val="005B6851"/>
    <w:rsid w:val="005B6988"/>
    <w:rsid w:val="005B72F0"/>
    <w:rsid w:val="005B7A29"/>
    <w:rsid w:val="005B7BC2"/>
    <w:rsid w:val="005B7E7B"/>
    <w:rsid w:val="005C022E"/>
    <w:rsid w:val="005C0F57"/>
    <w:rsid w:val="005C15B9"/>
    <w:rsid w:val="005C1BC5"/>
    <w:rsid w:val="005C1D7E"/>
    <w:rsid w:val="005C207A"/>
    <w:rsid w:val="005C2395"/>
    <w:rsid w:val="005C2894"/>
    <w:rsid w:val="005C299B"/>
    <w:rsid w:val="005C2E78"/>
    <w:rsid w:val="005C32BA"/>
    <w:rsid w:val="005C3734"/>
    <w:rsid w:val="005C3752"/>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2F4"/>
    <w:rsid w:val="005C5614"/>
    <w:rsid w:val="005C5828"/>
    <w:rsid w:val="005C5CBD"/>
    <w:rsid w:val="005C6C97"/>
    <w:rsid w:val="005C6CC0"/>
    <w:rsid w:val="005C7370"/>
    <w:rsid w:val="005C7703"/>
    <w:rsid w:val="005C7824"/>
    <w:rsid w:val="005C79CB"/>
    <w:rsid w:val="005C7A58"/>
    <w:rsid w:val="005C7D2D"/>
    <w:rsid w:val="005C7F93"/>
    <w:rsid w:val="005D049E"/>
    <w:rsid w:val="005D056F"/>
    <w:rsid w:val="005D05BC"/>
    <w:rsid w:val="005D07FA"/>
    <w:rsid w:val="005D08F2"/>
    <w:rsid w:val="005D0EF4"/>
    <w:rsid w:val="005D115E"/>
    <w:rsid w:val="005D1909"/>
    <w:rsid w:val="005D1969"/>
    <w:rsid w:val="005D1AB0"/>
    <w:rsid w:val="005D1AFA"/>
    <w:rsid w:val="005D2377"/>
    <w:rsid w:val="005D259F"/>
    <w:rsid w:val="005D2D11"/>
    <w:rsid w:val="005D2FB3"/>
    <w:rsid w:val="005D3676"/>
    <w:rsid w:val="005D3D16"/>
    <w:rsid w:val="005D44D1"/>
    <w:rsid w:val="005D44E7"/>
    <w:rsid w:val="005D4663"/>
    <w:rsid w:val="005D4685"/>
    <w:rsid w:val="005D53E9"/>
    <w:rsid w:val="005D619E"/>
    <w:rsid w:val="005D6544"/>
    <w:rsid w:val="005D6E83"/>
    <w:rsid w:val="005D6F2D"/>
    <w:rsid w:val="005D7206"/>
    <w:rsid w:val="005D77A6"/>
    <w:rsid w:val="005D7A53"/>
    <w:rsid w:val="005E00FE"/>
    <w:rsid w:val="005E0539"/>
    <w:rsid w:val="005E05EA"/>
    <w:rsid w:val="005E05FB"/>
    <w:rsid w:val="005E068B"/>
    <w:rsid w:val="005E10EC"/>
    <w:rsid w:val="005E19D2"/>
    <w:rsid w:val="005E1A58"/>
    <w:rsid w:val="005E1B9C"/>
    <w:rsid w:val="005E1E0A"/>
    <w:rsid w:val="005E1F81"/>
    <w:rsid w:val="005E2376"/>
    <w:rsid w:val="005E2797"/>
    <w:rsid w:val="005E2F8F"/>
    <w:rsid w:val="005E31BF"/>
    <w:rsid w:val="005E33B8"/>
    <w:rsid w:val="005E3D8B"/>
    <w:rsid w:val="005E3E7B"/>
    <w:rsid w:val="005E3EE9"/>
    <w:rsid w:val="005E3F8D"/>
    <w:rsid w:val="005E4039"/>
    <w:rsid w:val="005E4341"/>
    <w:rsid w:val="005E4B98"/>
    <w:rsid w:val="005E5093"/>
    <w:rsid w:val="005E5138"/>
    <w:rsid w:val="005E513D"/>
    <w:rsid w:val="005E51BC"/>
    <w:rsid w:val="005E56AE"/>
    <w:rsid w:val="005E5728"/>
    <w:rsid w:val="005E5EFF"/>
    <w:rsid w:val="005E614D"/>
    <w:rsid w:val="005E6225"/>
    <w:rsid w:val="005E6235"/>
    <w:rsid w:val="005E623D"/>
    <w:rsid w:val="005E6659"/>
    <w:rsid w:val="005E6774"/>
    <w:rsid w:val="005E67E9"/>
    <w:rsid w:val="005E704A"/>
    <w:rsid w:val="005E71F8"/>
    <w:rsid w:val="005E78D5"/>
    <w:rsid w:val="005E79B4"/>
    <w:rsid w:val="005E7ECA"/>
    <w:rsid w:val="005F0015"/>
    <w:rsid w:val="005F008A"/>
    <w:rsid w:val="005F0511"/>
    <w:rsid w:val="005F0729"/>
    <w:rsid w:val="005F075B"/>
    <w:rsid w:val="005F0951"/>
    <w:rsid w:val="005F095E"/>
    <w:rsid w:val="005F0DAB"/>
    <w:rsid w:val="005F10E4"/>
    <w:rsid w:val="005F152A"/>
    <w:rsid w:val="005F16A3"/>
    <w:rsid w:val="005F1A5D"/>
    <w:rsid w:val="005F1C20"/>
    <w:rsid w:val="005F1D96"/>
    <w:rsid w:val="005F1DD6"/>
    <w:rsid w:val="005F21DE"/>
    <w:rsid w:val="005F276C"/>
    <w:rsid w:val="005F282B"/>
    <w:rsid w:val="005F3196"/>
    <w:rsid w:val="005F31BE"/>
    <w:rsid w:val="005F3264"/>
    <w:rsid w:val="005F332F"/>
    <w:rsid w:val="005F4043"/>
    <w:rsid w:val="005F43CA"/>
    <w:rsid w:val="005F44C5"/>
    <w:rsid w:val="005F4BCA"/>
    <w:rsid w:val="005F4D94"/>
    <w:rsid w:val="005F4DFA"/>
    <w:rsid w:val="005F4FA4"/>
    <w:rsid w:val="005F53D7"/>
    <w:rsid w:val="005F5523"/>
    <w:rsid w:val="005F56F3"/>
    <w:rsid w:val="005F5A4A"/>
    <w:rsid w:val="005F5B6C"/>
    <w:rsid w:val="005F5E4E"/>
    <w:rsid w:val="005F5EEE"/>
    <w:rsid w:val="005F6526"/>
    <w:rsid w:val="005F686F"/>
    <w:rsid w:val="005F6AF0"/>
    <w:rsid w:val="005F6C94"/>
    <w:rsid w:val="005F6F79"/>
    <w:rsid w:val="005F710C"/>
    <w:rsid w:val="005F74B8"/>
    <w:rsid w:val="00600013"/>
    <w:rsid w:val="00600687"/>
    <w:rsid w:val="0060077E"/>
    <w:rsid w:val="00600C24"/>
    <w:rsid w:val="006011F5"/>
    <w:rsid w:val="00601453"/>
    <w:rsid w:val="006016E2"/>
    <w:rsid w:val="00601941"/>
    <w:rsid w:val="00601B15"/>
    <w:rsid w:val="00601ED1"/>
    <w:rsid w:val="00602645"/>
    <w:rsid w:val="006028C6"/>
    <w:rsid w:val="00602E04"/>
    <w:rsid w:val="00603052"/>
    <w:rsid w:val="006035BC"/>
    <w:rsid w:val="0060387C"/>
    <w:rsid w:val="006039D6"/>
    <w:rsid w:val="00603E39"/>
    <w:rsid w:val="00604014"/>
    <w:rsid w:val="00604832"/>
    <w:rsid w:val="00604923"/>
    <w:rsid w:val="00604B04"/>
    <w:rsid w:val="00604C06"/>
    <w:rsid w:val="00604DDE"/>
    <w:rsid w:val="00604E9F"/>
    <w:rsid w:val="006050A9"/>
    <w:rsid w:val="006056EA"/>
    <w:rsid w:val="006057BE"/>
    <w:rsid w:val="00605B54"/>
    <w:rsid w:val="00605D2A"/>
    <w:rsid w:val="00606338"/>
    <w:rsid w:val="006065EB"/>
    <w:rsid w:val="00606855"/>
    <w:rsid w:val="00606BF9"/>
    <w:rsid w:val="00607264"/>
    <w:rsid w:val="00607FE8"/>
    <w:rsid w:val="00610274"/>
    <w:rsid w:val="006106B4"/>
    <w:rsid w:val="006109BB"/>
    <w:rsid w:val="00610D73"/>
    <w:rsid w:val="00610E38"/>
    <w:rsid w:val="00611191"/>
    <w:rsid w:val="0061120B"/>
    <w:rsid w:val="006113BD"/>
    <w:rsid w:val="006116DF"/>
    <w:rsid w:val="0061175F"/>
    <w:rsid w:val="00611795"/>
    <w:rsid w:val="0061220B"/>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659"/>
    <w:rsid w:val="006249BA"/>
    <w:rsid w:val="00624B75"/>
    <w:rsid w:val="00624B9B"/>
    <w:rsid w:val="00624D13"/>
    <w:rsid w:val="0062575E"/>
    <w:rsid w:val="00625943"/>
    <w:rsid w:val="00625A06"/>
    <w:rsid w:val="006264AC"/>
    <w:rsid w:val="00626860"/>
    <w:rsid w:val="00627810"/>
    <w:rsid w:val="00627FE1"/>
    <w:rsid w:val="006302DF"/>
    <w:rsid w:val="006303F2"/>
    <w:rsid w:val="00630444"/>
    <w:rsid w:val="0063046C"/>
    <w:rsid w:val="00630A1C"/>
    <w:rsid w:val="00630C07"/>
    <w:rsid w:val="00630DB7"/>
    <w:rsid w:val="00631273"/>
    <w:rsid w:val="00631467"/>
    <w:rsid w:val="006318AF"/>
    <w:rsid w:val="00632491"/>
    <w:rsid w:val="006325FF"/>
    <w:rsid w:val="006327AB"/>
    <w:rsid w:val="00632B0C"/>
    <w:rsid w:val="00632CC4"/>
    <w:rsid w:val="00633004"/>
    <w:rsid w:val="0063304A"/>
    <w:rsid w:val="00633147"/>
    <w:rsid w:val="00633DE1"/>
    <w:rsid w:val="00633FAC"/>
    <w:rsid w:val="0063454C"/>
    <w:rsid w:val="006347BC"/>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494"/>
    <w:rsid w:val="00640B2C"/>
    <w:rsid w:val="00640BB6"/>
    <w:rsid w:val="00640EE8"/>
    <w:rsid w:val="00641111"/>
    <w:rsid w:val="006414ED"/>
    <w:rsid w:val="00641510"/>
    <w:rsid w:val="006416A0"/>
    <w:rsid w:val="006423A8"/>
    <w:rsid w:val="0064247C"/>
    <w:rsid w:val="00642725"/>
    <w:rsid w:val="00642E31"/>
    <w:rsid w:val="00643280"/>
    <w:rsid w:val="006437A5"/>
    <w:rsid w:val="006438F1"/>
    <w:rsid w:val="0064407F"/>
    <w:rsid w:val="00644423"/>
    <w:rsid w:val="00644BCD"/>
    <w:rsid w:val="00644DCE"/>
    <w:rsid w:val="0064532B"/>
    <w:rsid w:val="006466C8"/>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E2B"/>
    <w:rsid w:val="00651FA6"/>
    <w:rsid w:val="00651FC7"/>
    <w:rsid w:val="00652E5E"/>
    <w:rsid w:val="006530B6"/>
    <w:rsid w:val="006533C2"/>
    <w:rsid w:val="006534AF"/>
    <w:rsid w:val="00653593"/>
    <w:rsid w:val="00654478"/>
    <w:rsid w:val="006549E2"/>
    <w:rsid w:val="00654B48"/>
    <w:rsid w:val="006550E7"/>
    <w:rsid w:val="0065642B"/>
    <w:rsid w:val="0065659B"/>
    <w:rsid w:val="00656660"/>
    <w:rsid w:val="006566EB"/>
    <w:rsid w:val="00656728"/>
    <w:rsid w:val="006569FF"/>
    <w:rsid w:val="00657A09"/>
    <w:rsid w:val="00657BA3"/>
    <w:rsid w:val="006608DD"/>
    <w:rsid w:val="00660EB0"/>
    <w:rsid w:val="00661777"/>
    <w:rsid w:val="00661A54"/>
    <w:rsid w:val="00661CF4"/>
    <w:rsid w:val="00661FA4"/>
    <w:rsid w:val="0066274B"/>
    <w:rsid w:val="00662BCA"/>
    <w:rsid w:val="00662C3C"/>
    <w:rsid w:val="00663483"/>
    <w:rsid w:val="00663931"/>
    <w:rsid w:val="00663D39"/>
    <w:rsid w:val="00664A01"/>
    <w:rsid w:val="00664B3A"/>
    <w:rsid w:val="00664C29"/>
    <w:rsid w:val="00664FE7"/>
    <w:rsid w:val="00665144"/>
    <w:rsid w:val="0066569C"/>
    <w:rsid w:val="006657AC"/>
    <w:rsid w:val="00665851"/>
    <w:rsid w:val="00665AD0"/>
    <w:rsid w:val="00665B27"/>
    <w:rsid w:val="0066626E"/>
    <w:rsid w:val="006665CA"/>
    <w:rsid w:val="00666C7D"/>
    <w:rsid w:val="00666C96"/>
    <w:rsid w:val="00666CC8"/>
    <w:rsid w:val="00666F08"/>
    <w:rsid w:val="006678B5"/>
    <w:rsid w:val="00670403"/>
    <w:rsid w:val="00670D26"/>
    <w:rsid w:val="00671443"/>
    <w:rsid w:val="00671754"/>
    <w:rsid w:val="00671B7D"/>
    <w:rsid w:val="00671C26"/>
    <w:rsid w:val="00671EB6"/>
    <w:rsid w:val="00672190"/>
    <w:rsid w:val="006724B9"/>
    <w:rsid w:val="0067255A"/>
    <w:rsid w:val="00672690"/>
    <w:rsid w:val="00673666"/>
    <w:rsid w:val="006738BD"/>
    <w:rsid w:val="00673A3C"/>
    <w:rsid w:val="00673B80"/>
    <w:rsid w:val="00673DA4"/>
    <w:rsid w:val="0067437B"/>
    <w:rsid w:val="00674A40"/>
    <w:rsid w:val="00674C74"/>
    <w:rsid w:val="00674CA4"/>
    <w:rsid w:val="0067521D"/>
    <w:rsid w:val="006756C8"/>
    <w:rsid w:val="0067592B"/>
    <w:rsid w:val="00675F80"/>
    <w:rsid w:val="00676779"/>
    <w:rsid w:val="006767BC"/>
    <w:rsid w:val="006768FC"/>
    <w:rsid w:val="0067698C"/>
    <w:rsid w:val="006769BF"/>
    <w:rsid w:val="00676D5C"/>
    <w:rsid w:val="00677AEF"/>
    <w:rsid w:val="00677DC1"/>
    <w:rsid w:val="00677FF0"/>
    <w:rsid w:val="00680181"/>
    <w:rsid w:val="006803CA"/>
    <w:rsid w:val="00680AA6"/>
    <w:rsid w:val="00680B66"/>
    <w:rsid w:val="00680BEC"/>
    <w:rsid w:val="00680E86"/>
    <w:rsid w:val="006810A6"/>
    <w:rsid w:val="00681379"/>
    <w:rsid w:val="00681D5D"/>
    <w:rsid w:val="00681E34"/>
    <w:rsid w:val="006825EB"/>
    <w:rsid w:val="00682C2E"/>
    <w:rsid w:val="00682E41"/>
    <w:rsid w:val="00682E64"/>
    <w:rsid w:val="00683139"/>
    <w:rsid w:val="00683272"/>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8746F"/>
    <w:rsid w:val="0069012B"/>
    <w:rsid w:val="006901BB"/>
    <w:rsid w:val="0069049E"/>
    <w:rsid w:val="0069097F"/>
    <w:rsid w:val="006909C0"/>
    <w:rsid w:val="00690BDA"/>
    <w:rsid w:val="006912AD"/>
    <w:rsid w:val="00691599"/>
    <w:rsid w:val="0069189B"/>
    <w:rsid w:val="00691FA9"/>
    <w:rsid w:val="0069252F"/>
    <w:rsid w:val="00692888"/>
    <w:rsid w:val="0069300C"/>
    <w:rsid w:val="006932DD"/>
    <w:rsid w:val="00693408"/>
    <w:rsid w:val="00693556"/>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1F1C"/>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7A2"/>
    <w:rsid w:val="006A4901"/>
    <w:rsid w:val="006A4AAD"/>
    <w:rsid w:val="006A4AD0"/>
    <w:rsid w:val="006A4E09"/>
    <w:rsid w:val="006A546A"/>
    <w:rsid w:val="006A56E4"/>
    <w:rsid w:val="006A61B6"/>
    <w:rsid w:val="006A654A"/>
    <w:rsid w:val="006A65CA"/>
    <w:rsid w:val="006A694B"/>
    <w:rsid w:val="006A6CBB"/>
    <w:rsid w:val="006A6DD1"/>
    <w:rsid w:val="006A704C"/>
    <w:rsid w:val="006A72CD"/>
    <w:rsid w:val="006A7360"/>
    <w:rsid w:val="006A75C4"/>
    <w:rsid w:val="006B004E"/>
    <w:rsid w:val="006B0322"/>
    <w:rsid w:val="006B05C7"/>
    <w:rsid w:val="006B0960"/>
    <w:rsid w:val="006B0D8B"/>
    <w:rsid w:val="006B13EA"/>
    <w:rsid w:val="006B1B35"/>
    <w:rsid w:val="006B1DB5"/>
    <w:rsid w:val="006B1F1B"/>
    <w:rsid w:val="006B21CA"/>
    <w:rsid w:val="006B2C79"/>
    <w:rsid w:val="006B2F0D"/>
    <w:rsid w:val="006B30F3"/>
    <w:rsid w:val="006B3753"/>
    <w:rsid w:val="006B3C47"/>
    <w:rsid w:val="006B3C8A"/>
    <w:rsid w:val="006B41EC"/>
    <w:rsid w:val="006B42DE"/>
    <w:rsid w:val="006B4373"/>
    <w:rsid w:val="006B479C"/>
    <w:rsid w:val="006B4FE0"/>
    <w:rsid w:val="006B529D"/>
    <w:rsid w:val="006B556B"/>
    <w:rsid w:val="006B5D2D"/>
    <w:rsid w:val="006B5E45"/>
    <w:rsid w:val="006B5FDD"/>
    <w:rsid w:val="006B74E2"/>
    <w:rsid w:val="006B7505"/>
    <w:rsid w:val="006B784F"/>
    <w:rsid w:val="006B7967"/>
    <w:rsid w:val="006B7A3A"/>
    <w:rsid w:val="006B7A60"/>
    <w:rsid w:val="006B7E49"/>
    <w:rsid w:val="006B7F02"/>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87D"/>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320"/>
    <w:rsid w:val="006D5926"/>
    <w:rsid w:val="006D5A7D"/>
    <w:rsid w:val="006D5C1A"/>
    <w:rsid w:val="006D63F6"/>
    <w:rsid w:val="006D6721"/>
    <w:rsid w:val="006D6775"/>
    <w:rsid w:val="006D696D"/>
    <w:rsid w:val="006D69E9"/>
    <w:rsid w:val="006D6C02"/>
    <w:rsid w:val="006D6C04"/>
    <w:rsid w:val="006D6DC9"/>
    <w:rsid w:val="006D6DFB"/>
    <w:rsid w:val="006D700D"/>
    <w:rsid w:val="006D76F2"/>
    <w:rsid w:val="006D780F"/>
    <w:rsid w:val="006D7D41"/>
    <w:rsid w:val="006D7F69"/>
    <w:rsid w:val="006E05D9"/>
    <w:rsid w:val="006E0A68"/>
    <w:rsid w:val="006E0AE1"/>
    <w:rsid w:val="006E0C56"/>
    <w:rsid w:val="006E0F12"/>
    <w:rsid w:val="006E0F5E"/>
    <w:rsid w:val="006E1047"/>
    <w:rsid w:val="006E144E"/>
    <w:rsid w:val="006E19C6"/>
    <w:rsid w:val="006E205D"/>
    <w:rsid w:val="006E20FF"/>
    <w:rsid w:val="006E271B"/>
    <w:rsid w:val="006E2908"/>
    <w:rsid w:val="006E2BEA"/>
    <w:rsid w:val="006E3187"/>
    <w:rsid w:val="006E3490"/>
    <w:rsid w:val="006E3551"/>
    <w:rsid w:val="006E3816"/>
    <w:rsid w:val="006E4300"/>
    <w:rsid w:val="006E46EB"/>
    <w:rsid w:val="006E4818"/>
    <w:rsid w:val="006E4963"/>
    <w:rsid w:val="006E4CC9"/>
    <w:rsid w:val="006E4D76"/>
    <w:rsid w:val="006E52D2"/>
    <w:rsid w:val="006E5374"/>
    <w:rsid w:val="006E54F4"/>
    <w:rsid w:val="006E5F03"/>
    <w:rsid w:val="006E6619"/>
    <w:rsid w:val="006E6C1B"/>
    <w:rsid w:val="006E6DF1"/>
    <w:rsid w:val="006E71FB"/>
    <w:rsid w:val="006E733F"/>
    <w:rsid w:val="006E73ED"/>
    <w:rsid w:val="006E775C"/>
    <w:rsid w:val="006E788B"/>
    <w:rsid w:val="006F02B7"/>
    <w:rsid w:val="006F0473"/>
    <w:rsid w:val="006F05B5"/>
    <w:rsid w:val="006F0AB2"/>
    <w:rsid w:val="006F0FAE"/>
    <w:rsid w:val="006F119C"/>
    <w:rsid w:val="006F133D"/>
    <w:rsid w:val="006F1384"/>
    <w:rsid w:val="006F1AF9"/>
    <w:rsid w:val="006F1CDB"/>
    <w:rsid w:val="006F2304"/>
    <w:rsid w:val="006F27D7"/>
    <w:rsid w:val="006F2CBF"/>
    <w:rsid w:val="006F3145"/>
    <w:rsid w:val="006F325B"/>
    <w:rsid w:val="006F35FB"/>
    <w:rsid w:val="006F39F1"/>
    <w:rsid w:val="006F3F52"/>
    <w:rsid w:val="006F4016"/>
    <w:rsid w:val="006F43E2"/>
    <w:rsid w:val="006F46C8"/>
    <w:rsid w:val="006F4B25"/>
    <w:rsid w:val="006F4DEC"/>
    <w:rsid w:val="006F4EB2"/>
    <w:rsid w:val="006F505B"/>
    <w:rsid w:val="006F5437"/>
    <w:rsid w:val="006F5487"/>
    <w:rsid w:val="006F5875"/>
    <w:rsid w:val="006F5D31"/>
    <w:rsid w:val="006F5FCC"/>
    <w:rsid w:val="006F6300"/>
    <w:rsid w:val="006F6962"/>
    <w:rsid w:val="006F6CCA"/>
    <w:rsid w:val="006F7465"/>
    <w:rsid w:val="006F7512"/>
    <w:rsid w:val="006F76B3"/>
    <w:rsid w:val="006F7DB7"/>
    <w:rsid w:val="006F7F3C"/>
    <w:rsid w:val="0070035C"/>
    <w:rsid w:val="0070056E"/>
    <w:rsid w:val="007005E7"/>
    <w:rsid w:val="00701123"/>
    <w:rsid w:val="00701855"/>
    <w:rsid w:val="00701B28"/>
    <w:rsid w:val="00701E66"/>
    <w:rsid w:val="007020C5"/>
    <w:rsid w:val="0070249D"/>
    <w:rsid w:val="0070251F"/>
    <w:rsid w:val="00702621"/>
    <w:rsid w:val="00702CAE"/>
    <w:rsid w:val="0070315F"/>
    <w:rsid w:val="0070356F"/>
    <w:rsid w:val="007038EF"/>
    <w:rsid w:val="00703C10"/>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384"/>
    <w:rsid w:val="007074C6"/>
    <w:rsid w:val="0070793E"/>
    <w:rsid w:val="00707BBC"/>
    <w:rsid w:val="00707BFC"/>
    <w:rsid w:val="0071016C"/>
    <w:rsid w:val="00710223"/>
    <w:rsid w:val="007108B2"/>
    <w:rsid w:val="0071096C"/>
    <w:rsid w:val="00710A70"/>
    <w:rsid w:val="00710DDE"/>
    <w:rsid w:val="00711472"/>
    <w:rsid w:val="00711D80"/>
    <w:rsid w:val="00711E5E"/>
    <w:rsid w:val="00711FFA"/>
    <w:rsid w:val="00712013"/>
    <w:rsid w:val="00712054"/>
    <w:rsid w:val="007125E8"/>
    <w:rsid w:val="007127AD"/>
    <w:rsid w:val="007127C2"/>
    <w:rsid w:val="007128C4"/>
    <w:rsid w:val="00712958"/>
    <w:rsid w:val="007129CE"/>
    <w:rsid w:val="00712D6E"/>
    <w:rsid w:val="00712DFB"/>
    <w:rsid w:val="00713287"/>
    <w:rsid w:val="007134EE"/>
    <w:rsid w:val="00713968"/>
    <w:rsid w:val="00713987"/>
    <w:rsid w:val="00713B11"/>
    <w:rsid w:val="00714558"/>
    <w:rsid w:val="00714991"/>
    <w:rsid w:val="00714F1F"/>
    <w:rsid w:val="0071517E"/>
    <w:rsid w:val="00715456"/>
    <w:rsid w:val="00715688"/>
    <w:rsid w:val="0071590E"/>
    <w:rsid w:val="00715A12"/>
    <w:rsid w:val="00715A48"/>
    <w:rsid w:val="00715AA8"/>
    <w:rsid w:val="00715B08"/>
    <w:rsid w:val="00715C1B"/>
    <w:rsid w:val="00715D19"/>
    <w:rsid w:val="00716063"/>
    <w:rsid w:val="007162B7"/>
    <w:rsid w:val="00716639"/>
    <w:rsid w:val="0071663D"/>
    <w:rsid w:val="007167C5"/>
    <w:rsid w:val="00716852"/>
    <w:rsid w:val="00716994"/>
    <w:rsid w:val="007175C8"/>
    <w:rsid w:val="00720062"/>
    <w:rsid w:val="00720652"/>
    <w:rsid w:val="0072081C"/>
    <w:rsid w:val="00720CA2"/>
    <w:rsid w:val="007213DA"/>
    <w:rsid w:val="007217C2"/>
    <w:rsid w:val="00721B47"/>
    <w:rsid w:val="00721BAC"/>
    <w:rsid w:val="00722243"/>
    <w:rsid w:val="0072266B"/>
    <w:rsid w:val="00722684"/>
    <w:rsid w:val="007234EE"/>
    <w:rsid w:val="007236F9"/>
    <w:rsid w:val="00723713"/>
    <w:rsid w:val="00723985"/>
    <w:rsid w:val="00723AB1"/>
    <w:rsid w:val="00723ABF"/>
    <w:rsid w:val="00723AE3"/>
    <w:rsid w:val="00723C17"/>
    <w:rsid w:val="00724179"/>
    <w:rsid w:val="007242BB"/>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6F09"/>
    <w:rsid w:val="007271B7"/>
    <w:rsid w:val="00727680"/>
    <w:rsid w:val="00727B26"/>
    <w:rsid w:val="0073013F"/>
    <w:rsid w:val="00730477"/>
    <w:rsid w:val="007305DF"/>
    <w:rsid w:val="0073062E"/>
    <w:rsid w:val="00730639"/>
    <w:rsid w:val="00730686"/>
    <w:rsid w:val="0073075A"/>
    <w:rsid w:val="00730781"/>
    <w:rsid w:val="0073081B"/>
    <w:rsid w:val="00730A47"/>
    <w:rsid w:val="00730AED"/>
    <w:rsid w:val="00730F2E"/>
    <w:rsid w:val="00731572"/>
    <w:rsid w:val="007316D4"/>
    <w:rsid w:val="00731A5D"/>
    <w:rsid w:val="00731A7B"/>
    <w:rsid w:val="00731ECA"/>
    <w:rsid w:val="00732449"/>
    <w:rsid w:val="007324C7"/>
    <w:rsid w:val="00732EE4"/>
    <w:rsid w:val="007337A3"/>
    <w:rsid w:val="007338B6"/>
    <w:rsid w:val="00734306"/>
    <w:rsid w:val="0073435C"/>
    <w:rsid w:val="00734948"/>
    <w:rsid w:val="00734AEF"/>
    <w:rsid w:val="00734C5C"/>
    <w:rsid w:val="007350E9"/>
    <w:rsid w:val="007358D9"/>
    <w:rsid w:val="00736187"/>
    <w:rsid w:val="007369BC"/>
    <w:rsid w:val="00736E61"/>
    <w:rsid w:val="007371A0"/>
    <w:rsid w:val="00737D04"/>
    <w:rsid w:val="00737E1A"/>
    <w:rsid w:val="007409F6"/>
    <w:rsid w:val="00740A04"/>
    <w:rsid w:val="00740F3E"/>
    <w:rsid w:val="007413FE"/>
    <w:rsid w:val="00741C2B"/>
    <w:rsid w:val="00741FB5"/>
    <w:rsid w:val="007421F5"/>
    <w:rsid w:val="007422A5"/>
    <w:rsid w:val="00742503"/>
    <w:rsid w:val="007425B0"/>
    <w:rsid w:val="007427BD"/>
    <w:rsid w:val="0074316F"/>
    <w:rsid w:val="0074348E"/>
    <w:rsid w:val="00743F0F"/>
    <w:rsid w:val="00744797"/>
    <w:rsid w:val="00744836"/>
    <w:rsid w:val="00744EE4"/>
    <w:rsid w:val="00744F74"/>
    <w:rsid w:val="00745189"/>
    <w:rsid w:val="007451DC"/>
    <w:rsid w:val="0074541D"/>
    <w:rsid w:val="0074579E"/>
    <w:rsid w:val="0074626C"/>
    <w:rsid w:val="0074659B"/>
    <w:rsid w:val="00746B36"/>
    <w:rsid w:val="00746B6D"/>
    <w:rsid w:val="00746F2C"/>
    <w:rsid w:val="00747276"/>
    <w:rsid w:val="0074738A"/>
    <w:rsid w:val="0074780F"/>
    <w:rsid w:val="00747B9B"/>
    <w:rsid w:val="00747BE3"/>
    <w:rsid w:val="00747EDB"/>
    <w:rsid w:val="007502D6"/>
    <w:rsid w:val="00750564"/>
    <w:rsid w:val="007509AA"/>
    <w:rsid w:val="007519C9"/>
    <w:rsid w:val="00751B88"/>
    <w:rsid w:val="007529B3"/>
    <w:rsid w:val="00752EFC"/>
    <w:rsid w:val="00753035"/>
    <w:rsid w:val="00753190"/>
    <w:rsid w:val="00753677"/>
    <w:rsid w:val="00753CDD"/>
    <w:rsid w:val="00753E45"/>
    <w:rsid w:val="00753FB1"/>
    <w:rsid w:val="00754087"/>
    <w:rsid w:val="00754452"/>
    <w:rsid w:val="00754B22"/>
    <w:rsid w:val="00754D62"/>
    <w:rsid w:val="00755299"/>
    <w:rsid w:val="00755448"/>
    <w:rsid w:val="00755621"/>
    <w:rsid w:val="00755822"/>
    <w:rsid w:val="00755EDC"/>
    <w:rsid w:val="00755FC4"/>
    <w:rsid w:val="00756366"/>
    <w:rsid w:val="007569B5"/>
    <w:rsid w:val="00756D0E"/>
    <w:rsid w:val="00757DA8"/>
    <w:rsid w:val="007600C4"/>
    <w:rsid w:val="00760520"/>
    <w:rsid w:val="007607D6"/>
    <w:rsid w:val="00760F52"/>
    <w:rsid w:val="00761092"/>
    <w:rsid w:val="0076118B"/>
    <w:rsid w:val="00761223"/>
    <w:rsid w:val="0076150B"/>
    <w:rsid w:val="00761645"/>
    <w:rsid w:val="007618A1"/>
    <w:rsid w:val="00761CE7"/>
    <w:rsid w:val="00762037"/>
    <w:rsid w:val="007622F7"/>
    <w:rsid w:val="007622F9"/>
    <w:rsid w:val="00763935"/>
    <w:rsid w:val="00763A8E"/>
    <w:rsid w:val="00764163"/>
    <w:rsid w:val="007643DF"/>
    <w:rsid w:val="0076440D"/>
    <w:rsid w:val="00764551"/>
    <w:rsid w:val="00764A4F"/>
    <w:rsid w:val="00764B5C"/>
    <w:rsid w:val="00764D04"/>
    <w:rsid w:val="00765A3E"/>
    <w:rsid w:val="00765B45"/>
    <w:rsid w:val="00765CBC"/>
    <w:rsid w:val="007660E5"/>
    <w:rsid w:val="00766860"/>
    <w:rsid w:val="00766EB6"/>
    <w:rsid w:val="007674C3"/>
    <w:rsid w:val="00767A2E"/>
    <w:rsid w:val="00767ADE"/>
    <w:rsid w:val="00767FF4"/>
    <w:rsid w:val="007704DF"/>
    <w:rsid w:val="00770D04"/>
    <w:rsid w:val="00770DB6"/>
    <w:rsid w:val="007712DC"/>
    <w:rsid w:val="007714A1"/>
    <w:rsid w:val="0077187E"/>
    <w:rsid w:val="00771969"/>
    <w:rsid w:val="00771A92"/>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4FF4"/>
    <w:rsid w:val="007752AF"/>
    <w:rsid w:val="00775385"/>
    <w:rsid w:val="0077599E"/>
    <w:rsid w:val="00775C0B"/>
    <w:rsid w:val="00775D02"/>
    <w:rsid w:val="00776194"/>
    <w:rsid w:val="0077637F"/>
    <w:rsid w:val="00776964"/>
    <w:rsid w:val="00776CC5"/>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E2E"/>
    <w:rsid w:val="00782F9A"/>
    <w:rsid w:val="00783286"/>
    <w:rsid w:val="007832A3"/>
    <w:rsid w:val="007833DA"/>
    <w:rsid w:val="007833F1"/>
    <w:rsid w:val="00783553"/>
    <w:rsid w:val="00783E88"/>
    <w:rsid w:val="00783F1A"/>
    <w:rsid w:val="0078433B"/>
    <w:rsid w:val="0078471D"/>
    <w:rsid w:val="007847A4"/>
    <w:rsid w:val="00784F93"/>
    <w:rsid w:val="0078504E"/>
    <w:rsid w:val="007855DF"/>
    <w:rsid w:val="007857ED"/>
    <w:rsid w:val="0078585B"/>
    <w:rsid w:val="007859AE"/>
    <w:rsid w:val="007859DA"/>
    <w:rsid w:val="00785DED"/>
    <w:rsid w:val="00785E77"/>
    <w:rsid w:val="0078611F"/>
    <w:rsid w:val="0078619F"/>
    <w:rsid w:val="00786790"/>
    <w:rsid w:val="00786AC2"/>
    <w:rsid w:val="00787257"/>
    <w:rsid w:val="00787BE2"/>
    <w:rsid w:val="00787EB3"/>
    <w:rsid w:val="007900F2"/>
    <w:rsid w:val="00790289"/>
    <w:rsid w:val="007905FD"/>
    <w:rsid w:val="0079080D"/>
    <w:rsid w:val="00790BF4"/>
    <w:rsid w:val="00790C2F"/>
    <w:rsid w:val="00790C72"/>
    <w:rsid w:val="00790EF1"/>
    <w:rsid w:val="00791048"/>
    <w:rsid w:val="00791873"/>
    <w:rsid w:val="00791DC7"/>
    <w:rsid w:val="00792000"/>
    <w:rsid w:val="00792B3D"/>
    <w:rsid w:val="00792B54"/>
    <w:rsid w:val="00792F0C"/>
    <w:rsid w:val="007931D1"/>
    <w:rsid w:val="00793420"/>
    <w:rsid w:val="0079364D"/>
    <w:rsid w:val="00793BDC"/>
    <w:rsid w:val="00794314"/>
    <w:rsid w:val="00794344"/>
    <w:rsid w:val="00794A51"/>
    <w:rsid w:val="0079529A"/>
    <w:rsid w:val="00795311"/>
    <w:rsid w:val="007956DE"/>
    <w:rsid w:val="007956F4"/>
    <w:rsid w:val="00795B64"/>
    <w:rsid w:val="00795CB8"/>
    <w:rsid w:val="00795DD7"/>
    <w:rsid w:val="007968EC"/>
    <w:rsid w:val="00796CA2"/>
    <w:rsid w:val="00797489"/>
    <w:rsid w:val="00797D58"/>
    <w:rsid w:val="007A0005"/>
    <w:rsid w:val="007A0254"/>
    <w:rsid w:val="007A0469"/>
    <w:rsid w:val="007A05D5"/>
    <w:rsid w:val="007A0AE9"/>
    <w:rsid w:val="007A0F37"/>
    <w:rsid w:val="007A13D9"/>
    <w:rsid w:val="007A14BA"/>
    <w:rsid w:val="007A1C57"/>
    <w:rsid w:val="007A1F06"/>
    <w:rsid w:val="007A2119"/>
    <w:rsid w:val="007A21FA"/>
    <w:rsid w:val="007A3142"/>
    <w:rsid w:val="007A31BC"/>
    <w:rsid w:val="007A3305"/>
    <w:rsid w:val="007A33F7"/>
    <w:rsid w:val="007A35E2"/>
    <w:rsid w:val="007A3725"/>
    <w:rsid w:val="007A381B"/>
    <w:rsid w:val="007A3B81"/>
    <w:rsid w:val="007A3D65"/>
    <w:rsid w:val="007A3EE2"/>
    <w:rsid w:val="007A440D"/>
    <w:rsid w:val="007A44BB"/>
    <w:rsid w:val="007A46ED"/>
    <w:rsid w:val="007A499F"/>
    <w:rsid w:val="007A4E18"/>
    <w:rsid w:val="007A5528"/>
    <w:rsid w:val="007A59C3"/>
    <w:rsid w:val="007A5C3C"/>
    <w:rsid w:val="007A6DE5"/>
    <w:rsid w:val="007A707D"/>
    <w:rsid w:val="007A72FB"/>
    <w:rsid w:val="007A76F9"/>
    <w:rsid w:val="007A7A39"/>
    <w:rsid w:val="007A7C27"/>
    <w:rsid w:val="007A7F00"/>
    <w:rsid w:val="007B0224"/>
    <w:rsid w:val="007B0394"/>
    <w:rsid w:val="007B073F"/>
    <w:rsid w:val="007B0F22"/>
    <w:rsid w:val="007B1006"/>
    <w:rsid w:val="007B1455"/>
    <w:rsid w:val="007B1BDD"/>
    <w:rsid w:val="007B1CC6"/>
    <w:rsid w:val="007B28D5"/>
    <w:rsid w:val="007B2E17"/>
    <w:rsid w:val="007B3F2C"/>
    <w:rsid w:val="007B40E6"/>
    <w:rsid w:val="007B4569"/>
    <w:rsid w:val="007B4619"/>
    <w:rsid w:val="007B4633"/>
    <w:rsid w:val="007B4AC4"/>
    <w:rsid w:val="007B5381"/>
    <w:rsid w:val="007B56D3"/>
    <w:rsid w:val="007B6147"/>
    <w:rsid w:val="007B64DE"/>
    <w:rsid w:val="007B65FB"/>
    <w:rsid w:val="007B6B69"/>
    <w:rsid w:val="007B6E85"/>
    <w:rsid w:val="007B7338"/>
    <w:rsid w:val="007B793B"/>
    <w:rsid w:val="007B7C34"/>
    <w:rsid w:val="007C0C2F"/>
    <w:rsid w:val="007C141D"/>
    <w:rsid w:val="007C1689"/>
    <w:rsid w:val="007C1771"/>
    <w:rsid w:val="007C1B79"/>
    <w:rsid w:val="007C1B86"/>
    <w:rsid w:val="007C1E2C"/>
    <w:rsid w:val="007C1FBD"/>
    <w:rsid w:val="007C2124"/>
    <w:rsid w:val="007C22B0"/>
    <w:rsid w:val="007C2391"/>
    <w:rsid w:val="007C280D"/>
    <w:rsid w:val="007C2BC9"/>
    <w:rsid w:val="007C2D06"/>
    <w:rsid w:val="007C2E3B"/>
    <w:rsid w:val="007C2F59"/>
    <w:rsid w:val="007C33D6"/>
    <w:rsid w:val="007C34EB"/>
    <w:rsid w:val="007C3634"/>
    <w:rsid w:val="007C37EE"/>
    <w:rsid w:val="007C3C05"/>
    <w:rsid w:val="007C3D42"/>
    <w:rsid w:val="007C3F7E"/>
    <w:rsid w:val="007C4274"/>
    <w:rsid w:val="007C4384"/>
    <w:rsid w:val="007C4ACA"/>
    <w:rsid w:val="007C4BC6"/>
    <w:rsid w:val="007C51B9"/>
    <w:rsid w:val="007C57B4"/>
    <w:rsid w:val="007C5AD6"/>
    <w:rsid w:val="007C6345"/>
    <w:rsid w:val="007C6462"/>
    <w:rsid w:val="007C6964"/>
    <w:rsid w:val="007C6B30"/>
    <w:rsid w:val="007C6CA5"/>
    <w:rsid w:val="007C6CE7"/>
    <w:rsid w:val="007C6DBF"/>
    <w:rsid w:val="007C6E22"/>
    <w:rsid w:val="007C705F"/>
    <w:rsid w:val="007C7156"/>
    <w:rsid w:val="007C745C"/>
    <w:rsid w:val="007C7883"/>
    <w:rsid w:val="007C7A2D"/>
    <w:rsid w:val="007D0264"/>
    <w:rsid w:val="007D0E15"/>
    <w:rsid w:val="007D1553"/>
    <w:rsid w:val="007D1D01"/>
    <w:rsid w:val="007D1DF9"/>
    <w:rsid w:val="007D26D1"/>
    <w:rsid w:val="007D278C"/>
    <w:rsid w:val="007D2936"/>
    <w:rsid w:val="007D2C9C"/>
    <w:rsid w:val="007D2F3F"/>
    <w:rsid w:val="007D3661"/>
    <w:rsid w:val="007D3957"/>
    <w:rsid w:val="007D3C80"/>
    <w:rsid w:val="007D3D46"/>
    <w:rsid w:val="007D443C"/>
    <w:rsid w:val="007D4607"/>
    <w:rsid w:val="007D48E7"/>
    <w:rsid w:val="007D4C71"/>
    <w:rsid w:val="007D4D37"/>
    <w:rsid w:val="007D5163"/>
    <w:rsid w:val="007D53F9"/>
    <w:rsid w:val="007D5564"/>
    <w:rsid w:val="007D5B5B"/>
    <w:rsid w:val="007D6089"/>
    <w:rsid w:val="007D6368"/>
    <w:rsid w:val="007D660B"/>
    <w:rsid w:val="007D66E1"/>
    <w:rsid w:val="007D6A9A"/>
    <w:rsid w:val="007D718F"/>
    <w:rsid w:val="007D71A9"/>
    <w:rsid w:val="007D7313"/>
    <w:rsid w:val="007D747B"/>
    <w:rsid w:val="007D7F11"/>
    <w:rsid w:val="007E027F"/>
    <w:rsid w:val="007E0750"/>
    <w:rsid w:val="007E0EBB"/>
    <w:rsid w:val="007E102E"/>
    <w:rsid w:val="007E1368"/>
    <w:rsid w:val="007E1531"/>
    <w:rsid w:val="007E156A"/>
    <w:rsid w:val="007E1909"/>
    <w:rsid w:val="007E1B2B"/>
    <w:rsid w:val="007E1D81"/>
    <w:rsid w:val="007E1D93"/>
    <w:rsid w:val="007E30BB"/>
    <w:rsid w:val="007E3FCD"/>
    <w:rsid w:val="007E3FF3"/>
    <w:rsid w:val="007E4A8F"/>
    <w:rsid w:val="007E4C85"/>
    <w:rsid w:val="007E5666"/>
    <w:rsid w:val="007E58EA"/>
    <w:rsid w:val="007E5C3B"/>
    <w:rsid w:val="007E63E1"/>
    <w:rsid w:val="007E64EC"/>
    <w:rsid w:val="007E64FE"/>
    <w:rsid w:val="007E6912"/>
    <w:rsid w:val="007E6FC9"/>
    <w:rsid w:val="007E7396"/>
    <w:rsid w:val="007E7398"/>
    <w:rsid w:val="007E74FB"/>
    <w:rsid w:val="007E785F"/>
    <w:rsid w:val="007E7A55"/>
    <w:rsid w:val="007E7AAB"/>
    <w:rsid w:val="007E7CA3"/>
    <w:rsid w:val="007E7F89"/>
    <w:rsid w:val="007E7FF3"/>
    <w:rsid w:val="007F0254"/>
    <w:rsid w:val="007F033D"/>
    <w:rsid w:val="007F0420"/>
    <w:rsid w:val="007F0C07"/>
    <w:rsid w:val="007F0C44"/>
    <w:rsid w:val="007F0D87"/>
    <w:rsid w:val="007F100A"/>
    <w:rsid w:val="007F115F"/>
    <w:rsid w:val="007F1937"/>
    <w:rsid w:val="007F1AE8"/>
    <w:rsid w:val="007F2055"/>
    <w:rsid w:val="007F2250"/>
    <w:rsid w:val="007F2311"/>
    <w:rsid w:val="007F2351"/>
    <w:rsid w:val="007F2510"/>
    <w:rsid w:val="007F2F57"/>
    <w:rsid w:val="007F340C"/>
    <w:rsid w:val="007F35CF"/>
    <w:rsid w:val="007F3823"/>
    <w:rsid w:val="007F396C"/>
    <w:rsid w:val="007F401B"/>
    <w:rsid w:val="007F429E"/>
    <w:rsid w:val="007F4611"/>
    <w:rsid w:val="007F4827"/>
    <w:rsid w:val="007F4BF4"/>
    <w:rsid w:val="007F5096"/>
    <w:rsid w:val="007F55FB"/>
    <w:rsid w:val="007F56AB"/>
    <w:rsid w:val="007F5A0D"/>
    <w:rsid w:val="007F5E25"/>
    <w:rsid w:val="007F62E3"/>
    <w:rsid w:val="007F6B45"/>
    <w:rsid w:val="007F7584"/>
    <w:rsid w:val="007F7A34"/>
    <w:rsid w:val="007F7D7E"/>
    <w:rsid w:val="00800873"/>
    <w:rsid w:val="0080092D"/>
    <w:rsid w:val="00800D00"/>
    <w:rsid w:val="00800EF7"/>
    <w:rsid w:val="00801231"/>
    <w:rsid w:val="008015EB"/>
    <w:rsid w:val="008016FB"/>
    <w:rsid w:val="0080207F"/>
    <w:rsid w:val="0080228D"/>
    <w:rsid w:val="00802AF3"/>
    <w:rsid w:val="00802F4C"/>
    <w:rsid w:val="00803362"/>
    <w:rsid w:val="008033DA"/>
    <w:rsid w:val="00803547"/>
    <w:rsid w:val="00803B7D"/>
    <w:rsid w:val="00803DCA"/>
    <w:rsid w:val="00804218"/>
    <w:rsid w:val="00804546"/>
    <w:rsid w:val="008045E7"/>
    <w:rsid w:val="008049DF"/>
    <w:rsid w:val="00804B6A"/>
    <w:rsid w:val="00804ECF"/>
    <w:rsid w:val="008055B2"/>
    <w:rsid w:val="0080588D"/>
    <w:rsid w:val="00805A55"/>
    <w:rsid w:val="00805BCC"/>
    <w:rsid w:val="00805F91"/>
    <w:rsid w:val="008062CF"/>
    <w:rsid w:val="00806C5F"/>
    <w:rsid w:val="00807166"/>
    <w:rsid w:val="0080797F"/>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4D92"/>
    <w:rsid w:val="0081530D"/>
    <w:rsid w:val="00815607"/>
    <w:rsid w:val="00816808"/>
    <w:rsid w:val="00816A54"/>
    <w:rsid w:val="0081733A"/>
    <w:rsid w:val="008178C5"/>
    <w:rsid w:val="008178E7"/>
    <w:rsid w:val="00817A72"/>
    <w:rsid w:val="00817C4D"/>
    <w:rsid w:val="00817D4F"/>
    <w:rsid w:val="00820B2C"/>
    <w:rsid w:val="008218AF"/>
    <w:rsid w:val="00821974"/>
    <w:rsid w:val="00822030"/>
    <w:rsid w:val="0082296A"/>
    <w:rsid w:val="00822AE0"/>
    <w:rsid w:val="008231BB"/>
    <w:rsid w:val="0082366D"/>
    <w:rsid w:val="008237C9"/>
    <w:rsid w:val="0082388F"/>
    <w:rsid w:val="00824091"/>
    <w:rsid w:val="008241E6"/>
    <w:rsid w:val="00824A8C"/>
    <w:rsid w:val="00824A92"/>
    <w:rsid w:val="0082527F"/>
    <w:rsid w:val="008253F9"/>
    <w:rsid w:val="00825C97"/>
    <w:rsid w:val="00825D4D"/>
    <w:rsid w:val="00826202"/>
    <w:rsid w:val="0082654A"/>
    <w:rsid w:val="0082669F"/>
    <w:rsid w:val="008266C8"/>
    <w:rsid w:val="008267C8"/>
    <w:rsid w:val="00826A65"/>
    <w:rsid w:val="00826D8F"/>
    <w:rsid w:val="00827A74"/>
    <w:rsid w:val="00827C87"/>
    <w:rsid w:val="00827D34"/>
    <w:rsid w:val="00830BBC"/>
    <w:rsid w:val="00830E2E"/>
    <w:rsid w:val="0083117E"/>
    <w:rsid w:val="00831B5F"/>
    <w:rsid w:val="00831C3C"/>
    <w:rsid w:val="008320AD"/>
    <w:rsid w:val="008320BE"/>
    <w:rsid w:val="00832229"/>
    <w:rsid w:val="008325F7"/>
    <w:rsid w:val="00832674"/>
    <w:rsid w:val="00832EA4"/>
    <w:rsid w:val="008331E0"/>
    <w:rsid w:val="008337B7"/>
    <w:rsid w:val="00833A81"/>
    <w:rsid w:val="008340D5"/>
    <w:rsid w:val="0083410E"/>
    <w:rsid w:val="00834167"/>
    <w:rsid w:val="008342C3"/>
    <w:rsid w:val="00834D33"/>
    <w:rsid w:val="00834E1A"/>
    <w:rsid w:val="0083507D"/>
    <w:rsid w:val="008354F6"/>
    <w:rsid w:val="008357CD"/>
    <w:rsid w:val="00835B66"/>
    <w:rsid w:val="00835C9E"/>
    <w:rsid w:val="00835F8E"/>
    <w:rsid w:val="0083602A"/>
    <w:rsid w:val="008406C1"/>
    <w:rsid w:val="0084075C"/>
    <w:rsid w:val="00840ABE"/>
    <w:rsid w:val="00840DBE"/>
    <w:rsid w:val="00840EA0"/>
    <w:rsid w:val="008414A2"/>
    <w:rsid w:val="008420FE"/>
    <w:rsid w:val="00842701"/>
    <w:rsid w:val="00842774"/>
    <w:rsid w:val="00842817"/>
    <w:rsid w:val="00842875"/>
    <w:rsid w:val="00842AA4"/>
    <w:rsid w:val="00842BCF"/>
    <w:rsid w:val="00842EF6"/>
    <w:rsid w:val="00842F8E"/>
    <w:rsid w:val="0084370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B26"/>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520"/>
    <w:rsid w:val="00852B02"/>
    <w:rsid w:val="00852F4F"/>
    <w:rsid w:val="00853104"/>
    <w:rsid w:val="00853573"/>
    <w:rsid w:val="00853990"/>
    <w:rsid w:val="008539BA"/>
    <w:rsid w:val="00854703"/>
    <w:rsid w:val="008547EF"/>
    <w:rsid w:val="00854A55"/>
    <w:rsid w:val="00855339"/>
    <w:rsid w:val="00855481"/>
    <w:rsid w:val="00855727"/>
    <w:rsid w:val="0085579D"/>
    <w:rsid w:val="008557DF"/>
    <w:rsid w:val="00855D79"/>
    <w:rsid w:val="008560B2"/>
    <w:rsid w:val="00856229"/>
    <w:rsid w:val="008563DE"/>
    <w:rsid w:val="008564F7"/>
    <w:rsid w:val="00856A1F"/>
    <w:rsid w:val="00856D10"/>
    <w:rsid w:val="008571ED"/>
    <w:rsid w:val="0085743F"/>
    <w:rsid w:val="00857677"/>
    <w:rsid w:val="00857DAA"/>
    <w:rsid w:val="00857DEA"/>
    <w:rsid w:val="0086025D"/>
    <w:rsid w:val="00860283"/>
    <w:rsid w:val="00860B0C"/>
    <w:rsid w:val="00860E41"/>
    <w:rsid w:val="00861065"/>
    <w:rsid w:val="0086114B"/>
    <w:rsid w:val="00861526"/>
    <w:rsid w:val="00861556"/>
    <w:rsid w:val="00861B37"/>
    <w:rsid w:val="0086229C"/>
    <w:rsid w:val="00862B0B"/>
    <w:rsid w:val="00862B23"/>
    <w:rsid w:val="00862BFF"/>
    <w:rsid w:val="00862D97"/>
    <w:rsid w:val="00862F46"/>
    <w:rsid w:val="00863451"/>
    <w:rsid w:val="0086398C"/>
    <w:rsid w:val="00863D91"/>
    <w:rsid w:val="00863E0E"/>
    <w:rsid w:val="008643AA"/>
    <w:rsid w:val="0086443C"/>
    <w:rsid w:val="008644A6"/>
    <w:rsid w:val="0086453D"/>
    <w:rsid w:val="00864BC8"/>
    <w:rsid w:val="00864E5A"/>
    <w:rsid w:val="00864F15"/>
    <w:rsid w:val="00864FFA"/>
    <w:rsid w:val="00865014"/>
    <w:rsid w:val="008657A3"/>
    <w:rsid w:val="00865A37"/>
    <w:rsid w:val="00865E0F"/>
    <w:rsid w:val="008664E7"/>
    <w:rsid w:val="00866593"/>
    <w:rsid w:val="00866660"/>
    <w:rsid w:val="0086687B"/>
    <w:rsid w:val="0086693A"/>
    <w:rsid w:val="00866D0F"/>
    <w:rsid w:val="008671CC"/>
    <w:rsid w:val="00867277"/>
    <w:rsid w:val="00867417"/>
    <w:rsid w:val="008677DF"/>
    <w:rsid w:val="00867AF6"/>
    <w:rsid w:val="00867BED"/>
    <w:rsid w:val="00870288"/>
    <w:rsid w:val="008702FB"/>
    <w:rsid w:val="0087031C"/>
    <w:rsid w:val="00870383"/>
    <w:rsid w:val="0087047E"/>
    <w:rsid w:val="00870975"/>
    <w:rsid w:val="00870B72"/>
    <w:rsid w:val="00871299"/>
    <w:rsid w:val="00871415"/>
    <w:rsid w:val="008718B9"/>
    <w:rsid w:val="00871955"/>
    <w:rsid w:val="00871BFE"/>
    <w:rsid w:val="00871DFA"/>
    <w:rsid w:val="0087273A"/>
    <w:rsid w:val="008729A6"/>
    <w:rsid w:val="00872BD2"/>
    <w:rsid w:val="00872CA9"/>
    <w:rsid w:val="00872D0B"/>
    <w:rsid w:val="00873015"/>
    <w:rsid w:val="008732FC"/>
    <w:rsid w:val="00873B72"/>
    <w:rsid w:val="00873CCE"/>
    <w:rsid w:val="00874315"/>
    <w:rsid w:val="0087454C"/>
    <w:rsid w:val="00874A0B"/>
    <w:rsid w:val="00874A30"/>
    <w:rsid w:val="00874A7B"/>
    <w:rsid w:val="00874D88"/>
    <w:rsid w:val="008752E9"/>
    <w:rsid w:val="008754BC"/>
    <w:rsid w:val="008755E8"/>
    <w:rsid w:val="008756BE"/>
    <w:rsid w:val="0087604C"/>
    <w:rsid w:val="0087624E"/>
    <w:rsid w:val="008762CC"/>
    <w:rsid w:val="008769A5"/>
    <w:rsid w:val="0087792B"/>
    <w:rsid w:val="00877B9F"/>
    <w:rsid w:val="00880270"/>
    <w:rsid w:val="008807A6"/>
    <w:rsid w:val="00880A3F"/>
    <w:rsid w:val="00880B0E"/>
    <w:rsid w:val="00880B96"/>
    <w:rsid w:val="008811F4"/>
    <w:rsid w:val="0088139A"/>
    <w:rsid w:val="0088194F"/>
    <w:rsid w:val="008819BF"/>
    <w:rsid w:val="0088238E"/>
    <w:rsid w:val="008833EE"/>
    <w:rsid w:val="00883471"/>
    <w:rsid w:val="008837A5"/>
    <w:rsid w:val="00884007"/>
    <w:rsid w:val="00884078"/>
    <w:rsid w:val="00884120"/>
    <w:rsid w:val="0088501E"/>
    <w:rsid w:val="008851E8"/>
    <w:rsid w:val="00885616"/>
    <w:rsid w:val="00885AA8"/>
    <w:rsid w:val="00885B30"/>
    <w:rsid w:val="008862C3"/>
    <w:rsid w:val="0088641A"/>
    <w:rsid w:val="00886512"/>
    <w:rsid w:val="008866EF"/>
    <w:rsid w:val="00886917"/>
    <w:rsid w:val="00886965"/>
    <w:rsid w:val="00886C90"/>
    <w:rsid w:val="00886CF7"/>
    <w:rsid w:val="00886DD0"/>
    <w:rsid w:val="00887032"/>
    <w:rsid w:val="00890191"/>
    <w:rsid w:val="00890B1B"/>
    <w:rsid w:val="008914B6"/>
    <w:rsid w:val="008916C8"/>
    <w:rsid w:val="008917B6"/>
    <w:rsid w:val="0089189F"/>
    <w:rsid w:val="00891939"/>
    <w:rsid w:val="00891BEF"/>
    <w:rsid w:val="00891BF3"/>
    <w:rsid w:val="00891C18"/>
    <w:rsid w:val="00891F8B"/>
    <w:rsid w:val="008920B0"/>
    <w:rsid w:val="008925CE"/>
    <w:rsid w:val="00892738"/>
    <w:rsid w:val="008929B8"/>
    <w:rsid w:val="00892BDD"/>
    <w:rsid w:val="00892C5F"/>
    <w:rsid w:val="00892FB2"/>
    <w:rsid w:val="008931E4"/>
    <w:rsid w:val="00893FD1"/>
    <w:rsid w:val="0089409A"/>
    <w:rsid w:val="0089443C"/>
    <w:rsid w:val="00894855"/>
    <w:rsid w:val="00894AA5"/>
    <w:rsid w:val="00894B18"/>
    <w:rsid w:val="00894E96"/>
    <w:rsid w:val="0089544C"/>
    <w:rsid w:val="00895458"/>
    <w:rsid w:val="0089568D"/>
    <w:rsid w:val="00895FAA"/>
    <w:rsid w:val="0089630D"/>
    <w:rsid w:val="0089683E"/>
    <w:rsid w:val="008969E9"/>
    <w:rsid w:val="00897CFA"/>
    <w:rsid w:val="008A014E"/>
    <w:rsid w:val="008A1030"/>
    <w:rsid w:val="008A1080"/>
    <w:rsid w:val="008A1414"/>
    <w:rsid w:val="008A15AF"/>
    <w:rsid w:val="008A1684"/>
    <w:rsid w:val="008A1C98"/>
    <w:rsid w:val="008A1F02"/>
    <w:rsid w:val="008A1F1B"/>
    <w:rsid w:val="008A1FE6"/>
    <w:rsid w:val="008A2193"/>
    <w:rsid w:val="008A2479"/>
    <w:rsid w:val="008A2635"/>
    <w:rsid w:val="008A266F"/>
    <w:rsid w:val="008A2773"/>
    <w:rsid w:val="008A2778"/>
    <w:rsid w:val="008A2904"/>
    <w:rsid w:val="008A2A34"/>
    <w:rsid w:val="008A2A53"/>
    <w:rsid w:val="008A3171"/>
    <w:rsid w:val="008A364D"/>
    <w:rsid w:val="008A3884"/>
    <w:rsid w:val="008A3F32"/>
    <w:rsid w:val="008A47F1"/>
    <w:rsid w:val="008A4A0E"/>
    <w:rsid w:val="008A4CDB"/>
    <w:rsid w:val="008A4E3B"/>
    <w:rsid w:val="008A50AB"/>
    <w:rsid w:val="008A55C3"/>
    <w:rsid w:val="008A561E"/>
    <w:rsid w:val="008A5728"/>
    <w:rsid w:val="008A573C"/>
    <w:rsid w:val="008A5D8D"/>
    <w:rsid w:val="008A6579"/>
    <w:rsid w:val="008A65C1"/>
    <w:rsid w:val="008A6624"/>
    <w:rsid w:val="008A69BE"/>
    <w:rsid w:val="008A6EF1"/>
    <w:rsid w:val="008A72E3"/>
    <w:rsid w:val="008A76C7"/>
    <w:rsid w:val="008A7A2F"/>
    <w:rsid w:val="008A7C42"/>
    <w:rsid w:val="008B023C"/>
    <w:rsid w:val="008B04C1"/>
    <w:rsid w:val="008B08EF"/>
    <w:rsid w:val="008B0C7E"/>
    <w:rsid w:val="008B1FFB"/>
    <w:rsid w:val="008B20B4"/>
    <w:rsid w:val="008B21DA"/>
    <w:rsid w:val="008B24EC"/>
    <w:rsid w:val="008B25CE"/>
    <w:rsid w:val="008B26DD"/>
    <w:rsid w:val="008B2F77"/>
    <w:rsid w:val="008B303F"/>
    <w:rsid w:val="008B3261"/>
    <w:rsid w:val="008B34B2"/>
    <w:rsid w:val="008B43B9"/>
    <w:rsid w:val="008B4739"/>
    <w:rsid w:val="008B4AF7"/>
    <w:rsid w:val="008B5140"/>
    <w:rsid w:val="008B5823"/>
    <w:rsid w:val="008B5914"/>
    <w:rsid w:val="008B640D"/>
    <w:rsid w:val="008B6FDB"/>
    <w:rsid w:val="008B7082"/>
    <w:rsid w:val="008B7D84"/>
    <w:rsid w:val="008C035E"/>
    <w:rsid w:val="008C0425"/>
    <w:rsid w:val="008C0466"/>
    <w:rsid w:val="008C0526"/>
    <w:rsid w:val="008C080F"/>
    <w:rsid w:val="008C0C94"/>
    <w:rsid w:val="008C0E63"/>
    <w:rsid w:val="008C1197"/>
    <w:rsid w:val="008C125F"/>
    <w:rsid w:val="008C16A3"/>
    <w:rsid w:val="008C1708"/>
    <w:rsid w:val="008C1A76"/>
    <w:rsid w:val="008C1DBF"/>
    <w:rsid w:val="008C2F5D"/>
    <w:rsid w:val="008C31F4"/>
    <w:rsid w:val="008C345A"/>
    <w:rsid w:val="008C388A"/>
    <w:rsid w:val="008C3916"/>
    <w:rsid w:val="008C3B47"/>
    <w:rsid w:val="008C3FBB"/>
    <w:rsid w:val="008C4542"/>
    <w:rsid w:val="008C4723"/>
    <w:rsid w:val="008C4976"/>
    <w:rsid w:val="008C4D2C"/>
    <w:rsid w:val="008C4F78"/>
    <w:rsid w:val="008C538C"/>
    <w:rsid w:val="008C53A2"/>
    <w:rsid w:val="008C55AA"/>
    <w:rsid w:val="008C56A7"/>
    <w:rsid w:val="008C58C4"/>
    <w:rsid w:val="008C592E"/>
    <w:rsid w:val="008C5E3E"/>
    <w:rsid w:val="008C6061"/>
    <w:rsid w:val="008C60B8"/>
    <w:rsid w:val="008C6440"/>
    <w:rsid w:val="008C645D"/>
    <w:rsid w:val="008C6490"/>
    <w:rsid w:val="008C654C"/>
    <w:rsid w:val="008C69FF"/>
    <w:rsid w:val="008C6A5F"/>
    <w:rsid w:val="008C6AD2"/>
    <w:rsid w:val="008C6B7E"/>
    <w:rsid w:val="008C6CC8"/>
    <w:rsid w:val="008C6CF1"/>
    <w:rsid w:val="008C6E83"/>
    <w:rsid w:val="008C6FF0"/>
    <w:rsid w:val="008C6FF6"/>
    <w:rsid w:val="008C7154"/>
    <w:rsid w:val="008C7167"/>
    <w:rsid w:val="008C7A4F"/>
    <w:rsid w:val="008D00E1"/>
    <w:rsid w:val="008D0C0B"/>
    <w:rsid w:val="008D1090"/>
    <w:rsid w:val="008D1120"/>
    <w:rsid w:val="008D16FE"/>
    <w:rsid w:val="008D1838"/>
    <w:rsid w:val="008D1AAC"/>
    <w:rsid w:val="008D1C6C"/>
    <w:rsid w:val="008D1F12"/>
    <w:rsid w:val="008D2688"/>
    <w:rsid w:val="008D26AE"/>
    <w:rsid w:val="008D2E5C"/>
    <w:rsid w:val="008D30F1"/>
    <w:rsid w:val="008D3181"/>
    <w:rsid w:val="008D34A8"/>
    <w:rsid w:val="008D3550"/>
    <w:rsid w:val="008D358D"/>
    <w:rsid w:val="008D363C"/>
    <w:rsid w:val="008D385A"/>
    <w:rsid w:val="008D3CB7"/>
    <w:rsid w:val="008D3D2D"/>
    <w:rsid w:val="008D4027"/>
    <w:rsid w:val="008D4098"/>
    <w:rsid w:val="008D4148"/>
    <w:rsid w:val="008D41D6"/>
    <w:rsid w:val="008D4328"/>
    <w:rsid w:val="008D475D"/>
    <w:rsid w:val="008D4B0E"/>
    <w:rsid w:val="008D4CAB"/>
    <w:rsid w:val="008D528B"/>
    <w:rsid w:val="008D59E7"/>
    <w:rsid w:val="008D5A7A"/>
    <w:rsid w:val="008D5F0A"/>
    <w:rsid w:val="008D66A5"/>
    <w:rsid w:val="008D67A0"/>
    <w:rsid w:val="008D6A69"/>
    <w:rsid w:val="008D70C7"/>
    <w:rsid w:val="008D78B6"/>
    <w:rsid w:val="008D79A5"/>
    <w:rsid w:val="008D7BAB"/>
    <w:rsid w:val="008D7D51"/>
    <w:rsid w:val="008E000F"/>
    <w:rsid w:val="008E0337"/>
    <w:rsid w:val="008E0F6D"/>
    <w:rsid w:val="008E1074"/>
    <w:rsid w:val="008E12E6"/>
    <w:rsid w:val="008E13AC"/>
    <w:rsid w:val="008E13B9"/>
    <w:rsid w:val="008E1D6B"/>
    <w:rsid w:val="008E24B3"/>
    <w:rsid w:val="008E265F"/>
    <w:rsid w:val="008E31B3"/>
    <w:rsid w:val="008E32D1"/>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EFE"/>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94B"/>
    <w:rsid w:val="008E7D45"/>
    <w:rsid w:val="008E7EE1"/>
    <w:rsid w:val="008F001E"/>
    <w:rsid w:val="008F0654"/>
    <w:rsid w:val="008F06FC"/>
    <w:rsid w:val="008F0721"/>
    <w:rsid w:val="008F0A35"/>
    <w:rsid w:val="008F0A97"/>
    <w:rsid w:val="008F0B57"/>
    <w:rsid w:val="008F130B"/>
    <w:rsid w:val="008F14F9"/>
    <w:rsid w:val="008F1600"/>
    <w:rsid w:val="008F1ADE"/>
    <w:rsid w:val="008F236B"/>
    <w:rsid w:val="008F32A3"/>
    <w:rsid w:val="008F360F"/>
    <w:rsid w:val="008F3CDF"/>
    <w:rsid w:val="008F4079"/>
    <w:rsid w:val="008F40B5"/>
    <w:rsid w:val="008F41FA"/>
    <w:rsid w:val="008F42BE"/>
    <w:rsid w:val="008F4A10"/>
    <w:rsid w:val="008F5AA0"/>
    <w:rsid w:val="008F5AB2"/>
    <w:rsid w:val="008F5CD3"/>
    <w:rsid w:val="008F612F"/>
    <w:rsid w:val="008F6285"/>
    <w:rsid w:val="008F675A"/>
    <w:rsid w:val="008F71D4"/>
    <w:rsid w:val="008F7444"/>
    <w:rsid w:val="008F7522"/>
    <w:rsid w:val="008F7D45"/>
    <w:rsid w:val="008F7D97"/>
    <w:rsid w:val="0090036B"/>
    <w:rsid w:val="009004C2"/>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4FF3"/>
    <w:rsid w:val="00905368"/>
    <w:rsid w:val="00905375"/>
    <w:rsid w:val="009055C5"/>
    <w:rsid w:val="00905C2A"/>
    <w:rsid w:val="00905D67"/>
    <w:rsid w:val="00906131"/>
    <w:rsid w:val="009067B6"/>
    <w:rsid w:val="00906932"/>
    <w:rsid w:val="00906A2A"/>
    <w:rsid w:val="00906A6A"/>
    <w:rsid w:val="00906CA6"/>
    <w:rsid w:val="00907313"/>
    <w:rsid w:val="00907548"/>
    <w:rsid w:val="009076BB"/>
    <w:rsid w:val="00907934"/>
    <w:rsid w:val="00907F38"/>
    <w:rsid w:val="0091087F"/>
    <w:rsid w:val="009108FD"/>
    <w:rsid w:val="00910BDC"/>
    <w:rsid w:val="00910F15"/>
    <w:rsid w:val="00910F32"/>
    <w:rsid w:val="0091110B"/>
    <w:rsid w:val="009112AD"/>
    <w:rsid w:val="00911B59"/>
    <w:rsid w:val="00911FBB"/>
    <w:rsid w:val="00912089"/>
    <w:rsid w:val="009120F4"/>
    <w:rsid w:val="009121A6"/>
    <w:rsid w:val="00912341"/>
    <w:rsid w:val="0091237A"/>
    <w:rsid w:val="0091269B"/>
    <w:rsid w:val="00912AAA"/>
    <w:rsid w:val="00912AC5"/>
    <w:rsid w:val="00912DFF"/>
    <w:rsid w:val="0091339E"/>
    <w:rsid w:val="00913427"/>
    <w:rsid w:val="00913560"/>
    <w:rsid w:val="00913C79"/>
    <w:rsid w:val="00914170"/>
    <w:rsid w:val="009142B5"/>
    <w:rsid w:val="009142BE"/>
    <w:rsid w:val="0091432F"/>
    <w:rsid w:val="009145D5"/>
    <w:rsid w:val="009147EA"/>
    <w:rsid w:val="00914836"/>
    <w:rsid w:val="009155BD"/>
    <w:rsid w:val="00915B26"/>
    <w:rsid w:val="00915E16"/>
    <w:rsid w:val="00915E21"/>
    <w:rsid w:val="00915E3A"/>
    <w:rsid w:val="009161A6"/>
    <w:rsid w:val="00916680"/>
    <w:rsid w:val="00916934"/>
    <w:rsid w:val="00917035"/>
    <w:rsid w:val="009175C4"/>
    <w:rsid w:val="009175F8"/>
    <w:rsid w:val="009177C2"/>
    <w:rsid w:val="0091799E"/>
    <w:rsid w:val="00917B8A"/>
    <w:rsid w:val="00917BB0"/>
    <w:rsid w:val="00920586"/>
    <w:rsid w:val="0092079A"/>
    <w:rsid w:val="009208D0"/>
    <w:rsid w:val="00920F12"/>
    <w:rsid w:val="0092112A"/>
    <w:rsid w:val="0092137B"/>
    <w:rsid w:val="00921DD2"/>
    <w:rsid w:val="009221D6"/>
    <w:rsid w:val="0092226D"/>
    <w:rsid w:val="0092229B"/>
    <w:rsid w:val="009223BC"/>
    <w:rsid w:val="009238FA"/>
    <w:rsid w:val="00923CBC"/>
    <w:rsid w:val="0092435D"/>
    <w:rsid w:val="00924B7C"/>
    <w:rsid w:val="00924F9B"/>
    <w:rsid w:val="009254D9"/>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2A77"/>
    <w:rsid w:val="00932D41"/>
    <w:rsid w:val="009331CB"/>
    <w:rsid w:val="009334C6"/>
    <w:rsid w:val="0093371D"/>
    <w:rsid w:val="009337BF"/>
    <w:rsid w:val="00933822"/>
    <w:rsid w:val="009348A5"/>
    <w:rsid w:val="00934A1F"/>
    <w:rsid w:val="00934F6A"/>
    <w:rsid w:val="00935238"/>
    <w:rsid w:val="00935732"/>
    <w:rsid w:val="00935935"/>
    <w:rsid w:val="00935B8F"/>
    <w:rsid w:val="00935DF6"/>
    <w:rsid w:val="00935EBD"/>
    <w:rsid w:val="00936214"/>
    <w:rsid w:val="00936487"/>
    <w:rsid w:val="009368BE"/>
    <w:rsid w:val="00936DE8"/>
    <w:rsid w:val="00937ABE"/>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630"/>
    <w:rsid w:val="0094291C"/>
    <w:rsid w:val="00942AED"/>
    <w:rsid w:val="00942B39"/>
    <w:rsid w:val="0094340A"/>
    <w:rsid w:val="0094380C"/>
    <w:rsid w:val="00944137"/>
    <w:rsid w:val="00944333"/>
    <w:rsid w:val="0094530B"/>
    <w:rsid w:val="009458D4"/>
    <w:rsid w:val="00945B6E"/>
    <w:rsid w:val="00945CB6"/>
    <w:rsid w:val="00945ED9"/>
    <w:rsid w:val="009465B5"/>
    <w:rsid w:val="00946786"/>
    <w:rsid w:val="00946BEF"/>
    <w:rsid w:val="00946C23"/>
    <w:rsid w:val="00947259"/>
    <w:rsid w:val="00947C23"/>
    <w:rsid w:val="009504E4"/>
    <w:rsid w:val="00950900"/>
    <w:rsid w:val="00950925"/>
    <w:rsid w:val="00950B35"/>
    <w:rsid w:val="00950FB9"/>
    <w:rsid w:val="00951588"/>
    <w:rsid w:val="00952326"/>
    <w:rsid w:val="009524F8"/>
    <w:rsid w:val="00952A80"/>
    <w:rsid w:val="0095349D"/>
    <w:rsid w:val="00953BE2"/>
    <w:rsid w:val="009547F1"/>
    <w:rsid w:val="0095491C"/>
    <w:rsid w:val="00954DB9"/>
    <w:rsid w:val="00954EA9"/>
    <w:rsid w:val="00955502"/>
    <w:rsid w:val="00955643"/>
    <w:rsid w:val="009562F6"/>
    <w:rsid w:val="00957799"/>
    <w:rsid w:val="00957FFD"/>
    <w:rsid w:val="009601D9"/>
    <w:rsid w:val="00960D85"/>
    <w:rsid w:val="00961092"/>
    <w:rsid w:val="00961321"/>
    <w:rsid w:val="009618CB"/>
    <w:rsid w:val="00961D95"/>
    <w:rsid w:val="00962391"/>
    <w:rsid w:val="00962610"/>
    <w:rsid w:val="00962E9B"/>
    <w:rsid w:val="009630A0"/>
    <w:rsid w:val="0096463C"/>
    <w:rsid w:val="0096474B"/>
    <w:rsid w:val="00964C1F"/>
    <w:rsid w:val="00965071"/>
    <w:rsid w:val="009652B8"/>
    <w:rsid w:val="009654C8"/>
    <w:rsid w:val="00965A7A"/>
    <w:rsid w:val="00965FC4"/>
    <w:rsid w:val="009660F4"/>
    <w:rsid w:val="009664FF"/>
    <w:rsid w:val="00966515"/>
    <w:rsid w:val="00966622"/>
    <w:rsid w:val="009668FD"/>
    <w:rsid w:val="00967C8E"/>
    <w:rsid w:val="00967C9D"/>
    <w:rsid w:val="00967D52"/>
    <w:rsid w:val="00967F27"/>
    <w:rsid w:val="00967FBC"/>
    <w:rsid w:val="0097035F"/>
    <w:rsid w:val="009711F7"/>
    <w:rsid w:val="00971290"/>
    <w:rsid w:val="0097162D"/>
    <w:rsid w:val="009718F9"/>
    <w:rsid w:val="00971AFC"/>
    <w:rsid w:val="00971DB3"/>
    <w:rsid w:val="00971EFA"/>
    <w:rsid w:val="00971F5A"/>
    <w:rsid w:val="00972F55"/>
    <w:rsid w:val="00972FFE"/>
    <w:rsid w:val="00973047"/>
    <w:rsid w:val="00973159"/>
    <w:rsid w:val="0097329D"/>
    <w:rsid w:val="00973720"/>
    <w:rsid w:val="0097374F"/>
    <w:rsid w:val="009746D1"/>
    <w:rsid w:val="0097483E"/>
    <w:rsid w:val="00974883"/>
    <w:rsid w:val="00974BB1"/>
    <w:rsid w:val="00974BE2"/>
    <w:rsid w:val="00974DB4"/>
    <w:rsid w:val="00975294"/>
    <w:rsid w:val="009754A3"/>
    <w:rsid w:val="00975A57"/>
    <w:rsid w:val="00975C0D"/>
    <w:rsid w:val="00975DCB"/>
    <w:rsid w:val="0097631B"/>
    <w:rsid w:val="009769DB"/>
    <w:rsid w:val="00976D40"/>
    <w:rsid w:val="00976EF9"/>
    <w:rsid w:val="00977F14"/>
    <w:rsid w:val="00977FFD"/>
    <w:rsid w:val="00980033"/>
    <w:rsid w:val="00980240"/>
    <w:rsid w:val="00980332"/>
    <w:rsid w:val="00980718"/>
    <w:rsid w:val="00980ACA"/>
    <w:rsid w:val="00980D8D"/>
    <w:rsid w:val="00981197"/>
    <w:rsid w:val="00981244"/>
    <w:rsid w:val="00981416"/>
    <w:rsid w:val="00981D27"/>
    <w:rsid w:val="009821F7"/>
    <w:rsid w:val="00982539"/>
    <w:rsid w:val="009826B3"/>
    <w:rsid w:val="00983492"/>
    <w:rsid w:val="009836B3"/>
    <w:rsid w:val="00983899"/>
    <w:rsid w:val="00983934"/>
    <w:rsid w:val="00983B4E"/>
    <w:rsid w:val="0098462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BC5"/>
    <w:rsid w:val="00987CE7"/>
    <w:rsid w:val="00990490"/>
    <w:rsid w:val="009907D7"/>
    <w:rsid w:val="00990FBC"/>
    <w:rsid w:val="009916E8"/>
    <w:rsid w:val="0099242D"/>
    <w:rsid w:val="009926AA"/>
    <w:rsid w:val="00992B15"/>
    <w:rsid w:val="00992B6C"/>
    <w:rsid w:val="00992F2B"/>
    <w:rsid w:val="00992F98"/>
    <w:rsid w:val="00993EA0"/>
    <w:rsid w:val="009944ED"/>
    <w:rsid w:val="00994951"/>
    <w:rsid w:val="00994D53"/>
    <w:rsid w:val="009951E8"/>
    <w:rsid w:val="00995836"/>
    <w:rsid w:val="00995879"/>
    <w:rsid w:val="00995F47"/>
    <w:rsid w:val="00996577"/>
    <w:rsid w:val="00996D43"/>
    <w:rsid w:val="00996EEE"/>
    <w:rsid w:val="00997089"/>
    <w:rsid w:val="00997346"/>
    <w:rsid w:val="009976C3"/>
    <w:rsid w:val="0099792B"/>
    <w:rsid w:val="00997FFB"/>
    <w:rsid w:val="009A0B12"/>
    <w:rsid w:val="009A0D79"/>
    <w:rsid w:val="009A125E"/>
    <w:rsid w:val="009A12AF"/>
    <w:rsid w:val="009A1CD6"/>
    <w:rsid w:val="009A2C7F"/>
    <w:rsid w:val="009A2D93"/>
    <w:rsid w:val="009A300D"/>
    <w:rsid w:val="009A3A7D"/>
    <w:rsid w:val="009A3C52"/>
    <w:rsid w:val="009A3E05"/>
    <w:rsid w:val="009A3E24"/>
    <w:rsid w:val="009A3EFB"/>
    <w:rsid w:val="009A4618"/>
    <w:rsid w:val="009A469C"/>
    <w:rsid w:val="009A4B5C"/>
    <w:rsid w:val="009A4C6A"/>
    <w:rsid w:val="009A5830"/>
    <w:rsid w:val="009A5BF0"/>
    <w:rsid w:val="009A5EC0"/>
    <w:rsid w:val="009A609B"/>
    <w:rsid w:val="009A69CC"/>
    <w:rsid w:val="009A6E8C"/>
    <w:rsid w:val="009A72D5"/>
    <w:rsid w:val="009A736C"/>
    <w:rsid w:val="009A73C8"/>
    <w:rsid w:val="009A740E"/>
    <w:rsid w:val="009A799C"/>
    <w:rsid w:val="009B008F"/>
    <w:rsid w:val="009B032D"/>
    <w:rsid w:val="009B038A"/>
    <w:rsid w:val="009B03B8"/>
    <w:rsid w:val="009B0707"/>
    <w:rsid w:val="009B103E"/>
    <w:rsid w:val="009B1A8F"/>
    <w:rsid w:val="009B1CBC"/>
    <w:rsid w:val="009B1F2F"/>
    <w:rsid w:val="009B2121"/>
    <w:rsid w:val="009B23D5"/>
    <w:rsid w:val="009B24D3"/>
    <w:rsid w:val="009B2598"/>
    <w:rsid w:val="009B38A8"/>
    <w:rsid w:val="009B3E91"/>
    <w:rsid w:val="009B410B"/>
    <w:rsid w:val="009B52D2"/>
    <w:rsid w:val="009B52E8"/>
    <w:rsid w:val="009B56E0"/>
    <w:rsid w:val="009B5B1B"/>
    <w:rsid w:val="009B5B5F"/>
    <w:rsid w:val="009B6045"/>
    <w:rsid w:val="009B6B03"/>
    <w:rsid w:val="009B6BB0"/>
    <w:rsid w:val="009B6F55"/>
    <w:rsid w:val="009B70D5"/>
    <w:rsid w:val="009B70F6"/>
    <w:rsid w:val="009B7C4D"/>
    <w:rsid w:val="009B7D53"/>
    <w:rsid w:val="009B7D55"/>
    <w:rsid w:val="009C017C"/>
    <w:rsid w:val="009C03A6"/>
    <w:rsid w:val="009C0B57"/>
    <w:rsid w:val="009C1291"/>
    <w:rsid w:val="009C1335"/>
    <w:rsid w:val="009C19AF"/>
    <w:rsid w:val="009C1CC4"/>
    <w:rsid w:val="009C1DDD"/>
    <w:rsid w:val="009C1F73"/>
    <w:rsid w:val="009C1FBB"/>
    <w:rsid w:val="009C206F"/>
    <w:rsid w:val="009C2556"/>
    <w:rsid w:val="009C2664"/>
    <w:rsid w:val="009C297A"/>
    <w:rsid w:val="009C2CC9"/>
    <w:rsid w:val="009C2F03"/>
    <w:rsid w:val="009C318A"/>
    <w:rsid w:val="009C3250"/>
    <w:rsid w:val="009C326E"/>
    <w:rsid w:val="009C3A08"/>
    <w:rsid w:val="009C47FA"/>
    <w:rsid w:val="009C4AEE"/>
    <w:rsid w:val="009C4BFA"/>
    <w:rsid w:val="009C4C8D"/>
    <w:rsid w:val="009C5155"/>
    <w:rsid w:val="009C5211"/>
    <w:rsid w:val="009C5627"/>
    <w:rsid w:val="009C588E"/>
    <w:rsid w:val="009C5A12"/>
    <w:rsid w:val="009C5C51"/>
    <w:rsid w:val="009C5EF5"/>
    <w:rsid w:val="009C61E9"/>
    <w:rsid w:val="009C62FA"/>
    <w:rsid w:val="009C66BB"/>
    <w:rsid w:val="009C67A1"/>
    <w:rsid w:val="009C6CA0"/>
    <w:rsid w:val="009C6D3C"/>
    <w:rsid w:val="009C6F9B"/>
    <w:rsid w:val="009C72BC"/>
    <w:rsid w:val="009C7CF3"/>
    <w:rsid w:val="009D028B"/>
    <w:rsid w:val="009D0368"/>
    <w:rsid w:val="009D049F"/>
    <w:rsid w:val="009D06E3"/>
    <w:rsid w:val="009D0834"/>
    <w:rsid w:val="009D0B4C"/>
    <w:rsid w:val="009D10B6"/>
    <w:rsid w:val="009D10DB"/>
    <w:rsid w:val="009D14A5"/>
    <w:rsid w:val="009D14C2"/>
    <w:rsid w:val="009D1786"/>
    <w:rsid w:val="009D1C81"/>
    <w:rsid w:val="009D1D7C"/>
    <w:rsid w:val="009D1DD5"/>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6F52"/>
    <w:rsid w:val="009D700C"/>
    <w:rsid w:val="009D7A06"/>
    <w:rsid w:val="009D7C55"/>
    <w:rsid w:val="009D7DF0"/>
    <w:rsid w:val="009D7ED9"/>
    <w:rsid w:val="009D7FCF"/>
    <w:rsid w:val="009E07B2"/>
    <w:rsid w:val="009E0A3E"/>
    <w:rsid w:val="009E0C6C"/>
    <w:rsid w:val="009E0CAE"/>
    <w:rsid w:val="009E0DDE"/>
    <w:rsid w:val="009E0EB6"/>
    <w:rsid w:val="009E1178"/>
    <w:rsid w:val="009E13FF"/>
    <w:rsid w:val="009E1538"/>
    <w:rsid w:val="009E1C69"/>
    <w:rsid w:val="009E2649"/>
    <w:rsid w:val="009E2B31"/>
    <w:rsid w:val="009E3067"/>
    <w:rsid w:val="009E365C"/>
    <w:rsid w:val="009E387C"/>
    <w:rsid w:val="009E3CF1"/>
    <w:rsid w:val="009E4146"/>
    <w:rsid w:val="009E414D"/>
    <w:rsid w:val="009E43E2"/>
    <w:rsid w:val="009E4715"/>
    <w:rsid w:val="009E483B"/>
    <w:rsid w:val="009E4C00"/>
    <w:rsid w:val="009E4C86"/>
    <w:rsid w:val="009E4E83"/>
    <w:rsid w:val="009E51E4"/>
    <w:rsid w:val="009E5431"/>
    <w:rsid w:val="009E548B"/>
    <w:rsid w:val="009E59B5"/>
    <w:rsid w:val="009E59FA"/>
    <w:rsid w:val="009E638C"/>
    <w:rsid w:val="009E64DE"/>
    <w:rsid w:val="009E6649"/>
    <w:rsid w:val="009E670F"/>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692"/>
    <w:rsid w:val="009F2748"/>
    <w:rsid w:val="009F27E8"/>
    <w:rsid w:val="009F2D87"/>
    <w:rsid w:val="009F2EAD"/>
    <w:rsid w:val="009F3EA9"/>
    <w:rsid w:val="009F42E6"/>
    <w:rsid w:val="009F4AC4"/>
    <w:rsid w:val="009F529D"/>
    <w:rsid w:val="009F5498"/>
    <w:rsid w:val="009F58C4"/>
    <w:rsid w:val="009F645E"/>
    <w:rsid w:val="009F66B3"/>
    <w:rsid w:val="009F6C1F"/>
    <w:rsid w:val="009F6E25"/>
    <w:rsid w:val="009F6E40"/>
    <w:rsid w:val="009F70AD"/>
    <w:rsid w:val="009F70C5"/>
    <w:rsid w:val="009F713E"/>
    <w:rsid w:val="009F7351"/>
    <w:rsid w:val="009F7618"/>
    <w:rsid w:val="009F7DFF"/>
    <w:rsid w:val="009F7FB2"/>
    <w:rsid w:val="00A00139"/>
    <w:rsid w:val="00A00147"/>
    <w:rsid w:val="00A00642"/>
    <w:rsid w:val="00A00A27"/>
    <w:rsid w:val="00A00A28"/>
    <w:rsid w:val="00A00B78"/>
    <w:rsid w:val="00A00D09"/>
    <w:rsid w:val="00A01305"/>
    <w:rsid w:val="00A01A56"/>
    <w:rsid w:val="00A021EB"/>
    <w:rsid w:val="00A02336"/>
    <w:rsid w:val="00A028DE"/>
    <w:rsid w:val="00A02C0A"/>
    <w:rsid w:val="00A02DEE"/>
    <w:rsid w:val="00A02EFF"/>
    <w:rsid w:val="00A03028"/>
    <w:rsid w:val="00A03302"/>
    <w:rsid w:val="00A039F0"/>
    <w:rsid w:val="00A03F62"/>
    <w:rsid w:val="00A04133"/>
    <w:rsid w:val="00A04275"/>
    <w:rsid w:val="00A042BF"/>
    <w:rsid w:val="00A04E9B"/>
    <w:rsid w:val="00A05262"/>
    <w:rsid w:val="00A0608A"/>
    <w:rsid w:val="00A06B2B"/>
    <w:rsid w:val="00A06BC3"/>
    <w:rsid w:val="00A06F9F"/>
    <w:rsid w:val="00A075C7"/>
    <w:rsid w:val="00A079FD"/>
    <w:rsid w:val="00A07AAA"/>
    <w:rsid w:val="00A07C05"/>
    <w:rsid w:val="00A07D7E"/>
    <w:rsid w:val="00A07E3A"/>
    <w:rsid w:val="00A07F21"/>
    <w:rsid w:val="00A10462"/>
    <w:rsid w:val="00A1047D"/>
    <w:rsid w:val="00A106C8"/>
    <w:rsid w:val="00A10C34"/>
    <w:rsid w:val="00A10F61"/>
    <w:rsid w:val="00A116B7"/>
    <w:rsid w:val="00A117C7"/>
    <w:rsid w:val="00A11A91"/>
    <w:rsid w:val="00A11C9F"/>
    <w:rsid w:val="00A11EE8"/>
    <w:rsid w:val="00A129C9"/>
    <w:rsid w:val="00A12D8B"/>
    <w:rsid w:val="00A12F57"/>
    <w:rsid w:val="00A1311C"/>
    <w:rsid w:val="00A131E1"/>
    <w:rsid w:val="00A13811"/>
    <w:rsid w:val="00A13A6C"/>
    <w:rsid w:val="00A13B69"/>
    <w:rsid w:val="00A14472"/>
    <w:rsid w:val="00A14887"/>
    <w:rsid w:val="00A156D9"/>
    <w:rsid w:val="00A15C7E"/>
    <w:rsid w:val="00A15D10"/>
    <w:rsid w:val="00A15DB6"/>
    <w:rsid w:val="00A15E17"/>
    <w:rsid w:val="00A15F30"/>
    <w:rsid w:val="00A1669F"/>
    <w:rsid w:val="00A16701"/>
    <w:rsid w:val="00A16CB8"/>
    <w:rsid w:val="00A16D10"/>
    <w:rsid w:val="00A17372"/>
    <w:rsid w:val="00A17607"/>
    <w:rsid w:val="00A1769F"/>
    <w:rsid w:val="00A179DD"/>
    <w:rsid w:val="00A17CB5"/>
    <w:rsid w:val="00A2006A"/>
    <w:rsid w:val="00A202B9"/>
    <w:rsid w:val="00A209F6"/>
    <w:rsid w:val="00A20D92"/>
    <w:rsid w:val="00A20EFA"/>
    <w:rsid w:val="00A212F5"/>
    <w:rsid w:val="00A21333"/>
    <w:rsid w:val="00A213D8"/>
    <w:rsid w:val="00A215F0"/>
    <w:rsid w:val="00A22360"/>
    <w:rsid w:val="00A225F0"/>
    <w:rsid w:val="00A22827"/>
    <w:rsid w:val="00A22DC5"/>
    <w:rsid w:val="00A230D9"/>
    <w:rsid w:val="00A23125"/>
    <w:rsid w:val="00A23A45"/>
    <w:rsid w:val="00A24042"/>
    <w:rsid w:val="00A2433D"/>
    <w:rsid w:val="00A24519"/>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050A"/>
    <w:rsid w:val="00A30940"/>
    <w:rsid w:val="00A31659"/>
    <w:rsid w:val="00A318E4"/>
    <w:rsid w:val="00A31F4E"/>
    <w:rsid w:val="00A32958"/>
    <w:rsid w:val="00A32C9B"/>
    <w:rsid w:val="00A3318A"/>
    <w:rsid w:val="00A334C5"/>
    <w:rsid w:val="00A33635"/>
    <w:rsid w:val="00A34326"/>
    <w:rsid w:val="00A34AA9"/>
    <w:rsid w:val="00A34CD7"/>
    <w:rsid w:val="00A35430"/>
    <w:rsid w:val="00A35698"/>
    <w:rsid w:val="00A3575B"/>
    <w:rsid w:val="00A35839"/>
    <w:rsid w:val="00A358AE"/>
    <w:rsid w:val="00A358FE"/>
    <w:rsid w:val="00A35D38"/>
    <w:rsid w:val="00A35D58"/>
    <w:rsid w:val="00A361AA"/>
    <w:rsid w:val="00A3639D"/>
    <w:rsid w:val="00A365C5"/>
    <w:rsid w:val="00A36609"/>
    <w:rsid w:val="00A368B2"/>
    <w:rsid w:val="00A36B56"/>
    <w:rsid w:val="00A36F13"/>
    <w:rsid w:val="00A36FEE"/>
    <w:rsid w:val="00A3723A"/>
    <w:rsid w:val="00A3737C"/>
    <w:rsid w:val="00A37550"/>
    <w:rsid w:val="00A41012"/>
    <w:rsid w:val="00A4150B"/>
    <w:rsid w:val="00A4155C"/>
    <w:rsid w:val="00A415E0"/>
    <w:rsid w:val="00A415E5"/>
    <w:rsid w:val="00A418EF"/>
    <w:rsid w:val="00A41B4C"/>
    <w:rsid w:val="00A41B6F"/>
    <w:rsid w:val="00A41DCA"/>
    <w:rsid w:val="00A421F7"/>
    <w:rsid w:val="00A42693"/>
    <w:rsid w:val="00A42805"/>
    <w:rsid w:val="00A42886"/>
    <w:rsid w:val="00A42A72"/>
    <w:rsid w:val="00A42BB5"/>
    <w:rsid w:val="00A42CE7"/>
    <w:rsid w:val="00A432CA"/>
    <w:rsid w:val="00A432F1"/>
    <w:rsid w:val="00A43547"/>
    <w:rsid w:val="00A43BB4"/>
    <w:rsid w:val="00A43D57"/>
    <w:rsid w:val="00A44182"/>
    <w:rsid w:val="00A4420C"/>
    <w:rsid w:val="00A44451"/>
    <w:rsid w:val="00A44507"/>
    <w:rsid w:val="00A4485C"/>
    <w:rsid w:val="00A448AF"/>
    <w:rsid w:val="00A449C2"/>
    <w:rsid w:val="00A45299"/>
    <w:rsid w:val="00A45E9D"/>
    <w:rsid w:val="00A45F94"/>
    <w:rsid w:val="00A4624F"/>
    <w:rsid w:val="00A4679E"/>
    <w:rsid w:val="00A46CC4"/>
    <w:rsid w:val="00A46CC6"/>
    <w:rsid w:val="00A46DE6"/>
    <w:rsid w:val="00A475B8"/>
    <w:rsid w:val="00A47701"/>
    <w:rsid w:val="00A4772D"/>
    <w:rsid w:val="00A477A1"/>
    <w:rsid w:val="00A5045A"/>
    <w:rsid w:val="00A5063A"/>
    <w:rsid w:val="00A50D62"/>
    <w:rsid w:val="00A50E46"/>
    <w:rsid w:val="00A510AD"/>
    <w:rsid w:val="00A5154B"/>
    <w:rsid w:val="00A51738"/>
    <w:rsid w:val="00A519B4"/>
    <w:rsid w:val="00A521CB"/>
    <w:rsid w:val="00A522A1"/>
    <w:rsid w:val="00A522C0"/>
    <w:rsid w:val="00A52510"/>
    <w:rsid w:val="00A52AAA"/>
    <w:rsid w:val="00A534CF"/>
    <w:rsid w:val="00A53710"/>
    <w:rsid w:val="00A541B8"/>
    <w:rsid w:val="00A547B6"/>
    <w:rsid w:val="00A549C0"/>
    <w:rsid w:val="00A54C32"/>
    <w:rsid w:val="00A550C1"/>
    <w:rsid w:val="00A55147"/>
    <w:rsid w:val="00A557CB"/>
    <w:rsid w:val="00A559C1"/>
    <w:rsid w:val="00A55A64"/>
    <w:rsid w:val="00A55B26"/>
    <w:rsid w:val="00A55C0F"/>
    <w:rsid w:val="00A55CBB"/>
    <w:rsid w:val="00A55E7B"/>
    <w:rsid w:val="00A565E7"/>
    <w:rsid w:val="00A56A64"/>
    <w:rsid w:val="00A57123"/>
    <w:rsid w:val="00A57301"/>
    <w:rsid w:val="00A57526"/>
    <w:rsid w:val="00A57D79"/>
    <w:rsid w:val="00A60398"/>
    <w:rsid w:val="00A60848"/>
    <w:rsid w:val="00A60C4D"/>
    <w:rsid w:val="00A60E45"/>
    <w:rsid w:val="00A60E77"/>
    <w:rsid w:val="00A60EB5"/>
    <w:rsid w:val="00A61E01"/>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A77"/>
    <w:rsid w:val="00A65B34"/>
    <w:rsid w:val="00A65D56"/>
    <w:rsid w:val="00A65F46"/>
    <w:rsid w:val="00A6610D"/>
    <w:rsid w:val="00A667A6"/>
    <w:rsid w:val="00A66949"/>
    <w:rsid w:val="00A66A94"/>
    <w:rsid w:val="00A6710C"/>
    <w:rsid w:val="00A671B7"/>
    <w:rsid w:val="00A6785E"/>
    <w:rsid w:val="00A67958"/>
    <w:rsid w:val="00A679C5"/>
    <w:rsid w:val="00A67BA6"/>
    <w:rsid w:val="00A70129"/>
    <w:rsid w:val="00A70453"/>
    <w:rsid w:val="00A7058C"/>
    <w:rsid w:val="00A7080F"/>
    <w:rsid w:val="00A70AB9"/>
    <w:rsid w:val="00A711AF"/>
    <w:rsid w:val="00A71338"/>
    <w:rsid w:val="00A71C3D"/>
    <w:rsid w:val="00A72209"/>
    <w:rsid w:val="00A7248D"/>
    <w:rsid w:val="00A72708"/>
    <w:rsid w:val="00A72839"/>
    <w:rsid w:val="00A72C77"/>
    <w:rsid w:val="00A7301E"/>
    <w:rsid w:val="00A7413C"/>
    <w:rsid w:val="00A74256"/>
    <w:rsid w:val="00A74874"/>
    <w:rsid w:val="00A74DA9"/>
    <w:rsid w:val="00A754CB"/>
    <w:rsid w:val="00A7565F"/>
    <w:rsid w:val="00A7582A"/>
    <w:rsid w:val="00A7590F"/>
    <w:rsid w:val="00A75BAD"/>
    <w:rsid w:val="00A760AC"/>
    <w:rsid w:val="00A762F3"/>
    <w:rsid w:val="00A76793"/>
    <w:rsid w:val="00A76D80"/>
    <w:rsid w:val="00A77453"/>
    <w:rsid w:val="00A7787C"/>
    <w:rsid w:val="00A77977"/>
    <w:rsid w:val="00A77B6F"/>
    <w:rsid w:val="00A77FE9"/>
    <w:rsid w:val="00A8013E"/>
    <w:rsid w:val="00A81055"/>
    <w:rsid w:val="00A810D4"/>
    <w:rsid w:val="00A8149D"/>
    <w:rsid w:val="00A8157D"/>
    <w:rsid w:val="00A81C61"/>
    <w:rsid w:val="00A81F75"/>
    <w:rsid w:val="00A82384"/>
    <w:rsid w:val="00A828A0"/>
    <w:rsid w:val="00A82DDB"/>
    <w:rsid w:val="00A82E3A"/>
    <w:rsid w:val="00A833C1"/>
    <w:rsid w:val="00A835AE"/>
    <w:rsid w:val="00A8373E"/>
    <w:rsid w:val="00A83C49"/>
    <w:rsid w:val="00A83D4B"/>
    <w:rsid w:val="00A84295"/>
    <w:rsid w:val="00A84427"/>
    <w:rsid w:val="00A84F58"/>
    <w:rsid w:val="00A855EA"/>
    <w:rsid w:val="00A85CD7"/>
    <w:rsid w:val="00A86812"/>
    <w:rsid w:val="00A868E8"/>
    <w:rsid w:val="00A86C97"/>
    <w:rsid w:val="00A86E10"/>
    <w:rsid w:val="00A86F2B"/>
    <w:rsid w:val="00A86FC4"/>
    <w:rsid w:val="00A871F3"/>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F73"/>
    <w:rsid w:val="00A9231A"/>
    <w:rsid w:val="00A9285F"/>
    <w:rsid w:val="00A92E8A"/>
    <w:rsid w:val="00A92FE0"/>
    <w:rsid w:val="00A93059"/>
    <w:rsid w:val="00A93185"/>
    <w:rsid w:val="00A932F3"/>
    <w:rsid w:val="00A937AC"/>
    <w:rsid w:val="00A93F8C"/>
    <w:rsid w:val="00A942F0"/>
    <w:rsid w:val="00A94303"/>
    <w:rsid w:val="00A94A56"/>
    <w:rsid w:val="00A94AC4"/>
    <w:rsid w:val="00A94BB2"/>
    <w:rsid w:val="00A94F78"/>
    <w:rsid w:val="00A94FB3"/>
    <w:rsid w:val="00A9562F"/>
    <w:rsid w:val="00A95931"/>
    <w:rsid w:val="00A95A13"/>
    <w:rsid w:val="00A95C50"/>
    <w:rsid w:val="00A95CAA"/>
    <w:rsid w:val="00A95EF2"/>
    <w:rsid w:val="00A96860"/>
    <w:rsid w:val="00A96C8C"/>
    <w:rsid w:val="00A96FD3"/>
    <w:rsid w:val="00A97DF0"/>
    <w:rsid w:val="00AA00C4"/>
    <w:rsid w:val="00AA03B1"/>
    <w:rsid w:val="00AA09BB"/>
    <w:rsid w:val="00AA1165"/>
    <w:rsid w:val="00AA122E"/>
    <w:rsid w:val="00AA1387"/>
    <w:rsid w:val="00AA1691"/>
    <w:rsid w:val="00AA16A3"/>
    <w:rsid w:val="00AA1A8F"/>
    <w:rsid w:val="00AA1F2E"/>
    <w:rsid w:val="00AA2021"/>
    <w:rsid w:val="00AA297A"/>
    <w:rsid w:val="00AA2FEF"/>
    <w:rsid w:val="00AA3721"/>
    <w:rsid w:val="00AA376C"/>
    <w:rsid w:val="00AA39A1"/>
    <w:rsid w:val="00AA3AF8"/>
    <w:rsid w:val="00AA3D5B"/>
    <w:rsid w:val="00AA3EA3"/>
    <w:rsid w:val="00AA474C"/>
    <w:rsid w:val="00AA51C3"/>
    <w:rsid w:val="00AA56C4"/>
    <w:rsid w:val="00AA5720"/>
    <w:rsid w:val="00AA6552"/>
    <w:rsid w:val="00AA683F"/>
    <w:rsid w:val="00AA6870"/>
    <w:rsid w:val="00AA693E"/>
    <w:rsid w:val="00AA6AE3"/>
    <w:rsid w:val="00AA6C4C"/>
    <w:rsid w:val="00AA7698"/>
    <w:rsid w:val="00AA7865"/>
    <w:rsid w:val="00AA7D61"/>
    <w:rsid w:val="00AA7EAD"/>
    <w:rsid w:val="00AB0256"/>
    <w:rsid w:val="00AB03C8"/>
    <w:rsid w:val="00AB080E"/>
    <w:rsid w:val="00AB0A1E"/>
    <w:rsid w:val="00AB0EE8"/>
    <w:rsid w:val="00AB10B5"/>
    <w:rsid w:val="00AB123D"/>
    <w:rsid w:val="00AB1322"/>
    <w:rsid w:val="00AB193B"/>
    <w:rsid w:val="00AB1B3A"/>
    <w:rsid w:val="00AB1BCE"/>
    <w:rsid w:val="00AB1C54"/>
    <w:rsid w:val="00AB1F47"/>
    <w:rsid w:val="00AB2A60"/>
    <w:rsid w:val="00AB2A9F"/>
    <w:rsid w:val="00AB3793"/>
    <w:rsid w:val="00AB4B22"/>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1A0"/>
    <w:rsid w:val="00AC028D"/>
    <w:rsid w:val="00AC061A"/>
    <w:rsid w:val="00AC0872"/>
    <w:rsid w:val="00AC0A89"/>
    <w:rsid w:val="00AC126F"/>
    <w:rsid w:val="00AC1B53"/>
    <w:rsid w:val="00AC1B6D"/>
    <w:rsid w:val="00AC2754"/>
    <w:rsid w:val="00AC2B0E"/>
    <w:rsid w:val="00AC2B9E"/>
    <w:rsid w:val="00AC357A"/>
    <w:rsid w:val="00AC3647"/>
    <w:rsid w:val="00AC3CB0"/>
    <w:rsid w:val="00AC3D03"/>
    <w:rsid w:val="00AC3DDF"/>
    <w:rsid w:val="00AC3E00"/>
    <w:rsid w:val="00AC41FC"/>
    <w:rsid w:val="00AC4424"/>
    <w:rsid w:val="00AC4CBC"/>
    <w:rsid w:val="00AC50CE"/>
    <w:rsid w:val="00AC5184"/>
    <w:rsid w:val="00AC5652"/>
    <w:rsid w:val="00AC5952"/>
    <w:rsid w:val="00AC6489"/>
    <w:rsid w:val="00AC6768"/>
    <w:rsid w:val="00AC6B08"/>
    <w:rsid w:val="00AC6CC2"/>
    <w:rsid w:val="00AC6E2A"/>
    <w:rsid w:val="00AC6E8B"/>
    <w:rsid w:val="00AC72B5"/>
    <w:rsid w:val="00AC7377"/>
    <w:rsid w:val="00AC7515"/>
    <w:rsid w:val="00AD0560"/>
    <w:rsid w:val="00AD1385"/>
    <w:rsid w:val="00AD1488"/>
    <w:rsid w:val="00AD18DF"/>
    <w:rsid w:val="00AD1A94"/>
    <w:rsid w:val="00AD20AA"/>
    <w:rsid w:val="00AD21C4"/>
    <w:rsid w:val="00AD27E0"/>
    <w:rsid w:val="00AD3966"/>
    <w:rsid w:val="00AD3F96"/>
    <w:rsid w:val="00AD4254"/>
    <w:rsid w:val="00AD4367"/>
    <w:rsid w:val="00AD460F"/>
    <w:rsid w:val="00AD4C7B"/>
    <w:rsid w:val="00AD5268"/>
    <w:rsid w:val="00AD569E"/>
    <w:rsid w:val="00AD57DB"/>
    <w:rsid w:val="00AD59C6"/>
    <w:rsid w:val="00AD6013"/>
    <w:rsid w:val="00AD632B"/>
    <w:rsid w:val="00AD63AB"/>
    <w:rsid w:val="00AD6710"/>
    <w:rsid w:val="00AD698B"/>
    <w:rsid w:val="00AD6D0F"/>
    <w:rsid w:val="00AD70EE"/>
    <w:rsid w:val="00AD7160"/>
    <w:rsid w:val="00AD7477"/>
    <w:rsid w:val="00AD7820"/>
    <w:rsid w:val="00AD7938"/>
    <w:rsid w:val="00AD7CCA"/>
    <w:rsid w:val="00AD7EAA"/>
    <w:rsid w:val="00AE0081"/>
    <w:rsid w:val="00AE00CF"/>
    <w:rsid w:val="00AE07C7"/>
    <w:rsid w:val="00AE0D34"/>
    <w:rsid w:val="00AE25E5"/>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4CA3"/>
    <w:rsid w:val="00AE52A5"/>
    <w:rsid w:val="00AE5837"/>
    <w:rsid w:val="00AE5E16"/>
    <w:rsid w:val="00AE5E41"/>
    <w:rsid w:val="00AE5E7B"/>
    <w:rsid w:val="00AE6002"/>
    <w:rsid w:val="00AE657E"/>
    <w:rsid w:val="00AE6957"/>
    <w:rsid w:val="00AE6BA8"/>
    <w:rsid w:val="00AE6E9D"/>
    <w:rsid w:val="00AE6F36"/>
    <w:rsid w:val="00AE72FF"/>
    <w:rsid w:val="00AE7343"/>
    <w:rsid w:val="00AE78EF"/>
    <w:rsid w:val="00AE7BF8"/>
    <w:rsid w:val="00AE7E37"/>
    <w:rsid w:val="00AF0076"/>
    <w:rsid w:val="00AF0116"/>
    <w:rsid w:val="00AF093F"/>
    <w:rsid w:val="00AF0B77"/>
    <w:rsid w:val="00AF0CC3"/>
    <w:rsid w:val="00AF0F58"/>
    <w:rsid w:val="00AF0F90"/>
    <w:rsid w:val="00AF0FAD"/>
    <w:rsid w:val="00AF1186"/>
    <w:rsid w:val="00AF1924"/>
    <w:rsid w:val="00AF199E"/>
    <w:rsid w:val="00AF1A30"/>
    <w:rsid w:val="00AF201A"/>
    <w:rsid w:val="00AF2070"/>
    <w:rsid w:val="00AF26C9"/>
    <w:rsid w:val="00AF2876"/>
    <w:rsid w:val="00AF2EF8"/>
    <w:rsid w:val="00AF2F93"/>
    <w:rsid w:val="00AF35F6"/>
    <w:rsid w:val="00AF3898"/>
    <w:rsid w:val="00AF38EC"/>
    <w:rsid w:val="00AF3D00"/>
    <w:rsid w:val="00AF416C"/>
    <w:rsid w:val="00AF4459"/>
    <w:rsid w:val="00AF46A8"/>
    <w:rsid w:val="00AF4A18"/>
    <w:rsid w:val="00AF4A35"/>
    <w:rsid w:val="00AF4ED6"/>
    <w:rsid w:val="00AF4F10"/>
    <w:rsid w:val="00AF52AD"/>
    <w:rsid w:val="00AF5571"/>
    <w:rsid w:val="00AF56F4"/>
    <w:rsid w:val="00AF5757"/>
    <w:rsid w:val="00AF5956"/>
    <w:rsid w:val="00AF5C27"/>
    <w:rsid w:val="00AF6061"/>
    <w:rsid w:val="00AF61FA"/>
    <w:rsid w:val="00AF62BA"/>
    <w:rsid w:val="00AF6301"/>
    <w:rsid w:val="00AF63C6"/>
    <w:rsid w:val="00AF64E5"/>
    <w:rsid w:val="00AF66C3"/>
    <w:rsid w:val="00AF6736"/>
    <w:rsid w:val="00AF681B"/>
    <w:rsid w:val="00AF712A"/>
    <w:rsid w:val="00AF730B"/>
    <w:rsid w:val="00AF7349"/>
    <w:rsid w:val="00AF7625"/>
    <w:rsid w:val="00AF7C4C"/>
    <w:rsid w:val="00AF7F91"/>
    <w:rsid w:val="00B00335"/>
    <w:rsid w:val="00B00384"/>
    <w:rsid w:val="00B0054A"/>
    <w:rsid w:val="00B00AE9"/>
    <w:rsid w:val="00B00B39"/>
    <w:rsid w:val="00B00B42"/>
    <w:rsid w:val="00B01417"/>
    <w:rsid w:val="00B01989"/>
    <w:rsid w:val="00B01F4D"/>
    <w:rsid w:val="00B02062"/>
    <w:rsid w:val="00B02192"/>
    <w:rsid w:val="00B0266C"/>
    <w:rsid w:val="00B02702"/>
    <w:rsid w:val="00B02A84"/>
    <w:rsid w:val="00B02CAD"/>
    <w:rsid w:val="00B0314E"/>
    <w:rsid w:val="00B032DC"/>
    <w:rsid w:val="00B039F6"/>
    <w:rsid w:val="00B03C09"/>
    <w:rsid w:val="00B041B5"/>
    <w:rsid w:val="00B04979"/>
    <w:rsid w:val="00B04F7F"/>
    <w:rsid w:val="00B054BE"/>
    <w:rsid w:val="00B05932"/>
    <w:rsid w:val="00B05BF9"/>
    <w:rsid w:val="00B05D9B"/>
    <w:rsid w:val="00B060D2"/>
    <w:rsid w:val="00B060F3"/>
    <w:rsid w:val="00B06182"/>
    <w:rsid w:val="00B06285"/>
    <w:rsid w:val="00B0630E"/>
    <w:rsid w:val="00B064CD"/>
    <w:rsid w:val="00B0686A"/>
    <w:rsid w:val="00B06A35"/>
    <w:rsid w:val="00B071FF"/>
    <w:rsid w:val="00B0759E"/>
    <w:rsid w:val="00B075C8"/>
    <w:rsid w:val="00B076F3"/>
    <w:rsid w:val="00B078B6"/>
    <w:rsid w:val="00B07D62"/>
    <w:rsid w:val="00B10014"/>
    <w:rsid w:val="00B100A1"/>
    <w:rsid w:val="00B10416"/>
    <w:rsid w:val="00B10437"/>
    <w:rsid w:val="00B10820"/>
    <w:rsid w:val="00B10E6C"/>
    <w:rsid w:val="00B113BB"/>
    <w:rsid w:val="00B11A94"/>
    <w:rsid w:val="00B11E28"/>
    <w:rsid w:val="00B12006"/>
    <w:rsid w:val="00B1209D"/>
    <w:rsid w:val="00B124D4"/>
    <w:rsid w:val="00B12D59"/>
    <w:rsid w:val="00B12F2E"/>
    <w:rsid w:val="00B13709"/>
    <w:rsid w:val="00B137C0"/>
    <w:rsid w:val="00B13871"/>
    <w:rsid w:val="00B1410D"/>
    <w:rsid w:val="00B141B3"/>
    <w:rsid w:val="00B14598"/>
    <w:rsid w:val="00B148A7"/>
    <w:rsid w:val="00B14A3D"/>
    <w:rsid w:val="00B14A6C"/>
    <w:rsid w:val="00B14E3D"/>
    <w:rsid w:val="00B15020"/>
    <w:rsid w:val="00B1508D"/>
    <w:rsid w:val="00B156E8"/>
    <w:rsid w:val="00B1599E"/>
    <w:rsid w:val="00B16D79"/>
    <w:rsid w:val="00B17161"/>
    <w:rsid w:val="00B17456"/>
    <w:rsid w:val="00B17906"/>
    <w:rsid w:val="00B17F92"/>
    <w:rsid w:val="00B17FC9"/>
    <w:rsid w:val="00B200C5"/>
    <w:rsid w:val="00B200E9"/>
    <w:rsid w:val="00B20154"/>
    <w:rsid w:val="00B203EA"/>
    <w:rsid w:val="00B2045A"/>
    <w:rsid w:val="00B20DF3"/>
    <w:rsid w:val="00B210A2"/>
    <w:rsid w:val="00B21106"/>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BB6"/>
    <w:rsid w:val="00B26D1B"/>
    <w:rsid w:val="00B27479"/>
    <w:rsid w:val="00B274B5"/>
    <w:rsid w:val="00B27F62"/>
    <w:rsid w:val="00B3012E"/>
    <w:rsid w:val="00B3035E"/>
    <w:rsid w:val="00B304DE"/>
    <w:rsid w:val="00B305C9"/>
    <w:rsid w:val="00B30686"/>
    <w:rsid w:val="00B30765"/>
    <w:rsid w:val="00B30B4B"/>
    <w:rsid w:val="00B30C0F"/>
    <w:rsid w:val="00B30D0E"/>
    <w:rsid w:val="00B30EE5"/>
    <w:rsid w:val="00B31183"/>
    <w:rsid w:val="00B315B5"/>
    <w:rsid w:val="00B31C33"/>
    <w:rsid w:val="00B31D66"/>
    <w:rsid w:val="00B321DD"/>
    <w:rsid w:val="00B326A1"/>
    <w:rsid w:val="00B335F7"/>
    <w:rsid w:val="00B33BD7"/>
    <w:rsid w:val="00B33E06"/>
    <w:rsid w:val="00B33ECB"/>
    <w:rsid w:val="00B341A9"/>
    <w:rsid w:val="00B34E93"/>
    <w:rsid w:val="00B351D7"/>
    <w:rsid w:val="00B35A51"/>
    <w:rsid w:val="00B360BD"/>
    <w:rsid w:val="00B36114"/>
    <w:rsid w:val="00B361E9"/>
    <w:rsid w:val="00B3642C"/>
    <w:rsid w:val="00B367B6"/>
    <w:rsid w:val="00B36DB3"/>
    <w:rsid w:val="00B36DFB"/>
    <w:rsid w:val="00B36F9A"/>
    <w:rsid w:val="00B37053"/>
    <w:rsid w:val="00B3710E"/>
    <w:rsid w:val="00B37957"/>
    <w:rsid w:val="00B37B49"/>
    <w:rsid w:val="00B40475"/>
    <w:rsid w:val="00B40AA5"/>
    <w:rsid w:val="00B40FC3"/>
    <w:rsid w:val="00B41001"/>
    <w:rsid w:val="00B41083"/>
    <w:rsid w:val="00B41353"/>
    <w:rsid w:val="00B415B1"/>
    <w:rsid w:val="00B416FA"/>
    <w:rsid w:val="00B41741"/>
    <w:rsid w:val="00B41F6F"/>
    <w:rsid w:val="00B421B1"/>
    <w:rsid w:val="00B422A4"/>
    <w:rsid w:val="00B42457"/>
    <w:rsid w:val="00B42461"/>
    <w:rsid w:val="00B4246F"/>
    <w:rsid w:val="00B428D3"/>
    <w:rsid w:val="00B43560"/>
    <w:rsid w:val="00B436AF"/>
    <w:rsid w:val="00B43B98"/>
    <w:rsid w:val="00B4429C"/>
    <w:rsid w:val="00B445EF"/>
    <w:rsid w:val="00B44617"/>
    <w:rsid w:val="00B446CD"/>
    <w:rsid w:val="00B4483A"/>
    <w:rsid w:val="00B4543D"/>
    <w:rsid w:val="00B4571D"/>
    <w:rsid w:val="00B45D2B"/>
    <w:rsid w:val="00B45E0D"/>
    <w:rsid w:val="00B46AB4"/>
    <w:rsid w:val="00B46F9C"/>
    <w:rsid w:val="00B4785A"/>
    <w:rsid w:val="00B47B61"/>
    <w:rsid w:val="00B47E4B"/>
    <w:rsid w:val="00B47F74"/>
    <w:rsid w:val="00B5023F"/>
    <w:rsid w:val="00B50538"/>
    <w:rsid w:val="00B50AA2"/>
    <w:rsid w:val="00B5136C"/>
    <w:rsid w:val="00B51422"/>
    <w:rsid w:val="00B517FF"/>
    <w:rsid w:val="00B51AFA"/>
    <w:rsid w:val="00B52B44"/>
    <w:rsid w:val="00B5349A"/>
    <w:rsid w:val="00B5360D"/>
    <w:rsid w:val="00B53754"/>
    <w:rsid w:val="00B5390A"/>
    <w:rsid w:val="00B53E97"/>
    <w:rsid w:val="00B54016"/>
    <w:rsid w:val="00B540F1"/>
    <w:rsid w:val="00B5422D"/>
    <w:rsid w:val="00B54631"/>
    <w:rsid w:val="00B54788"/>
    <w:rsid w:val="00B5508A"/>
    <w:rsid w:val="00B55403"/>
    <w:rsid w:val="00B55455"/>
    <w:rsid w:val="00B5575F"/>
    <w:rsid w:val="00B566B3"/>
    <w:rsid w:val="00B57AC5"/>
    <w:rsid w:val="00B57EB2"/>
    <w:rsid w:val="00B6045F"/>
    <w:rsid w:val="00B607BD"/>
    <w:rsid w:val="00B61490"/>
    <w:rsid w:val="00B617D9"/>
    <w:rsid w:val="00B61D87"/>
    <w:rsid w:val="00B61E08"/>
    <w:rsid w:val="00B61F99"/>
    <w:rsid w:val="00B61FC8"/>
    <w:rsid w:val="00B62445"/>
    <w:rsid w:val="00B624E2"/>
    <w:rsid w:val="00B62EA0"/>
    <w:rsid w:val="00B63138"/>
    <w:rsid w:val="00B634C2"/>
    <w:rsid w:val="00B634E2"/>
    <w:rsid w:val="00B63607"/>
    <w:rsid w:val="00B638F5"/>
    <w:rsid w:val="00B639F5"/>
    <w:rsid w:val="00B63A27"/>
    <w:rsid w:val="00B63D99"/>
    <w:rsid w:val="00B642BD"/>
    <w:rsid w:val="00B644D5"/>
    <w:rsid w:val="00B64C20"/>
    <w:rsid w:val="00B65113"/>
    <w:rsid w:val="00B654EE"/>
    <w:rsid w:val="00B656AB"/>
    <w:rsid w:val="00B65CDD"/>
    <w:rsid w:val="00B65F25"/>
    <w:rsid w:val="00B66255"/>
    <w:rsid w:val="00B66554"/>
    <w:rsid w:val="00B66D16"/>
    <w:rsid w:val="00B66D98"/>
    <w:rsid w:val="00B67427"/>
    <w:rsid w:val="00B67639"/>
    <w:rsid w:val="00B67B9B"/>
    <w:rsid w:val="00B67DF7"/>
    <w:rsid w:val="00B70010"/>
    <w:rsid w:val="00B708B1"/>
    <w:rsid w:val="00B70BE6"/>
    <w:rsid w:val="00B70E0C"/>
    <w:rsid w:val="00B70EB3"/>
    <w:rsid w:val="00B714BE"/>
    <w:rsid w:val="00B719EB"/>
    <w:rsid w:val="00B71E11"/>
    <w:rsid w:val="00B720C8"/>
    <w:rsid w:val="00B72A99"/>
    <w:rsid w:val="00B735F3"/>
    <w:rsid w:val="00B73905"/>
    <w:rsid w:val="00B73A4C"/>
    <w:rsid w:val="00B73A99"/>
    <w:rsid w:val="00B74279"/>
    <w:rsid w:val="00B7427D"/>
    <w:rsid w:val="00B74808"/>
    <w:rsid w:val="00B7599A"/>
    <w:rsid w:val="00B75CE2"/>
    <w:rsid w:val="00B75F9B"/>
    <w:rsid w:val="00B762F1"/>
    <w:rsid w:val="00B7669C"/>
    <w:rsid w:val="00B76E4C"/>
    <w:rsid w:val="00B77357"/>
    <w:rsid w:val="00B80086"/>
    <w:rsid w:val="00B806E2"/>
    <w:rsid w:val="00B80787"/>
    <w:rsid w:val="00B807D9"/>
    <w:rsid w:val="00B807F6"/>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C3E"/>
    <w:rsid w:val="00B84DE6"/>
    <w:rsid w:val="00B85656"/>
    <w:rsid w:val="00B85843"/>
    <w:rsid w:val="00B85AC2"/>
    <w:rsid w:val="00B85E5C"/>
    <w:rsid w:val="00B85EC8"/>
    <w:rsid w:val="00B85FB5"/>
    <w:rsid w:val="00B86677"/>
    <w:rsid w:val="00B86796"/>
    <w:rsid w:val="00B867FE"/>
    <w:rsid w:val="00B868AB"/>
    <w:rsid w:val="00B86922"/>
    <w:rsid w:val="00B86C0F"/>
    <w:rsid w:val="00B87267"/>
    <w:rsid w:val="00B876A7"/>
    <w:rsid w:val="00B87796"/>
    <w:rsid w:val="00B878CA"/>
    <w:rsid w:val="00B87923"/>
    <w:rsid w:val="00B87BB2"/>
    <w:rsid w:val="00B90838"/>
    <w:rsid w:val="00B908C5"/>
    <w:rsid w:val="00B909A9"/>
    <w:rsid w:val="00B910C8"/>
    <w:rsid w:val="00B917B5"/>
    <w:rsid w:val="00B917D9"/>
    <w:rsid w:val="00B91D48"/>
    <w:rsid w:val="00B9203C"/>
    <w:rsid w:val="00B92424"/>
    <w:rsid w:val="00B92C71"/>
    <w:rsid w:val="00B93009"/>
    <w:rsid w:val="00B93D1B"/>
    <w:rsid w:val="00B93E73"/>
    <w:rsid w:val="00B93F2F"/>
    <w:rsid w:val="00B94512"/>
    <w:rsid w:val="00B945F1"/>
    <w:rsid w:val="00B9467B"/>
    <w:rsid w:val="00B946E2"/>
    <w:rsid w:val="00B946F4"/>
    <w:rsid w:val="00B94A84"/>
    <w:rsid w:val="00B9526E"/>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DA"/>
    <w:rsid w:val="00BA09EE"/>
    <w:rsid w:val="00BA116E"/>
    <w:rsid w:val="00BA16CE"/>
    <w:rsid w:val="00BA189E"/>
    <w:rsid w:val="00BA1992"/>
    <w:rsid w:val="00BA19D0"/>
    <w:rsid w:val="00BA1C70"/>
    <w:rsid w:val="00BA1EC0"/>
    <w:rsid w:val="00BA28D6"/>
    <w:rsid w:val="00BA2CEF"/>
    <w:rsid w:val="00BA2DAF"/>
    <w:rsid w:val="00BA2EC9"/>
    <w:rsid w:val="00BA306A"/>
    <w:rsid w:val="00BA316F"/>
    <w:rsid w:val="00BA3587"/>
    <w:rsid w:val="00BA37D1"/>
    <w:rsid w:val="00BA3BAA"/>
    <w:rsid w:val="00BA3C20"/>
    <w:rsid w:val="00BA4381"/>
    <w:rsid w:val="00BA43E6"/>
    <w:rsid w:val="00BA4778"/>
    <w:rsid w:val="00BA4D09"/>
    <w:rsid w:val="00BA5478"/>
    <w:rsid w:val="00BA55AF"/>
    <w:rsid w:val="00BA5747"/>
    <w:rsid w:val="00BA5900"/>
    <w:rsid w:val="00BA5AB9"/>
    <w:rsid w:val="00BA5AC7"/>
    <w:rsid w:val="00BA5AD7"/>
    <w:rsid w:val="00BA5BDE"/>
    <w:rsid w:val="00BA5E54"/>
    <w:rsid w:val="00BA5F74"/>
    <w:rsid w:val="00BA5F80"/>
    <w:rsid w:val="00BA5FDA"/>
    <w:rsid w:val="00BA6281"/>
    <w:rsid w:val="00BA65F6"/>
    <w:rsid w:val="00BA681C"/>
    <w:rsid w:val="00BA6B2E"/>
    <w:rsid w:val="00BA6C62"/>
    <w:rsid w:val="00BA6F78"/>
    <w:rsid w:val="00BB0612"/>
    <w:rsid w:val="00BB0F98"/>
    <w:rsid w:val="00BB1172"/>
    <w:rsid w:val="00BB1175"/>
    <w:rsid w:val="00BB1273"/>
    <w:rsid w:val="00BB13DD"/>
    <w:rsid w:val="00BB1919"/>
    <w:rsid w:val="00BB2D47"/>
    <w:rsid w:val="00BB34A8"/>
    <w:rsid w:val="00BB3710"/>
    <w:rsid w:val="00BB37D8"/>
    <w:rsid w:val="00BB3804"/>
    <w:rsid w:val="00BB3912"/>
    <w:rsid w:val="00BB3AFE"/>
    <w:rsid w:val="00BB3E4B"/>
    <w:rsid w:val="00BB3F06"/>
    <w:rsid w:val="00BB41ED"/>
    <w:rsid w:val="00BB4396"/>
    <w:rsid w:val="00BB44EA"/>
    <w:rsid w:val="00BB477F"/>
    <w:rsid w:val="00BB4B62"/>
    <w:rsid w:val="00BB4CA8"/>
    <w:rsid w:val="00BB51DC"/>
    <w:rsid w:val="00BB5268"/>
    <w:rsid w:val="00BB52B9"/>
    <w:rsid w:val="00BB546B"/>
    <w:rsid w:val="00BB583C"/>
    <w:rsid w:val="00BB588D"/>
    <w:rsid w:val="00BB5A9B"/>
    <w:rsid w:val="00BB6460"/>
    <w:rsid w:val="00BB65AC"/>
    <w:rsid w:val="00BB6883"/>
    <w:rsid w:val="00BB6B59"/>
    <w:rsid w:val="00BB6ED0"/>
    <w:rsid w:val="00BB6EEE"/>
    <w:rsid w:val="00BB7824"/>
    <w:rsid w:val="00BB7A30"/>
    <w:rsid w:val="00BB7CA2"/>
    <w:rsid w:val="00BB7F78"/>
    <w:rsid w:val="00BB7FD5"/>
    <w:rsid w:val="00BC0024"/>
    <w:rsid w:val="00BC05CB"/>
    <w:rsid w:val="00BC0C4E"/>
    <w:rsid w:val="00BC2494"/>
    <w:rsid w:val="00BC2A3B"/>
    <w:rsid w:val="00BC32AA"/>
    <w:rsid w:val="00BC32D7"/>
    <w:rsid w:val="00BC3648"/>
    <w:rsid w:val="00BC36DB"/>
    <w:rsid w:val="00BC3739"/>
    <w:rsid w:val="00BC3C42"/>
    <w:rsid w:val="00BC3E6D"/>
    <w:rsid w:val="00BC3EF6"/>
    <w:rsid w:val="00BC43A4"/>
    <w:rsid w:val="00BC47E2"/>
    <w:rsid w:val="00BC4C01"/>
    <w:rsid w:val="00BC4D85"/>
    <w:rsid w:val="00BC52D3"/>
    <w:rsid w:val="00BC58B1"/>
    <w:rsid w:val="00BC590F"/>
    <w:rsid w:val="00BC6131"/>
    <w:rsid w:val="00BC651C"/>
    <w:rsid w:val="00BC6BD7"/>
    <w:rsid w:val="00BC6D03"/>
    <w:rsid w:val="00BC6EC9"/>
    <w:rsid w:val="00BC6F5E"/>
    <w:rsid w:val="00BC7069"/>
    <w:rsid w:val="00BC71F3"/>
    <w:rsid w:val="00BC7960"/>
    <w:rsid w:val="00BC7C2C"/>
    <w:rsid w:val="00BD0150"/>
    <w:rsid w:val="00BD029A"/>
    <w:rsid w:val="00BD04F6"/>
    <w:rsid w:val="00BD0638"/>
    <w:rsid w:val="00BD0707"/>
    <w:rsid w:val="00BD0845"/>
    <w:rsid w:val="00BD0CDE"/>
    <w:rsid w:val="00BD0E1E"/>
    <w:rsid w:val="00BD10EB"/>
    <w:rsid w:val="00BD167A"/>
    <w:rsid w:val="00BD1730"/>
    <w:rsid w:val="00BD1A31"/>
    <w:rsid w:val="00BD1BC3"/>
    <w:rsid w:val="00BD1C87"/>
    <w:rsid w:val="00BD2186"/>
    <w:rsid w:val="00BD24E3"/>
    <w:rsid w:val="00BD321B"/>
    <w:rsid w:val="00BD3266"/>
    <w:rsid w:val="00BD3268"/>
    <w:rsid w:val="00BD34CB"/>
    <w:rsid w:val="00BD3583"/>
    <w:rsid w:val="00BD3897"/>
    <w:rsid w:val="00BD3993"/>
    <w:rsid w:val="00BD4197"/>
    <w:rsid w:val="00BD4399"/>
    <w:rsid w:val="00BD46E7"/>
    <w:rsid w:val="00BD4DEA"/>
    <w:rsid w:val="00BD51D8"/>
    <w:rsid w:val="00BD5293"/>
    <w:rsid w:val="00BD5313"/>
    <w:rsid w:val="00BD58AD"/>
    <w:rsid w:val="00BD6085"/>
    <w:rsid w:val="00BD65D1"/>
    <w:rsid w:val="00BD68DC"/>
    <w:rsid w:val="00BD6D73"/>
    <w:rsid w:val="00BD7264"/>
    <w:rsid w:val="00BD7994"/>
    <w:rsid w:val="00BD79C2"/>
    <w:rsid w:val="00BD7B12"/>
    <w:rsid w:val="00BD7F4E"/>
    <w:rsid w:val="00BE030F"/>
    <w:rsid w:val="00BE08B6"/>
    <w:rsid w:val="00BE13AF"/>
    <w:rsid w:val="00BE149F"/>
    <w:rsid w:val="00BE1655"/>
    <w:rsid w:val="00BE1A51"/>
    <w:rsid w:val="00BE21BC"/>
    <w:rsid w:val="00BE22BF"/>
    <w:rsid w:val="00BE2534"/>
    <w:rsid w:val="00BE254A"/>
    <w:rsid w:val="00BE2FE1"/>
    <w:rsid w:val="00BE328F"/>
    <w:rsid w:val="00BE3472"/>
    <w:rsid w:val="00BE380D"/>
    <w:rsid w:val="00BE3A92"/>
    <w:rsid w:val="00BE41AA"/>
    <w:rsid w:val="00BE45A1"/>
    <w:rsid w:val="00BE465A"/>
    <w:rsid w:val="00BE5A3C"/>
    <w:rsid w:val="00BE6573"/>
    <w:rsid w:val="00BE67A6"/>
    <w:rsid w:val="00BE688E"/>
    <w:rsid w:val="00BE6A86"/>
    <w:rsid w:val="00BE6EFD"/>
    <w:rsid w:val="00BE702C"/>
    <w:rsid w:val="00BE78A5"/>
    <w:rsid w:val="00BE79C0"/>
    <w:rsid w:val="00BE7BAC"/>
    <w:rsid w:val="00BE7E13"/>
    <w:rsid w:val="00BE7E88"/>
    <w:rsid w:val="00BE7EC0"/>
    <w:rsid w:val="00BF051B"/>
    <w:rsid w:val="00BF0A33"/>
    <w:rsid w:val="00BF0C8B"/>
    <w:rsid w:val="00BF0D30"/>
    <w:rsid w:val="00BF0FF1"/>
    <w:rsid w:val="00BF10F1"/>
    <w:rsid w:val="00BF1D47"/>
    <w:rsid w:val="00BF1FB9"/>
    <w:rsid w:val="00BF2551"/>
    <w:rsid w:val="00BF2BDE"/>
    <w:rsid w:val="00BF2E97"/>
    <w:rsid w:val="00BF3140"/>
    <w:rsid w:val="00BF3D03"/>
    <w:rsid w:val="00BF4364"/>
    <w:rsid w:val="00BF4766"/>
    <w:rsid w:val="00BF5259"/>
    <w:rsid w:val="00BF5B3F"/>
    <w:rsid w:val="00BF5BA3"/>
    <w:rsid w:val="00BF5BE4"/>
    <w:rsid w:val="00BF66DA"/>
    <w:rsid w:val="00BF66E9"/>
    <w:rsid w:val="00BF6A63"/>
    <w:rsid w:val="00BF6DAD"/>
    <w:rsid w:val="00BF6E77"/>
    <w:rsid w:val="00BF756A"/>
    <w:rsid w:val="00BF7A0E"/>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852"/>
    <w:rsid w:val="00C02F75"/>
    <w:rsid w:val="00C034CD"/>
    <w:rsid w:val="00C03542"/>
    <w:rsid w:val="00C03992"/>
    <w:rsid w:val="00C03C16"/>
    <w:rsid w:val="00C04279"/>
    <w:rsid w:val="00C04651"/>
    <w:rsid w:val="00C04E2C"/>
    <w:rsid w:val="00C04FE7"/>
    <w:rsid w:val="00C054D4"/>
    <w:rsid w:val="00C057FE"/>
    <w:rsid w:val="00C05F52"/>
    <w:rsid w:val="00C06004"/>
    <w:rsid w:val="00C060A4"/>
    <w:rsid w:val="00C06204"/>
    <w:rsid w:val="00C06279"/>
    <w:rsid w:val="00C068C2"/>
    <w:rsid w:val="00C07336"/>
    <w:rsid w:val="00C07442"/>
    <w:rsid w:val="00C07A87"/>
    <w:rsid w:val="00C07C4B"/>
    <w:rsid w:val="00C07CB1"/>
    <w:rsid w:val="00C1075E"/>
    <w:rsid w:val="00C10886"/>
    <w:rsid w:val="00C10914"/>
    <w:rsid w:val="00C118B6"/>
    <w:rsid w:val="00C118E3"/>
    <w:rsid w:val="00C11A68"/>
    <w:rsid w:val="00C11A94"/>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0D"/>
    <w:rsid w:val="00C1584B"/>
    <w:rsid w:val="00C15981"/>
    <w:rsid w:val="00C159DE"/>
    <w:rsid w:val="00C15B4C"/>
    <w:rsid w:val="00C15BE4"/>
    <w:rsid w:val="00C15E51"/>
    <w:rsid w:val="00C15EE0"/>
    <w:rsid w:val="00C161C8"/>
    <w:rsid w:val="00C16622"/>
    <w:rsid w:val="00C16A4F"/>
    <w:rsid w:val="00C16F58"/>
    <w:rsid w:val="00C16FAC"/>
    <w:rsid w:val="00C17671"/>
    <w:rsid w:val="00C179BE"/>
    <w:rsid w:val="00C17E4C"/>
    <w:rsid w:val="00C20318"/>
    <w:rsid w:val="00C20DAC"/>
    <w:rsid w:val="00C20F28"/>
    <w:rsid w:val="00C20FDC"/>
    <w:rsid w:val="00C21202"/>
    <w:rsid w:val="00C215D6"/>
    <w:rsid w:val="00C21688"/>
    <w:rsid w:val="00C22D00"/>
    <w:rsid w:val="00C22DC7"/>
    <w:rsid w:val="00C22E51"/>
    <w:rsid w:val="00C22F0E"/>
    <w:rsid w:val="00C23177"/>
    <w:rsid w:val="00C235AF"/>
    <w:rsid w:val="00C23C78"/>
    <w:rsid w:val="00C23D40"/>
    <w:rsid w:val="00C23E81"/>
    <w:rsid w:val="00C23EE3"/>
    <w:rsid w:val="00C242DB"/>
    <w:rsid w:val="00C244F6"/>
    <w:rsid w:val="00C247CC"/>
    <w:rsid w:val="00C248C2"/>
    <w:rsid w:val="00C24AC5"/>
    <w:rsid w:val="00C24CAD"/>
    <w:rsid w:val="00C24EE9"/>
    <w:rsid w:val="00C25617"/>
    <w:rsid w:val="00C2575C"/>
    <w:rsid w:val="00C259FF"/>
    <w:rsid w:val="00C25C7B"/>
    <w:rsid w:val="00C25CE1"/>
    <w:rsid w:val="00C25D0E"/>
    <w:rsid w:val="00C25FED"/>
    <w:rsid w:val="00C26122"/>
    <w:rsid w:val="00C27AE2"/>
    <w:rsid w:val="00C27D6B"/>
    <w:rsid w:val="00C27D9B"/>
    <w:rsid w:val="00C3005E"/>
    <w:rsid w:val="00C300E7"/>
    <w:rsid w:val="00C30516"/>
    <w:rsid w:val="00C30776"/>
    <w:rsid w:val="00C30D94"/>
    <w:rsid w:val="00C30EA1"/>
    <w:rsid w:val="00C30FF8"/>
    <w:rsid w:val="00C31067"/>
    <w:rsid w:val="00C3111A"/>
    <w:rsid w:val="00C31123"/>
    <w:rsid w:val="00C31129"/>
    <w:rsid w:val="00C313DA"/>
    <w:rsid w:val="00C31AA2"/>
    <w:rsid w:val="00C31CA4"/>
    <w:rsid w:val="00C3201A"/>
    <w:rsid w:val="00C327DA"/>
    <w:rsid w:val="00C32805"/>
    <w:rsid w:val="00C32BCD"/>
    <w:rsid w:val="00C32FFB"/>
    <w:rsid w:val="00C333EE"/>
    <w:rsid w:val="00C334BE"/>
    <w:rsid w:val="00C33E8B"/>
    <w:rsid w:val="00C34168"/>
    <w:rsid w:val="00C341D0"/>
    <w:rsid w:val="00C34308"/>
    <w:rsid w:val="00C34E55"/>
    <w:rsid w:val="00C350D7"/>
    <w:rsid w:val="00C351EB"/>
    <w:rsid w:val="00C35A80"/>
    <w:rsid w:val="00C35A8C"/>
    <w:rsid w:val="00C35B31"/>
    <w:rsid w:val="00C3608A"/>
    <w:rsid w:val="00C3671C"/>
    <w:rsid w:val="00C36A80"/>
    <w:rsid w:val="00C36FCC"/>
    <w:rsid w:val="00C376BF"/>
    <w:rsid w:val="00C376D3"/>
    <w:rsid w:val="00C37CAC"/>
    <w:rsid w:val="00C37D04"/>
    <w:rsid w:val="00C40355"/>
    <w:rsid w:val="00C40786"/>
    <w:rsid w:val="00C407C9"/>
    <w:rsid w:val="00C40935"/>
    <w:rsid w:val="00C4099B"/>
    <w:rsid w:val="00C40AC2"/>
    <w:rsid w:val="00C40D0C"/>
    <w:rsid w:val="00C41503"/>
    <w:rsid w:val="00C419CE"/>
    <w:rsid w:val="00C41DB2"/>
    <w:rsid w:val="00C420EE"/>
    <w:rsid w:val="00C42CFB"/>
    <w:rsid w:val="00C42DA9"/>
    <w:rsid w:val="00C431C6"/>
    <w:rsid w:val="00C432C5"/>
    <w:rsid w:val="00C43789"/>
    <w:rsid w:val="00C4397A"/>
    <w:rsid w:val="00C443A6"/>
    <w:rsid w:val="00C4479C"/>
    <w:rsid w:val="00C447F4"/>
    <w:rsid w:val="00C44C53"/>
    <w:rsid w:val="00C44CFB"/>
    <w:rsid w:val="00C4510B"/>
    <w:rsid w:val="00C456E5"/>
    <w:rsid w:val="00C46FDC"/>
    <w:rsid w:val="00C4711E"/>
    <w:rsid w:val="00C4726A"/>
    <w:rsid w:val="00C4755D"/>
    <w:rsid w:val="00C47900"/>
    <w:rsid w:val="00C47AB4"/>
    <w:rsid w:val="00C47E32"/>
    <w:rsid w:val="00C50DEA"/>
    <w:rsid w:val="00C50EB6"/>
    <w:rsid w:val="00C5118F"/>
    <w:rsid w:val="00C5190E"/>
    <w:rsid w:val="00C519CD"/>
    <w:rsid w:val="00C51FF0"/>
    <w:rsid w:val="00C523B7"/>
    <w:rsid w:val="00C52604"/>
    <w:rsid w:val="00C532A3"/>
    <w:rsid w:val="00C53420"/>
    <w:rsid w:val="00C53591"/>
    <w:rsid w:val="00C541A1"/>
    <w:rsid w:val="00C54486"/>
    <w:rsid w:val="00C5463B"/>
    <w:rsid w:val="00C54711"/>
    <w:rsid w:val="00C54FF2"/>
    <w:rsid w:val="00C555CD"/>
    <w:rsid w:val="00C55623"/>
    <w:rsid w:val="00C55F30"/>
    <w:rsid w:val="00C56957"/>
    <w:rsid w:val="00C56E7D"/>
    <w:rsid w:val="00C57217"/>
    <w:rsid w:val="00C5726C"/>
    <w:rsid w:val="00C57520"/>
    <w:rsid w:val="00C577A1"/>
    <w:rsid w:val="00C57F9B"/>
    <w:rsid w:val="00C60203"/>
    <w:rsid w:val="00C6026A"/>
    <w:rsid w:val="00C6055F"/>
    <w:rsid w:val="00C607AC"/>
    <w:rsid w:val="00C607BE"/>
    <w:rsid w:val="00C60D95"/>
    <w:rsid w:val="00C60FC8"/>
    <w:rsid w:val="00C61418"/>
    <w:rsid w:val="00C61841"/>
    <w:rsid w:val="00C61BA3"/>
    <w:rsid w:val="00C61BCD"/>
    <w:rsid w:val="00C622EC"/>
    <w:rsid w:val="00C62B66"/>
    <w:rsid w:val="00C62F50"/>
    <w:rsid w:val="00C6317C"/>
    <w:rsid w:val="00C638B0"/>
    <w:rsid w:val="00C63EA7"/>
    <w:rsid w:val="00C63F79"/>
    <w:rsid w:val="00C64069"/>
    <w:rsid w:val="00C6448B"/>
    <w:rsid w:val="00C64958"/>
    <w:rsid w:val="00C64CFA"/>
    <w:rsid w:val="00C64E6B"/>
    <w:rsid w:val="00C651E5"/>
    <w:rsid w:val="00C65FA3"/>
    <w:rsid w:val="00C6605B"/>
    <w:rsid w:val="00C66DC2"/>
    <w:rsid w:val="00C66F13"/>
    <w:rsid w:val="00C672B8"/>
    <w:rsid w:val="00C675F0"/>
    <w:rsid w:val="00C67749"/>
    <w:rsid w:val="00C677A7"/>
    <w:rsid w:val="00C6794E"/>
    <w:rsid w:val="00C67E63"/>
    <w:rsid w:val="00C70278"/>
    <w:rsid w:val="00C704AC"/>
    <w:rsid w:val="00C70702"/>
    <w:rsid w:val="00C708EB"/>
    <w:rsid w:val="00C70AA7"/>
    <w:rsid w:val="00C711C6"/>
    <w:rsid w:val="00C714B0"/>
    <w:rsid w:val="00C71C8C"/>
    <w:rsid w:val="00C71E36"/>
    <w:rsid w:val="00C71EED"/>
    <w:rsid w:val="00C72051"/>
    <w:rsid w:val="00C727A6"/>
    <w:rsid w:val="00C728AF"/>
    <w:rsid w:val="00C72B93"/>
    <w:rsid w:val="00C72DC7"/>
    <w:rsid w:val="00C733E9"/>
    <w:rsid w:val="00C734BD"/>
    <w:rsid w:val="00C73752"/>
    <w:rsid w:val="00C7399E"/>
    <w:rsid w:val="00C7444C"/>
    <w:rsid w:val="00C7464C"/>
    <w:rsid w:val="00C74AAB"/>
    <w:rsid w:val="00C74F3D"/>
    <w:rsid w:val="00C75314"/>
    <w:rsid w:val="00C757A2"/>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DFB"/>
    <w:rsid w:val="00C82E1E"/>
    <w:rsid w:val="00C834CA"/>
    <w:rsid w:val="00C837AF"/>
    <w:rsid w:val="00C83A87"/>
    <w:rsid w:val="00C842B1"/>
    <w:rsid w:val="00C8448B"/>
    <w:rsid w:val="00C84B7D"/>
    <w:rsid w:val="00C84D87"/>
    <w:rsid w:val="00C84F5C"/>
    <w:rsid w:val="00C85166"/>
    <w:rsid w:val="00C857C9"/>
    <w:rsid w:val="00C85AB1"/>
    <w:rsid w:val="00C85B7F"/>
    <w:rsid w:val="00C85BD7"/>
    <w:rsid w:val="00C86681"/>
    <w:rsid w:val="00C86B32"/>
    <w:rsid w:val="00C87018"/>
    <w:rsid w:val="00C8713D"/>
    <w:rsid w:val="00C87568"/>
    <w:rsid w:val="00C87902"/>
    <w:rsid w:val="00C87B44"/>
    <w:rsid w:val="00C87B75"/>
    <w:rsid w:val="00C905F2"/>
    <w:rsid w:val="00C907CF"/>
    <w:rsid w:val="00C90805"/>
    <w:rsid w:val="00C90C29"/>
    <w:rsid w:val="00C90EE8"/>
    <w:rsid w:val="00C91388"/>
    <w:rsid w:val="00C913D8"/>
    <w:rsid w:val="00C91AB8"/>
    <w:rsid w:val="00C91C66"/>
    <w:rsid w:val="00C91E51"/>
    <w:rsid w:val="00C925E1"/>
    <w:rsid w:val="00C92B99"/>
    <w:rsid w:val="00C933AB"/>
    <w:rsid w:val="00C93B7C"/>
    <w:rsid w:val="00C9402C"/>
    <w:rsid w:val="00C944B5"/>
    <w:rsid w:val="00C9496F"/>
    <w:rsid w:val="00C95749"/>
    <w:rsid w:val="00C95CAF"/>
    <w:rsid w:val="00C96A37"/>
    <w:rsid w:val="00C96BB8"/>
    <w:rsid w:val="00C96E7E"/>
    <w:rsid w:val="00C97213"/>
    <w:rsid w:val="00C975E6"/>
    <w:rsid w:val="00CA00E2"/>
    <w:rsid w:val="00CA02F5"/>
    <w:rsid w:val="00CA04EF"/>
    <w:rsid w:val="00CA071F"/>
    <w:rsid w:val="00CA1446"/>
    <w:rsid w:val="00CA1470"/>
    <w:rsid w:val="00CA20FB"/>
    <w:rsid w:val="00CA2115"/>
    <w:rsid w:val="00CA282E"/>
    <w:rsid w:val="00CA2964"/>
    <w:rsid w:val="00CA2AB5"/>
    <w:rsid w:val="00CA3040"/>
    <w:rsid w:val="00CA30C8"/>
    <w:rsid w:val="00CA3117"/>
    <w:rsid w:val="00CA32AB"/>
    <w:rsid w:val="00CA33FE"/>
    <w:rsid w:val="00CA4949"/>
    <w:rsid w:val="00CA505A"/>
    <w:rsid w:val="00CA5511"/>
    <w:rsid w:val="00CA5A68"/>
    <w:rsid w:val="00CA5BD8"/>
    <w:rsid w:val="00CA5C51"/>
    <w:rsid w:val="00CA5CF3"/>
    <w:rsid w:val="00CA5DEC"/>
    <w:rsid w:val="00CA6370"/>
    <w:rsid w:val="00CA6C0D"/>
    <w:rsid w:val="00CA6DDF"/>
    <w:rsid w:val="00CA707D"/>
    <w:rsid w:val="00CA72FA"/>
    <w:rsid w:val="00CA73CE"/>
    <w:rsid w:val="00CA7B8E"/>
    <w:rsid w:val="00CB01F2"/>
    <w:rsid w:val="00CB0500"/>
    <w:rsid w:val="00CB05B1"/>
    <w:rsid w:val="00CB0BFA"/>
    <w:rsid w:val="00CB0FD0"/>
    <w:rsid w:val="00CB1507"/>
    <w:rsid w:val="00CB164F"/>
    <w:rsid w:val="00CB1AD1"/>
    <w:rsid w:val="00CB1D1E"/>
    <w:rsid w:val="00CB1DAA"/>
    <w:rsid w:val="00CB1F3E"/>
    <w:rsid w:val="00CB2076"/>
    <w:rsid w:val="00CB21BD"/>
    <w:rsid w:val="00CB23E5"/>
    <w:rsid w:val="00CB2607"/>
    <w:rsid w:val="00CB2712"/>
    <w:rsid w:val="00CB2B9B"/>
    <w:rsid w:val="00CB2BFC"/>
    <w:rsid w:val="00CB34D4"/>
    <w:rsid w:val="00CB3636"/>
    <w:rsid w:val="00CB387A"/>
    <w:rsid w:val="00CB3A11"/>
    <w:rsid w:val="00CB3C51"/>
    <w:rsid w:val="00CB4188"/>
    <w:rsid w:val="00CB4489"/>
    <w:rsid w:val="00CB4544"/>
    <w:rsid w:val="00CB4A6D"/>
    <w:rsid w:val="00CB4BC6"/>
    <w:rsid w:val="00CB4DA9"/>
    <w:rsid w:val="00CB511F"/>
    <w:rsid w:val="00CB5A2D"/>
    <w:rsid w:val="00CB6221"/>
    <w:rsid w:val="00CB6B32"/>
    <w:rsid w:val="00CB72B0"/>
    <w:rsid w:val="00CB789E"/>
    <w:rsid w:val="00CC00BC"/>
    <w:rsid w:val="00CC037B"/>
    <w:rsid w:val="00CC06AA"/>
    <w:rsid w:val="00CC06FE"/>
    <w:rsid w:val="00CC0819"/>
    <w:rsid w:val="00CC0B30"/>
    <w:rsid w:val="00CC0C55"/>
    <w:rsid w:val="00CC0DBB"/>
    <w:rsid w:val="00CC1456"/>
    <w:rsid w:val="00CC1476"/>
    <w:rsid w:val="00CC153B"/>
    <w:rsid w:val="00CC15E9"/>
    <w:rsid w:val="00CC1621"/>
    <w:rsid w:val="00CC18C8"/>
    <w:rsid w:val="00CC1A38"/>
    <w:rsid w:val="00CC1C04"/>
    <w:rsid w:val="00CC2087"/>
    <w:rsid w:val="00CC2941"/>
    <w:rsid w:val="00CC30FC"/>
    <w:rsid w:val="00CC33E9"/>
    <w:rsid w:val="00CC3776"/>
    <w:rsid w:val="00CC39FF"/>
    <w:rsid w:val="00CC3B19"/>
    <w:rsid w:val="00CC4185"/>
    <w:rsid w:val="00CC450E"/>
    <w:rsid w:val="00CC4CF1"/>
    <w:rsid w:val="00CC4E10"/>
    <w:rsid w:val="00CC4F65"/>
    <w:rsid w:val="00CC518A"/>
    <w:rsid w:val="00CC58ED"/>
    <w:rsid w:val="00CC5A6E"/>
    <w:rsid w:val="00CC5B9F"/>
    <w:rsid w:val="00CC5BC5"/>
    <w:rsid w:val="00CC5F95"/>
    <w:rsid w:val="00CC636C"/>
    <w:rsid w:val="00CC63F2"/>
    <w:rsid w:val="00CC6EDD"/>
    <w:rsid w:val="00CC6F8C"/>
    <w:rsid w:val="00CC7231"/>
    <w:rsid w:val="00CC72C7"/>
    <w:rsid w:val="00CC730A"/>
    <w:rsid w:val="00CC79F4"/>
    <w:rsid w:val="00CD07A6"/>
    <w:rsid w:val="00CD0C02"/>
    <w:rsid w:val="00CD0EE7"/>
    <w:rsid w:val="00CD1520"/>
    <w:rsid w:val="00CD160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64B"/>
    <w:rsid w:val="00CD49E4"/>
    <w:rsid w:val="00CD4D13"/>
    <w:rsid w:val="00CD521A"/>
    <w:rsid w:val="00CD5826"/>
    <w:rsid w:val="00CD5B1E"/>
    <w:rsid w:val="00CD5D91"/>
    <w:rsid w:val="00CD5E7E"/>
    <w:rsid w:val="00CD6502"/>
    <w:rsid w:val="00CD6739"/>
    <w:rsid w:val="00CD6778"/>
    <w:rsid w:val="00CD6A0F"/>
    <w:rsid w:val="00CD6D58"/>
    <w:rsid w:val="00CD6E3B"/>
    <w:rsid w:val="00CD7134"/>
    <w:rsid w:val="00CE0023"/>
    <w:rsid w:val="00CE049C"/>
    <w:rsid w:val="00CE057C"/>
    <w:rsid w:val="00CE0635"/>
    <w:rsid w:val="00CE06A7"/>
    <w:rsid w:val="00CE0EC6"/>
    <w:rsid w:val="00CE220F"/>
    <w:rsid w:val="00CE2288"/>
    <w:rsid w:val="00CE22CE"/>
    <w:rsid w:val="00CE26BA"/>
    <w:rsid w:val="00CE2943"/>
    <w:rsid w:val="00CE2A81"/>
    <w:rsid w:val="00CE3F45"/>
    <w:rsid w:val="00CE414F"/>
    <w:rsid w:val="00CE41B8"/>
    <w:rsid w:val="00CE425E"/>
    <w:rsid w:val="00CE455A"/>
    <w:rsid w:val="00CE4DDD"/>
    <w:rsid w:val="00CE53B4"/>
    <w:rsid w:val="00CE57E1"/>
    <w:rsid w:val="00CE5C29"/>
    <w:rsid w:val="00CE660F"/>
    <w:rsid w:val="00CE6671"/>
    <w:rsid w:val="00CE6813"/>
    <w:rsid w:val="00CE6AFE"/>
    <w:rsid w:val="00CE7061"/>
    <w:rsid w:val="00CE75B8"/>
    <w:rsid w:val="00CE7848"/>
    <w:rsid w:val="00CE7ACD"/>
    <w:rsid w:val="00CE7CC7"/>
    <w:rsid w:val="00CF0074"/>
    <w:rsid w:val="00CF02BE"/>
    <w:rsid w:val="00CF0427"/>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0C09"/>
    <w:rsid w:val="00D010E5"/>
    <w:rsid w:val="00D0111B"/>
    <w:rsid w:val="00D0173A"/>
    <w:rsid w:val="00D018E5"/>
    <w:rsid w:val="00D019B0"/>
    <w:rsid w:val="00D019FE"/>
    <w:rsid w:val="00D01BFD"/>
    <w:rsid w:val="00D01C13"/>
    <w:rsid w:val="00D01E7E"/>
    <w:rsid w:val="00D020B7"/>
    <w:rsid w:val="00D020C0"/>
    <w:rsid w:val="00D0219A"/>
    <w:rsid w:val="00D025B5"/>
    <w:rsid w:val="00D02FFD"/>
    <w:rsid w:val="00D03349"/>
    <w:rsid w:val="00D03898"/>
    <w:rsid w:val="00D038EE"/>
    <w:rsid w:val="00D03AD2"/>
    <w:rsid w:val="00D03DE0"/>
    <w:rsid w:val="00D03F0E"/>
    <w:rsid w:val="00D03FAA"/>
    <w:rsid w:val="00D0480D"/>
    <w:rsid w:val="00D04B29"/>
    <w:rsid w:val="00D04C91"/>
    <w:rsid w:val="00D04DF5"/>
    <w:rsid w:val="00D05560"/>
    <w:rsid w:val="00D05735"/>
    <w:rsid w:val="00D05BE3"/>
    <w:rsid w:val="00D06661"/>
    <w:rsid w:val="00D06D52"/>
    <w:rsid w:val="00D074B9"/>
    <w:rsid w:val="00D07595"/>
    <w:rsid w:val="00D078A8"/>
    <w:rsid w:val="00D079FD"/>
    <w:rsid w:val="00D07B12"/>
    <w:rsid w:val="00D10200"/>
    <w:rsid w:val="00D10254"/>
    <w:rsid w:val="00D106D7"/>
    <w:rsid w:val="00D11279"/>
    <w:rsid w:val="00D11CE2"/>
    <w:rsid w:val="00D12206"/>
    <w:rsid w:val="00D12423"/>
    <w:rsid w:val="00D1274B"/>
    <w:rsid w:val="00D12A26"/>
    <w:rsid w:val="00D12B22"/>
    <w:rsid w:val="00D1324C"/>
    <w:rsid w:val="00D13E05"/>
    <w:rsid w:val="00D13E6A"/>
    <w:rsid w:val="00D1448E"/>
    <w:rsid w:val="00D14681"/>
    <w:rsid w:val="00D146FC"/>
    <w:rsid w:val="00D15589"/>
    <w:rsid w:val="00D15BBC"/>
    <w:rsid w:val="00D161D0"/>
    <w:rsid w:val="00D16525"/>
    <w:rsid w:val="00D165D4"/>
    <w:rsid w:val="00D1666B"/>
    <w:rsid w:val="00D16C0C"/>
    <w:rsid w:val="00D16CC6"/>
    <w:rsid w:val="00D170AC"/>
    <w:rsid w:val="00D20337"/>
    <w:rsid w:val="00D20675"/>
    <w:rsid w:val="00D2088C"/>
    <w:rsid w:val="00D20C1D"/>
    <w:rsid w:val="00D20C6D"/>
    <w:rsid w:val="00D20E05"/>
    <w:rsid w:val="00D2146B"/>
    <w:rsid w:val="00D2160D"/>
    <w:rsid w:val="00D2169D"/>
    <w:rsid w:val="00D2195A"/>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EF9"/>
    <w:rsid w:val="00D23FC6"/>
    <w:rsid w:val="00D2413E"/>
    <w:rsid w:val="00D24830"/>
    <w:rsid w:val="00D2483F"/>
    <w:rsid w:val="00D2492C"/>
    <w:rsid w:val="00D24C7B"/>
    <w:rsid w:val="00D24DDD"/>
    <w:rsid w:val="00D2503E"/>
    <w:rsid w:val="00D2565D"/>
    <w:rsid w:val="00D259C1"/>
    <w:rsid w:val="00D25A64"/>
    <w:rsid w:val="00D25F90"/>
    <w:rsid w:val="00D2654B"/>
    <w:rsid w:val="00D27070"/>
    <w:rsid w:val="00D275C0"/>
    <w:rsid w:val="00D277EA"/>
    <w:rsid w:val="00D27A1E"/>
    <w:rsid w:val="00D3021B"/>
    <w:rsid w:val="00D307DD"/>
    <w:rsid w:val="00D30AAA"/>
    <w:rsid w:val="00D30B86"/>
    <w:rsid w:val="00D30CE6"/>
    <w:rsid w:val="00D30F26"/>
    <w:rsid w:val="00D31138"/>
    <w:rsid w:val="00D32094"/>
    <w:rsid w:val="00D320CF"/>
    <w:rsid w:val="00D325AD"/>
    <w:rsid w:val="00D32618"/>
    <w:rsid w:val="00D32E88"/>
    <w:rsid w:val="00D33292"/>
    <w:rsid w:val="00D33B68"/>
    <w:rsid w:val="00D33BBE"/>
    <w:rsid w:val="00D34058"/>
    <w:rsid w:val="00D340A0"/>
    <w:rsid w:val="00D34869"/>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477"/>
    <w:rsid w:val="00D446BC"/>
    <w:rsid w:val="00D44869"/>
    <w:rsid w:val="00D44953"/>
    <w:rsid w:val="00D44F53"/>
    <w:rsid w:val="00D44FB7"/>
    <w:rsid w:val="00D45004"/>
    <w:rsid w:val="00D45524"/>
    <w:rsid w:val="00D45FE1"/>
    <w:rsid w:val="00D467EC"/>
    <w:rsid w:val="00D46C0A"/>
    <w:rsid w:val="00D477E9"/>
    <w:rsid w:val="00D47972"/>
    <w:rsid w:val="00D479CD"/>
    <w:rsid w:val="00D47C55"/>
    <w:rsid w:val="00D501D8"/>
    <w:rsid w:val="00D50BE7"/>
    <w:rsid w:val="00D50BF9"/>
    <w:rsid w:val="00D510E1"/>
    <w:rsid w:val="00D512DB"/>
    <w:rsid w:val="00D513EA"/>
    <w:rsid w:val="00D514EF"/>
    <w:rsid w:val="00D515FD"/>
    <w:rsid w:val="00D521F8"/>
    <w:rsid w:val="00D5271E"/>
    <w:rsid w:val="00D52A87"/>
    <w:rsid w:val="00D52C0F"/>
    <w:rsid w:val="00D52EED"/>
    <w:rsid w:val="00D535D9"/>
    <w:rsid w:val="00D536DD"/>
    <w:rsid w:val="00D542EB"/>
    <w:rsid w:val="00D54374"/>
    <w:rsid w:val="00D551DD"/>
    <w:rsid w:val="00D552FF"/>
    <w:rsid w:val="00D553D8"/>
    <w:rsid w:val="00D55EF5"/>
    <w:rsid w:val="00D566F8"/>
    <w:rsid w:val="00D56B1D"/>
    <w:rsid w:val="00D56BFE"/>
    <w:rsid w:val="00D57023"/>
    <w:rsid w:val="00D57456"/>
    <w:rsid w:val="00D57485"/>
    <w:rsid w:val="00D579EA"/>
    <w:rsid w:val="00D57AFD"/>
    <w:rsid w:val="00D60765"/>
    <w:rsid w:val="00D60880"/>
    <w:rsid w:val="00D60D11"/>
    <w:rsid w:val="00D60D88"/>
    <w:rsid w:val="00D60E1A"/>
    <w:rsid w:val="00D60F94"/>
    <w:rsid w:val="00D612BA"/>
    <w:rsid w:val="00D61731"/>
    <w:rsid w:val="00D61CC5"/>
    <w:rsid w:val="00D62337"/>
    <w:rsid w:val="00D627BC"/>
    <w:rsid w:val="00D62FCA"/>
    <w:rsid w:val="00D63FE1"/>
    <w:rsid w:val="00D64DA1"/>
    <w:rsid w:val="00D64F22"/>
    <w:rsid w:val="00D650D3"/>
    <w:rsid w:val="00D6511C"/>
    <w:rsid w:val="00D65336"/>
    <w:rsid w:val="00D656F0"/>
    <w:rsid w:val="00D65DC1"/>
    <w:rsid w:val="00D660BA"/>
    <w:rsid w:val="00D6638F"/>
    <w:rsid w:val="00D664B6"/>
    <w:rsid w:val="00D66950"/>
    <w:rsid w:val="00D66E4A"/>
    <w:rsid w:val="00D66F99"/>
    <w:rsid w:val="00D67332"/>
    <w:rsid w:val="00D702A2"/>
    <w:rsid w:val="00D7043E"/>
    <w:rsid w:val="00D70CBD"/>
    <w:rsid w:val="00D716AB"/>
    <w:rsid w:val="00D71A23"/>
    <w:rsid w:val="00D71F31"/>
    <w:rsid w:val="00D72B01"/>
    <w:rsid w:val="00D738B8"/>
    <w:rsid w:val="00D73CDF"/>
    <w:rsid w:val="00D7409A"/>
    <w:rsid w:val="00D74312"/>
    <w:rsid w:val="00D74B0B"/>
    <w:rsid w:val="00D750B2"/>
    <w:rsid w:val="00D75137"/>
    <w:rsid w:val="00D75E6D"/>
    <w:rsid w:val="00D762EB"/>
    <w:rsid w:val="00D7639F"/>
    <w:rsid w:val="00D76857"/>
    <w:rsid w:val="00D76AB3"/>
    <w:rsid w:val="00D76B7C"/>
    <w:rsid w:val="00D772E3"/>
    <w:rsid w:val="00D80092"/>
    <w:rsid w:val="00D80882"/>
    <w:rsid w:val="00D80978"/>
    <w:rsid w:val="00D809F0"/>
    <w:rsid w:val="00D80CD3"/>
    <w:rsid w:val="00D81738"/>
    <w:rsid w:val="00D81B3E"/>
    <w:rsid w:val="00D81D75"/>
    <w:rsid w:val="00D823A8"/>
    <w:rsid w:val="00D824DC"/>
    <w:rsid w:val="00D82AD8"/>
    <w:rsid w:val="00D82B3B"/>
    <w:rsid w:val="00D82B87"/>
    <w:rsid w:val="00D82E10"/>
    <w:rsid w:val="00D83319"/>
    <w:rsid w:val="00D836B2"/>
    <w:rsid w:val="00D83B74"/>
    <w:rsid w:val="00D83C47"/>
    <w:rsid w:val="00D83C8C"/>
    <w:rsid w:val="00D8407F"/>
    <w:rsid w:val="00D84668"/>
    <w:rsid w:val="00D84F68"/>
    <w:rsid w:val="00D854C9"/>
    <w:rsid w:val="00D85D36"/>
    <w:rsid w:val="00D85E0A"/>
    <w:rsid w:val="00D86794"/>
    <w:rsid w:val="00D868B2"/>
    <w:rsid w:val="00D86B08"/>
    <w:rsid w:val="00D86C42"/>
    <w:rsid w:val="00D87159"/>
    <w:rsid w:val="00D87A42"/>
    <w:rsid w:val="00D902EE"/>
    <w:rsid w:val="00D903FD"/>
    <w:rsid w:val="00D907F6"/>
    <w:rsid w:val="00D9114D"/>
    <w:rsid w:val="00D91EF2"/>
    <w:rsid w:val="00D921D0"/>
    <w:rsid w:val="00D9251E"/>
    <w:rsid w:val="00D92DFC"/>
    <w:rsid w:val="00D93193"/>
    <w:rsid w:val="00D9358E"/>
    <w:rsid w:val="00D935DF"/>
    <w:rsid w:val="00D93678"/>
    <w:rsid w:val="00D936FC"/>
    <w:rsid w:val="00D93997"/>
    <w:rsid w:val="00D93AA0"/>
    <w:rsid w:val="00D93BF0"/>
    <w:rsid w:val="00D94048"/>
    <w:rsid w:val="00D9418C"/>
    <w:rsid w:val="00D942A3"/>
    <w:rsid w:val="00D946D9"/>
    <w:rsid w:val="00D94E41"/>
    <w:rsid w:val="00D95320"/>
    <w:rsid w:val="00D95966"/>
    <w:rsid w:val="00D95BE3"/>
    <w:rsid w:val="00D96087"/>
    <w:rsid w:val="00D9616D"/>
    <w:rsid w:val="00D9617C"/>
    <w:rsid w:val="00D96655"/>
    <w:rsid w:val="00D96775"/>
    <w:rsid w:val="00D96ABA"/>
    <w:rsid w:val="00D96FE2"/>
    <w:rsid w:val="00D97040"/>
    <w:rsid w:val="00D97207"/>
    <w:rsid w:val="00D97364"/>
    <w:rsid w:val="00D977C8"/>
    <w:rsid w:val="00D978D6"/>
    <w:rsid w:val="00D9798D"/>
    <w:rsid w:val="00D97EBD"/>
    <w:rsid w:val="00DA001B"/>
    <w:rsid w:val="00DA07A4"/>
    <w:rsid w:val="00DA0B51"/>
    <w:rsid w:val="00DA0BA9"/>
    <w:rsid w:val="00DA0E4F"/>
    <w:rsid w:val="00DA14E7"/>
    <w:rsid w:val="00DA1522"/>
    <w:rsid w:val="00DA166B"/>
    <w:rsid w:val="00DA17A2"/>
    <w:rsid w:val="00DA17CF"/>
    <w:rsid w:val="00DA1B18"/>
    <w:rsid w:val="00DA20D7"/>
    <w:rsid w:val="00DA225D"/>
    <w:rsid w:val="00DA235A"/>
    <w:rsid w:val="00DA277C"/>
    <w:rsid w:val="00DA28E4"/>
    <w:rsid w:val="00DA2BA3"/>
    <w:rsid w:val="00DA2BBF"/>
    <w:rsid w:val="00DA326F"/>
    <w:rsid w:val="00DA33D9"/>
    <w:rsid w:val="00DA3539"/>
    <w:rsid w:val="00DA38BE"/>
    <w:rsid w:val="00DA4170"/>
    <w:rsid w:val="00DA48AE"/>
    <w:rsid w:val="00DA4EA9"/>
    <w:rsid w:val="00DA5419"/>
    <w:rsid w:val="00DA5AC4"/>
    <w:rsid w:val="00DA68E6"/>
    <w:rsid w:val="00DA72B1"/>
    <w:rsid w:val="00DA72F0"/>
    <w:rsid w:val="00DA77EA"/>
    <w:rsid w:val="00DA781C"/>
    <w:rsid w:val="00DA799E"/>
    <w:rsid w:val="00DA7C87"/>
    <w:rsid w:val="00DB014F"/>
    <w:rsid w:val="00DB019D"/>
    <w:rsid w:val="00DB0D38"/>
    <w:rsid w:val="00DB1C31"/>
    <w:rsid w:val="00DB1CAB"/>
    <w:rsid w:val="00DB1D66"/>
    <w:rsid w:val="00DB1DB6"/>
    <w:rsid w:val="00DB1F76"/>
    <w:rsid w:val="00DB1FEE"/>
    <w:rsid w:val="00DB290F"/>
    <w:rsid w:val="00DB293F"/>
    <w:rsid w:val="00DB29A5"/>
    <w:rsid w:val="00DB2D6E"/>
    <w:rsid w:val="00DB2D82"/>
    <w:rsid w:val="00DB304E"/>
    <w:rsid w:val="00DB32EC"/>
    <w:rsid w:val="00DB3338"/>
    <w:rsid w:val="00DB3521"/>
    <w:rsid w:val="00DB37C8"/>
    <w:rsid w:val="00DB3F85"/>
    <w:rsid w:val="00DB3FED"/>
    <w:rsid w:val="00DB40F3"/>
    <w:rsid w:val="00DB41A2"/>
    <w:rsid w:val="00DB4615"/>
    <w:rsid w:val="00DB4872"/>
    <w:rsid w:val="00DB4978"/>
    <w:rsid w:val="00DB4BCD"/>
    <w:rsid w:val="00DB4D23"/>
    <w:rsid w:val="00DB4EF1"/>
    <w:rsid w:val="00DB518A"/>
    <w:rsid w:val="00DB56C9"/>
    <w:rsid w:val="00DB5870"/>
    <w:rsid w:val="00DB5919"/>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7C"/>
    <w:rsid w:val="00DB7AB6"/>
    <w:rsid w:val="00DB7C6C"/>
    <w:rsid w:val="00DB7D6C"/>
    <w:rsid w:val="00DB7ED8"/>
    <w:rsid w:val="00DC01B6"/>
    <w:rsid w:val="00DC0B49"/>
    <w:rsid w:val="00DC1893"/>
    <w:rsid w:val="00DC1BFC"/>
    <w:rsid w:val="00DC1CD3"/>
    <w:rsid w:val="00DC1D99"/>
    <w:rsid w:val="00DC1F43"/>
    <w:rsid w:val="00DC21F6"/>
    <w:rsid w:val="00DC25A9"/>
    <w:rsid w:val="00DC2824"/>
    <w:rsid w:val="00DC2BC4"/>
    <w:rsid w:val="00DC2DBC"/>
    <w:rsid w:val="00DC3329"/>
    <w:rsid w:val="00DC3714"/>
    <w:rsid w:val="00DC371C"/>
    <w:rsid w:val="00DC3CC9"/>
    <w:rsid w:val="00DC4286"/>
    <w:rsid w:val="00DC43C3"/>
    <w:rsid w:val="00DC47A8"/>
    <w:rsid w:val="00DC5279"/>
    <w:rsid w:val="00DC5CD6"/>
    <w:rsid w:val="00DC5F14"/>
    <w:rsid w:val="00DC5FAA"/>
    <w:rsid w:val="00DC6243"/>
    <w:rsid w:val="00DC66CC"/>
    <w:rsid w:val="00DC6884"/>
    <w:rsid w:val="00DC6A8C"/>
    <w:rsid w:val="00DC6D51"/>
    <w:rsid w:val="00DC6EFB"/>
    <w:rsid w:val="00DC6FAA"/>
    <w:rsid w:val="00DC7273"/>
    <w:rsid w:val="00DC74D2"/>
    <w:rsid w:val="00DC771F"/>
    <w:rsid w:val="00DC783A"/>
    <w:rsid w:val="00DC7B69"/>
    <w:rsid w:val="00DD047B"/>
    <w:rsid w:val="00DD0531"/>
    <w:rsid w:val="00DD0659"/>
    <w:rsid w:val="00DD083A"/>
    <w:rsid w:val="00DD0910"/>
    <w:rsid w:val="00DD0B6B"/>
    <w:rsid w:val="00DD0B7C"/>
    <w:rsid w:val="00DD0EC2"/>
    <w:rsid w:val="00DD1665"/>
    <w:rsid w:val="00DD1727"/>
    <w:rsid w:val="00DD2E01"/>
    <w:rsid w:val="00DD346E"/>
    <w:rsid w:val="00DD3532"/>
    <w:rsid w:val="00DD356F"/>
    <w:rsid w:val="00DD3629"/>
    <w:rsid w:val="00DD3645"/>
    <w:rsid w:val="00DD36AE"/>
    <w:rsid w:val="00DD39CB"/>
    <w:rsid w:val="00DD3D1A"/>
    <w:rsid w:val="00DD3E3C"/>
    <w:rsid w:val="00DD46A4"/>
    <w:rsid w:val="00DD4797"/>
    <w:rsid w:val="00DD4844"/>
    <w:rsid w:val="00DD4BB6"/>
    <w:rsid w:val="00DD4F64"/>
    <w:rsid w:val="00DD52CA"/>
    <w:rsid w:val="00DD55F0"/>
    <w:rsid w:val="00DD5744"/>
    <w:rsid w:val="00DD57C0"/>
    <w:rsid w:val="00DD59E5"/>
    <w:rsid w:val="00DD5AA9"/>
    <w:rsid w:val="00DD5B06"/>
    <w:rsid w:val="00DD5C1D"/>
    <w:rsid w:val="00DD5F85"/>
    <w:rsid w:val="00DD699A"/>
    <w:rsid w:val="00DD6DB9"/>
    <w:rsid w:val="00DD6FAE"/>
    <w:rsid w:val="00DD7676"/>
    <w:rsid w:val="00DD76DA"/>
    <w:rsid w:val="00DD7FBF"/>
    <w:rsid w:val="00DE0515"/>
    <w:rsid w:val="00DE0801"/>
    <w:rsid w:val="00DE0824"/>
    <w:rsid w:val="00DE0A4C"/>
    <w:rsid w:val="00DE0A86"/>
    <w:rsid w:val="00DE0C54"/>
    <w:rsid w:val="00DE0CEF"/>
    <w:rsid w:val="00DE0EE6"/>
    <w:rsid w:val="00DE10C6"/>
    <w:rsid w:val="00DE2481"/>
    <w:rsid w:val="00DE2AF9"/>
    <w:rsid w:val="00DE2B41"/>
    <w:rsid w:val="00DE2B74"/>
    <w:rsid w:val="00DE32DB"/>
    <w:rsid w:val="00DE3368"/>
    <w:rsid w:val="00DE3488"/>
    <w:rsid w:val="00DE38C0"/>
    <w:rsid w:val="00DE3CAA"/>
    <w:rsid w:val="00DE3D9E"/>
    <w:rsid w:val="00DE3EA6"/>
    <w:rsid w:val="00DE4639"/>
    <w:rsid w:val="00DE4B9F"/>
    <w:rsid w:val="00DE4BC9"/>
    <w:rsid w:val="00DE4C4A"/>
    <w:rsid w:val="00DE503E"/>
    <w:rsid w:val="00DE523A"/>
    <w:rsid w:val="00DE542C"/>
    <w:rsid w:val="00DE58B2"/>
    <w:rsid w:val="00DE5DC4"/>
    <w:rsid w:val="00DE6789"/>
    <w:rsid w:val="00DE6CAB"/>
    <w:rsid w:val="00DE6EC9"/>
    <w:rsid w:val="00DE714F"/>
    <w:rsid w:val="00DE7171"/>
    <w:rsid w:val="00DE74B8"/>
    <w:rsid w:val="00DE7518"/>
    <w:rsid w:val="00DE751C"/>
    <w:rsid w:val="00DE755E"/>
    <w:rsid w:val="00DF048C"/>
    <w:rsid w:val="00DF09F6"/>
    <w:rsid w:val="00DF0F50"/>
    <w:rsid w:val="00DF1A45"/>
    <w:rsid w:val="00DF24B3"/>
    <w:rsid w:val="00DF25F1"/>
    <w:rsid w:val="00DF2DA1"/>
    <w:rsid w:val="00DF2FA0"/>
    <w:rsid w:val="00DF36BC"/>
    <w:rsid w:val="00DF3709"/>
    <w:rsid w:val="00DF3C73"/>
    <w:rsid w:val="00DF463F"/>
    <w:rsid w:val="00DF4E88"/>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4F9"/>
    <w:rsid w:val="00DF766A"/>
    <w:rsid w:val="00DF7AA1"/>
    <w:rsid w:val="00DF7CAA"/>
    <w:rsid w:val="00E0019D"/>
    <w:rsid w:val="00E001DE"/>
    <w:rsid w:val="00E00249"/>
    <w:rsid w:val="00E00477"/>
    <w:rsid w:val="00E00964"/>
    <w:rsid w:val="00E00BF9"/>
    <w:rsid w:val="00E00C44"/>
    <w:rsid w:val="00E00DA3"/>
    <w:rsid w:val="00E00FE8"/>
    <w:rsid w:val="00E0119E"/>
    <w:rsid w:val="00E01593"/>
    <w:rsid w:val="00E01980"/>
    <w:rsid w:val="00E01BB4"/>
    <w:rsid w:val="00E01CEA"/>
    <w:rsid w:val="00E01E59"/>
    <w:rsid w:val="00E0204A"/>
    <w:rsid w:val="00E025C0"/>
    <w:rsid w:val="00E02627"/>
    <w:rsid w:val="00E0304E"/>
    <w:rsid w:val="00E0308F"/>
    <w:rsid w:val="00E0331E"/>
    <w:rsid w:val="00E03484"/>
    <w:rsid w:val="00E0385D"/>
    <w:rsid w:val="00E03A13"/>
    <w:rsid w:val="00E03EAB"/>
    <w:rsid w:val="00E0400C"/>
    <w:rsid w:val="00E04617"/>
    <w:rsid w:val="00E0472E"/>
    <w:rsid w:val="00E04D05"/>
    <w:rsid w:val="00E04DD2"/>
    <w:rsid w:val="00E04EF5"/>
    <w:rsid w:val="00E04F3A"/>
    <w:rsid w:val="00E05390"/>
    <w:rsid w:val="00E054AF"/>
    <w:rsid w:val="00E056AC"/>
    <w:rsid w:val="00E05754"/>
    <w:rsid w:val="00E05986"/>
    <w:rsid w:val="00E05B42"/>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065"/>
    <w:rsid w:val="00E12109"/>
    <w:rsid w:val="00E13890"/>
    <w:rsid w:val="00E13A9A"/>
    <w:rsid w:val="00E147FF"/>
    <w:rsid w:val="00E14E6E"/>
    <w:rsid w:val="00E1556B"/>
    <w:rsid w:val="00E157E6"/>
    <w:rsid w:val="00E16389"/>
    <w:rsid w:val="00E1643D"/>
    <w:rsid w:val="00E16561"/>
    <w:rsid w:val="00E16583"/>
    <w:rsid w:val="00E16774"/>
    <w:rsid w:val="00E16942"/>
    <w:rsid w:val="00E16B37"/>
    <w:rsid w:val="00E17397"/>
    <w:rsid w:val="00E17460"/>
    <w:rsid w:val="00E178CE"/>
    <w:rsid w:val="00E17AF2"/>
    <w:rsid w:val="00E17C72"/>
    <w:rsid w:val="00E17E3D"/>
    <w:rsid w:val="00E201DF"/>
    <w:rsid w:val="00E20418"/>
    <w:rsid w:val="00E20605"/>
    <w:rsid w:val="00E20702"/>
    <w:rsid w:val="00E207D8"/>
    <w:rsid w:val="00E21218"/>
    <w:rsid w:val="00E213E5"/>
    <w:rsid w:val="00E21A15"/>
    <w:rsid w:val="00E21DF5"/>
    <w:rsid w:val="00E2244E"/>
    <w:rsid w:val="00E2249B"/>
    <w:rsid w:val="00E22CA2"/>
    <w:rsid w:val="00E22F90"/>
    <w:rsid w:val="00E22FA4"/>
    <w:rsid w:val="00E23114"/>
    <w:rsid w:val="00E23144"/>
    <w:rsid w:val="00E23275"/>
    <w:rsid w:val="00E23B1F"/>
    <w:rsid w:val="00E24326"/>
    <w:rsid w:val="00E249D4"/>
    <w:rsid w:val="00E24DCD"/>
    <w:rsid w:val="00E25153"/>
    <w:rsid w:val="00E25256"/>
    <w:rsid w:val="00E265C9"/>
    <w:rsid w:val="00E266DC"/>
    <w:rsid w:val="00E26708"/>
    <w:rsid w:val="00E268C8"/>
    <w:rsid w:val="00E26FB3"/>
    <w:rsid w:val="00E27138"/>
    <w:rsid w:val="00E27895"/>
    <w:rsid w:val="00E27BCC"/>
    <w:rsid w:val="00E27EC1"/>
    <w:rsid w:val="00E30E89"/>
    <w:rsid w:val="00E31204"/>
    <w:rsid w:val="00E318B6"/>
    <w:rsid w:val="00E31B8E"/>
    <w:rsid w:val="00E31E30"/>
    <w:rsid w:val="00E31F0F"/>
    <w:rsid w:val="00E3359A"/>
    <w:rsid w:val="00E33601"/>
    <w:rsid w:val="00E337D5"/>
    <w:rsid w:val="00E338F8"/>
    <w:rsid w:val="00E33DDC"/>
    <w:rsid w:val="00E342A4"/>
    <w:rsid w:val="00E34F03"/>
    <w:rsid w:val="00E352C1"/>
    <w:rsid w:val="00E3577B"/>
    <w:rsid w:val="00E35844"/>
    <w:rsid w:val="00E362D0"/>
    <w:rsid w:val="00E364E7"/>
    <w:rsid w:val="00E366DB"/>
    <w:rsid w:val="00E37759"/>
    <w:rsid w:val="00E3781D"/>
    <w:rsid w:val="00E379C7"/>
    <w:rsid w:val="00E37E18"/>
    <w:rsid w:val="00E40084"/>
    <w:rsid w:val="00E402B3"/>
    <w:rsid w:val="00E40BE1"/>
    <w:rsid w:val="00E40BFD"/>
    <w:rsid w:val="00E40CAC"/>
    <w:rsid w:val="00E40D8D"/>
    <w:rsid w:val="00E4119B"/>
    <w:rsid w:val="00E41389"/>
    <w:rsid w:val="00E4162A"/>
    <w:rsid w:val="00E416F6"/>
    <w:rsid w:val="00E41CA6"/>
    <w:rsid w:val="00E41CF6"/>
    <w:rsid w:val="00E41E0D"/>
    <w:rsid w:val="00E42248"/>
    <w:rsid w:val="00E4246B"/>
    <w:rsid w:val="00E4252A"/>
    <w:rsid w:val="00E42A6B"/>
    <w:rsid w:val="00E42C55"/>
    <w:rsid w:val="00E42CD9"/>
    <w:rsid w:val="00E42D95"/>
    <w:rsid w:val="00E42E6C"/>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5DA"/>
    <w:rsid w:val="00E5491B"/>
    <w:rsid w:val="00E54EAE"/>
    <w:rsid w:val="00E54FCB"/>
    <w:rsid w:val="00E5515C"/>
    <w:rsid w:val="00E5516C"/>
    <w:rsid w:val="00E55AED"/>
    <w:rsid w:val="00E55FBF"/>
    <w:rsid w:val="00E56003"/>
    <w:rsid w:val="00E561C7"/>
    <w:rsid w:val="00E5629C"/>
    <w:rsid w:val="00E56811"/>
    <w:rsid w:val="00E569EE"/>
    <w:rsid w:val="00E56F7C"/>
    <w:rsid w:val="00E57574"/>
    <w:rsid w:val="00E575F9"/>
    <w:rsid w:val="00E5798D"/>
    <w:rsid w:val="00E57AB8"/>
    <w:rsid w:val="00E57C89"/>
    <w:rsid w:val="00E57D83"/>
    <w:rsid w:val="00E57EEC"/>
    <w:rsid w:val="00E57FE1"/>
    <w:rsid w:val="00E600E7"/>
    <w:rsid w:val="00E603B9"/>
    <w:rsid w:val="00E608BF"/>
    <w:rsid w:val="00E60909"/>
    <w:rsid w:val="00E60DD9"/>
    <w:rsid w:val="00E61022"/>
    <w:rsid w:val="00E610ED"/>
    <w:rsid w:val="00E61339"/>
    <w:rsid w:val="00E61540"/>
    <w:rsid w:val="00E615BF"/>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5D59"/>
    <w:rsid w:val="00E66662"/>
    <w:rsid w:val="00E66770"/>
    <w:rsid w:val="00E66E55"/>
    <w:rsid w:val="00E66EF3"/>
    <w:rsid w:val="00E66F65"/>
    <w:rsid w:val="00E66F68"/>
    <w:rsid w:val="00E675A9"/>
    <w:rsid w:val="00E67E7F"/>
    <w:rsid w:val="00E70178"/>
    <w:rsid w:val="00E70262"/>
    <w:rsid w:val="00E704C1"/>
    <w:rsid w:val="00E70679"/>
    <w:rsid w:val="00E70D5A"/>
    <w:rsid w:val="00E71279"/>
    <w:rsid w:val="00E71AF7"/>
    <w:rsid w:val="00E721A9"/>
    <w:rsid w:val="00E72961"/>
    <w:rsid w:val="00E72A99"/>
    <w:rsid w:val="00E72AB7"/>
    <w:rsid w:val="00E72D75"/>
    <w:rsid w:val="00E72DD4"/>
    <w:rsid w:val="00E72FFA"/>
    <w:rsid w:val="00E732EF"/>
    <w:rsid w:val="00E73300"/>
    <w:rsid w:val="00E7395C"/>
    <w:rsid w:val="00E739E9"/>
    <w:rsid w:val="00E73F6C"/>
    <w:rsid w:val="00E74BEB"/>
    <w:rsid w:val="00E74E82"/>
    <w:rsid w:val="00E75172"/>
    <w:rsid w:val="00E75225"/>
    <w:rsid w:val="00E753CA"/>
    <w:rsid w:val="00E7559A"/>
    <w:rsid w:val="00E755DA"/>
    <w:rsid w:val="00E7568D"/>
    <w:rsid w:val="00E75729"/>
    <w:rsid w:val="00E75BF1"/>
    <w:rsid w:val="00E75DF7"/>
    <w:rsid w:val="00E76200"/>
    <w:rsid w:val="00E7624B"/>
    <w:rsid w:val="00E76B08"/>
    <w:rsid w:val="00E76C99"/>
    <w:rsid w:val="00E76FF5"/>
    <w:rsid w:val="00E771D8"/>
    <w:rsid w:val="00E774F4"/>
    <w:rsid w:val="00E778E6"/>
    <w:rsid w:val="00E77A12"/>
    <w:rsid w:val="00E77AF0"/>
    <w:rsid w:val="00E80150"/>
    <w:rsid w:val="00E801DE"/>
    <w:rsid w:val="00E802B3"/>
    <w:rsid w:val="00E80432"/>
    <w:rsid w:val="00E80838"/>
    <w:rsid w:val="00E80A74"/>
    <w:rsid w:val="00E810D0"/>
    <w:rsid w:val="00E812CE"/>
    <w:rsid w:val="00E817CB"/>
    <w:rsid w:val="00E81DD3"/>
    <w:rsid w:val="00E82346"/>
    <w:rsid w:val="00E8289E"/>
    <w:rsid w:val="00E8323A"/>
    <w:rsid w:val="00E83321"/>
    <w:rsid w:val="00E835C1"/>
    <w:rsid w:val="00E838EE"/>
    <w:rsid w:val="00E83908"/>
    <w:rsid w:val="00E83ABF"/>
    <w:rsid w:val="00E83B69"/>
    <w:rsid w:val="00E842E2"/>
    <w:rsid w:val="00E8470C"/>
    <w:rsid w:val="00E84D64"/>
    <w:rsid w:val="00E851DF"/>
    <w:rsid w:val="00E85323"/>
    <w:rsid w:val="00E85CBF"/>
    <w:rsid w:val="00E85E21"/>
    <w:rsid w:val="00E85E40"/>
    <w:rsid w:val="00E8656F"/>
    <w:rsid w:val="00E865B3"/>
    <w:rsid w:val="00E86615"/>
    <w:rsid w:val="00E8711F"/>
    <w:rsid w:val="00E87866"/>
    <w:rsid w:val="00E87ECF"/>
    <w:rsid w:val="00E9062E"/>
    <w:rsid w:val="00E90944"/>
    <w:rsid w:val="00E90DCC"/>
    <w:rsid w:val="00E90F87"/>
    <w:rsid w:val="00E91357"/>
    <w:rsid w:val="00E9149C"/>
    <w:rsid w:val="00E91B82"/>
    <w:rsid w:val="00E91C21"/>
    <w:rsid w:val="00E91C2D"/>
    <w:rsid w:val="00E91E3B"/>
    <w:rsid w:val="00E920D5"/>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12"/>
    <w:rsid w:val="00E95B44"/>
    <w:rsid w:val="00E95C15"/>
    <w:rsid w:val="00E95EAF"/>
    <w:rsid w:val="00E95ED1"/>
    <w:rsid w:val="00E96492"/>
    <w:rsid w:val="00E96621"/>
    <w:rsid w:val="00E968AE"/>
    <w:rsid w:val="00E96B52"/>
    <w:rsid w:val="00E96E4E"/>
    <w:rsid w:val="00E97039"/>
    <w:rsid w:val="00E9703A"/>
    <w:rsid w:val="00E97195"/>
    <w:rsid w:val="00E971C5"/>
    <w:rsid w:val="00E973BE"/>
    <w:rsid w:val="00E976F2"/>
    <w:rsid w:val="00E97996"/>
    <w:rsid w:val="00E97BF5"/>
    <w:rsid w:val="00E97EF2"/>
    <w:rsid w:val="00EA0C1E"/>
    <w:rsid w:val="00EA18FF"/>
    <w:rsid w:val="00EA1F06"/>
    <w:rsid w:val="00EA213E"/>
    <w:rsid w:val="00EA23A7"/>
    <w:rsid w:val="00EA281D"/>
    <w:rsid w:val="00EA2977"/>
    <w:rsid w:val="00EA2988"/>
    <w:rsid w:val="00EA29BE"/>
    <w:rsid w:val="00EA2C40"/>
    <w:rsid w:val="00EA2DB4"/>
    <w:rsid w:val="00EA2EF6"/>
    <w:rsid w:val="00EA30B7"/>
    <w:rsid w:val="00EA3129"/>
    <w:rsid w:val="00EA399B"/>
    <w:rsid w:val="00EA3B16"/>
    <w:rsid w:val="00EA4117"/>
    <w:rsid w:val="00EA4160"/>
    <w:rsid w:val="00EA4391"/>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9"/>
    <w:rsid w:val="00EA7FBD"/>
    <w:rsid w:val="00EB03A2"/>
    <w:rsid w:val="00EB0506"/>
    <w:rsid w:val="00EB06E2"/>
    <w:rsid w:val="00EB09F5"/>
    <w:rsid w:val="00EB0B43"/>
    <w:rsid w:val="00EB0B62"/>
    <w:rsid w:val="00EB0EB6"/>
    <w:rsid w:val="00EB119C"/>
    <w:rsid w:val="00EB13B5"/>
    <w:rsid w:val="00EB1883"/>
    <w:rsid w:val="00EB1933"/>
    <w:rsid w:val="00EB2345"/>
    <w:rsid w:val="00EB23D7"/>
    <w:rsid w:val="00EB265B"/>
    <w:rsid w:val="00EB2BF8"/>
    <w:rsid w:val="00EB2D51"/>
    <w:rsid w:val="00EB312E"/>
    <w:rsid w:val="00EB40BA"/>
    <w:rsid w:val="00EB4173"/>
    <w:rsid w:val="00EB41FC"/>
    <w:rsid w:val="00EB42A1"/>
    <w:rsid w:val="00EB43A4"/>
    <w:rsid w:val="00EB4754"/>
    <w:rsid w:val="00EB4E7B"/>
    <w:rsid w:val="00EB50DE"/>
    <w:rsid w:val="00EB5194"/>
    <w:rsid w:val="00EB553A"/>
    <w:rsid w:val="00EB592F"/>
    <w:rsid w:val="00EB5D36"/>
    <w:rsid w:val="00EB601B"/>
    <w:rsid w:val="00EB63EC"/>
    <w:rsid w:val="00EB71CC"/>
    <w:rsid w:val="00EB7547"/>
    <w:rsid w:val="00EB76A2"/>
    <w:rsid w:val="00EB7B72"/>
    <w:rsid w:val="00EB7D42"/>
    <w:rsid w:val="00EB7DFB"/>
    <w:rsid w:val="00EC00D4"/>
    <w:rsid w:val="00EC0525"/>
    <w:rsid w:val="00EC0652"/>
    <w:rsid w:val="00EC079A"/>
    <w:rsid w:val="00EC09F3"/>
    <w:rsid w:val="00EC0F62"/>
    <w:rsid w:val="00EC102F"/>
    <w:rsid w:val="00EC1151"/>
    <w:rsid w:val="00EC14BA"/>
    <w:rsid w:val="00EC1A93"/>
    <w:rsid w:val="00EC1C65"/>
    <w:rsid w:val="00EC1D9F"/>
    <w:rsid w:val="00EC1EB1"/>
    <w:rsid w:val="00EC208E"/>
    <w:rsid w:val="00EC27A4"/>
    <w:rsid w:val="00EC2899"/>
    <w:rsid w:val="00EC2A32"/>
    <w:rsid w:val="00EC2ABD"/>
    <w:rsid w:val="00EC301D"/>
    <w:rsid w:val="00EC3854"/>
    <w:rsid w:val="00EC4246"/>
    <w:rsid w:val="00EC4806"/>
    <w:rsid w:val="00EC4901"/>
    <w:rsid w:val="00EC4B33"/>
    <w:rsid w:val="00EC4CD0"/>
    <w:rsid w:val="00EC553F"/>
    <w:rsid w:val="00EC696E"/>
    <w:rsid w:val="00EC6AEB"/>
    <w:rsid w:val="00EC79A5"/>
    <w:rsid w:val="00EC7BBD"/>
    <w:rsid w:val="00EC7D8D"/>
    <w:rsid w:val="00EC7FE2"/>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83C"/>
    <w:rsid w:val="00ED3BCD"/>
    <w:rsid w:val="00ED4763"/>
    <w:rsid w:val="00ED47ED"/>
    <w:rsid w:val="00ED496B"/>
    <w:rsid w:val="00ED4BA9"/>
    <w:rsid w:val="00ED4E72"/>
    <w:rsid w:val="00ED6137"/>
    <w:rsid w:val="00ED6611"/>
    <w:rsid w:val="00ED6B96"/>
    <w:rsid w:val="00ED6EA4"/>
    <w:rsid w:val="00ED6F2D"/>
    <w:rsid w:val="00ED6F82"/>
    <w:rsid w:val="00ED7080"/>
    <w:rsid w:val="00ED73A6"/>
    <w:rsid w:val="00EE0118"/>
    <w:rsid w:val="00EE0374"/>
    <w:rsid w:val="00EE03F1"/>
    <w:rsid w:val="00EE0490"/>
    <w:rsid w:val="00EE108E"/>
    <w:rsid w:val="00EE16B3"/>
    <w:rsid w:val="00EE1806"/>
    <w:rsid w:val="00EE191C"/>
    <w:rsid w:val="00EE195F"/>
    <w:rsid w:val="00EE1A37"/>
    <w:rsid w:val="00EE1BA6"/>
    <w:rsid w:val="00EE242A"/>
    <w:rsid w:val="00EE246C"/>
    <w:rsid w:val="00EE2497"/>
    <w:rsid w:val="00EE276D"/>
    <w:rsid w:val="00EE2BF2"/>
    <w:rsid w:val="00EE2F0B"/>
    <w:rsid w:val="00EE3003"/>
    <w:rsid w:val="00EE3122"/>
    <w:rsid w:val="00EE3143"/>
    <w:rsid w:val="00EE349D"/>
    <w:rsid w:val="00EE3ADB"/>
    <w:rsid w:val="00EE3EC5"/>
    <w:rsid w:val="00EE4359"/>
    <w:rsid w:val="00EE4B3D"/>
    <w:rsid w:val="00EE5069"/>
    <w:rsid w:val="00EE5117"/>
    <w:rsid w:val="00EE541D"/>
    <w:rsid w:val="00EE54D4"/>
    <w:rsid w:val="00EE5B01"/>
    <w:rsid w:val="00EE5C38"/>
    <w:rsid w:val="00EE5C6B"/>
    <w:rsid w:val="00EE5CE6"/>
    <w:rsid w:val="00EE5E73"/>
    <w:rsid w:val="00EE60C8"/>
    <w:rsid w:val="00EE6348"/>
    <w:rsid w:val="00EE668C"/>
    <w:rsid w:val="00EE671E"/>
    <w:rsid w:val="00EE6839"/>
    <w:rsid w:val="00EE6A01"/>
    <w:rsid w:val="00EE6CB4"/>
    <w:rsid w:val="00EE6DBF"/>
    <w:rsid w:val="00EE6DFB"/>
    <w:rsid w:val="00EE76AA"/>
    <w:rsid w:val="00EE778A"/>
    <w:rsid w:val="00EE7BCB"/>
    <w:rsid w:val="00EE7FD5"/>
    <w:rsid w:val="00EF0215"/>
    <w:rsid w:val="00EF02E9"/>
    <w:rsid w:val="00EF03A7"/>
    <w:rsid w:val="00EF0528"/>
    <w:rsid w:val="00EF055C"/>
    <w:rsid w:val="00EF0AA0"/>
    <w:rsid w:val="00EF0ADC"/>
    <w:rsid w:val="00EF0D6E"/>
    <w:rsid w:val="00EF1184"/>
    <w:rsid w:val="00EF1780"/>
    <w:rsid w:val="00EF1CB6"/>
    <w:rsid w:val="00EF1D96"/>
    <w:rsid w:val="00EF2984"/>
    <w:rsid w:val="00EF2FCF"/>
    <w:rsid w:val="00EF3383"/>
    <w:rsid w:val="00EF344B"/>
    <w:rsid w:val="00EF3483"/>
    <w:rsid w:val="00EF349A"/>
    <w:rsid w:val="00EF34F1"/>
    <w:rsid w:val="00EF3895"/>
    <w:rsid w:val="00EF3B4D"/>
    <w:rsid w:val="00EF3E18"/>
    <w:rsid w:val="00EF3FFC"/>
    <w:rsid w:val="00EF4977"/>
    <w:rsid w:val="00EF51A6"/>
    <w:rsid w:val="00EF5786"/>
    <w:rsid w:val="00EF5B63"/>
    <w:rsid w:val="00EF5E25"/>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77"/>
    <w:rsid w:val="00F014B6"/>
    <w:rsid w:val="00F01511"/>
    <w:rsid w:val="00F01E70"/>
    <w:rsid w:val="00F023BE"/>
    <w:rsid w:val="00F025FF"/>
    <w:rsid w:val="00F033BF"/>
    <w:rsid w:val="00F03728"/>
    <w:rsid w:val="00F03792"/>
    <w:rsid w:val="00F03CE5"/>
    <w:rsid w:val="00F03E37"/>
    <w:rsid w:val="00F040EF"/>
    <w:rsid w:val="00F042AE"/>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45E"/>
    <w:rsid w:val="00F10601"/>
    <w:rsid w:val="00F1078A"/>
    <w:rsid w:val="00F10A90"/>
    <w:rsid w:val="00F10FE3"/>
    <w:rsid w:val="00F110BB"/>
    <w:rsid w:val="00F112FA"/>
    <w:rsid w:val="00F11301"/>
    <w:rsid w:val="00F11312"/>
    <w:rsid w:val="00F11C3D"/>
    <w:rsid w:val="00F12002"/>
    <w:rsid w:val="00F122D9"/>
    <w:rsid w:val="00F123E9"/>
    <w:rsid w:val="00F1252B"/>
    <w:rsid w:val="00F1263E"/>
    <w:rsid w:val="00F12663"/>
    <w:rsid w:val="00F126E2"/>
    <w:rsid w:val="00F12953"/>
    <w:rsid w:val="00F12C1A"/>
    <w:rsid w:val="00F13031"/>
    <w:rsid w:val="00F13299"/>
    <w:rsid w:val="00F13A35"/>
    <w:rsid w:val="00F140AB"/>
    <w:rsid w:val="00F1447F"/>
    <w:rsid w:val="00F14862"/>
    <w:rsid w:val="00F14AD5"/>
    <w:rsid w:val="00F159F5"/>
    <w:rsid w:val="00F15DF6"/>
    <w:rsid w:val="00F15E88"/>
    <w:rsid w:val="00F15FC9"/>
    <w:rsid w:val="00F160AF"/>
    <w:rsid w:val="00F16258"/>
    <w:rsid w:val="00F164D1"/>
    <w:rsid w:val="00F164E8"/>
    <w:rsid w:val="00F16AE6"/>
    <w:rsid w:val="00F16E20"/>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10DC"/>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8FB"/>
    <w:rsid w:val="00F27AA2"/>
    <w:rsid w:val="00F27CE7"/>
    <w:rsid w:val="00F27D61"/>
    <w:rsid w:val="00F30495"/>
    <w:rsid w:val="00F30ADA"/>
    <w:rsid w:val="00F30B25"/>
    <w:rsid w:val="00F30CF8"/>
    <w:rsid w:val="00F314C9"/>
    <w:rsid w:val="00F31F43"/>
    <w:rsid w:val="00F321B7"/>
    <w:rsid w:val="00F32670"/>
    <w:rsid w:val="00F32A85"/>
    <w:rsid w:val="00F32B97"/>
    <w:rsid w:val="00F32F3D"/>
    <w:rsid w:val="00F32F46"/>
    <w:rsid w:val="00F331DC"/>
    <w:rsid w:val="00F337B0"/>
    <w:rsid w:val="00F33CB4"/>
    <w:rsid w:val="00F33DA7"/>
    <w:rsid w:val="00F34862"/>
    <w:rsid w:val="00F34BC1"/>
    <w:rsid w:val="00F34EB4"/>
    <w:rsid w:val="00F3547F"/>
    <w:rsid w:val="00F354AA"/>
    <w:rsid w:val="00F3579D"/>
    <w:rsid w:val="00F3593E"/>
    <w:rsid w:val="00F359E5"/>
    <w:rsid w:val="00F3602D"/>
    <w:rsid w:val="00F363C5"/>
    <w:rsid w:val="00F36E58"/>
    <w:rsid w:val="00F379D1"/>
    <w:rsid w:val="00F37D69"/>
    <w:rsid w:val="00F37E15"/>
    <w:rsid w:val="00F403CA"/>
    <w:rsid w:val="00F405F1"/>
    <w:rsid w:val="00F40825"/>
    <w:rsid w:val="00F40A50"/>
    <w:rsid w:val="00F40A79"/>
    <w:rsid w:val="00F40D17"/>
    <w:rsid w:val="00F40E98"/>
    <w:rsid w:val="00F41396"/>
    <w:rsid w:val="00F41603"/>
    <w:rsid w:val="00F41940"/>
    <w:rsid w:val="00F421D3"/>
    <w:rsid w:val="00F422D4"/>
    <w:rsid w:val="00F42898"/>
    <w:rsid w:val="00F436C7"/>
    <w:rsid w:val="00F43AE9"/>
    <w:rsid w:val="00F43CEB"/>
    <w:rsid w:val="00F43CF3"/>
    <w:rsid w:val="00F44101"/>
    <w:rsid w:val="00F4413E"/>
    <w:rsid w:val="00F4457E"/>
    <w:rsid w:val="00F44CA7"/>
    <w:rsid w:val="00F44D6F"/>
    <w:rsid w:val="00F44DDA"/>
    <w:rsid w:val="00F44F0D"/>
    <w:rsid w:val="00F4596A"/>
    <w:rsid w:val="00F46686"/>
    <w:rsid w:val="00F46A46"/>
    <w:rsid w:val="00F46BCE"/>
    <w:rsid w:val="00F474DC"/>
    <w:rsid w:val="00F475EB"/>
    <w:rsid w:val="00F47959"/>
    <w:rsid w:val="00F47C1F"/>
    <w:rsid w:val="00F47ED4"/>
    <w:rsid w:val="00F50331"/>
    <w:rsid w:val="00F503A7"/>
    <w:rsid w:val="00F50746"/>
    <w:rsid w:val="00F508E9"/>
    <w:rsid w:val="00F50AEF"/>
    <w:rsid w:val="00F517C6"/>
    <w:rsid w:val="00F52600"/>
    <w:rsid w:val="00F529B1"/>
    <w:rsid w:val="00F52B7A"/>
    <w:rsid w:val="00F52DA0"/>
    <w:rsid w:val="00F530FD"/>
    <w:rsid w:val="00F53477"/>
    <w:rsid w:val="00F53813"/>
    <w:rsid w:val="00F53A50"/>
    <w:rsid w:val="00F54120"/>
    <w:rsid w:val="00F5460E"/>
    <w:rsid w:val="00F54746"/>
    <w:rsid w:val="00F54782"/>
    <w:rsid w:val="00F553B6"/>
    <w:rsid w:val="00F55688"/>
    <w:rsid w:val="00F55884"/>
    <w:rsid w:val="00F55C40"/>
    <w:rsid w:val="00F563C1"/>
    <w:rsid w:val="00F566F6"/>
    <w:rsid w:val="00F56932"/>
    <w:rsid w:val="00F56975"/>
    <w:rsid w:val="00F57070"/>
    <w:rsid w:val="00F57113"/>
    <w:rsid w:val="00F5742A"/>
    <w:rsid w:val="00F57538"/>
    <w:rsid w:val="00F5772A"/>
    <w:rsid w:val="00F5773B"/>
    <w:rsid w:val="00F57D92"/>
    <w:rsid w:val="00F57ED2"/>
    <w:rsid w:val="00F57FA7"/>
    <w:rsid w:val="00F605D8"/>
    <w:rsid w:val="00F60D71"/>
    <w:rsid w:val="00F61588"/>
    <w:rsid w:val="00F61655"/>
    <w:rsid w:val="00F6173A"/>
    <w:rsid w:val="00F6187E"/>
    <w:rsid w:val="00F61DBB"/>
    <w:rsid w:val="00F61E59"/>
    <w:rsid w:val="00F6217D"/>
    <w:rsid w:val="00F62F16"/>
    <w:rsid w:val="00F636C9"/>
    <w:rsid w:val="00F6379D"/>
    <w:rsid w:val="00F63968"/>
    <w:rsid w:val="00F64576"/>
    <w:rsid w:val="00F646FF"/>
    <w:rsid w:val="00F64989"/>
    <w:rsid w:val="00F64C10"/>
    <w:rsid w:val="00F64E0E"/>
    <w:rsid w:val="00F64FBB"/>
    <w:rsid w:val="00F651F0"/>
    <w:rsid w:val="00F654D3"/>
    <w:rsid w:val="00F655D8"/>
    <w:rsid w:val="00F65778"/>
    <w:rsid w:val="00F65851"/>
    <w:rsid w:val="00F65B5C"/>
    <w:rsid w:val="00F65E56"/>
    <w:rsid w:val="00F65FDE"/>
    <w:rsid w:val="00F66239"/>
    <w:rsid w:val="00F6672C"/>
    <w:rsid w:val="00F66CF6"/>
    <w:rsid w:val="00F66D84"/>
    <w:rsid w:val="00F66E74"/>
    <w:rsid w:val="00F6768C"/>
    <w:rsid w:val="00F70555"/>
    <w:rsid w:val="00F713AA"/>
    <w:rsid w:val="00F713F9"/>
    <w:rsid w:val="00F71682"/>
    <w:rsid w:val="00F717AB"/>
    <w:rsid w:val="00F717F9"/>
    <w:rsid w:val="00F7193F"/>
    <w:rsid w:val="00F71B93"/>
    <w:rsid w:val="00F7297A"/>
    <w:rsid w:val="00F72A11"/>
    <w:rsid w:val="00F72D2D"/>
    <w:rsid w:val="00F7320C"/>
    <w:rsid w:val="00F7322F"/>
    <w:rsid w:val="00F73449"/>
    <w:rsid w:val="00F73511"/>
    <w:rsid w:val="00F73A86"/>
    <w:rsid w:val="00F744AA"/>
    <w:rsid w:val="00F74F9E"/>
    <w:rsid w:val="00F75208"/>
    <w:rsid w:val="00F75B33"/>
    <w:rsid w:val="00F75C1F"/>
    <w:rsid w:val="00F762C4"/>
    <w:rsid w:val="00F76330"/>
    <w:rsid w:val="00F7638F"/>
    <w:rsid w:val="00F766FC"/>
    <w:rsid w:val="00F769DD"/>
    <w:rsid w:val="00F7704B"/>
    <w:rsid w:val="00F77115"/>
    <w:rsid w:val="00F773BA"/>
    <w:rsid w:val="00F77509"/>
    <w:rsid w:val="00F776BB"/>
    <w:rsid w:val="00F77CB7"/>
    <w:rsid w:val="00F80268"/>
    <w:rsid w:val="00F80450"/>
    <w:rsid w:val="00F80F49"/>
    <w:rsid w:val="00F8119C"/>
    <w:rsid w:val="00F81226"/>
    <w:rsid w:val="00F8141B"/>
    <w:rsid w:val="00F814AB"/>
    <w:rsid w:val="00F81613"/>
    <w:rsid w:val="00F81B25"/>
    <w:rsid w:val="00F81C34"/>
    <w:rsid w:val="00F81F22"/>
    <w:rsid w:val="00F81F68"/>
    <w:rsid w:val="00F81FCF"/>
    <w:rsid w:val="00F8289D"/>
    <w:rsid w:val="00F82AAC"/>
    <w:rsid w:val="00F82D1E"/>
    <w:rsid w:val="00F83C6E"/>
    <w:rsid w:val="00F8435F"/>
    <w:rsid w:val="00F84479"/>
    <w:rsid w:val="00F84E32"/>
    <w:rsid w:val="00F853A8"/>
    <w:rsid w:val="00F855FA"/>
    <w:rsid w:val="00F85725"/>
    <w:rsid w:val="00F85768"/>
    <w:rsid w:val="00F857F9"/>
    <w:rsid w:val="00F85BBD"/>
    <w:rsid w:val="00F85C50"/>
    <w:rsid w:val="00F86147"/>
    <w:rsid w:val="00F86149"/>
    <w:rsid w:val="00F868C2"/>
    <w:rsid w:val="00F86C83"/>
    <w:rsid w:val="00F86EA4"/>
    <w:rsid w:val="00F8700B"/>
    <w:rsid w:val="00F87118"/>
    <w:rsid w:val="00F878F2"/>
    <w:rsid w:val="00F87910"/>
    <w:rsid w:val="00F87966"/>
    <w:rsid w:val="00F87CE9"/>
    <w:rsid w:val="00F87D2E"/>
    <w:rsid w:val="00F90532"/>
    <w:rsid w:val="00F9065D"/>
    <w:rsid w:val="00F908DC"/>
    <w:rsid w:val="00F9109C"/>
    <w:rsid w:val="00F91A0B"/>
    <w:rsid w:val="00F921DC"/>
    <w:rsid w:val="00F9250D"/>
    <w:rsid w:val="00F9284A"/>
    <w:rsid w:val="00F92993"/>
    <w:rsid w:val="00F92B17"/>
    <w:rsid w:val="00F93D80"/>
    <w:rsid w:val="00F941F8"/>
    <w:rsid w:val="00F944B2"/>
    <w:rsid w:val="00F9487B"/>
    <w:rsid w:val="00F9490A"/>
    <w:rsid w:val="00F94AD8"/>
    <w:rsid w:val="00F94B15"/>
    <w:rsid w:val="00F94C40"/>
    <w:rsid w:val="00F95084"/>
    <w:rsid w:val="00F950BC"/>
    <w:rsid w:val="00F951C1"/>
    <w:rsid w:val="00F95506"/>
    <w:rsid w:val="00F9597F"/>
    <w:rsid w:val="00F960D5"/>
    <w:rsid w:val="00F961EF"/>
    <w:rsid w:val="00F96746"/>
    <w:rsid w:val="00F968DA"/>
    <w:rsid w:val="00F96D79"/>
    <w:rsid w:val="00F97079"/>
    <w:rsid w:val="00F97228"/>
    <w:rsid w:val="00F97248"/>
    <w:rsid w:val="00F977D0"/>
    <w:rsid w:val="00F9799D"/>
    <w:rsid w:val="00F979DA"/>
    <w:rsid w:val="00F97C2A"/>
    <w:rsid w:val="00FA009E"/>
    <w:rsid w:val="00FA084C"/>
    <w:rsid w:val="00FA11DB"/>
    <w:rsid w:val="00FA12A5"/>
    <w:rsid w:val="00FA1834"/>
    <w:rsid w:val="00FA1A6C"/>
    <w:rsid w:val="00FA1DAF"/>
    <w:rsid w:val="00FA1E5C"/>
    <w:rsid w:val="00FA1EB4"/>
    <w:rsid w:val="00FA32D2"/>
    <w:rsid w:val="00FA3385"/>
    <w:rsid w:val="00FA33F9"/>
    <w:rsid w:val="00FA36B1"/>
    <w:rsid w:val="00FA3850"/>
    <w:rsid w:val="00FA3D1F"/>
    <w:rsid w:val="00FA4520"/>
    <w:rsid w:val="00FA47A4"/>
    <w:rsid w:val="00FA4BEE"/>
    <w:rsid w:val="00FA51E7"/>
    <w:rsid w:val="00FA5611"/>
    <w:rsid w:val="00FA5BAD"/>
    <w:rsid w:val="00FA5F9B"/>
    <w:rsid w:val="00FA5F9F"/>
    <w:rsid w:val="00FA608F"/>
    <w:rsid w:val="00FA6212"/>
    <w:rsid w:val="00FA64F7"/>
    <w:rsid w:val="00FA654F"/>
    <w:rsid w:val="00FA6692"/>
    <w:rsid w:val="00FA6A0F"/>
    <w:rsid w:val="00FA6F91"/>
    <w:rsid w:val="00FA7485"/>
    <w:rsid w:val="00FA750F"/>
    <w:rsid w:val="00FA7823"/>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EA9"/>
    <w:rsid w:val="00FB3FAB"/>
    <w:rsid w:val="00FB4194"/>
    <w:rsid w:val="00FB432F"/>
    <w:rsid w:val="00FB5519"/>
    <w:rsid w:val="00FB5713"/>
    <w:rsid w:val="00FB5789"/>
    <w:rsid w:val="00FB57D5"/>
    <w:rsid w:val="00FB5E06"/>
    <w:rsid w:val="00FB6AAC"/>
    <w:rsid w:val="00FB6C5F"/>
    <w:rsid w:val="00FB71D0"/>
    <w:rsid w:val="00FB7798"/>
    <w:rsid w:val="00FB788D"/>
    <w:rsid w:val="00FB78B5"/>
    <w:rsid w:val="00FB7BBB"/>
    <w:rsid w:val="00FB7FC4"/>
    <w:rsid w:val="00FC10EA"/>
    <w:rsid w:val="00FC1130"/>
    <w:rsid w:val="00FC145E"/>
    <w:rsid w:val="00FC15DA"/>
    <w:rsid w:val="00FC20C8"/>
    <w:rsid w:val="00FC213D"/>
    <w:rsid w:val="00FC24D1"/>
    <w:rsid w:val="00FC2A64"/>
    <w:rsid w:val="00FC2AC3"/>
    <w:rsid w:val="00FC2D8D"/>
    <w:rsid w:val="00FC3500"/>
    <w:rsid w:val="00FC3562"/>
    <w:rsid w:val="00FC3B75"/>
    <w:rsid w:val="00FC3B77"/>
    <w:rsid w:val="00FC42DB"/>
    <w:rsid w:val="00FC4FE1"/>
    <w:rsid w:val="00FC5090"/>
    <w:rsid w:val="00FC534B"/>
    <w:rsid w:val="00FC57CD"/>
    <w:rsid w:val="00FC6002"/>
    <w:rsid w:val="00FC60AB"/>
    <w:rsid w:val="00FC6164"/>
    <w:rsid w:val="00FC6654"/>
    <w:rsid w:val="00FC66E2"/>
    <w:rsid w:val="00FC6959"/>
    <w:rsid w:val="00FC6AF5"/>
    <w:rsid w:val="00FC6AFA"/>
    <w:rsid w:val="00FC6D2E"/>
    <w:rsid w:val="00FC6D50"/>
    <w:rsid w:val="00FC7987"/>
    <w:rsid w:val="00FC7C6F"/>
    <w:rsid w:val="00FC7E91"/>
    <w:rsid w:val="00FD003B"/>
    <w:rsid w:val="00FD04F9"/>
    <w:rsid w:val="00FD079F"/>
    <w:rsid w:val="00FD0A20"/>
    <w:rsid w:val="00FD0A3A"/>
    <w:rsid w:val="00FD11FF"/>
    <w:rsid w:val="00FD1E6F"/>
    <w:rsid w:val="00FD2354"/>
    <w:rsid w:val="00FD24F3"/>
    <w:rsid w:val="00FD2572"/>
    <w:rsid w:val="00FD2A22"/>
    <w:rsid w:val="00FD2C96"/>
    <w:rsid w:val="00FD31C0"/>
    <w:rsid w:val="00FD351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5FEC"/>
    <w:rsid w:val="00FD653A"/>
    <w:rsid w:val="00FD6730"/>
    <w:rsid w:val="00FD6C9C"/>
    <w:rsid w:val="00FD6F2C"/>
    <w:rsid w:val="00FD719A"/>
    <w:rsid w:val="00FD7E27"/>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2F97"/>
    <w:rsid w:val="00FE3A3E"/>
    <w:rsid w:val="00FE3AF1"/>
    <w:rsid w:val="00FE3C0C"/>
    <w:rsid w:val="00FE3DEE"/>
    <w:rsid w:val="00FE3E2D"/>
    <w:rsid w:val="00FE4419"/>
    <w:rsid w:val="00FE48A3"/>
    <w:rsid w:val="00FE4B36"/>
    <w:rsid w:val="00FE4C8D"/>
    <w:rsid w:val="00FE4E83"/>
    <w:rsid w:val="00FE58A5"/>
    <w:rsid w:val="00FE58D2"/>
    <w:rsid w:val="00FE5C17"/>
    <w:rsid w:val="00FE6763"/>
    <w:rsid w:val="00FE6950"/>
    <w:rsid w:val="00FE6A3C"/>
    <w:rsid w:val="00FE6CEB"/>
    <w:rsid w:val="00FF0020"/>
    <w:rsid w:val="00FF04B4"/>
    <w:rsid w:val="00FF06AF"/>
    <w:rsid w:val="00FF0D6B"/>
    <w:rsid w:val="00FF0EA0"/>
    <w:rsid w:val="00FF1E75"/>
    <w:rsid w:val="00FF2162"/>
    <w:rsid w:val="00FF2337"/>
    <w:rsid w:val="00FF25D3"/>
    <w:rsid w:val="00FF25F4"/>
    <w:rsid w:val="00FF2825"/>
    <w:rsid w:val="00FF2C3C"/>
    <w:rsid w:val="00FF3B37"/>
    <w:rsid w:val="00FF3FC9"/>
    <w:rsid w:val="00FF49C3"/>
    <w:rsid w:val="00FF4B49"/>
    <w:rsid w:val="00FF50D7"/>
    <w:rsid w:val="00FF590E"/>
    <w:rsid w:val="00FF5DFD"/>
    <w:rsid w:val="00FF666E"/>
    <w:rsid w:val="00FF669E"/>
    <w:rsid w:val="00FF6733"/>
    <w:rsid w:val="00FF6D1B"/>
    <w:rsid w:val="00FF6DCF"/>
    <w:rsid w:val="00FF6DEE"/>
    <w:rsid w:val="00FF7097"/>
    <w:rsid w:val="00FF71F1"/>
    <w:rsid w:val="00FF75C8"/>
    <w:rsid w:val="00FF78B0"/>
    <w:rsid w:val="00FF79E2"/>
    <w:rsid w:val="00FF7ABA"/>
    <w:rsid w:val="00FF7D47"/>
    <w:rsid w:val="00FF7E58"/>
    <w:rsid w:val="014A3BEC"/>
    <w:rsid w:val="0154728B"/>
    <w:rsid w:val="018280F1"/>
    <w:rsid w:val="01A957D5"/>
    <w:rsid w:val="01DC9B8F"/>
    <w:rsid w:val="0227EFFD"/>
    <w:rsid w:val="023314D7"/>
    <w:rsid w:val="023AF94B"/>
    <w:rsid w:val="02DEA5BC"/>
    <w:rsid w:val="02EB54D8"/>
    <w:rsid w:val="0305B7E1"/>
    <w:rsid w:val="032EBD3D"/>
    <w:rsid w:val="0359921C"/>
    <w:rsid w:val="03A765D2"/>
    <w:rsid w:val="03ECD97C"/>
    <w:rsid w:val="041A8C48"/>
    <w:rsid w:val="0435D988"/>
    <w:rsid w:val="04AFC8C6"/>
    <w:rsid w:val="04BA8FD4"/>
    <w:rsid w:val="050FA7B4"/>
    <w:rsid w:val="055ACC55"/>
    <w:rsid w:val="05810F97"/>
    <w:rsid w:val="05BAB01A"/>
    <w:rsid w:val="0648B89C"/>
    <w:rsid w:val="066AFCD1"/>
    <w:rsid w:val="071E6B9C"/>
    <w:rsid w:val="07868090"/>
    <w:rsid w:val="078D15E0"/>
    <w:rsid w:val="080F5C95"/>
    <w:rsid w:val="08423AD1"/>
    <w:rsid w:val="084442A9"/>
    <w:rsid w:val="084772CB"/>
    <w:rsid w:val="084D9DAE"/>
    <w:rsid w:val="08F9AFE0"/>
    <w:rsid w:val="097E1295"/>
    <w:rsid w:val="0A50011B"/>
    <w:rsid w:val="0B2384B3"/>
    <w:rsid w:val="0B3B3FFD"/>
    <w:rsid w:val="0B795A77"/>
    <w:rsid w:val="0B99692D"/>
    <w:rsid w:val="0BD982F0"/>
    <w:rsid w:val="0BDBF38E"/>
    <w:rsid w:val="0BF9CB68"/>
    <w:rsid w:val="0C4BCD78"/>
    <w:rsid w:val="0C4FDF72"/>
    <w:rsid w:val="0C51F73A"/>
    <w:rsid w:val="0D81DA85"/>
    <w:rsid w:val="0DA6FA98"/>
    <w:rsid w:val="0E0DD2FB"/>
    <w:rsid w:val="0E2B6EF7"/>
    <w:rsid w:val="0E7A86B5"/>
    <w:rsid w:val="0E7E7AC6"/>
    <w:rsid w:val="0EA9E01D"/>
    <w:rsid w:val="0EC54288"/>
    <w:rsid w:val="0EFA36F3"/>
    <w:rsid w:val="0F07AFDE"/>
    <w:rsid w:val="0FF988D6"/>
    <w:rsid w:val="0FFE4CC3"/>
    <w:rsid w:val="100EC1B6"/>
    <w:rsid w:val="10A8F707"/>
    <w:rsid w:val="113EF2CA"/>
    <w:rsid w:val="1159ABB9"/>
    <w:rsid w:val="11643E0A"/>
    <w:rsid w:val="116F669E"/>
    <w:rsid w:val="118B32E1"/>
    <w:rsid w:val="119796E6"/>
    <w:rsid w:val="11BE6861"/>
    <w:rsid w:val="11DD8340"/>
    <w:rsid w:val="11FB5C0B"/>
    <w:rsid w:val="11FCABAD"/>
    <w:rsid w:val="1310605A"/>
    <w:rsid w:val="1342531A"/>
    <w:rsid w:val="136CB9C8"/>
    <w:rsid w:val="13A802E1"/>
    <w:rsid w:val="13DAAA94"/>
    <w:rsid w:val="140A3392"/>
    <w:rsid w:val="14634898"/>
    <w:rsid w:val="14998205"/>
    <w:rsid w:val="14C97E2F"/>
    <w:rsid w:val="14CA3C51"/>
    <w:rsid w:val="14D6A348"/>
    <w:rsid w:val="14DEBE42"/>
    <w:rsid w:val="150DBB45"/>
    <w:rsid w:val="151F845C"/>
    <w:rsid w:val="15EE275F"/>
    <w:rsid w:val="1622F712"/>
    <w:rsid w:val="16D24E32"/>
    <w:rsid w:val="1773ED8C"/>
    <w:rsid w:val="17ABA2B6"/>
    <w:rsid w:val="17B45F02"/>
    <w:rsid w:val="1819E440"/>
    <w:rsid w:val="182DAA3E"/>
    <w:rsid w:val="18AD9E49"/>
    <w:rsid w:val="18ED074E"/>
    <w:rsid w:val="18FC7787"/>
    <w:rsid w:val="1916A97A"/>
    <w:rsid w:val="1959CFD3"/>
    <w:rsid w:val="19AB1CBB"/>
    <w:rsid w:val="19E25636"/>
    <w:rsid w:val="1A355BBA"/>
    <w:rsid w:val="1A3DFC03"/>
    <w:rsid w:val="1ABFA489"/>
    <w:rsid w:val="1AC64D42"/>
    <w:rsid w:val="1AEB5802"/>
    <w:rsid w:val="1B9AB11E"/>
    <w:rsid w:val="1BB8B3B3"/>
    <w:rsid w:val="1BC45B94"/>
    <w:rsid w:val="1BDC17EA"/>
    <w:rsid w:val="1C892703"/>
    <w:rsid w:val="1C9F6F58"/>
    <w:rsid w:val="1CBC68ED"/>
    <w:rsid w:val="1CE17089"/>
    <w:rsid w:val="1CEE60BE"/>
    <w:rsid w:val="1D19146A"/>
    <w:rsid w:val="1D41B66B"/>
    <w:rsid w:val="1D6C37ED"/>
    <w:rsid w:val="1D82ECE9"/>
    <w:rsid w:val="1DAAAB9E"/>
    <w:rsid w:val="1E216857"/>
    <w:rsid w:val="1EBD3C25"/>
    <w:rsid w:val="1F0A1789"/>
    <w:rsid w:val="205121D8"/>
    <w:rsid w:val="2063DC2B"/>
    <w:rsid w:val="20845416"/>
    <w:rsid w:val="20C2CA06"/>
    <w:rsid w:val="20CB804C"/>
    <w:rsid w:val="20D7480E"/>
    <w:rsid w:val="2143D845"/>
    <w:rsid w:val="2194703A"/>
    <w:rsid w:val="21A5462E"/>
    <w:rsid w:val="21C9AD82"/>
    <w:rsid w:val="21E49FD7"/>
    <w:rsid w:val="21E8074D"/>
    <w:rsid w:val="2228BEF7"/>
    <w:rsid w:val="22626A89"/>
    <w:rsid w:val="226DB9C0"/>
    <w:rsid w:val="229066CC"/>
    <w:rsid w:val="229C1AC7"/>
    <w:rsid w:val="22BC5D18"/>
    <w:rsid w:val="22CAEA2A"/>
    <w:rsid w:val="2397B13D"/>
    <w:rsid w:val="244E84BF"/>
    <w:rsid w:val="246D9FA2"/>
    <w:rsid w:val="249499E8"/>
    <w:rsid w:val="24A24FD0"/>
    <w:rsid w:val="24BA9ED3"/>
    <w:rsid w:val="25517772"/>
    <w:rsid w:val="256CB52B"/>
    <w:rsid w:val="25A0054F"/>
    <w:rsid w:val="25D66B98"/>
    <w:rsid w:val="262E6ABC"/>
    <w:rsid w:val="26B66AB9"/>
    <w:rsid w:val="270FF42A"/>
    <w:rsid w:val="27150269"/>
    <w:rsid w:val="271EDE84"/>
    <w:rsid w:val="2762FBEE"/>
    <w:rsid w:val="2790958C"/>
    <w:rsid w:val="27B0B9BB"/>
    <w:rsid w:val="27D92351"/>
    <w:rsid w:val="28051DAA"/>
    <w:rsid w:val="28101ACF"/>
    <w:rsid w:val="2858D307"/>
    <w:rsid w:val="2897C147"/>
    <w:rsid w:val="28AD2261"/>
    <w:rsid w:val="28BA70B9"/>
    <w:rsid w:val="28E226DD"/>
    <w:rsid w:val="293C8F79"/>
    <w:rsid w:val="295403E9"/>
    <w:rsid w:val="2962174D"/>
    <w:rsid w:val="298599D7"/>
    <w:rsid w:val="2997ECD8"/>
    <w:rsid w:val="2A0D5E04"/>
    <w:rsid w:val="2A1166B0"/>
    <w:rsid w:val="2A7BBA07"/>
    <w:rsid w:val="2A95B58B"/>
    <w:rsid w:val="2AAF5061"/>
    <w:rsid w:val="2AC8C27A"/>
    <w:rsid w:val="2ADE525C"/>
    <w:rsid w:val="2AECEAB2"/>
    <w:rsid w:val="2AF54E43"/>
    <w:rsid w:val="2B73B580"/>
    <w:rsid w:val="2B9D939F"/>
    <w:rsid w:val="2BF2A664"/>
    <w:rsid w:val="2C095B9B"/>
    <w:rsid w:val="2C2AB8B5"/>
    <w:rsid w:val="2C58F751"/>
    <w:rsid w:val="2CB61AED"/>
    <w:rsid w:val="2CC13798"/>
    <w:rsid w:val="2D0A04C7"/>
    <w:rsid w:val="2D2C2684"/>
    <w:rsid w:val="2D3D6269"/>
    <w:rsid w:val="2DED8119"/>
    <w:rsid w:val="2E4D11E3"/>
    <w:rsid w:val="2E645E8E"/>
    <w:rsid w:val="2E8F333E"/>
    <w:rsid w:val="2EA8C557"/>
    <w:rsid w:val="2ECA4DE1"/>
    <w:rsid w:val="2ECEB6AA"/>
    <w:rsid w:val="2F4FC732"/>
    <w:rsid w:val="2F9E01BF"/>
    <w:rsid w:val="2FB7915F"/>
    <w:rsid w:val="2FC7F0E8"/>
    <w:rsid w:val="303867D9"/>
    <w:rsid w:val="30D0AA19"/>
    <w:rsid w:val="30F0648C"/>
    <w:rsid w:val="311C86DC"/>
    <w:rsid w:val="31619346"/>
    <w:rsid w:val="317F0EF1"/>
    <w:rsid w:val="321A5DC3"/>
    <w:rsid w:val="32370152"/>
    <w:rsid w:val="32A4C379"/>
    <w:rsid w:val="32BF471F"/>
    <w:rsid w:val="32D72BCA"/>
    <w:rsid w:val="32F8C7A7"/>
    <w:rsid w:val="33221DFA"/>
    <w:rsid w:val="33401A05"/>
    <w:rsid w:val="33985EB1"/>
    <w:rsid w:val="33A23FB2"/>
    <w:rsid w:val="3458E9F1"/>
    <w:rsid w:val="34657D82"/>
    <w:rsid w:val="346AB658"/>
    <w:rsid w:val="34D2674D"/>
    <w:rsid w:val="34FD3254"/>
    <w:rsid w:val="352477B5"/>
    <w:rsid w:val="35730638"/>
    <w:rsid w:val="35A8165A"/>
    <w:rsid w:val="35FEF480"/>
    <w:rsid w:val="360356B7"/>
    <w:rsid w:val="3624E3E9"/>
    <w:rsid w:val="36623E70"/>
    <w:rsid w:val="36A4A21A"/>
    <w:rsid w:val="36C2FE6D"/>
    <w:rsid w:val="371503CB"/>
    <w:rsid w:val="3728486B"/>
    <w:rsid w:val="3736D1C5"/>
    <w:rsid w:val="37398627"/>
    <w:rsid w:val="37463B5E"/>
    <w:rsid w:val="37A44D86"/>
    <w:rsid w:val="3850818D"/>
    <w:rsid w:val="38B6665A"/>
    <w:rsid w:val="38E3945A"/>
    <w:rsid w:val="393FFF5D"/>
    <w:rsid w:val="39498DC9"/>
    <w:rsid w:val="39A5F3A6"/>
    <w:rsid w:val="39C79DF9"/>
    <w:rsid w:val="39C7DFBB"/>
    <w:rsid w:val="39EA92EF"/>
    <w:rsid w:val="3A079CAA"/>
    <w:rsid w:val="3A3DC7EB"/>
    <w:rsid w:val="3A7CA609"/>
    <w:rsid w:val="3B0255F4"/>
    <w:rsid w:val="3B29C02E"/>
    <w:rsid w:val="3B5D83B7"/>
    <w:rsid w:val="3C0A78D8"/>
    <w:rsid w:val="3CF3AADE"/>
    <w:rsid w:val="3CF7DB88"/>
    <w:rsid w:val="3D894FBB"/>
    <w:rsid w:val="3D9077E2"/>
    <w:rsid w:val="3DD8D525"/>
    <w:rsid w:val="3E365FFC"/>
    <w:rsid w:val="3E55B404"/>
    <w:rsid w:val="3E6A1993"/>
    <w:rsid w:val="3EFE80B9"/>
    <w:rsid w:val="3F060BCA"/>
    <w:rsid w:val="3F16E33F"/>
    <w:rsid w:val="3F93041A"/>
    <w:rsid w:val="3F98EEBE"/>
    <w:rsid w:val="3F9EFA1B"/>
    <w:rsid w:val="3FBCF83C"/>
    <w:rsid w:val="400F0C8F"/>
    <w:rsid w:val="40115D9E"/>
    <w:rsid w:val="40149535"/>
    <w:rsid w:val="402BF67E"/>
    <w:rsid w:val="4095C492"/>
    <w:rsid w:val="40ABD4FE"/>
    <w:rsid w:val="40E090F9"/>
    <w:rsid w:val="41251DD7"/>
    <w:rsid w:val="41B8633D"/>
    <w:rsid w:val="41CEA810"/>
    <w:rsid w:val="42047B69"/>
    <w:rsid w:val="42070343"/>
    <w:rsid w:val="421CA9FF"/>
    <w:rsid w:val="42BCEC2D"/>
    <w:rsid w:val="42BDF981"/>
    <w:rsid w:val="42C87658"/>
    <w:rsid w:val="436092F0"/>
    <w:rsid w:val="43AC2CDE"/>
    <w:rsid w:val="43CD6A20"/>
    <w:rsid w:val="44568B20"/>
    <w:rsid w:val="44AE10DF"/>
    <w:rsid w:val="44C00805"/>
    <w:rsid w:val="44C81746"/>
    <w:rsid w:val="45597AD0"/>
    <w:rsid w:val="457229D7"/>
    <w:rsid w:val="46E05A35"/>
    <w:rsid w:val="47CA8EA7"/>
    <w:rsid w:val="48144AEE"/>
    <w:rsid w:val="486D4B3A"/>
    <w:rsid w:val="487B30A0"/>
    <w:rsid w:val="4907BA35"/>
    <w:rsid w:val="4930CCFB"/>
    <w:rsid w:val="49FFC2BB"/>
    <w:rsid w:val="4A509579"/>
    <w:rsid w:val="4A5B60EC"/>
    <w:rsid w:val="4AB1877F"/>
    <w:rsid w:val="4AD4F3B8"/>
    <w:rsid w:val="4B161ACA"/>
    <w:rsid w:val="4B2A4BBF"/>
    <w:rsid w:val="4B4E65D2"/>
    <w:rsid w:val="4BEA3EBE"/>
    <w:rsid w:val="4C07AA1C"/>
    <w:rsid w:val="4C341E0B"/>
    <w:rsid w:val="4C797223"/>
    <w:rsid w:val="4CB608DC"/>
    <w:rsid w:val="4D4F2A64"/>
    <w:rsid w:val="4D5F7531"/>
    <w:rsid w:val="4D6F1503"/>
    <w:rsid w:val="4D75A4FF"/>
    <w:rsid w:val="4DAEF1EB"/>
    <w:rsid w:val="4DBBCA10"/>
    <w:rsid w:val="4DF4C01C"/>
    <w:rsid w:val="4E3729AC"/>
    <w:rsid w:val="4E56DAA7"/>
    <w:rsid w:val="4E6BD113"/>
    <w:rsid w:val="4F2F4F68"/>
    <w:rsid w:val="4F2FDCD4"/>
    <w:rsid w:val="4F7B280D"/>
    <w:rsid w:val="501EB7CF"/>
    <w:rsid w:val="50812F22"/>
    <w:rsid w:val="5086E5EA"/>
    <w:rsid w:val="50FBB693"/>
    <w:rsid w:val="518E5DC4"/>
    <w:rsid w:val="51AA3DEB"/>
    <w:rsid w:val="51D64FEF"/>
    <w:rsid w:val="53370578"/>
    <w:rsid w:val="539F7832"/>
    <w:rsid w:val="53AEA18B"/>
    <w:rsid w:val="53E44B87"/>
    <w:rsid w:val="53F040F4"/>
    <w:rsid w:val="542F6E86"/>
    <w:rsid w:val="543BD940"/>
    <w:rsid w:val="54700279"/>
    <w:rsid w:val="54C2AE28"/>
    <w:rsid w:val="54D97FB3"/>
    <w:rsid w:val="54DCB62D"/>
    <w:rsid w:val="551231D1"/>
    <w:rsid w:val="55378944"/>
    <w:rsid w:val="56546549"/>
    <w:rsid w:val="5673C34A"/>
    <w:rsid w:val="568771A3"/>
    <w:rsid w:val="5704845A"/>
    <w:rsid w:val="57638839"/>
    <w:rsid w:val="57BC83E6"/>
    <w:rsid w:val="57E106CE"/>
    <w:rsid w:val="58D6E13F"/>
    <w:rsid w:val="597BEB4A"/>
    <w:rsid w:val="597C497D"/>
    <w:rsid w:val="597DB48B"/>
    <w:rsid w:val="59BBAD8D"/>
    <w:rsid w:val="59E3C721"/>
    <w:rsid w:val="5AADC6F8"/>
    <w:rsid w:val="5B185923"/>
    <w:rsid w:val="5B1E38E4"/>
    <w:rsid w:val="5BA191C6"/>
    <w:rsid w:val="5C2BD196"/>
    <w:rsid w:val="5C5E0FAA"/>
    <w:rsid w:val="5C81E56D"/>
    <w:rsid w:val="5D03325A"/>
    <w:rsid w:val="5D6793A1"/>
    <w:rsid w:val="5D85818A"/>
    <w:rsid w:val="5D9047A1"/>
    <w:rsid w:val="5E3C980F"/>
    <w:rsid w:val="5EE6EF2F"/>
    <w:rsid w:val="5F02DB9E"/>
    <w:rsid w:val="5F352DC7"/>
    <w:rsid w:val="5F5A4CC3"/>
    <w:rsid w:val="5F9FD649"/>
    <w:rsid w:val="60139130"/>
    <w:rsid w:val="6018D553"/>
    <w:rsid w:val="60796378"/>
    <w:rsid w:val="60C46864"/>
    <w:rsid w:val="60EA7E1F"/>
    <w:rsid w:val="617F21E7"/>
    <w:rsid w:val="61C9EA89"/>
    <w:rsid w:val="61F21F1E"/>
    <w:rsid w:val="6216411B"/>
    <w:rsid w:val="624DA920"/>
    <w:rsid w:val="62549CF1"/>
    <w:rsid w:val="6278E9B2"/>
    <w:rsid w:val="629E53B8"/>
    <w:rsid w:val="62A17C59"/>
    <w:rsid w:val="62B3BA6B"/>
    <w:rsid w:val="62D94C59"/>
    <w:rsid w:val="6327FC30"/>
    <w:rsid w:val="63565A32"/>
    <w:rsid w:val="63574621"/>
    <w:rsid w:val="639383DF"/>
    <w:rsid w:val="63AF4126"/>
    <w:rsid w:val="63B2F5B0"/>
    <w:rsid w:val="64029BE5"/>
    <w:rsid w:val="6468C52B"/>
    <w:rsid w:val="64776D26"/>
    <w:rsid w:val="650C94CB"/>
    <w:rsid w:val="65152E28"/>
    <w:rsid w:val="65625914"/>
    <w:rsid w:val="65C1B647"/>
    <w:rsid w:val="65F798A4"/>
    <w:rsid w:val="65FDD141"/>
    <w:rsid w:val="6607628F"/>
    <w:rsid w:val="66D0E248"/>
    <w:rsid w:val="66EEDE01"/>
    <w:rsid w:val="6704D32B"/>
    <w:rsid w:val="674C9684"/>
    <w:rsid w:val="67E429F9"/>
    <w:rsid w:val="67EF0C4D"/>
    <w:rsid w:val="680AAFD7"/>
    <w:rsid w:val="6857DD90"/>
    <w:rsid w:val="689E47C2"/>
    <w:rsid w:val="68DAB43D"/>
    <w:rsid w:val="6954F0F5"/>
    <w:rsid w:val="69D148F2"/>
    <w:rsid w:val="6A0E1C9C"/>
    <w:rsid w:val="6AC095B6"/>
    <w:rsid w:val="6AC263F1"/>
    <w:rsid w:val="6B03C994"/>
    <w:rsid w:val="6B2FC532"/>
    <w:rsid w:val="6B640D89"/>
    <w:rsid w:val="6BD673DC"/>
    <w:rsid w:val="6BFC8DAC"/>
    <w:rsid w:val="6C1B9CB1"/>
    <w:rsid w:val="6C8F18FB"/>
    <w:rsid w:val="6C907656"/>
    <w:rsid w:val="6D23AD29"/>
    <w:rsid w:val="6D8DAE06"/>
    <w:rsid w:val="6D8F5648"/>
    <w:rsid w:val="6DA39AD4"/>
    <w:rsid w:val="6DE46A50"/>
    <w:rsid w:val="6E790CBA"/>
    <w:rsid w:val="6EA6F780"/>
    <w:rsid w:val="6EBEEFD8"/>
    <w:rsid w:val="6EFA9849"/>
    <w:rsid w:val="6F778FF9"/>
    <w:rsid w:val="703B6BD0"/>
    <w:rsid w:val="709C7A08"/>
    <w:rsid w:val="70C70C71"/>
    <w:rsid w:val="70CFA266"/>
    <w:rsid w:val="71201088"/>
    <w:rsid w:val="71794575"/>
    <w:rsid w:val="718150CA"/>
    <w:rsid w:val="71A1D1C6"/>
    <w:rsid w:val="71FA4F7C"/>
    <w:rsid w:val="7247EC60"/>
    <w:rsid w:val="72483D56"/>
    <w:rsid w:val="72612EC6"/>
    <w:rsid w:val="726B5AC8"/>
    <w:rsid w:val="72900CCF"/>
    <w:rsid w:val="729314D1"/>
    <w:rsid w:val="72A5C6B0"/>
    <w:rsid w:val="72E4E1B8"/>
    <w:rsid w:val="732659B3"/>
    <w:rsid w:val="7353D1AD"/>
    <w:rsid w:val="73824BFB"/>
    <w:rsid w:val="73C6B989"/>
    <w:rsid w:val="740432F0"/>
    <w:rsid w:val="7423C25F"/>
    <w:rsid w:val="7469C5F5"/>
    <w:rsid w:val="747D500B"/>
    <w:rsid w:val="749BAB85"/>
    <w:rsid w:val="749E68D0"/>
    <w:rsid w:val="74B5943F"/>
    <w:rsid w:val="74D74E25"/>
    <w:rsid w:val="7526186B"/>
    <w:rsid w:val="75962A17"/>
    <w:rsid w:val="75AF6B8C"/>
    <w:rsid w:val="75C4CA04"/>
    <w:rsid w:val="75F5D44F"/>
    <w:rsid w:val="76ABD152"/>
    <w:rsid w:val="76DC7E3C"/>
    <w:rsid w:val="7725FD87"/>
    <w:rsid w:val="77713F31"/>
    <w:rsid w:val="779C4FC2"/>
    <w:rsid w:val="77A73188"/>
    <w:rsid w:val="7950EDF6"/>
    <w:rsid w:val="79B45274"/>
    <w:rsid w:val="79CF329D"/>
    <w:rsid w:val="79D82CB7"/>
    <w:rsid w:val="7A5EB734"/>
    <w:rsid w:val="7B154C9B"/>
    <w:rsid w:val="7B826846"/>
    <w:rsid w:val="7BE461BF"/>
    <w:rsid w:val="7C15FE84"/>
    <w:rsid w:val="7C83D48B"/>
    <w:rsid w:val="7CA8A4F8"/>
    <w:rsid w:val="7CEFDA8A"/>
    <w:rsid w:val="7D1DFF95"/>
    <w:rsid w:val="7D58D8B7"/>
    <w:rsid w:val="7D663F81"/>
    <w:rsid w:val="7DC43AE4"/>
    <w:rsid w:val="7DD16B34"/>
    <w:rsid w:val="7DD38970"/>
    <w:rsid w:val="7E0ADC12"/>
    <w:rsid w:val="7EC38E37"/>
    <w:rsid w:val="7F2FEDAB"/>
    <w:rsid w:val="7F743FB2"/>
    <w:rsid w:val="7F9EB31B"/>
    <w:rsid w:val="7FBB670C"/>
    <w:rsid w:val="7FD2ED8F"/>
    <w:rsid w:val="7FE02F97"/>
    <w:rsid w:val="7FFC0E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F4B347B7-12EA-4AB2-8414-2F42B817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5"/>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3"/>
      </w:numPr>
      <w:tabs>
        <w:tab w:val="clear" w:pos="926"/>
        <w:tab w:val="left" w:pos="851"/>
      </w:tabs>
      <w:ind w:left="1135" w:hanging="284"/>
    </w:pPr>
  </w:style>
  <w:style w:type="paragraph" w:styleId="ListBullet4">
    <w:name w:val="List Bullet 4"/>
    <w:basedOn w:val="Normal"/>
    <w:rsid w:val="0077232B"/>
    <w:pPr>
      <w:numPr>
        <w:numId w:val="4"/>
      </w:numPr>
      <w:tabs>
        <w:tab w:val="clear" w:pos="1209"/>
        <w:tab w:val="left" w:pos="1134"/>
      </w:tabs>
      <w:ind w:left="1418" w:hanging="284"/>
    </w:pPr>
  </w:style>
  <w:style w:type="paragraph" w:styleId="ListNumber">
    <w:name w:val="List Number"/>
    <w:basedOn w:val="Normal"/>
    <w:rsid w:val="0077232B"/>
    <w:pPr>
      <w:numPr>
        <w:numId w:val="7"/>
      </w:numPr>
      <w:tabs>
        <w:tab w:val="clear" w:pos="360"/>
        <w:tab w:val="left" w:pos="284"/>
      </w:tabs>
      <w:ind w:left="284" w:hanging="284"/>
    </w:pPr>
  </w:style>
  <w:style w:type="paragraph" w:styleId="ListNumber2">
    <w:name w:val="List Number 2"/>
    <w:basedOn w:val="Normal"/>
    <w:rsid w:val="0077232B"/>
    <w:pPr>
      <w:numPr>
        <w:numId w:val="8"/>
      </w:numPr>
      <w:tabs>
        <w:tab w:val="clear" w:pos="643"/>
        <w:tab w:val="left" w:pos="567"/>
      </w:tabs>
      <w:ind w:left="851" w:hanging="284"/>
    </w:pPr>
  </w:style>
  <w:style w:type="paragraph" w:styleId="ListNumber3">
    <w:name w:val="List Number 3"/>
    <w:basedOn w:val="Normal"/>
    <w:rsid w:val="0077232B"/>
    <w:pPr>
      <w:numPr>
        <w:numId w:val="9"/>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10"/>
      </w:numPr>
      <w:tabs>
        <w:tab w:val="clear" w:pos="1492"/>
        <w:tab w:val="left" w:pos="1418"/>
      </w:tabs>
      <w:ind w:left="1418" w:hanging="284"/>
    </w:pPr>
  </w:style>
  <w:style w:type="paragraph" w:styleId="ListNumber4">
    <w:name w:val="List Number 4"/>
    <w:basedOn w:val="Normal"/>
    <w:rsid w:val="0077232B"/>
    <w:pPr>
      <w:numPr>
        <w:numId w:val="11"/>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2"/>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6"/>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 w:type="character" w:customStyle="1" w:styleId="HeaderChar1">
    <w:name w:val="Header Char1"/>
    <w:basedOn w:val="DefaultParagraphFont"/>
    <w:uiPriority w:val="99"/>
    <w:rsid w:val="00980ACA"/>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36083">
      <w:bodyDiv w:val="1"/>
      <w:marLeft w:val="0"/>
      <w:marRight w:val="0"/>
      <w:marTop w:val="0"/>
      <w:marBottom w:val="0"/>
      <w:divBdr>
        <w:top w:val="none" w:sz="0" w:space="0" w:color="auto"/>
        <w:left w:val="none" w:sz="0" w:space="0" w:color="auto"/>
        <w:bottom w:val="none" w:sz="0" w:space="0" w:color="auto"/>
        <w:right w:val="none" w:sz="0" w:space="0" w:color="auto"/>
      </w:divBdr>
    </w:div>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588852715">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74120409">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10624891">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939569">
      <w:bodyDiv w:val="1"/>
      <w:marLeft w:val="0"/>
      <w:marRight w:val="0"/>
      <w:marTop w:val="0"/>
      <w:marBottom w:val="0"/>
      <w:divBdr>
        <w:top w:val="none" w:sz="0" w:space="0" w:color="auto"/>
        <w:left w:val="none" w:sz="0" w:space="0" w:color="auto"/>
        <w:bottom w:val="none" w:sz="0" w:space="0" w:color="auto"/>
        <w:right w:val="none" w:sz="0" w:space="0" w:color="auto"/>
      </w:divBdr>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67888451">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696031528">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769497772">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897427358">
      <w:bodyDiv w:val="1"/>
      <w:marLeft w:val="0"/>
      <w:marRight w:val="0"/>
      <w:marTop w:val="0"/>
      <w:marBottom w:val="0"/>
      <w:divBdr>
        <w:top w:val="none" w:sz="0" w:space="0" w:color="auto"/>
        <w:left w:val="none" w:sz="0" w:space="0" w:color="auto"/>
        <w:bottom w:val="none" w:sz="0" w:space="0" w:color="auto"/>
        <w:right w:val="none" w:sz="0" w:space="0" w:color="auto"/>
      </w:divBdr>
    </w:div>
    <w:div w:id="1922831378">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6519308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CCA0EE2C782554EB6DD7709D62BB2A0" ma:contentTypeVersion="17" ma:contentTypeDescription="Create a new document." ma:contentTypeScope="" ma:versionID="8c4fd0961bdede26f0a6b87bbae8032b">
  <xsd:schema xmlns:xsd="http://www.w3.org/2001/XMLSchema" xmlns:xs="http://www.w3.org/2001/XMLSchema" xmlns:p="http://schemas.microsoft.com/office/2006/metadata/properties" xmlns:ns3="557beebb-c69d-43e2-bfc0-4d0ae4c0b2f2" xmlns:ns4="66dfc7de-b708-4e8e-8f7c-23e06c083a46" targetNamespace="http://schemas.microsoft.com/office/2006/metadata/properties" ma:root="true" ma:fieldsID="e3c2f16327ecfaab91713064ef6e4590" ns3:_="" ns4:_="">
    <xsd:import namespace="557beebb-c69d-43e2-bfc0-4d0ae4c0b2f2"/>
    <xsd:import namespace="66dfc7de-b708-4e8e-8f7c-23e06c083a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beebb-c69d-43e2-bfc0-4d0ae4c0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dfc7de-b708-4e8e-8f7c-23e06c083a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57beebb-c69d-43e2-bfc0-4d0ae4c0b2f2" xsi:nil="true"/>
  </documentManagement>
</p:properties>
</file>

<file path=customXml/itemProps1.xml><?xml version="1.0" encoding="utf-8"?>
<ds:datastoreItem xmlns:ds="http://schemas.openxmlformats.org/officeDocument/2006/customXml" ds:itemID="{16241A42-C2A2-4654-96F9-B350D464A32B}">
  <ds:schemaRefs>
    <ds:schemaRef ds:uri="http://schemas.microsoft.com/sharepoint/v3/contenttype/forms"/>
  </ds:schemaRefs>
</ds:datastoreItem>
</file>

<file path=customXml/itemProps2.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customXml/itemProps3.xml><?xml version="1.0" encoding="utf-8"?>
<ds:datastoreItem xmlns:ds="http://schemas.openxmlformats.org/officeDocument/2006/customXml" ds:itemID="{5BBF160C-B573-4353-9FF7-277482A47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beebb-c69d-43e2-bfc0-4d0ae4c0b2f2"/>
    <ds:schemaRef ds:uri="66dfc7de-b708-4e8e-8f7c-23e06c083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F5053-EB04-40F0-892F-170553B0DDE3}">
  <ds:schemaRefs>
    <ds:schemaRef ds:uri="http://www.w3.org/XML/1998/namespace"/>
    <ds:schemaRef ds:uri="http://schemas.microsoft.com/office/2006/metadata/properties"/>
    <ds:schemaRef ds:uri="http://schemas.microsoft.com/office/2006/documentManagement/types"/>
    <ds:schemaRef ds:uri="66dfc7de-b708-4e8e-8f7c-23e06c083a46"/>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557beebb-c69d-43e2-bfc0-4d0ae4c0b2f2"/>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1</TotalTime>
  <Pages>2</Pages>
  <Words>347</Words>
  <Characters>1982</Characters>
  <Application>Microsoft Office Word</Application>
  <DocSecurity>0</DocSecurity>
  <Lines>16</Lines>
  <Paragraphs>4</Paragraphs>
  <ScaleCrop>false</ScaleCrop>
  <Company>KPMG</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Pranichaya, Ariyapokakul</cp:lastModifiedBy>
  <cp:revision>2</cp:revision>
  <cp:lastPrinted>2024-08-02T03:36:00Z</cp:lastPrinted>
  <dcterms:created xsi:type="dcterms:W3CDTF">2024-11-06T02:44:00Z</dcterms:created>
  <dcterms:modified xsi:type="dcterms:W3CDTF">2024-11-06T02:44:00Z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0x0101007CCA0EE2C782554EB6DD7709D62BB2A0</vt:lpwstr>
  </property>
</Properties>
</file>